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37C7F7AD"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D91F7D" w:rsidRPr="00E80F49">
        <w:rPr>
          <w:noProof w:val="0"/>
        </w:rPr>
        <w:t>7</w:t>
      </w:r>
      <w:r w:rsidR="00272CDA" w:rsidRPr="00E80F49">
        <w:rPr>
          <w:noProof w:val="0"/>
        </w:rPr>
        <w:t>.</w:t>
      </w:r>
      <w:r w:rsidR="00890F06">
        <w:rPr>
          <w:noProof w:val="0"/>
        </w:rPr>
        <w:t>9</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861E8F">
        <w:rPr>
          <w:noProof w:val="0"/>
          <w:sz w:val="32"/>
          <w:lang w:eastAsia="ja-JP"/>
        </w:rPr>
        <w:t>3</w:t>
      </w:r>
      <w:r w:rsidRPr="00E80F49">
        <w:rPr>
          <w:noProof w:val="0"/>
          <w:sz w:val="32"/>
        </w:rPr>
        <w:t>-</w:t>
      </w:r>
      <w:r w:rsidR="00861E8F">
        <w:rPr>
          <w:noProof w:val="0"/>
          <w:sz w:val="32"/>
        </w:rPr>
        <w:t>0</w:t>
      </w:r>
      <w:r w:rsidR="00890F06">
        <w:rPr>
          <w:noProof w:val="0"/>
          <w:sz w:val="32"/>
        </w:rPr>
        <w:t>6</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355FE851"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D91F7D" w:rsidRPr="00E80F49">
        <w:rPr>
          <w:rStyle w:val="ZGSM"/>
          <w:szCs w:val="34"/>
          <w:lang w:eastAsia="ja-JP"/>
        </w:rPr>
        <w:t>7</w:t>
      </w:r>
      <w:r w:rsidRPr="00E80F49">
        <w:rPr>
          <w:szCs w:val="34"/>
        </w:rPr>
        <w:t>)</w:t>
      </w:r>
    </w:p>
    <w:p w14:paraId="32989CBE" w14:textId="77777777" w:rsidR="00FC1192" w:rsidRPr="00E80F49" w:rsidRDefault="00000000"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E80F49">
        <w:rPr>
          <w:noProof w:val="0"/>
          <w:color w:val="0000FF"/>
        </w:rPr>
        <w:tab/>
      </w:r>
      <w:r>
        <w:rPr>
          <w:noProof w:val="0"/>
        </w:rPr>
        <w:pict w14:anchorId="51B6C932">
          <v:shape id="_x0000_i1026" type="#_x0000_t75" style="width:128.25pt;height:74.25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650 Route des Lucioles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Valbonne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5F1D9BD7"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861E8F">
        <w:rPr>
          <w:sz w:val="18"/>
        </w:rPr>
        <w:t>3</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UMTS™ is a Trade Mark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3GPP™ is a Trade Mark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7493994D" w14:textId="162BA52D" w:rsidR="008C05F3" w:rsidRDefault="00C46B3C">
      <w:pPr>
        <w:pStyle w:val="TOC1"/>
        <w:rPr>
          <w:rFonts w:ascii="Calibri" w:hAnsi="Calibri"/>
          <w:noProof/>
          <w:szCs w:val="22"/>
        </w:rPr>
      </w:pPr>
      <w:r>
        <w:fldChar w:fldCharType="begin" w:fldLock="1"/>
      </w:r>
      <w:r>
        <w:instrText xml:space="preserve"> TOC \o "1-9" </w:instrText>
      </w:r>
      <w:r>
        <w:fldChar w:fldCharType="separate"/>
      </w:r>
      <w:r w:rsidR="008C05F3">
        <w:rPr>
          <w:noProof/>
        </w:rPr>
        <w:t>Foreword</w:t>
      </w:r>
      <w:r w:rsidR="008C05F3">
        <w:rPr>
          <w:noProof/>
        </w:rPr>
        <w:tab/>
      </w:r>
      <w:r w:rsidR="008C05F3">
        <w:rPr>
          <w:noProof/>
        </w:rPr>
        <w:fldChar w:fldCharType="begin" w:fldLock="1"/>
      </w:r>
      <w:r w:rsidR="008C05F3">
        <w:rPr>
          <w:noProof/>
        </w:rPr>
        <w:instrText xml:space="preserve"> PAGEREF _Toc138858381 \h </w:instrText>
      </w:r>
      <w:r w:rsidR="008C05F3">
        <w:rPr>
          <w:noProof/>
        </w:rPr>
      </w:r>
      <w:r w:rsidR="008C05F3">
        <w:rPr>
          <w:noProof/>
        </w:rPr>
        <w:fldChar w:fldCharType="separate"/>
      </w:r>
      <w:r w:rsidR="008C05F3">
        <w:rPr>
          <w:noProof/>
        </w:rPr>
        <w:t>5</w:t>
      </w:r>
      <w:r w:rsidR="008C05F3">
        <w:rPr>
          <w:noProof/>
        </w:rPr>
        <w:fldChar w:fldCharType="end"/>
      </w:r>
    </w:p>
    <w:p w14:paraId="5D6D1FFF" w14:textId="1B1683FF" w:rsidR="008C05F3" w:rsidRDefault="008C05F3">
      <w:pPr>
        <w:pStyle w:val="TOC1"/>
        <w:rPr>
          <w:rFonts w:ascii="Calibri" w:hAnsi="Calibri"/>
          <w:noProof/>
          <w:szCs w:val="22"/>
        </w:rPr>
      </w:pPr>
      <w:r>
        <w:rPr>
          <w:noProof/>
        </w:rPr>
        <w:t>1</w:t>
      </w:r>
      <w:r>
        <w:rPr>
          <w:rFonts w:ascii="Calibri" w:hAnsi="Calibri"/>
          <w:noProof/>
          <w:szCs w:val="22"/>
        </w:rPr>
        <w:tab/>
      </w:r>
      <w:r>
        <w:rPr>
          <w:noProof/>
        </w:rPr>
        <w:t>Scope</w:t>
      </w:r>
      <w:r>
        <w:rPr>
          <w:noProof/>
        </w:rPr>
        <w:tab/>
      </w:r>
      <w:r>
        <w:rPr>
          <w:noProof/>
        </w:rPr>
        <w:fldChar w:fldCharType="begin" w:fldLock="1"/>
      </w:r>
      <w:r>
        <w:rPr>
          <w:noProof/>
        </w:rPr>
        <w:instrText xml:space="preserve"> PAGEREF _Toc138858382 \h </w:instrText>
      </w:r>
      <w:r>
        <w:rPr>
          <w:noProof/>
        </w:rPr>
      </w:r>
      <w:r>
        <w:rPr>
          <w:noProof/>
        </w:rPr>
        <w:fldChar w:fldCharType="separate"/>
      </w:r>
      <w:r>
        <w:rPr>
          <w:noProof/>
        </w:rPr>
        <w:t>6</w:t>
      </w:r>
      <w:r>
        <w:rPr>
          <w:noProof/>
        </w:rPr>
        <w:fldChar w:fldCharType="end"/>
      </w:r>
    </w:p>
    <w:p w14:paraId="3E7171BF" w14:textId="501EFADD" w:rsidR="008C05F3" w:rsidRDefault="008C05F3">
      <w:pPr>
        <w:pStyle w:val="TOC1"/>
        <w:rPr>
          <w:rFonts w:ascii="Calibri" w:hAnsi="Calibri"/>
          <w:noProof/>
          <w:szCs w:val="22"/>
        </w:rPr>
      </w:pPr>
      <w:r>
        <w:rPr>
          <w:noProof/>
        </w:rPr>
        <w:t>2</w:t>
      </w:r>
      <w:r>
        <w:rPr>
          <w:rFonts w:ascii="Calibri" w:hAnsi="Calibri"/>
          <w:noProof/>
          <w:szCs w:val="22"/>
        </w:rPr>
        <w:tab/>
      </w:r>
      <w:r>
        <w:rPr>
          <w:noProof/>
        </w:rPr>
        <w:t>References</w:t>
      </w:r>
      <w:r>
        <w:rPr>
          <w:noProof/>
        </w:rPr>
        <w:tab/>
      </w:r>
      <w:r>
        <w:rPr>
          <w:noProof/>
        </w:rPr>
        <w:fldChar w:fldCharType="begin" w:fldLock="1"/>
      </w:r>
      <w:r>
        <w:rPr>
          <w:noProof/>
        </w:rPr>
        <w:instrText xml:space="preserve"> PAGEREF _Toc138858383 \h </w:instrText>
      </w:r>
      <w:r>
        <w:rPr>
          <w:noProof/>
        </w:rPr>
      </w:r>
      <w:r>
        <w:rPr>
          <w:noProof/>
        </w:rPr>
        <w:fldChar w:fldCharType="separate"/>
      </w:r>
      <w:r>
        <w:rPr>
          <w:noProof/>
        </w:rPr>
        <w:t>6</w:t>
      </w:r>
      <w:r>
        <w:rPr>
          <w:noProof/>
        </w:rPr>
        <w:fldChar w:fldCharType="end"/>
      </w:r>
    </w:p>
    <w:p w14:paraId="21258CBF" w14:textId="7388FD0C" w:rsidR="008C05F3" w:rsidRDefault="008C05F3">
      <w:pPr>
        <w:pStyle w:val="TOC1"/>
        <w:rPr>
          <w:rFonts w:ascii="Calibri" w:hAnsi="Calibri"/>
          <w:noProof/>
          <w:szCs w:val="22"/>
        </w:rPr>
      </w:pPr>
      <w:r>
        <w:rPr>
          <w:noProof/>
        </w:rPr>
        <w:t>3</w:t>
      </w:r>
      <w:r>
        <w:rPr>
          <w:rFonts w:ascii="Calibri" w:hAnsi="Calibri"/>
          <w:noProof/>
          <w:szCs w:val="22"/>
        </w:rPr>
        <w:tab/>
      </w:r>
      <w:r>
        <w:rPr>
          <w:noProof/>
        </w:rPr>
        <w:t>Definitions, symbols and abbreviations</w:t>
      </w:r>
      <w:r>
        <w:rPr>
          <w:noProof/>
        </w:rPr>
        <w:tab/>
      </w:r>
      <w:r>
        <w:rPr>
          <w:noProof/>
        </w:rPr>
        <w:fldChar w:fldCharType="begin" w:fldLock="1"/>
      </w:r>
      <w:r>
        <w:rPr>
          <w:noProof/>
        </w:rPr>
        <w:instrText xml:space="preserve"> PAGEREF _Toc138858384 \h </w:instrText>
      </w:r>
      <w:r>
        <w:rPr>
          <w:noProof/>
        </w:rPr>
      </w:r>
      <w:r>
        <w:rPr>
          <w:noProof/>
        </w:rPr>
        <w:fldChar w:fldCharType="separate"/>
      </w:r>
      <w:r>
        <w:rPr>
          <w:noProof/>
        </w:rPr>
        <w:t>7</w:t>
      </w:r>
      <w:r>
        <w:rPr>
          <w:noProof/>
        </w:rPr>
        <w:fldChar w:fldCharType="end"/>
      </w:r>
    </w:p>
    <w:p w14:paraId="3895457E" w14:textId="44F5F700" w:rsidR="008C05F3" w:rsidRDefault="008C05F3">
      <w:pPr>
        <w:pStyle w:val="TOC2"/>
        <w:rPr>
          <w:rFonts w:ascii="Calibri" w:hAnsi="Calibri"/>
          <w:noProof/>
          <w:sz w:val="22"/>
          <w:szCs w:val="22"/>
        </w:rPr>
      </w:pPr>
      <w:r>
        <w:rPr>
          <w:noProof/>
        </w:rPr>
        <w:t>3.1</w:t>
      </w:r>
      <w:r>
        <w:rPr>
          <w:rFonts w:ascii="Calibri" w:hAnsi="Calibri"/>
          <w:noProof/>
          <w:sz w:val="22"/>
          <w:szCs w:val="22"/>
        </w:rPr>
        <w:tab/>
      </w:r>
      <w:r>
        <w:rPr>
          <w:noProof/>
        </w:rPr>
        <w:t>Definitions</w:t>
      </w:r>
      <w:r>
        <w:rPr>
          <w:noProof/>
        </w:rPr>
        <w:tab/>
      </w:r>
      <w:r>
        <w:rPr>
          <w:noProof/>
        </w:rPr>
        <w:fldChar w:fldCharType="begin" w:fldLock="1"/>
      </w:r>
      <w:r>
        <w:rPr>
          <w:noProof/>
        </w:rPr>
        <w:instrText xml:space="preserve"> PAGEREF _Toc138858385 \h </w:instrText>
      </w:r>
      <w:r>
        <w:rPr>
          <w:noProof/>
        </w:rPr>
      </w:r>
      <w:r>
        <w:rPr>
          <w:noProof/>
        </w:rPr>
        <w:fldChar w:fldCharType="separate"/>
      </w:r>
      <w:r>
        <w:rPr>
          <w:noProof/>
        </w:rPr>
        <w:t>7</w:t>
      </w:r>
      <w:r>
        <w:rPr>
          <w:noProof/>
        </w:rPr>
        <w:fldChar w:fldCharType="end"/>
      </w:r>
    </w:p>
    <w:p w14:paraId="5197BEE6" w14:textId="7ADEDC94" w:rsidR="008C05F3" w:rsidRDefault="008C05F3">
      <w:pPr>
        <w:pStyle w:val="TOC2"/>
        <w:rPr>
          <w:rFonts w:ascii="Calibri" w:hAnsi="Calibri"/>
          <w:noProof/>
          <w:sz w:val="22"/>
          <w:szCs w:val="22"/>
        </w:rPr>
      </w:pPr>
      <w:r>
        <w:rPr>
          <w:noProof/>
        </w:rPr>
        <w:t>3.2</w:t>
      </w:r>
      <w:r>
        <w:rPr>
          <w:rFonts w:ascii="Calibri" w:hAnsi="Calibri"/>
          <w:noProof/>
          <w:sz w:val="22"/>
          <w:szCs w:val="22"/>
        </w:rPr>
        <w:tab/>
      </w:r>
      <w:r>
        <w:rPr>
          <w:noProof/>
        </w:rPr>
        <w:t>Symbols</w:t>
      </w:r>
      <w:r>
        <w:rPr>
          <w:noProof/>
        </w:rPr>
        <w:tab/>
      </w:r>
      <w:r>
        <w:rPr>
          <w:noProof/>
        </w:rPr>
        <w:fldChar w:fldCharType="begin" w:fldLock="1"/>
      </w:r>
      <w:r>
        <w:rPr>
          <w:noProof/>
        </w:rPr>
        <w:instrText xml:space="preserve"> PAGEREF _Toc138858386 \h </w:instrText>
      </w:r>
      <w:r>
        <w:rPr>
          <w:noProof/>
        </w:rPr>
      </w:r>
      <w:r>
        <w:rPr>
          <w:noProof/>
        </w:rPr>
        <w:fldChar w:fldCharType="separate"/>
      </w:r>
      <w:r>
        <w:rPr>
          <w:noProof/>
        </w:rPr>
        <w:t>7</w:t>
      </w:r>
      <w:r>
        <w:rPr>
          <w:noProof/>
        </w:rPr>
        <w:fldChar w:fldCharType="end"/>
      </w:r>
    </w:p>
    <w:p w14:paraId="45836C60" w14:textId="6E64D2D0" w:rsidR="008C05F3" w:rsidRDefault="008C05F3">
      <w:pPr>
        <w:pStyle w:val="TOC2"/>
        <w:rPr>
          <w:rFonts w:ascii="Calibri" w:hAnsi="Calibri"/>
          <w:noProof/>
          <w:sz w:val="22"/>
          <w:szCs w:val="22"/>
        </w:rPr>
      </w:pPr>
      <w:r>
        <w:rPr>
          <w:noProof/>
        </w:rPr>
        <w:t>3.3</w:t>
      </w:r>
      <w:r>
        <w:rPr>
          <w:rFonts w:ascii="Calibri" w:hAnsi="Calibri"/>
          <w:noProof/>
          <w:sz w:val="22"/>
          <w:szCs w:val="22"/>
        </w:rPr>
        <w:tab/>
      </w:r>
      <w:r>
        <w:rPr>
          <w:noProof/>
        </w:rPr>
        <w:t>Abbreviations</w:t>
      </w:r>
      <w:r>
        <w:rPr>
          <w:noProof/>
        </w:rPr>
        <w:tab/>
      </w:r>
      <w:r>
        <w:rPr>
          <w:noProof/>
        </w:rPr>
        <w:fldChar w:fldCharType="begin" w:fldLock="1"/>
      </w:r>
      <w:r>
        <w:rPr>
          <w:noProof/>
        </w:rPr>
        <w:instrText xml:space="preserve"> PAGEREF _Toc138858387 \h </w:instrText>
      </w:r>
      <w:r>
        <w:rPr>
          <w:noProof/>
        </w:rPr>
      </w:r>
      <w:r>
        <w:rPr>
          <w:noProof/>
        </w:rPr>
        <w:fldChar w:fldCharType="separate"/>
      </w:r>
      <w:r>
        <w:rPr>
          <w:noProof/>
        </w:rPr>
        <w:t>7</w:t>
      </w:r>
      <w:r>
        <w:rPr>
          <w:noProof/>
        </w:rPr>
        <w:fldChar w:fldCharType="end"/>
      </w:r>
    </w:p>
    <w:p w14:paraId="5DE16B27" w14:textId="5CA6F70B" w:rsidR="008C05F3" w:rsidRDefault="008C05F3">
      <w:pPr>
        <w:pStyle w:val="TOC1"/>
        <w:rPr>
          <w:rFonts w:ascii="Calibri" w:hAnsi="Calibri"/>
          <w:noProof/>
          <w:szCs w:val="22"/>
        </w:rPr>
      </w:pPr>
      <w:r>
        <w:rPr>
          <w:noProof/>
        </w:rPr>
        <w:t>4</w:t>
      </w:r>
      <w:r>
        <w:rPr>
          <w:rFonts w:ascii="Calibri" w:hAnsi="Calibri"/>
          <w:noProof/>
          <w:szCs w:val="22"/>
        </w:rPr>
        <w:tab/>
      </w:r>
      <w:r>
        <w:rPr>
          <w:noProof/>
        </w:rPr>
        <w:t>Test coverage analysis</w:t>
      </w:r>
      <w:r>
        <w:rPr>
          <w:noProof/>
        </w:rPr>
        <w:tab/>
      </w:r>
      <w:r>
        <w:rPr>
          <w:noProof/>
        </w:rPr>
        <w:fldChar w:fldCharType="begin" w:fldLock="1"/>
      </w:r>
      <w:r>
        <w:rPr>
          <w:noProof/>
        </w:rPr>
        <w:instrText xml:space="preserve"> PAGEREF _Toc138858388 \h </w:instrText>
      </w:r>
      <w:r>
        <w:rPr>
          <w:noProof/>
        </w:rPr>
      </w:r>
      <w:r>
        <w:rPr>
          <w:noProof/>
        </w:rPr>
        <w:fldChar w:fldCharType="separate"/>
      </w:r>
      <w:r>
        <w:rPr>
          <w:noProof/>
        </w:rPr>
        <w:t>7</w:t>
      </w:r>
      <w:r>
        <w:rPr>
          <w:noProof/>
        </w:rPr>
        <w:fldChar w:fldCharType="end"/>
      </w:r>
    </w:p>
    <w:p w14:paraId="2BD88D90" w14:textId="2C7CBCE6" w:rsidR="008C05F3" w:rsidRDefault="008C05F3">
      <w:pPr>
        <w:pStyle w:val="TOC2"/>
        <w:rPr>
          <w:rFonts w:ascii="Calibri" w:hAnsi="Calibri"/>
          <w:noProof/>
          <w:sz w:val="22"/>
          <w:szCs w:val="22"/>
        </w:rPr>
      </w:pPr>
      <w:r>
        <w:rPr>
          <w:noProof/>
        </w:rPr>
        <w:t>4.1</w:t>
      </w:r>
      <w:r>
        <w:rPr>
          <w:rFonts w:ascii="Calibri" w:hAnsi="Calibri"/>
          <w:noProof/>
          <w:sz w:val="22"/>
          <w:szCs w:val="22"/>
        </w:rPr>
        <w:tab/>
      </w:r>
      <w:r>
        <w:rPr>
          <w:noProof/>
        </w:rPr>
        <w:t>Test point analysis for FR1 test cases in TS 38.521-1</w:t>
      </w:r>
      <w:r>
        <w:rPr>
          <w:noProof/>
        </w:rPr>
        <w:tab/>
      </w:r>
      <w:r>
        <w:rPr>
          <w:noProof/>
        </w:rPr>
        <w:fldChar w:fldCharType="begin" w:fldLock="1"/>
      </w:r>
      <w:r>
        <w:rPr>
          <w:noProof/>
        </w:rPr>
        <w:instrText xml:space="preserve"> PAGEREF _Toc138858389 \h </w:instrText>
      </w:r>
      <w:r>
        <w:rPr>
          <w:noProof/>
        </w:rPr>
      </w:r>
      <w:r>
        <w:rPr>
          <w:noProof/>
        </w:rPr>
        <w:fldChar w:fldCharType="separate"/>
      </w:r>
      <w:r>
        <w:rPr>
          <w:noProof/>
        </w:rPr>
        <w:t>8</w:t>
      </w:r>
      <w:r>
        <w:rPr>
          <w:noProof/>
        </w:rPr>
        <w:fldChar w:fldCharType="end"/>
      </w:r>
    </w:p>
    <w:p w14:paraId="2DBB9159" w14:textId="511B951F" w:rsidR="008C05F3" w:rsidRDefault="008C05F3">
      <w:pPr>
        <w:pStyle w:val="TOC3"/>
        <w:rPr>
          <w:rFonts w:ascii="Calibri" w:hAnsi="Calibri"/>
          <w:noProof/>
          <w:sz w:val="22"/>
          <w:szCs w:val="22"/>
        </w:rPr>
      </w:pPr>
      <w:r>
        <w:rPr>
          <w:noProof/>
        </w:rPr>
        <w:t>4.1.1</w:t>
      </w:r>
      <w:r>
        <w:rPr>
          <w:rFonts w:ascii="Calibri" w:hAnsi="Calibri"/>
          <w:noProof/>
          <w:sz w:val="22"/>
          <w:szCs w:val="22"/>
        </w:rPr>
        <w:tab/>
      </w:r>
      <w:r>
        <w:rPr>
          <w:noProof/>
        </w:rPr>
        <w:t>Test point analysis per test case</w:t>
      </w:r>
      <w:r>
        <w:rPr>
          <w:noProof/>
        </w:rPr>
        <w:tab/>
      </w:r>
      <w:r>
        <w:rPr>
          <w:noProof/>
        </w:rPr>
        <w:fldChar w:fldCharType="begin" w:fldLock="1"/>
      </w:r>
      <w:r>
        <w:rPr>
          <w:noProof/>
        </w:rPr>
        <w:instrText xml:space="preserve"> PAGEREF _Toc138858390 \h </w:instrText>
      </w:r>
      <w:r>
        <w:rPr>
          <w:noProof/>
        </w:rPr>
      </w:r>
      <w:r>
        <w:rPr>
          <w:noProof/>
        </w:rPr>
        <w:fldChar w:fldCharType="separate"/>
      </w:r>
      <w:r>
        <w:rPr>
          <w:noProof/>
        </w:rPr>
        <w:t>8</w:t>
      </w:r>
      <w:r>
        <w:rPr>
          <w:noProof/>
        </w:rPr>
        <w:fldChar w:fldCharType="end"/>
      </w:r>
    </w:p>
    <w:p w14:paraId="0FC3DA7A" w14:textId="469A5503" w:rsidR="008C05F3" w:rsidRDefault="008C05F3">
      <w:pPr>
        <w:pStyle w:val="TOC4"/>
        <w:rPr>
          <w:rFonts w:ascii="Calibri" w:hAnsi="Calibri"/>
          <w:noProof/>
          <w:sz w:val="22"/>
          <w:szCs w:val="22"/>
        </w:rPr>
      </w:pPr>
      <w:r>
        <w:rPr>
          <w:noProof/>
        </w:rPr>
        <w:t>4.1.1.1</w:t>
      </w:r>
      <w:r>
        <w:rPr>
          <w:rFonts w:ascii="Calibri" w:hAnsi="Calibri"/>
          <w:noProof/>
          <w:sz w:val="22"/>
          <w:szCs w:val="22"/>
        </w:rPr>
        <w:tab/>
      </w:r>
      <w:r>
        <w:rPr>
          <w:noProof/>
        </w:rPr>
        <w:t>FR1 single carrier, NR CA and UL MIMO test cases</w:t>
      </w:r>
      <w:r>
        <w:rPr>
          <w:noProof/>
        </w:rPr>
        <w:tab/>
      </w:r>
      <w:r>
        <w:rPr>
          <w:noProof/>
        </w:rPr>
        <w:fldChar w:fldCharType="begin" w:fldLock="1"/>
      </w:r>
      <w:r>
        <w:rPr>
          <w:noProof/>
        </w:rPr>
        <w:instrText xml:space="preserve"> PAGEREF _Toc138858391 \h </w:instrText>
      </w:r>
      <w:r>
        <w:rPr>
          <w:noProof/>
        </w:rPr>
      </w:r>
      <w:r>
        <w:rPr>
          <w:noProof/>
        </w:rPr>
        <w:fldChar w:fldCharType="separate"/>
      </w:r>
      <w:r>
        <w:rPr>
          <w:noProof/>
        </w:rPr>
        <w:t>8</w:t>
      </w:r>
      <w:r>
        <w:rPr>
          <w:noProof/>
        </w:rPr>
        <w:fldChar w:fldCharType="end"/>
      </w:r>
    </w:p>
    <w:p w14:paraId="67A1374F" w14:textId="16DFD649" w:rsidR="008C05F3" w:rsidRDefault="008C05F3">
      <w:pPr>
        <w:pStyle w:val="TOC4"/>
        <w:rPr>
          <w:rFonts w:ascii="Calibri" w:hAnsi="Calibri"/>
          <w:noProof/>
          <w:sz w:val="22"/>
          <w:szCs w:val="22"/>
        </w:rPr>
      </w:pPr>
      <w:r>
        <w:rPr>
          <w:noProof/>
        </w:rPr>
        <w:t>4.1.1.2</w:t>
      </w:r>
      <w:r>
        <w:rPr>
          <w:rFonts w:ascii="Calibri" w:hAnsi="Calibri"/>
          <w:noProof/>
          <w:sz w:val="22"/>
          <w:szCs w:val="22"/>
        </w:rPr>
        <w:tab/>
      </w:r>
      <w:r>
        <w:rPr>
          <w:noProof/>
        </w:rPr>
        <w:t>FR1 SUL test cases</w:t>
      </w:r>
      <w:r>
        <w:rPr>
          <w:noProof/>
        </w:rPr>
        <w:tab/>
      </w:r>
      <w:r>
        <w:rPr>
          <w:noProof/>
        </w:rPr>
        <w:fldChar w:fldCharType="begin" w:fldLock="1"/>
      </w:r>
      <w:r>
        <w:rPr>
          <w:noProof/>
        </w:rPr>
        <w:instrText xml:space="preserve"> PAGEREF _Toc138858392 \h </w:instrText>
      </w:r>
      <w:r>
        <w:rPr>
          <w:noProof/>
        </w:rPr>
      </w:r>
      <w:r>
        <w:rPr>
          <w:noProof/>
        </w:rPr>
        <w:fldChar w:fldCharType="separate"/>
      </w:r>
      <w:r>
        <w:rPr>
          <w:noProof/>
        </w:rPr>
        <w:t>14</w:t>
      </w:r>
      <w:r>
        <w:rPr>
          <w:noProof/>
        </w:rPr>
        <w:fldChar w:fldCharType="end"/>
      </w:r>
    </w:p>
    <w:p w14:paraId="2ED3CC5C" w14:textId="215FC5C6" w:rsidR="008C05F3" w:rsidRDefault="008C05F3">
      <w:pPr>
        <w:pStyle w:val="TOC4"/>
        <w:rPr>
          <w:rFonts w:ascii="Calibri" w:hAnsi="Calibri"/>
          <w:noProof/>
          <w:sz w:val="22"/>
          <w:szCs w:val="22"/>
        </w:rPr>
      </w:pPr>
      <w:r>
        <w:rPr>
          <w:noProof/>
        </w:rPr>
        <w:t>4.1.1.3</w:t>
      </w:r>
      <w:r>
        <w:rPr>
          <w:rFonts w:ascii="Calibri" w:hAnsi="Calibri"/>
          <w:noProof/>
          <w:sz w:val="22"/>
          <w:szCs w:val="22"/>
        </w:rPr>
        <w:tab/>
      </w:r>
      <w:r>
        <w:rPr>
          <w:noProof/>
        </w:rPr>
        <w:t>FR1 V2X test cases</w:t>
      </w:r>
      <w:r>
        <w:rPr>
          <w:noProof/>
        </w:rPr>
        <w:tab/>
      </w:r>
      <w:r>
        <w:rPr>
          <w:noProof/>
        </w:rPr>
        <w:fldChar w:fldCharType="begin" w:fldLock="1"/>
      </w:r>
      <w:r>
        <w:rPr>
          <w:noProof/>
        </w:rPr>
        <w:instrText xml:space="preserve"> PAGEREF _Toc138858393 \h </w:instrText>
      </w:r>
      <w:r>
        <w:rPr>
          <w:noProof/>
        </w:rPr>
      </w:r>
      <w:r>
        <w:rPr>
          <w:noProof/>
        </w:rPr>
        <w:fldChar w:fldCharType="separate"/>
      </w:r>
      <w:r>
        <w:rPr>
          <w:noProof/>
        </w:rPr>
        <w:t>16</w:t>
      </w:r>
      <w:r>
        <w:rPr>
          <w:noProof/>
        </w:rPr>
        <w:fldChar w:fldCharType="end"/>
      </w:r>
    </w:p>
    <w:p w14:paraId="0E53A62A" w14:textId="7E65A101" w:rsidR="008C05F3" w:rsidRDefault="008C05F3">
      <w:pPr>
        <w:pStyle w:val="TOC4"/>
        <w:rPr>
          <w:rFonts w:ascii="Calibri" w:hAnsi="Calibri"/>
          <w:noProof/>
          <w:sz w:val="22"/>
          <w:szCs w:val="22"/>
        </w:rPr>
      </w:pPr>
      <w:r>
        <w:rPr>
          <w:noProof/>
        </w:rPr>
        <w:t>4.1.1.4</w:t>
      </w:r>
      <w:r>
        <w:rPr>
          <w:rFonts w:ascii="Calibri" w:hAnsi="Calibri"/>
          <w:noProof/>
          <w:sz w:val="22"/>
          <w:szCs w:val="22"/>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_Toc138858394 \h </w:instrText>
      </w:r>
      <w:r>
        <w:rPr>
          <w:noProof/>
        </w:rPr>
      </w:r>
      <w:r>
        <w:rPr>
          <w:noProof/>
        </w:rPr>
        <w:fldChar w:fldCharType="separate"/>
      </w:r>
      <w:r>
        <w:rPr>
          <w:noProof/>
        </w:rPr>
        <w:t>16</w:t>
      </w:r>
      <w:r>
        <w:rPr>
          <w:noProof/>
        </w:rPr>
        <w:fldChar w:fldCharType="end"/>
      </w:r>
    </w:p>
    <w:p w14:paraId="3A1A4A56" w14:textId="0C847D32" w:rsidR="008C05F3" w:rsidRDefault="008C05F3">
      <w:pPr>
        <w:pStyle w:val="TOC4"/>
        <w:rPr>
          <w:rFonts w:ascii="Calibri" w:hAnsi="Calibri"/>
          <w:noProof/>
          <w:sz w:val="22"/>
          <w:szCs w:val="22"/>
        </w:rPr>
      </w:pPr>
      <w:r>
        <w:rPr>
          <w:noProof/>
        </w:rPr>
        <w:t>4.1.1.5</w:t>
      </w:r>
      <w:r>
        <w:rPr>
          <w:rFonts w:ascii="Calibri" w:hAnsi="Calibri"/>
          <w:noProof/>
          <w:sz w:val="22"/>
          <w:szCs w:val="22"/>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_Toc138858395 \h </w:instrText>
      </w:r>
      <w:r>
        <w:rPr>
          <w:noProof/>
        </w:rPr>
      </w:r>
      <w:r>
        <w:rPr>
          <w:noProof/>
        </w:rPr>
        <w:fldChar w:fldCharType="separate"/>
      </w:r>
      <w:r>
        <w:rPr>
          <w:noProof/>
        </w:rPr>
        <w:t>16</w:t>
      </w:r>
      <w:r>
        <w:rPr>
          <w:noProof/>
        </w:rPr>
        <w:fldChar w:fldCharType="end"/>
      </w:r>
    </w:p>
    <w:p w14:paraId="1DA29E1C" w14:textId="7049904B" w:rsidR="008C05F3" w:rsidRDefault="008C05F3">
      <w:pPr>
        <w:pStyle w:val="TOC4"/>
        <w:rPr>
          <w:rFonts w:ascii="Calibri" w:hAnsi="Calibri"/>
          <w:noProof/>
          <w:sz w:val="22"/>
          <w:szCs w:val="22"/>
        </w:rPr>
      </w:pPr>
      <w:r>
        <w:rPr>
          <w:noProof/>
        </w:rPr>
        <w:t>4.1.1.6</w:t>
      </w:r>
      <w:r>
        <w:rPr>
          <w:rFonts w:ascii="Calibri" w:hAnsi="Calibri"/>
          <w:noProof/>
          <w:sz w:val="22"/>
          <w:szCs w:val="22"/>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_Toc138858396 \h </w:instrText>
      </w:r>
      <w:r>
        <w:rPr>
          <w:noProof/>
        </w:rPr>
      </w:r>
      <w:r>
        <w:rPr>
          <w:noProof/>
        </w:rPr>
        <w:fldChar w:fldCharType="separate"/>
      </w:r>
      <w:r>
        <w:rPr>
          <w:noProof/>
        </w:rPr>
        <w:t>17</w:t>
      </w:r>
      <w:r>
        <w:rPr>
          <w:noProof/>
        </w:rPr>
        <w:fldChar w:fldCharType="end"/>
      </w:r>
    </w:p>
    <w:p w14:paraId="02985BFC" w14:textId="421ABD23" w:rsidR="008C05F3" w:rsidRDefault="008C05F3">
      <w:pPr>
        <w:pStyle w:val="TOC3"/>
        <w:rPr>
          <w:rFonts w:ascii="Calibri" w:hAnsi="Calibri"/>
          <w:noProof/>
          <w:sz w:val="22"/>
          <w:szCs w:val="22"/>
        </w:rPr>
      </w:pPr>
      <w:r>
        <w:rPr>
          <w:noProof/>
        </w:rPr>
        <w:t>4.1.2</w:t>
      </w:r>
      <w:r>
        <w:rPr>
          <w:rFonts w:ascii="Calibri" w:hAnsi="Calibri"/>
          <w:noProof/>
          <w:sz w:val="22"/>
          <w:szCs w:val="22"/>
        </w:rPr>
        <w:tab/>
      </w:r>
      <w:r>
        <w:rPr>
          <w:noProof/>
        </w:rPr>
        <w:t>Test point analysis per NS value</w:t>
      </w:r>
      <w:r>
        <w:rPr>
          <w:noProof/>
        </w:rPr>
        <w:tab/>
      </w:r>
      <w:r>
        <w:rPr>
          <w:noProof/>
        </w:rPr>
        <w:fldChar w:fldCharType="begin" w:fldLock="1"/>
      </w:r>
      <w:r>
        <w:rPr>
          <w:noProof/>
        </w:rPr>
        <w:instrText xml:space="preserve"> PAGEREF _Toc138858397 \h </w:instrText>
      </w:r>
      <w:r>
        <w:rPr>
          <w:noProof/>
        </w:rPr>
      </w:r>
      <w:r>
        <w:rPr>
          <w:noProof/>
        </w:rPr>
        <w:fldChar w:fldCharType="separate"/>
      </w:r>
      <w:r>
        <w:rPr>
          <w:noProof/>
        </w:rPr>
        <w:t>17</w:t>
      </w:r>
      <w:r>
        <w:rPr>
          <w:noProof/>
        </w:rPr>
        <w:fldChar w:fldCharType="end"/>
      </w:r>
    </w:p>
    <w:p w14:paraId="2A0D94C9" w14:textId="5B2E854C" w:rsidR="008C05F3" w:rsidRDefault="008C05F3">
      <w:pPr>
        <w:pStyle w:val="TOC4"/>
        <w:rPr>
          <w:rFonts w:ascii="Calibri" w:hAnsi="Calibri"/>
          <w:noProof/>
          <w:sz w:val="22"/>
          <w:szCs w:val="22"/>
        </w:rPr>
      </w:pPr>
      <w:r>
        <w:rPr>
          <w:noProof/>
        </w:rPr>
        <w:t>4.1.2.1</w:t>
      </w:r>
      <w:r>
        <w:rPr>
          <w:rFonts w:ascii="Calibri" w:hAnsi="Calibri"/>
          <w:noProof/>
          <w:sz w:val="22"/>
          <w:szCs w:val="22"/>
        </w:rPr>
        <w:tab/>
      </w:r>
      <w:r>
        <w:rPr>
          <w:noProof/>
        </w:rPr>
        <w:t>A-MPR, A-SEM and A-SE FR1 test cases for single carrier and UL MIMO</w:t>
      </w:r>
      <w:r>
        <w:rPr>
          <w:noProof/>
        </w:rPr>
        <w:tab/>
      </w:r>
      <w:r>
        <w:rPr>
          <w:noProof/>
        </w:rPr>
        <w:fldChar w:fldCharType="begin" w:fldLock="1"/>
      </w:r>
      <w:r>
        <w:rPr>
          <w:noProof/>
        </w:rPr>
        <w:instrText xml:space="preserve"> PAGEREF _Toc138858398 \h </w:instrText>
      </w:r>
      <w:r>
        <w:rPr>
          <w:noProof/>
        </w:rPr>
      </w:r>
      <w:r>
        <w:rPr>
          <w:noProof/>
        </w:rPr>
        <w:fldChar w:fldCharType="separate"/>
      </w:r>
      <w:r>
        <w:rPr>
          <w:noProof/>
        </w:rPr>
        <w:t>17</w:t>
      </w:r>
      <w:r>
        <w:rPr>
          <w:noProof/>
        </w:rPr>
        <w:fldChar w:fldCharType="end"/>
      </w:r>
    </w:p>
    <w:p w14:paraId="6611AC60" w14:textId="735290CE" w:rsidR="008C05F3" w:rsidRDefault="008C05F3">
      <w:pPr>
        <w:pStyle w:val="TOC4"/>
        <w:rPr>
          <w:rFonts w:ascii="Calibri" w:hAnsi="Calibri"/>
          <w:noProof/>
          <w:sz w:val="22"/>
          <w:szCs w:val="22"/>
        </w:rPr>
      </w:pPr>
      <w:r>
        <w:rPr>
          <w:noProof/>
        </w:rPr>
        <w:t>4.1.2.2</w:t>
      </w:r>
      <w:r>
        <w:rPr>
          <w:rFonts w:ascii="Calibri" w:hAnsi="Calibri"/>
          <w:noProof/>
          <w:sz w:val="22"/>
          <w:szCs w:val="22"/>
        </w:rPr>
        <w:tab/>
      </w:r>
      <w:r>
        <w:rPr>
          <w:noProof/>
        </w:rPr>
        <w:t>A-MPR test cases for FR1 UL CA</w:t>
      </w:r>
      <w:r>
        <w:rPr>
          <w:noProof/>
        </w:rPr>
        <w:tab/>
      </w:r>
      <w:r>
        <w:rPr>
          <w:noProof/>
        </w:rPr>
        <w:fldChar w:fldCharType="begin" w:fldLock="1"/>
      </w:r>
      <w:r>
        <w:rPr>
          <w:noProof/>
        </w:rPr>
        <w:instrText xml:space="preserve"> PAGEREF _Toc138858399 \h </w:instrText>
      </w:r>
      <w:r>
        <w:rPr>
          <w:noProof/>
        </w:rPr>
      </w:r>
      <w:r>
        <w:rPr>
          <w:noProof/>
        </w:rPr>
        <w:fldChar w:fldCharType="separate"/>
      </w:r>
      <w:r>
        <w:rPr>
          <w:noProof/>
        </w:rPr>
        <w:t>20</w:t>
      </w:r>
      <w:r>
        <w:rPr>
          <w:noProof/>
        </w:rPr>
        <w:fldChar w:fldCharType="end"/>
      </w:r>
    </w:p>
    <w:p w14:paraId="4F0EC90C" w14:textId="5F47F7C1" w:rsidR="008C05F3" w:rsidRDefault="008C05F3">
      <w:pPr>
        <w:pStyle w:val="TOC3"/>
        <w:rPr>
          <w:rFonts w:ascii="Calibri" w:hAnsi="Calibri"/>
          <w:noProof/>
          <w:sz w:val="22"/>
          <w:szCs w:val="22"/>
        </w:rPr>
      </w:pPr>
      <w:r>
        <w:rPr>
          <w:noProof/>
        </w:rPr>
        <w:t>4.1.3</w:t>
      </w:r>
      <w:r>
        <w:rPr>
          <w:rFonts w:ascii="Calibri" w:hAnsi="Calibri"/>
          <w:noProof/>
          <w:sz w:val="22"/>
          <w:szCs w:val="22"/>
        </w:rPr>
        <w:tab/>
      </w:r>
      <w:r>
        <w:rPr>
          <w:noProof/>
        </w:rPr>
        <w:t>Test point analysis per NR CA configuration</w:t>
      </w:r>
      <w:r>
        <w:rPr>
          <w:noProof/>
        </w:rPr>
        <w:tab/>
      </w:r>
      <w:r>
        <w:rPr>
          <w:noProof/>
        </w:rPr>
        <w:fldChar w:fldCharType="begin" w:fldLock="1"/>
      </w:r>
      <w:r>
        <w:rPr>
          <w:noProof/>
        </w:rPr>
        <w:instrText xml:space="preserve"> PAGEREF _Toc138858400 \h </w:instrText>
      </w:r>
      <w:r>
        <w:rPr>
          <w:noProof/>
        </w:rPr>
      </w:r>
      <w:r>
        <w:rPr>
          <w:noProof/>
        </w:rPr>
        <w:fldChar w:fldCharType="separate"/>
      </w:r>
      <w:r>
        <w:rPr>
          <w:noProof/>
        </w:rPr>
        <w:t>21</w:t>
      </w:r>
      <w:r>
        <w:rPr>
          <w:noProof/>
        </w:rPr>
        <w:fldChar w:fldCharType="end"/>
      </w:r>
    </w:p>
    <w:p w14:paraId="0543B9F7" w14:textId="02353637" w:rsidR="008C05F3" w:rsidRDefault="008C05F3">
      <w:pPr>
        <w:pStyle w:val="TOC4"/>
        <w:rPr>
          <w:rFonts w:ascii="Calibri" w:hAnsi="Calibri"/>
          <w:noProof/>
          <w:sz w:val="22"/>
          <w:szCs w:val="22"/>
        </w:rPr>
      </w:pPr>
      <w:r>
        <w:rPr>
          <w:noProof/>
        </w:rPr>
        <w:t>4.1.3.2</w:t>
      </w:r>
      <w:r>
        <w:rPr>
          <w:rFonts w:ascii="Calibri" w:hAnsi="Calibri"/>
          <w:noProof/>
          <w:sz w:val="22"/>
          <w:szCs w:val="22"/>
        </w:rPr>
        <w:tab/>
      </w:r>
      <w:r>
        <w:rPr>
          <w:noProof/>
        </w:rPr>
        <w:t>Spurious emissions test cases for FR1 UL CA</w:t>
      </w:r>
      <w:r>
        <w:rPr>
          <w:noProof/>
        </w:rPr>
        <w:tab/>
      </w:r>
      <w:r>
        <w:rPr>
          <w:noProof/>
        </w:rPr>
        <w:fldChar w:fldCharType="begin" w:fldLock="1"/>
      </w:r>
      <w:r>
        <w:rPr>
          <w:noProof/>
        </w:rPr>
        <w:instrText xml:space="preserve"> PAGEREF _Toc138858401 \h </w:instrText>
      </w:r>
      <w:r>
        <w:rPr>
          <w:noProof/>
        </w:rPr>
      </w:r>
      <w:r>
        <w:rPr>
          <w:noProof/>
        </w:rPr>
        <w:fldChar w:fldCharType="separate"/>
      </w:r>
      <w:r>
        <w:rPr>
          <w:noProof/>
        </w:rPr>
        <w:t>25</w:t>
      </w:r>
      <w:r>
        <w:rPr>
          <w:noProof/>
        </w:rPr>
        <w:fldChar w:fldCharType="end"/>
      </w:r>
    </w:p>
    <w:p w14:paraId="1241DBBA" w14:textId="29D55772" w:rsidR="008C05F3" w:rsidRDefault="008C05F3">
      <w:pPr>
        <w:pStyle w:val="TOC2"/>
        <w:rPr>
          <w:rFonts w:ascii="Calibri" w:hAnsi="Calibri"/>
          <w:noProof/>
          <w:sz w:val="22"/>
          <w:szCs w:val="22"/>
        </w:rPr>
      </w:pPr>
      <w:r>
        <w:rPr>
          <w:noProof/>
        </w:rPr>
        <w:t>4.2</w:t>
      </w:r>
      <w:r>
        <w:rPr>
          <w:rFonts w:ascii="Calibri" w:hAnsi="Calibri"/>
          <w:noProof/>
          <w:sz w:val="22"/>
          <w:szCs w:val="22"/>
        </w:rPr>
        <w:tab/>
      </w:r>
      <w:r>
        <w:rPr>
          <w:noProof/>
        </w:rPr>
        <w:t>Test point analysis for FR2 test cases in TS 38.521-2</w:t>
      </w:r>
      <w:r>
        <w:rPr>
          <w:noProof/>
        </w:rPr>
        <w:tab/>
      </w:r>
      <w:r>
        <w:rPr>
          <w:noProof/>
        </w:rPr>
        <w:fldChar w:fldCharType="begin" w:fldLock="1"/>
      </w:r>
      <w:r>
        <w:rPr>
          <w:noProof/>
        </w:rPr>
        <w:instrText xml:space="preserve"> PAGEREF _Toc138858402 \h </w:instrText>
      </w:r>
      <w:r>
        <w:rPr>
          <w:noProof/>
        </w:rPr>
      </w:r>
      <w:r>
        <w:rPr>
          <w:noProof/>
        </w:rPr>
        <w:fldChar w:fldCharType="separate"/>
      </w:r>
      <w:r>
        <w:rPr>
          <w:noProof/>
        </w:rPr>
        <w:t>26</w:t>
      </w:r>
      <w:r>
        <w:rPr>
          <w:noProof/>
        </w:rPr>
        <w:fldChar w:fldCharType="end"/>
      </w:r>
    </w:p>
    <w:p w14:paraId="03971B62" w14:textId="09915BAF" w:rsidR="008C05F3" w:rsidRDefault="008C05F3">
      <w:pPr>
        <w:pStyle w:val="TOC3"/>
        <w:rPr>
          <w:rFonts w:ascii="Calibri" w:hAnsi="Calibri"/>
          <w:noProof/>
          <w:sz w:val="22"/>
          <w:szCs w:val="22"/>
        </w:rPr>
      </w:pPr>
      <w:r>
        <w:rPr>
          <w:noProof/>
        </w:rPr>
        <w:t>4.2.2</w:t>
      </w:r>
      <w:r>
        <w:rPr>
          <w:rFonts w:ascii="Calibri" w:hAnsi="Calibri"/>
          <w:noProof/>
          <w:sz w:val="22"/>
          <w:szCs w:val="22"/>
        </w:rPr>
        <w:tab/>
      </w:r>
      <w:r>
        <w:rPr>
          <w:noProof/>
        </w:rPr>
        <w:t>Test point analysis per NS value</w:t>
      </w:r>
      <w:r>
        <w:rPr>
          <w:noProof/>
        </w:rPr>
        <w:tab/>
      </w:r>
      <w:r>
        <w:rPr>
          <w:noProof/>
        </w:rPr>
        <w:fldChar w:fldCharType="begin" w:fldLock="1"/>
      </w:r>
      <w:r>
        <w:rPr>
          <w:noProof/>
        </w:rPr>
        <w:instrText xml:space="preserve"> PAGEREF _Toc138858403 \h </w:instrText>
      </w:r>
      <w:r>
        <w:rPr>
          <w:noProof/>
        </w:rPr>
      </w:r>
      <w:r>
        <w:rPr>
          <w:noProof/>
        </w:rPr>
        <w:fldChar w:fldCharType="separate"/>
      </w:r>
      <w:r>
        <w:rPr>
          <w:noProof/>
        </w:rPr>
        <w:t>29</w:t>
      </w:r>
      <w:r>
        <w:rPr>
          <w:noProof/>
        </w:rPr>
        <w:fldChar w:fldCharType="end"/>
      </w:r>
    </w:p>
    <w:p w14:paraId="5702238A" w14:textId="59774E61" w:rsidR="008C05F3" w:rsidRDefault="008C05F3">
      <w:pPr>
        <w:pStyle w:val="TOC4"/>
        <w:rPr>
          <w:rFonts w:ascii="Calibri" w:hAnsi="Calibri"/>
          <w:noProof/>
          <w:sz w:val="22"/>
          <w:szCs w:val="22"/>
        </w:rPr>
      </w:pPr>
      <w:r>
        <w:rPr>
          <w:noProof/>
        </w:rPr>
        <w:t>4.2.2.1</w:t>
      </w:r>
      <w:r>
        <w:rPr>
          <w:rFonts w:ascii="Calibri" w:hAnsi="Calibri"/>
          <w:noProof/>
          <w:sz w:val="22"/>
          <w:szCs w:val="22"/>
        </w:rPr>
        <w:tab/>
      </w:r>
      <w:r>
        <w:rPr>
          <w:noProof/>
        </w:rPr>
        <w:t>A-MPR and A-SE FR2 test cases for single carrier</w:t>
      </w:r>
      <w:r>
        <w:rPr>
          <w:noProof/>
        </w:rPr>
        <w:tab/>
      </w:r>
      <w:r>
        <w:rPr>
          <w:noProof/>
        </w:rPr>
        <w:fldChar w:fldCharType="begin" w:fldLock="1"/>
      </w:r>
      <w:r>
        <w:rPr>
          <w:noProof/>
        </w:rPr>
        <w:instrText xml:space="preserve"> PAGEREF _Toc138858404 \h </w:instrText>
      </w:r>
      <w:r>
        <w:rPr>
          <w:noProof/>
        </w:rPr>
      </w:r>
      <w:r>
        <w:rPr>
          <w:noProof/>
        </w:rPr>
        <w:fldChar w:fldCharType="separate"/>
      </w:r>
      <w:r>
        <w:rPr>
          <w:noProof/>
        </w:rPr>
        <w:t>29</w:t>
      </w:r>
      <w:r>
        <w:rPr>
          <w:noProof/>
        </w:rPr>
        <w:fldChar w:fldCharType="end"/>
      </w:r>
    </w:p>
    <w:p w14:paraId="081A5408" w14:textId="1530D008" w:rsidR="008C05F3" w:rsidRDefault="008C05F3">
      <w:pPr>
        <w:pStyle w:val="TOC4"/>
        <w:rPr>
          <w:rFonts w:ascii="Calibri" w:hAnsi="Calibri"/>
          <w:noProof/>
          <w:sz w:val="22"/>
          <w:szCs w:val="22"/>
        </w:rPr>
      </w:pPr>
      <w:r>
        <w:rPr>
          <w:noProof/>
        </w:rPr>
        <w:t>4.2.2.2</w:t>
      </w:r>
      <w:r>
        <w:rPr>
          <w:rFonts w:ascii="Calibri" w:hAnsi="Calibri"/>
          <w:noProof/>
          <w:sz w:val="22"/>
          <w:szCs w:val="22"/>
        </w:rPr>
        <w:tab/>
      </w:r>
      <w:r>
        <w:rPr>
          <w:noProof/>
        </w:rPr>
        <w:t>A-MPR and A-SE FR2 test cases for CA</w:t>
      </w:r>
      <w:r>
        <w:rPr>
          <w:noProof/>
        </w:rPr>
        <w:tab/>
      </w:r>
      <w:r>
        <w:rPr>
          <w:noProof/>
        </w:rPr>
        <w:fldChar w:fldCharType="begin" w:fldLock="1"/>
      </w:r>
      <w:r>
        <w:rPr>
          <w:noProof/>
        </w:rPr>
        <w:instrText xml:space="preserve"> PAGEREF _Toc138858405 \h </w:instrText>
      </w:r>
      <w:r>
        <w:rPr>
          <w:noProof/>
        </w:rPr>
      </w:r>
      <w:r>
        <w:rPr>
          <w:noProof/>
        </w:rPr>
        <w:fldChar w:fldCharType="separate"/>
      </w:r>
      <w:r>
        <w:rPr>
          <w:noProof/>
        </w:rPr>
        <w:t>30</w:t>
      </w:r>
      <w:r>
        <w:rPr>
          <w:noProof/>
        </w:rPr>
        <w:fldChar w:fldCharType="end"/>
      </w:r>
    </w:p>
    <w:p w14:paraId="751663C9" w14:textId="27E34CF8" w:rsidR="008C05F3" w:rsidRDefault="008C05F3">
      <w:pPr>
        <w:pStyle w:val="TOC3"/>
        <w:rPr>
          <w:rFonts w:ascii="Calibri" w:hAnsi="Calibri"/>
          <w:noProof/>
          <w:sz w:val="22"/>
          <w:szCs w:val="22"/>
        </w:rPr>
      </w:pPr>
      <w:r>
        <w:rPr>
          <w:noProof/>
        </w:rPr>
        <w:t>4.2.3</w:t>
      </w:r>
      <w:r>
        <w:rPr>
          <w:rFonts w:ascii="Calibri" w:hAnsi="Calibri"/>
          <w:noProof/>
          <w:sz w:val="22"/>
          <w:szCs w:val="22"/>
        </w:rPr>
        <w:tab/>
      </w:r>
      <w:r>
        <w:rPr>
          <w:noProof/>
        </w:rPr>
        <w:t>Test point analysis per NR CA configuration</w:t>
      </w:r>
      <w:r>
        <w:rPr>
          <w:noProof/>
        </w:rPr>
        <w:tab/>
      </w:r>
      <w:r>
        <w:rPr>
          <w:noProof/>
        </w:rPr>
        <w:fldChar w:fldCharType="begin" w:fldLock="1"/>
      </w:r>
      <w:r>
        <w:rPr>
          <w:noProof/>
        </w:rPr>
        <w:instrText xml:space="preserve"> PAGEREF _Toc138858406 \h </w:instrText>
      </w:r>
      <w:r>
        <w:rPr>
          <w:noProof/>
        </w:rPr>
      </w:r>
      <w:r>
        <w:rPr>
          <w:noProof/>
        </w:rPr>
        <w:fldChar w:fldCharType="separate"/>
      </w:r>
      <w:r>
        <w:rPr>
          <w:noProof/>
        </w:rPr>
        <w:t>30</w:t>
      </w:r>
      <w:r>
        <w:rPr>
          <w:noProof/>
        </w:rPr>
        <w:fldChar w:fldCharType="end"/>
      </w:r>
    </w:p>
    <w:p w14:paraId="76FF0EA7" w14:textId="7D47252D" w:rsidR="008C05F3" w:rsidRDefault="008C05F3">
      <w:pPr>
        <w:pStyle w:val="TOC4"/>
        <w:rPr>
          <w:rFonts w:ascii="Calibri" w:hAnsi="Calibri"/>
          <w:noProof/>
          <w:sz w:val="22"/>
          <w:szCs w:val="22"/>
        </w:rPr>
      </w:pPr>
      <w:r>
        <w:rPr>
          <w:noProof/>
        </w:rPr>
        <w:t>4.2.3.1</w:t>
      </w:r>
      <w:r>
        <w:rPr>
          <w:rFonts w:ascii="Calibri" w:hAnsi="Calibri"/>
          <w:noProof/>
          <w:sz w:val="22"/>
          <w:szCs w:val="22"/>
        </w:rPr>
        <w:tab/>
      </w:r>
      <w:r>
        <w:rPr>
          <w:noProof/>
        </w:rPr>
        <w:t>Reference Sensitivity test cases for FR2 NR CA</w:t>
      </w:r>
      <w:r>
        <w:rPr>
          <w:noProof/>
        </w:rPr>
        <w:tab/>
      </w:r>
      <w:r>
        <w:rPr>
          <w:noProof/>
        </w:rPr>
        <w:fldChar w:fldCharType="begin" w:fldLock="1"/>
      </w:r>
      <w:r>
        <w:rPr>
          <w:noProof/>
        </w:rPr>
        <w:instrText xml:space="preserve"> PAGEREF _Toc138858407 \h </w:instrText>
      </w:r>
      <w:r>
        <w:rPr>
          <w:noProof/>
        </w:rPr>
      </w:r>
      <w:r>
        <w:rPr>
          <w:noProof/>
        </w:rPr>
        <w:fldChar w:fldCharType="separate"/>
      </w:r>
      <w:r>
        <w:rPr>
          <w:noProof/>
        </w:rPr>
        <w:t>30</w:t>
      </w:r>
      <w:r>
        <w:rPr>
          <w:noProof/>
        </w:rPr>
        <w:fldChar w:fldCharType="end"/>
      </w:r>
    </w:p>
    <w:p w14:paraId="31E20798" w14:textId="4A70438B" w:rsidR="008C05F3" w:rsidRDefault="008C05F3">
      <w:pPr>
        <w:pStyle w:val="TOC2"/>
        <w:rPr>
          <w:rFonts w:ascii="Calibri" w:hAnsi="Calibri"/>
          <w:noProof/>
          <w:sz w:val="22"/>
          <w:szCs w:val="22"/>
        </w:rPr>
      </w:pPr>
      <w:r>
        <w:rPr>
          <w:noProof/>
        </w:rPr>
        <w:t>4.3</w:t>
      </w:r>
      <w:r>
        <w:rPr>
          <w:rFonts w:ascii="Calibri" w:hAnsi="Calibri"/>
          <w:noProof/>
          <w:sz w:val="22"/>
          <w:szCs w:val="22"/>
        </w:rPr>
        <w:tab/>
      </w:r>
      <w:r>
        <w:rPr>
          <w:noProof/>
        </w:rPr>
        <w:t>Test point analysis for test cases in TS 38.521-3</w:t>
      </w:r>
      <w:r>
        <w:rPr>
          <w:noProof/>
        </w:rPr>
        <w:tab/>
      </w:r>
      <w:r>
        <w:rPr>
          <w:noProof/>
        </w:rPr>
        <w:fldChar w:fldCharType="begin" w:fldLock="1"/>
      </w:r>
      <w:r>
        <w:rPr>
          <w:noProof/>
        </w:rPr>
        <w:instrText xml:space="preserve"> PAGEREF _Toc138858408 \h </w:instrText>
      </w:r>
      <w:r>
        <w:rPr>
          <w:noProof/>
        </w:rPr>
      </w:r>
      <w:r>
        <w:rPr>
          <w:noProof/>
        </w:rPr>
        <w:fldChar w:fldCharType="separate"/>
      </w:r>
      <w:r>
        <w:rPr>
          <w:noProof/>
        </w:rPr>
        <w:t>31</w:t>
      </w:r>
      <w:r>
        <w:rPr>
          <w:noProof/>
        </w:rPr>
        <w:fldChar w:fldCharType="end"/>
      </w:r>
    </w:p>
    <w:p w14:paraId="474A0D7D" w14:textId="0AA56791" w:rsidR="008C05F3" w:rsidRDefault="008C05F3">
      <w:pPr>
        <w:pStyle w:val="TOC3"/>
        <w:rPr>
          <w:rFonts w:ascii="Calibri" w:hAnsi="Calibri"/>
          <w:noProof/>
          <w:sz w:val="22"/>
          <w:szCs w:val="22"/>
        </w:rPr>
      </w:pPr>
      <w:r>
        <w:rPr>
          <w:noProof/>
        </w:rPr>
        <w:t>4.3.1</w:t>
      </w:r>
      <w:r>
        <w:rPr>
          <w:rFonts w:ascii="Calibri" w:hAnsi="Calibri"/>
          <w:noProof/>
          <w:sz w:val="22"/>
          <w:szCs w:val="22"/>
        </w:rPr>
        <w:tab/>
      </w:r>
      <w:r>
        <w:rPr>
          <w:noProof/>
        </w:rPr>
        <w:t>Test point analysis per test case</w:t>
      </w:r>
      <w:r>
        <w:rPr>
          <w:noProof/>
        </w:rPr>
        <w:tab/>
      </w:r>
      <w:r>
        <w:rPr>
          <w:noProof/>
        </w:rPr>
        <w:fldChar w:fldCharType="begin" w:fldLock="1"/>
      </w:r>
      <w:r>
        <w:rPr>
          <w:noProof/>
        </w:rPr>
        <w:instrText xml:space="preserve"> PAGEREF _Toc138858409 \h </w:instrText>
      </w:r>
      <w:r>
        <w:rPr>
          <w:noProof/>
        </w:rPr>
      </w:r>
      <w:r>
        <w:rPr>
          <w:noProof/>
        </w:rPr>
        <w:fldChar w:fldCharType="separate"/>
      </w:r>
      <w:r>
        <w:rPr>
          <w:noProof/>
        </w:rPr>
        <w:t>31</w:t>
      </w:r>
      <w:r>
        <w:rPr>
          <w:noProof/>
        </w:rPr>
        <w:fldChar w:fldCharType="end"/>
      </w:r>
    </w:p>
    <w:p w14:paraId="7EF441E2" w14:textId="7D810739" w:rsidR="008C05F3" w:rsidRDefault="008C05F3">
      <w:pPr>
        <w:pStyle w:val="TOC4"/>
        <w:rPr>
          <w:rFonts w:ascii="Calibri" w:hAnsi="Calibri"/>
          <w:noProof/>
          <w:sz w:val="22"/>
          <w:szCs w:val="22"/>
        </w:rPr>
      </w:pPr>
      <w:r>
        <w:rPr>
          <w:noProof/>
        </w:rPr>
        <w:t>4.3.1.1</w:t>
      </w:r>
      <w:r>
        <w:rPr>
          <w:rFonts w:ascii="Calibri" w:hAnsi="Calibri"/>
          <w:noProof/>
          <w:sz w:val="22"/>
          <w:szCs w:val="22"/>
        </w:rPr>
        <w:tab/>
      </w:r>
      <w:r>
        <w:rPr>
          <w:noProof/>
        </w:rPr>
        <w:t>EN-DC test cases</w:t>
      </w:r>
      <w:r>
        <w:rPr>
          <w:noProof/>
        </w:rPr>
        <w:tab/>
      </w:r>
      <w:r>
        <w:rPr>
          <w:noProof/>
        </w:rPr>
        <w:fldChar w:fldCharType="begin" w:fldLock="1"/>
      </w:r>
      <w:r>
        <w:rPr>
          <w:noProof/>
        </w:rPr>
        <w:instrText xml:space="preserve"> PAGEREF _Toc138858410 \h </w:instrText>
      </w:r>
      <w:r>
        <w:rPr>
          <w:noProof/>
        </w:rPr>
      </w:r>
      <w:r>
        <w:rPr>
          <w:noProof/>
        </w:rPr>
        <w:fldChar w:fldCharType="separate"/>
      </w:r>
      <w:r>
        <w:rPr>
          <w:noProof/>
        </w:rPr>
        <w:t>31</w:t>
      </w:r>
      <w:r>
        <w:rPr>
          <w:noProof/>
        </w:rPr>
        <w:fldChar w:fldCharType="end"/>
      </w:r>
    </w:p>
    <w:p w14:paraId="7B907442" w14:textId="4FEF3F4F" w:rsidR="008C05F3" w:rsidRDefault="008C05F3">
      <w:pPr>
        <w:pStyle w:val="TOC4"/>
        <w:rPr>
          <w:rFonts w:ascii="Calibri" w:hAnsi="Calibri"/>
          <w:noProof/>
          <w:sz w:val="22"/>
          <w:szCs w:val="22"/>
        </w:rPr>
      </w:pPr>
      <w:r>
        <w:rPr>
          <w:noProof/>
        </w:rPr>
        <w:t>4.3.1.2</w:t>
      </w:r>
      <w:r>
        <w:rPr>
          <w:rFonts w:ascii="Calibri" w:hAnsi="Calibri"/>
          <w:noProof/>
          <w:sz w:val="22"/>
          <w:szCs w:val="22"/>
        </w:rPr>
        <w:tab/>
      </w:r>
      <w:r>
        <w:rPr>
          <w:noProof/>
        </w:rPr>
        <w:t>V2X test cases</w:t>
      </w:r>
      <w:r>
        <w:rPr>
          <w:noProof/>
        </w:rPr>
        <w:tab/>
      </w:r>
      <w:r>
        <w:rPr>
          <w:noProof/>
        </w:rPr>
        <w:fldChar w:fldCharType="begin" w:fldLock="1"/>
      </w:r>
      <w:r>
        <w:rPr>
          <w:noProof/>
        </w:rPr>
        <w:instrText xml:space="preserve"> PAGEREF _Toc138858411 \h </w:instrText>
      </w:r>
      <w:r>
        <w:rPr>
          <w:noProof/>
        </w:rPr>
      </w:r>
      <w:r>
        <w:rPr>
          <w:noProof/>
        </w:rPr>
        <w:fldChar w:fldCharType="separate"/>
      </w:r>
      <w:r>
        <w:rPr>
          <w:noProof/>
        </w:rPr>
        <w:t>34</w:t>
      </w:r>
      <w:r>
        <w:rPr>
          <w:noProof/>
        </w:rPr>
        <w:fldChar w:fldCharType="end"/>
      </w:r>
    </w:p>
    <w:p w14:paraId="6FC8FD3D" w14:textId="33723151" w:rsidR="008C05F3" w:rsidRDefault="008C05F3">
      <w:pPr>
        <w:pStyle w:val="TOC3"/>
        <w:rPr>
          <w:rFonts w:ascii="Calibri" w:hAnsi="Calibri"/>
          <w:noProof/>
          <w:sz w:val="22"/>
          <w:szCs w:val="22"/>
        </w:rPr>
      </w:pPr>
      <w:r>
        <w:rPr>
          <w:noProof/>
        </w:rPr>
        <w:t>4.3.2</w:t>
      </w:r>
      <w:r>
        <w:rPr>
          <w:rFonts w:ascii="Calibri" w:hAnsi="Calibri"/>
          <w:noProof/>
          <w:sz w:val="22"/>
          <w:szCs w:val="22"/>
        </w:rPr>
        <w:tab/>
      </w:r>
      <w:r>
        <w:rPr>
          <w:noProof/>
        </w:rPr>
        <w:t>Test point analysis per NS value</w:t>
      </w:r>
      <w:r>
        <w:rPr>
          <w:noProof/>
        </w:rPr>
        <w:tab/>
      </w:r>
      <w:r>
        <w:rPr>
          <w:noProof/>
        </w:rPr>
        <w:fldChar w:fldCharType="begin" w:fldLock="1"/>
      </w:r>
      <w:r>
        <w:rPr>
          <w:noProof/>
        </w:rPr>
        <w:instrText xml:space="preserve"> PAGEREF _Toc138858412 \h </w:instrText>
      </w:r>
      <w:r>
        <w:rPr>
          <w:noProof/>
        </w:rPr>
      </w:r>
      <w:r>
        <w:rPr>
          <w:noProof/>
        </w:rPr>
        <w:fldChar w:fldCharType="separate"/>
      </w:r>
      <w:r>
        <w:rPr>
          <w:noProof/>
        </w:rPr>
        <w:t>34</w:t>
      </w:r>
      <w:r>
        <w:rPr>
          <w:noProof/>
        </w:rPr>
        <w:fldChar w:fldCharType="end"/>
      </w:r>
    </w:p>
    <w:p w14:paraId="0CA7F158" w14:textId="03CF0EDD" w:rsidR="008C05F3" w:rsidRDefault="008C05F3">
      <w:pPr>
        <w:pStyle w:val="TOC4"/>
        <w:rPr>
          <w:rFonts w:ascii="Calibri" w:hAnsi="Calibri"/>
          <w:noProof/>
          <w:sz w:val="22"/>
          <w:szCs w:val="22"/>
        </w:rPr>
      </w:pPr>
      <w:r>
        <w:rPr>
          <w:noProof/>
        </w:rPr>
        <w:t>4.3.2.1</w:t>
      </w:r>
      <w:r>
        <w:rPr>
          <w:rFonts w:ascii="Calibri" w:hAnsi="Calibri"/>
          <w:noProof/>
          <w:sz w:val="22"/>
          <w:szCs w:val="22"/>
        </w:rPr>
        <w:tab/>
      </w:r>
      <w:r>
        <w:rPr>
          <w:noProof/>
        </w:rPr>
        <w:t>A-MPR and A-SE test cases for EN-DC</w:t>
      </w:r>
      <w:r>
        <w:rPr>
          <w:noProof/>
        </w:rPr>
        <w:tab/>
      </w:r>
      <w:r>
        <w:rPr>
          <w:noProof/>
        </w:rPr>
        <w:fldChar w:fldCharType="begin" w:fldLock="1"/>
      </w:r>
      <w:r>
        <w:rPr>
          <w:noProof/>
        </w:rPr>
        <w:instrText xml:space="preserve"> PAGEREF _Toc138858413 \h </w:instrText>
      </w:r>
      <w:r>
        <w:rPr>
          <w:noProof/>
        </w:rPr>
      </w:r>
      <w:r>
        <w:rPr>
          <w:noProof/>
        </w:rPr>
        <w:fldChar w:fldCharType="separate"/>
      </w:r>
      <w:r>
        <w:rPr>
          <w:noProof/>
        </w:rPr>
        <w:t>34</w:t>
      </w:r>
      <w:r>
        <w:rPr>
          <w:noProof/>
        </w:rPr>
        <w:fldChar w:fldCharType="end"/>
      </w:r>
    </w:p>
    <w:p w14:paraId="21E26AE7" w14:textId="06BD695C" w:rsidR="008C05F3" w:rsidRDefault="008C05F3">
      <w:pPr>
        <w:pStyle w:val="TOC3"/>
        <w:rPr>
          <w:rFonts w:ascii="Calibri" w:hAnsi="Calibri"/>
          <w:noProof/>
          <w:sz w:val="22"/>
          <w:szCs w:val="22"/>
        </w:rPr>
      </w:pPr>
      <w:r>
        <w:rPr>
          <w:noProof/>
        </w:rPr>
        <w:t>4.3.3</w:t>
      </w:r>
      <w:r>
        <w:rPr>
          <w:rFonts w:ascii="Calibri" w:hAnsi="Calibri"/>
          <w:noProof/>
          <w:sz w:val="22"/>
          <w:szCs w:val="22"/>
        </w:rPr>
        <w:tab/>
      </w:r>
      <w:r>
        <w:rPr>
          <w:noProof/>
        </w:rPr>
        <w:t>Test point analysis per EN-DC configuration</w:t>
      </w:r>
      <w:r>
        <w:rPr>
          <w:noProof/>
        </w:rPr>
        <w:tab/>
      </w:r>
      <w:r>
        <w:rPr>
          <w:noProof/>
        </w:rPr>
        <w:fldChar w:fldCharType="begin" w:fldLock="1"/>
      </w:r>
      <w:r>
        <w:rPr>
          <w:noProof/>
        </w:rPr>
        <w:instrText xml:space="preserve"> PAGEREF _Toc138858414 \h </w:instrText>
      </w:r>
      <w:r>
        <w:rPr>
          <w:noProof/>
        </w:rPr>
      </w:r>
      <w:r>
        <w:rPr>
          <w:noProof/>
        </w:rPr>
        <w:fldChar w:fldCharType="separate"/>
      </w:r>
      <w:r>
        <w:rPr>
          <w:noProof/>
        </w:rPr>
        <w:t>34</w:t>
      </w:r>
      <w:r>
        <w:rPr>
          <w:noProof/>
        </w:rPr>
        <w:fldChar w:fldCharType="end"/>
      </w:r>
    </w:p>
    <w:p w14:paraId="062BE0A9" w14:textId="6C8AFE49" w:rsidR="008C05F3" w:rsidRDefault="008C05F3">
      <w:pPr>
        <w:pStyle w:val="TOC4"/>
        <w:rPr>
          <w:rFonts w:ascii="Calibri" w:hAnsi="Calibri"/>
          <w:noProof/>
          <w:sz w:val="22"/>
          <w:szCs w:val="22"/>
        </w:rPr>
      </w:pPr>
      <w:r>
        <w:rPr>
          <w:noProof/>
        </w:rPr>
        <w:t>4.3.3.1</w:t>
      </w:r>
      <w:r>
        <w:rPr>
          <w:rFonts w:ascii="Calibri" w:hAnsi="Calibri"/>
          <w:noProof/>
          <w:sz w:val="22"/>
          <w:szCs w:val="22"/>
        </w:rPr>
        <w:tab/>
      </w:r>
      <w:r>
        <w:rPr>
          <w:noProof/>
        </w:rPr>
        <w:t>Reference sensitivity test cases for EN-DC</w:t>
      </w:r>
      <w:r>
        <w:rPr>
          <w:noProof/>
        </w:rPr>
        <w:tab/>
      </w:r>
      <w:r>
        <w:rPr>
          <w:noProof/>
        </w:rPr>
        <w:fldChar w:fldCharType="begin" w:fldLock="1"/>
      </w:r>
      <w:r>
        <w:rPr>
          <w:noProof/>
        </w:rPr>
        <w:instrText xml:space="preserve"> PAGEREF _Toc138858415 \h </w:instrText>
      </w:r>
      <w:r>
        <w:rPr>
          <w:noProof/>
        </w:rPr>
      </w:r>
      <w:r>
        <w:rPr>
          <w:noProof/>
        </w:rPr>
        <w:fldChar w:fldCharType="separate"/>
      </w:r>
      <w:r>
        <w:rPr>
          <w:noProof/>
        </w:rPr>
        <w:t>34</w:t>
      </w:r>
      <w:r>
        <w:rPr>
          <w:noProof/>
        </w:rPr>
        <w:fldChar w:fldCharType="end"/>
      </w:r>
    </w:p>
    <w:p w14:paraId="5C566479" w14:textId="67C57914" w:rsidR="008C05F3" w:rsidRDefault="008C05F3">
      <w:pPr>
        <w:pStyle w:val="TOC4"/>
        <w:rPr>
          <w:rFonts w:ascii="Calibri" w:hAnsi="Calibri"/>
          <w:noProof/>
          <w:sz w:val="22"/>
          <w:szCs w:val="22"/>
        </w:rPr>
      </w:pPr>
      <w:r w:rsidRPr="000C3F4C">
        <w:rPr>
          <w:rFonts w:eastAsia="SimSun"/>
          <w:noProof/>
          <w:lang w:eastAsia="en-US"/>
        </w:rPr>
        <w:t>4.</w:t>
      </w:r>
      <w:r>
        <w:rPr>
          <w:noProof/>
        </w:rPr>
        <w:t>3.3.2</w:t>
      </w:r>
      <w:r>
        <w:rPr>
          <w:rFonts w:ascii="Calibri" w:hAnsi="Calibri"/>
          <w:noProof/>
          <w:sz w:val="22"/>
          <w:szCs w:val="22"/>
        </w:rPr>
        <w:tab/>
      </w:r>
      <w:r w:rsidRPr="000C3F4C">
        <w:rPr>
          <w:rFonts w:eastAsia="SimSun"/>
          <w:noProof/>
          <w:lang w:eastAsia="en-US"/>
        </w:rPr>
        <w:t>Spurious emissions test cases for EN-DC</w:t>
      </w:r>
      <w:r>
        <w:rPr>
          <w:noProof/>
        </w:rPr>
        <w:tab/>
      </w:r>
      <w:r>
        <w:rPr>
          <w:noProof/>
        </w:rPr>
        <w:fldChar w:fldCharType="begin" w:fldLock="1"/>
      </w:r>
      <w:r>
        <w:rPr>
          <w:noProof/>
        </w:rPr>
        <w:instrText xml:space="preserve"> PAGEREF _Toc138858416 \h </w:instrText>
      </w:r>
      <w:r>
        <w:rPr>
          <w:noProof/>
        </w:rPr>
      </w:r>
      <w:r>
        <w:rPr>
          <w:noProof/>
        </w:rPr>
        <w:fldChar w:fldCharType="separate"/>
      </w:r>
      <w:r>
        <w:rPr>
          <w:noProof/>
        </w:rPr>
        <w:t>46</w:t>
      </w:r>
      <w:r>
        <w:rPr>
          <w:noProof/>
        </w:rPr>
        <w:fldChar w:fldCharType="end"/>
      </w:r>
    </w:p>
    <w:p w14:paraId="79594ED2" w14:textId="4ECD1284" w:rsidR="008C05F3" w:rsidRDefault="008C05F3">
      <w:pPr>
        <w:pStyle w:val="TOC2"/>
        <w:rPr>
          <w:rFonts w:ascii="Calibri" w:hAnsi="Calibri"/>
          <w:noProof/>
          <w:sz w:val="22"/>
          <w:szCs w:val="22"/>
        </w:rPr>
      </w:pPr>
      <w:r>
        <w:rPr>
          <w:noProof/>
        </w:rPr>
        <w:t>4.4</w:t>
      </w:r>
      <w:r>
        <w:rPr>
          <w:rFonts w:ascii="Calibri" w:hAnsi="Calibri"/>
          <w:noProof/>
          <w:sz w:val="22"/>
          <w:szCs w:val="22"/>
        </w:rPr>
        <w:tab/>
      </w:r>
      <w:r>
        <w:rPr>
          <w:noProof/>
        </w:rPr>
        <w:t>Test point analysis for satellite access test cases in TS 38.521-5</w:t>
      </w:r>
      <w:r>
        <w:rPr>
          <w:noProof/>
        </w:rPr>
        <w:tab/>
      </w:r>
      <w:r>
        <w:rPr>
          <w:noProof/>
        </w:rPr>
        <w:fldChar w:fldCharType="begin" w:fldLock="1"/>
      </w:r>
      <w:r>
        <w:rPr>
          <w:noProof/>
        </w:rPr>
        <w:instrText xml:space="preserve"> PAGEREF _Toc138858417 \h </w:instrText>
      </w:r>
      <w:r>
        <w:rPr>
          <w:noProof/>
        </w:rPr>
      </w:r>
      <w:r>
        <w:rPr>
          <w:noProof/>
        </w:rPr>
        <w:fldChar w:fldCharType="separate"/>
      </w:r>
      <w:r>
        <w:rPr>
          <w:noProof/>
        </w:rPr>
        <w:t>48</w:t>
      </w:r>
      <w:r>
        <w:rPr>
          <w:noProof/>
        </w:rPr>
        <w:fldChar w:fldCharType="end"/>
      </w:r>
    </w:p>
    <w:p w14:paraId="7231B876" w14:textId="1683BA6A" w:rsidR="008C05F3" w:rsidRDefault="008C05F3">
      <w:pPr>
        <w:pStyle w:val="TOC9"/>
        <w:rPr>
          <w:rFonts w:ascii="Calibri" w:hAnsi="Calibri"/>
          <w:b w:val="0"/>
          <w:noProof/>
          <w:szCs w:val="22"/>
        </w:rPr>
      </w:pPr>
      <w:r>
        <w:rPr>
          <w:noProof/>
        </w:rPr>
        <w:lastRenderedPageBreak/>
        <w:t>Annex A: Derivation documents</w:t>
      </w:r>
      <w:r>
        <w:rPr>
          <w:noProof/>
        </w:rPr>
        <w:tab/>
      </w:r>
      <w:r>
        <w:rPr>
          <w:noProof/>
        </w:rPr>
        <w:fldChar w:fldCharType="begin" w:fldLock="1"/>
      </w:r>
      <w:r>
        <w:rPr>
          <w:noProof/>
        </w:rPr>
        <w:instrText xml:space="preserve"> PAGEREF _Toc138858418 \h </w:instrText>
      </w:r>
      <w:r>
        <w:rPr>
          <w:noProof/>
        </w:rPr>
      </w:r>
      <w:r>
        <w:rPr>
          <w:noProof/>
        </w:rPr>
        <w:fldChar w:fldCharType="separate"/>
      </w:r>
      <w:r>
        <w:rPr>
          <w:noProof/>
        </w:rPr>
        <w:t>50</w:t>
      </w:r>
      <w:r>
        <w:rPr>
          <w:noProof/>
        </w:rPr>
        <w:fldChar w:fldCharType="end"/>
      </w:r>
    </w:p>
    <w:p w14:paraId="787E6F8A" w14:textId="5410ED65" w:rsidR="008C05F3" w:rsidRDefault="008C05F3">
      <w:pPr>
        <w:pStyle w:val="TOC1"/>
        <w:rPr>
          <w:rFonts w:ascii="Calibri" w:hAnsi="Calibri"/>
          <w:noProof/>
          <w:szCs w:val="22"/>
        </w:rPr>
      </w:pPr>
      <w:r w:rsidRPr="008C05F3">
        <w:rPr>
          <w:noProof/>
        </w:rPr>
        <w:t>Annex B: Principles for test point selection for NR CA reference sensitivity test cases</w:t>
      </w:r>
      <w:r w:rsidRPr="008C05F3">
        <w:rPr>
          <w:noProof/>
        </w:rPr>
        <w:tab/>
      </w:r>
      <w:r w:rsidRPr="008C05F3">
        <w:rPr>
          <w:noProof/>
        </w:rPr>
        <w:fldChar w:fldCharType="begin" w:fldLock="1"/>
      </w:r>
      <w:r w:rsidRPr="008C05F3">
        <w:rPr>
          <w:noProof/>
        </w:rPr>
        <w:instrText xml:space="preserve"> PAGEREF _Toc138858419 \h </w:instrText>
      </w:r>
      <w:r w:rsidRPr="008C05F3">
        <w:rPr>
          <w:noProof/>
        </w:rPr>
      </w:r>
      <w:r w:rsidRPr="008C05F3">
        <w:rPr>
          <w:noProof/>
        </w:rPr>
        <w:fldChar w:fldCharType="separate"/>
      </w:r>
      <w:r w:rsidRPr="008C05F3">
        <w:rPr>
          <w:noProof/>
        </w:rPr>
        <w:t>50</w:t>
      </w:r>
      <w:r w:rsidRPr="008C05F3">
        <w:rPr>
          <w:noProof/>
        </w:rPr>
        <w:fldChar w:fldCharType="end"/>
      </w:r>
    </w:p>
    <w:p w14:paraId="2589F7E5" w14:textId="5889A5E6" w:rsidR="008C05F3" w:rsidRDefault="008C05F3">
      <w:pPr>
        <w:pStyle w:val="TOC1"/>
        <w:rPr>
          <w:rFonts w:ascii="Calibri" w:hAnsi="Calibri"/>
          <w:noProof/>
          <w:szCs w:val="22"/>
        </w:rPr>
      </w:pPr>
      <w:r>
        <w:rPr>
          <w:noProof/>
        </w:rPr>
        <w:t>B.1</w:t>
      </w:r>
      <w:r>
        <w:rPr>
          <w:rFonts w:ascii="Calibri" w:hAnsi="Calibri"/>
          <w:noProof/>
          <w:szCs w:val="22"/>
        </w:rPr>
        <w:tab/>
      </w:r>
      <w:r>
        <w:rPr>
          <w:noProof/>
        </w:rPr>
        <w:t>General</w:t>
      </w:r>
      <w:r>
        <w:rPr>
          <w:noProof/>
        </w:rPr>
        <w:tab/>
      </w:r>
      <w:r>
        <w:rPr>
          <w:noProof/>
        </w:rPr>
        <w:fldChar w:fldCharType="begin" w:fldLock="1"/>
      </w:r>
      <w:r>
        <w:rPr>
          <w:noProof/>
        </w:rPr>
        <w:instrText xml:space="preserve"> PAGEREF _Toc138858420 \h </w:instrText>
      </w:r>
      <w:r>
        <w:rPr>
          <w:noProof/>
        </w:rPr>
      </w:r>
      <w:r>
        <w:rPr>
          <w:noProof/>
        </w:rPr>
        <w:fldChar w:fldCharType="separate"/>
      </w:r>
      <w:r>
        <w:rPr>
          <w:noProof/>
        </w:rPr>
        <w:t>50</w:t>
      </w:r>
      <w:r>
        <w:rPr>
          <w:noProof/>
        </w:rPr>
        <w:fldChar w:fldCharType="end"/>
      </w:r>
    </w:p>
    <w:p w14:paraId="38F7E249" w14:textId="286E804E" w:rsidR="008C05F3" w:rsidRDefault="008C05F3">
      <w:pPr>
        <w:pStyle w:val="TOC1"/>
        <w:rPr>
          <w:rFonts w:ascii="Calibri" w:hAnsi="Calibri"/>
          <w:noProof/>
          <w:szCs w:val="22"/>
        </w:rPr>
      </w:pPr>
      <w:r>
        <w:rPr>
          <w:noProof/>
        </w:rPr>
        <w:t>B.2</w:t>
      </w:r>
      <w:r>
        <w:rPr>
          <w:rFonts w:ascii="Calibri" w:hAnsi="Calibri"/>
          <w:noProof/>
          <w:szCs w:val="22"/>
        </w:rPr>
        <w:tab/>
      </w:r>
      <w:r>
        <w:rPr>
          <w:noProof/>
        </w:rPr>
        <w:t>Test case structure</w:t>
      </w:r>
      <w:r>
        <w:rPr>
          <w:noProof/>
        </w:rPr>
        <w:tab/>
      </w:r>
      <w:r>
        <w:rPr>
          <w:noProof/>
        </w:rPr>
        <w:fldChar w:fldCharType="begin" w:fldLock="1"/>
      </w:r>
      <w:r>
        <w:rPr>
          <w:noProof/>
        </w:rPr>
        <w:instrText xml:space="preserve"> PAGEREF _Toc138858421 \h </w:instrText>
      </w:r>
      <w:r>
        <w:rPr>
          <w:noProof/>
        </w:rPr>
      </w:r>
      <w:r>
        <w:rPr>
          <w:noProof/>
        </w:rPr>
        <w:fldChar w:fldCharType="separate"/>
      </w:r>
      <w:r>
        <w:rPr>
          <w:noProof/>
        </w:rPr>
        <w:t>51</w:t>
      </w:r>
      <w:r>
        <w:rPr>
          <w:noProof/>
        </w:rPr>
        <w:fldChar w:fldCharType="end"/>
      </w:r>
    </w:p>
    <w:p w14:paraId="18B0D90C" w14:textId="6A6B23C8" w:rsidR="008C05F3" w:rsidRDefault="008C05F3">
      <w:pPr>
        <w:pStyle w:val="TOC1"/>
        <w:rPr>
          <w:rFonts w:ascii="Calibri" w:hAnsi="Calibri"/>
          <w:noProof/>
          <w:szCs w:val="22"/>
        </w:rPr>
      </w:pPr>
      <w:r>
        <w:rPr>
          <w:noProof/>
        </w:rPr>
        <w:t>B.3</w:t>
      </w:r>
      <w:r>
        <w:rPr>
          <w:rFonts w:ascii="Calibri" w:hAnsi="Calibri"/>
          <w:noProof/>
          <w:szCs w:val="22"/>
        </w:rPr>
        <w:tab/>
      </w:r>
      <w:r>
        <w:rPr>
          <w:noProof/>
        </w:rPr>
        <w:t>Test Environment</w:t>
      </w:r>
      <w:r>
        <w:rPr>
          <w:noProof/>
        </w:rPr>
        <w:tab/>
      </w:r>
      <w:r>
        <w:rPr>
          <w:noProof/>
        </w:rPr>
        <w:fldChar w:fldCharType="begin" w:fldLock="1"/>
      </w:r>
      <w:r>
        <w:rPr>
          <w:noProof/>
        </w:rPr>
        <w:instrText xml:space="preserve"> PAGEREF _Toc138858422 \h </w:instrText>
      </w:r>
      <w:r>
        <w:rPr>
          <w:noProof/>
        </w:rPr>
      </w:r>
      <w:r>
        <w:rPr>
          <w:noProof/>
        </w:rPr>
        <w:fldChar w:fldCharType="separate"/>
      </w:r>
      <w:r>
        <w:rPr>
          <w:noProof/>
        </w:rPr>
        <w:t>52</w:t>
      </w:r>
      <w:r>
        <w:rPr>
          <w:noProof/>
        </w:rPr>
        <w:fldChar w:fldCharType="end"/>
      </w:r>
    </w:p>
    <w:p w14:paraId="5383629F" w14:textId="14ABA63C" w:rsidR="008C05F3" w:rsidRDefault="008C05F3">
      <w:pPr>
        <w:pStyle w:val="TOC1"/>
        <w:rPr>
          <w:rFonts w:ascii="Calibri" w:hAnsi="Calibri"/>
          <w:noProof/>
          <w:szCs w:val="22"/>
        </w:rPr>
      </w:pPr>
      <w:r>
        <w:rPr>
          <w:noProof/>
        </w:rPr>
        <w:t>B.4</w:t>
      </w:r>
      <w:r>
        <w:rPr>
          <w:rFonts w:ascii="Calibri" w:hAnsi="Calibri"/>
          <w:noProof/>
          <w:szCs w:val="22"/>
        </w:rPr>
        <w:tab/>
      </w:r>
      <w:r>
        <w:rPr>
          <w:noProof/>
        </w:rPr>
        <w:t>Test Frequencies selection</w:t>
      </w:r>
      <w:r>
        <w:rPr>
          <w:noProof/>
        </w:rPr>
        <w:tab/>
      </w:r>
      <w:r>
        <w:rPr>
          <w:noProof/>
        </w:rPr>
        <w:fldChar w:fldCharType="begin" w:fldLock="1"/>
      </w:r>
      <w:r>
        <w:rPr>
          <w:noProof/>
        </w:rPr>
        <w:instrText xml:space="preserve"> PAGEREF _Toc138858423 \h </w:instrText>
      </w:r>
      <w:r>
        <w:rPr>
          <w:noProof/>
        </w:rPr>
      </w:r>
      <w:r>
        <w:rPr>
          <w:noProof/>
        </w:rPr>
        <w:fldChar w:fldCharType="separate"/>
      </w:r>
      <w:r>
        <w:rPr>
          <w:noProof/>
        </w:rPr>
        <w:t>52</w:t>
      </w:r>
      <w:r>
        <w:rPr>
          <w:noProof/>
        </w:rPr>
        <w:fldChar w:fldCharType="end"/>
      </w:r>
    </w:p>
    <w:p w14:paraId="726B4F9E" w14:textId="512D53E9" w:rsidR="008C05F3" w:rsidRDefault="008C05F3">
      <w:pPr>
        <w:pStyle w:val="TOC1"/>
        <w:rPr>
          <w:rFonts w:ascii="Calibri" w:hAnsi="Calibri"/>
          <w:noProof/>
          <w:szCs w:val="22"/>
        </w:rPr>
      </w:pPr>
      <w:r>
        <w:rPr>
          <w:noProof/>
          <w:lang w:eastAsia="en-US"/>
        </w:rPr>
        <w:t>B.4A</w:t>
      </w:r>
      <w:r>
        <w:rPr>
          <w:rFonts w:ascii="Calibri" w:hAnsi="Calibri"/>
          <w:noProof/>
          <w:szCs w:val="22"/>
        </w:rPr>
        <w:tab/>
      </w:r>
      <w:r>
        <w:rPr>
          <w:noProof/>
          <w:lang w:eastAsia="en-US"/>
        </w:rPr>
        <w:t>Frequency relation for exception requirements</w:t>
      </w:r>
      <w:r>
        <w:rPr>
          <w:noProof/>
        </w:rPr>
        <w:tab/>
      </w:r>
      <w:r>
        <w:rPr>
          <w:noProof/>
        </w:rPr>
        <w:fldChar w:fldCharType="begin" w:fldLock="1"/>
      </w:r>
      <w:r>
        <w:rPr>
          <w:noProof/>
        </w:rPr>
        <w:instrText xml:space="preserve"> PAGEREF _Toc138858424 \h </w:instrText>
      </w:r>
      <w:r>
        <w:rPr>
          <w:noProof/>
        </w:rPr>
      </w:r>
      <w:r>
        <w:rPr>
          <w:noProof/>
        </w:rPr>
        <w:fldChar w:fldCharType="separate"/>
      </w:r>
      <w:r>
        <w:rPr>
          <w:noProof/>
        </w:rPr>
        <w:t>52</w:t>
      </w:r>
      <w:r>
        <w:rPr>
          <w:noProof/>
        </w:rPr>
        <w:fldChar w:fldCharType="end"/>
      </w:r>
    </w:p>
    <w:p w14:paraId="19DA42C8" w14:textId="3F3CD35B" w:rsidR="008C05F3" w:rsidRDefault="008C05F3">
      <w:pPr>
        <w:pStyle w:val="TOC1"/>
        <w:rPr>
          <w:rFonts w:ascii="Calibri" w:hAnsi="Calibri"/>
          <w:noProof/>
          <w:szCs w:val="22"/>
        </w:rPr>
      </w:pPr>
      <w:r>
        <w:rPr>
          <w:noProof/>
        </w:rPr>
        <w:t>B.5</w:t>
      </w:r>
      <w:r>
        <w:rPr>
          <w:rFonts w:ascii="Calibri" w:hAnsi="Calibri"/>
          <w:noProof/>
          <w:szCs w:val="22"/>
        </w:rPr>
        <w:tab/>
      </w:r>
      <w:r>
        <w:rPr>
          <w:noProof/>
        </w:rPr>
        <w:t>Test Channel Bandwidth selection</w:t>
      </w:r>
      <w:r>
        <w:rPr>
          <w:noProof/>
        </w:rPr>
        <w:tab/>
      </w:r>
      <w:r>
        <w:rPr>
          <w:noProof/>
        </w:rPr>
        <w:fldChar w:fldCharType="begin" w:fldLock="1"/>
      </w:r>
      <w:r>
        <w:rPr>
          <w:noProof/>
        </w:rPr>
        <w:instrText xml:space="preserve"> PAGEREF _Toc138858425 \h </w:instrText>
      </w:r>
      <w:r>
        <w:rPr>
          <w:noProof/>
        </w:rPr>
      </w:r>
      <w:r>
        <w:rPr>
          <w:noProof/>
        </w:rPr>
        <w:fldChar w:fldCharType="separate"/>
      </w:r>
      <w:r>
        <w:rPr>
          <w:noProof/>
        </w:rPr>
        <w:t>53</w:t>
      </w:r>
      <w:r>
        <w:rPr>
          <w:noProof/>
        </w:rPr>
        <w:fldChar w:fldCharType="end"/>
      </w:r>
    </w:p>
    <w:p w14:paraId="6540B929" w14:textId="2EA6640B" w:rsidR="008C05F3" w:rsidRDefault="008C05F3">
      <w:pPr>
        <w:pStyle w:val="TOC1"/>
        <w:rPr>
          <w:rFonts w:ascii="Calibri" w:hAnsi="Calibri"/>
          <w:noProof/>
          <w:szCs w:val="22"/>
        </w:rPr>
      </w:pPr>
      <w:r>
        <w:rPr>
          <w:noProof/>
        </w:rPr>
        <w:t>B.6</w:t>
      </w:r>
      <w:r>
        <w:rPr>
          <w:rFonts w:ascii="Calibri" w:hAnsi="Calibri"/>
          <w:noProof/>
          <w:szCs w:val="22"/>
        </w:rPr>
        <w:tab/>
      </w:r>
      <w:r>
        <w:rPr>
          <w:noProof/>
        </w:rPr>
        <w:t>Modulation selections</w:t>
      </w:r>
      <w:r>
        <w:rPr>
          <w:noProof/>
        </w:rPr>
        <w:tab/>
      </w:r>
      <w:r>
        <w:rPr>
          <w:noProof/>
        </w:rPr>
        <w:fldChar w:fldCharType="begin" w:fldLock="1"/>
      </w:r>
      <w:r>
        <w:rPr>
          <w:noProof/>
        </w:rPr>
        <w:instrText xml:space="preserve"> PAGEREF _Toc138858426 \h </w:instrText>
      </w:r>
      <w:r>
        <w:rPr>
          <w:noProof/>
        </w:rPr>
      </w:r>
      <w:r>
        <w:rPr>
          <w:noProof/>
        </w:rPr>
        <w:fldChar w:fldCharType="separate"/>
      </w:r>
      <w:r>
        <w:rPr>
          <w:noProof/>
        </w:rPr>
        <w:t>53</w:t>
      </w:r>
      <w:r>
        <w:rPr>
          <w:noProof/>
        </w:rPr>
        <w:fldChar w:fldCharType="end"/>
      </w:r>
    </w:p>
    <w:p w14:paraId="7F0C572C" w14:textId="311138BB" w:rsidR="008C05F3" w:rsidRDefault="008C05F3">
      <w:pPr>
        <w:pStyle w:val="TOC1"/>
        <w:rPr>
          <w:rFonts w:ascii="Calibri" w:hAnsi="Calibri"/>
          <w:noProof/>
          <w:szCs w:val="22"/>
        </w:rPr>
      </w:pPr>
      <w:r>
        <w:rPr>
          <w:noProof/>
        </w:rPr>
        <w:t>B.7</w:t>
      </w:r>
      <w:r>
        <w:rPr>
          <w:rFonts w:ascii="Calibri" w:hAnsi="Calibri"/>
          <w:noProof/>
          <w:szCs w:val="22"/>
        </w:rPr>
        <w:tab/>
      </w:r>
      <w:r>
        <w:rPr>
          <w:noProof/>
        </w:rPr>
        <w:t>Examples</w:t>
      </w:r>
      <w:r>
        <w:rPr>
          <w:noProof/>
        </w:rPr>
        <w:tab/>
      </w:r>
      <w:r>
        <w:rPr>
          <w:noProof/>
        </w:rPr>
        <w:fldChar w:fldCharType="begin" w:fldLock="1"/>
      </w:r>
      <w:r>
        <w:rPr>
          <w:noProof/>
        </w:rPr>
        <w:instrText xml:space="preserve"> PAGEREF _Toc138858427 \h </w:instrText>
      </w:r>
      <w:r>
        <w:rPr>
          <w:noProof/>
        </w:rPr>
      </w:r>
      <w:r>
        <w:rPr>
          <w:noProof/>
        </w:rPr>
        <w:fldChar w:fldCharType="separate"/>
      </w:r>
      <w:r>
        <w:rPr>
          <w:noProof/>
        </w:rPr>
        <w:t>53</w:t>
      </w:r>
      <w:r>
        <w:rPr>
          <w:noProof/>
        </w:rPr>
        <w:fldChar w:fldCharType="end"/>
      </w:r>
    </w:p>
    <w:p w14:paraId="177927CD" w14:textId="3BF78695" w:rsidR="008C05F3" w:rsidRDefault="008C05F3">
      <w:pPr>
        <w:pStyle w:val="TOC1"/>
        <w:rPr>
          <w:rFonts w:ascii="Calibri" w:hAnsi="Calibri"/>
          <w:noProof/>
          <w:szCs w:val="22"/>
        </w:rPr>
      </w:pPr>
      <w:r>
        <w:rPr>
          <w:noProof/>
        </w:rPr>
        <w:t>B.8</w:t>
      </w:r>
      <w:r>
        <w:rPr>
          <w:rFonts w:ascii="Calibri" w:hAnsi="Calibri"/>
          <w:noProof/>
          <w:szCs w:val="22"/>
        </w:rPr>
        <w:tab/>
      </w:r>
      <w:r>
        <w:rPr>
          <w:noProof/>
        </w:rPr>
        <w:t>Current test completion status per CA configuration</w:t>
      </w:r>
      <w:r>
        <w:rPr>
          <w:noProof/>
        </w:rPr>
        <w:tab/>
      </w:r>
      <w:r>
        <w:rPr>
          <w:noProof/>
        </w:rPr>
        <w:fldChar w:fldCharType="begin" w:fldLock="1"/>
      </w:r>
      <w:r>
        <w:rPr>
          <w:noProof/>
        </w:rPr>
        <w:instrText xml:space="preserve"> PAGEREF _Toc138858428 \h </w:instrText>
      </w:r>
      <w:r>
        <w:rPr>
          <w:noProof/>
        </w:rPr>
      </w:r>
      <w:r>
        <w:rPr>
          <w:noProof/>
        </w:rPr>
        <w:fldChar w:fldCharType="separate"/>
      </w:r>
      <w:r>
        <w:rPr>
          <w:noProof/>
        </w:rPr>
        <w:t>54</w:t>
      </w:r>
      <w:r>
        <w:rPr>
          <w:noProof/>
        </w:rPr>
        <w:fldChar w:fldCharType="end"/>
      </w:r>
    </w:p>
    <w:p w14:paraId="1DF89DD8" w14:textId="1501BB3A" w:rsidR="008C05F3" w:rsidRDefault="008C05F3">
      <w:pPr>
        <w:pStyle w:val="TOC1"/>
        <w:rPr>
          <w:rFonts w:ascii="Calibri" w:hAnsi="Calibri"/>
          <w:noProof/>
          <w:szCs w:val="22"/>
        </w:rPr>
      </w:pPr>
      <w:r>
        <w:rPr>
          <w:noProof/>
        </w:rPr>
        <w:t>B.9</w:t>
      </w:r>
      <w:r>
        <w:rPr>
          <w:rFonts w:ascii="Calibri" w:hAnsi="Calibri"/>
          <w:noProof/>
          <w:szCs w:val="22"/>
        </w:rPr>
        <w:tab/>
      </w:r>
      <w:r>
        <w:rPr>
          <w:noProof/>
        </w:rPr>
        <w:t>Reference Sensitivity checklist for CA</w:t>
      </w:r>
      <w:r>
        <w:rPr>
          <w:noProof/>
        </w:rPr>
        <w:tab/>
      </w:r>
      <w:r>
        <w:rPr>
          <w:noProof/>
        </w:rPr>
        <w:fldChar w:fldCharType="begin" w:fldLock="1"/>
      </w:r>
      <w:r>
        <w:rPr>
          <w:noProof/>
        </w:rPr>
        <w:instrText xml:space="preserve"> PAGEREF _Toc138858429 \h </w:instrText>
      </w:r>
      <w:r>
        <w:rPr>
          <w:noProof/>
        </w:rPr>
      </w:r>
      <w:r>
        <w:rPr>
          <w:noProof/>
        </w:rPr>
        <w:fldChar w:fldCharType="separate"/>
      </w:r>
      <w:r>
        <w:rPr>
          <w:noProof/>
        </w:rPr>
        <w:t>54</w:t>
      </w:r>
      <w:r>
        <w:rPr>
          <w:noProof/>
        </w:rPr>
        <w:fldChar w:fldCharType="end"/>
      </w:r>
    </w:p>
    <w:p w14:paraId="65CC2E0D" w14:textId="712873E5" w:rsidR="008C05F3" w:rsidRDefault="008C05F3">
      <w:pPr>
        <w:pStyle w:val="TOC2"/>
        <w:rPr>
          <w:rFonts w:ascii="Calibri" w:hAnsi="Calibri"/>
          <w:noProof/>
          <w:sz w:val="22"/>
          <w:szCs w:val="22"/>
        </w:rPr>
      </w:pPr>
      <w:r>
        <w:rPr>
          <w:noProof/>
        </w:rPr>
        <w:t>B.9.1</w:t>
      </w:r>
      <w:r>
        <w:rPr>
          <w:rFonts w:ascii="Calibri" w:hAnsi="Calibri"/>
          <w:noProof/>
          <w:sz w:val="22"/>
          <w:szCs w:val="22"/>
        </w:rPr>
        <w:tab/>
      </w:r>
      <w:r>
        <w:rPr>
          <w:noProof/>
          <w:lang w:eastAsia="ja-JP"/>
        </w:rPr>
        <w:t>Checklist for two bands</w:t>
      </w:r>
      <w:r>
        <w:rPr>
          <w:noProof/>
        </w:rPr>
        <w:tab/>
      </w:r>
      <w:r>
        <w:rPr>
          <w:noProof/>
        </w:rPr>
        <w:fldChar w:fldCharType="begin" w:fldLock="1"/>
      </w:r>
      <w:r>
        <w:rPr>
          <w:noProof/>
        </w:rPr>
        <w:instrText xml:space="preserve"> PAGEREF _Toc138858430 \h </w:instrText>
      </w:r>
      <w:r>
        <w:rPr>
          <w:noProof/>
        </w:rPr>
      </w:r>
      <w:r>
        <w:rPr>
          <w:noProof/>
        </w:rPr>
        <w:fldChar w:fldCharType="separate"/>
      </w:r>
      <w:r>
        <w:rPr>
          <w:noProof/>
        </w:rPr>
        <w:t>54</w:t>
      </w:r>
      <w:r>
        <w:rPr>
          <w:noProof/>
        </w:rPr>
        <w:fldChar w:fldCharType="end"/>
      </w:r>
    </w:p>
    <w:p w14:paraId="650F869B" w14:textId="0528FB3A" w:rsidR="008C05F3" w:rsidRDefault="008C05F3">
      <w:pPr>
        <w:pStyle w:val="TOC2"/>
        <w:rPr>
          <w:rFonts w:ascii="Calibri" w:hAnsi="Calibri"/>
          <w:noProof/>
          <w:sz w:val="22"/>
          <w:szCs w:val="22"/>
        </w:rPr>
      </w:pPr>
      <w:r>
        <w:rPr>
          <w:noProof/>
        </w:rPr>
        <w:t>B.9.2</w:t>
      </w:r>
      <w:r>
        <w:rPr>
          <w:rFonts w:ascii="Calibri" w:hAnsi="Calibri"/>
          <w:noProof/>
          <w:sz w:val="22"/>
          <w:szCs w:val="22"/>
        </w:rPr>
        <w:tab/>
      </w:r>
      <w:r>
        <w:rPr>
          <w:noProof/>
          <w:lang w:eastAsia="ja-JP"/>
        </w:rPr>
        <w:t>Checklist for three bands</w:t>
      </w:r>
      <w:r>
        <w:rPr>
          <w:noProof/>
        </w:rPr>
        <w:tab/>
      </w:r>
      <w:r>
        <w:rPr>
          <w:noProof/>
        </w:rPr>
        <w:fldChar w:fldCharType="begin" w:fldLock="1"/>
      </w:r>
      <w:r>
        <w:rPr>
          <w:noProof/>
        </w:rPr>
        <w:instrText xml:space="preserve"> PAGEREF _Toc138858431 \h </w:instrText>
      </w:r>
      <w:r>
        <w:rPr>
          <w:noProof/>
        </w:rPr>
      </w:r>
      <w:r>
        <w:rPr>
          <w:noProof/>
        </w:rPr>
        <w:fldChar w:fldCharType="separate"/>
      </w:r>
      <w:r>
        <w:rPr>
          <w:noProof/>
        </w:rPr>
        <w:t>55</w:t>
      </w:r>
      <w:r>
        <w:rPr>
          <w:noProof/>
        </w:rPr>
        <w:fldChar w:fldCharType="end"/>
      </w:r>
    </w:p>
    <w:p w14:paraId="1FABD901" w14:textId="631379DC" w:rsidR="008C05F3" w:rsidRDefault="008C05F3">
      <w:pPr>
        <w:pStyle w:val="TOC2"/>
        <w:rPr>
          <w:rFonts w:ascii="Calibri" w:hAnsi="Calibri"/>
          <w:noProof/>
          <w:sz w:val="22"/>
          <w:szCs w:val="22"/>
        </w:rPr>
      </w:pPr>
      <w:r>
        <w:rPr>
          <w:noProof/>
        </w:rPr>
        <w:t>B.9.3</w:t>
      </w:r>
      <w:r>
        <w:rPr>
          <w:rFonts w:ascii="Calibri" w:hAnsi="Calibri"/>
          <w:noProof/>
          <w:sz w:val="22"/>
          <w:szCs w:val="22"/>
        </w:rPr>
        <w:tab/>
      </w:r>
      <w:r>
        <w:rPr>
          <w:noProof/>
          <w:lang w:eastAsia="ja-JP"/>
        </w:rPr>
        <w:t>Checklist for four bands and five bands</w:t>
      </w:r>
      <w:r>
        <w:rPr>
          <w:noProof/>
        </w:rPr>
        <w:tab/>
      </w:r>
      <w:r>
        <w:rPr>
          <w:noProof/>
        </w:rPr>
        <w:fldChar w:fldCharType="begin" w:fldLock="1"/>
      </w:r>
      <w:r>
        <w:rPr>
          <w:noProof/>
        </w:rPr>
        <w:instrText xml:space="preserve"> PAGEREF _Toc138858432 \h </w:instrText>
      </w:r>
      <w:r>
        <w:rPr>
          <w:noProof/>
        </w:rPr>
      </w:r>
      <w:r>
        <w:rPr>
          <w:noProof/>
        </w:rPr>
        <w:fldChar w:fldCharType="separate"/>
      </w:r>
      <w:r>
        <w:rPr>
          <w:noProof/>
        </w:rPr>
        <w:t>55</w:t>
      </w:r>
      <w:r>
        <w:rPr>
          <w:noProof/>
        </w:rPr>
        <w:fldChar w:fldCharType="end"/>
      </w:r>
    </w:p>
    <w:p w14:paraId="1EB0B609" w14:textId="4454B5D5" w:rsidR="008C05F3" w:rsidRDefault="008C05F3">
      <w:pPr>
        <w:pStyle w:val="TOC1"/>
        <w:rPr>
          <w:rFonts w:ascii="Calibri" w:hAnsi="Calibri"/>
          <w:noProof/>
          <w:szCs w:val="22"/>
        </w:rPr>
      </w:pPr>
      <w:r w:rsidRPr="008C05F3">
        <w:rPr>
          <w:noProof/>
        </w:rPr>
        <w:t>Annex C: Principles for test point selection for FR2 NR CA reference sensitivity test cases</w:t>
      </w:r>
      <w:r w:rsidRPr="008C05F3">
        <w:rPr>
          <w:noProof/>
        </w:rPr>
        <w:tab/>
      </w:r>
      <w:r w:rsidRPr="008C05F3">
        <w:rPr>
          <w:noProof/>
        </w:rPr>
        <w:fldChar w:fldCharType="begin" w:fldLock="1"/>
      </w:r>
      <w:r w:rsidRPr="008C05F3">
        <w:rPr>
          <w:noProof/>
        </w:rPr>
        <w:instrText xml:space="preserve"> PAGEREF _Toc138858433 \h </w:instrText>
      </w:r>
      <w:r w:rsidRPr="008C05F3">
        <w:rPr>
          <w:noProof/>
        </w:rPr>
      </w:r>
      <w:r w:rsidRPr="008C05F3">
        <w:rPr>
          <w:noProof/>
        </w:rPr>
        <w:fldChar w:fldCharType="separate"/>
      </w:r>
      <w:r w:rsidRPr="008C05F3">
        <w:rPr>
          <w:noProof/>
        </w:rPr>
        <w:t>55</w:t>
      </w:r>
      <w:r w:rsidRPr="008C05F3">
        <w:rPr>
          <w:noProof/>
        </w:rPr>
        <w:fldChar w:fldCharType="end"/>
      </w:r>
    </w:p>
    <w:p w14:paraId="7C44335C" w14:textId="2A734804" w:rsidR="008C05F3" w:rsidRDefault="008C05F3">
      <w:pPr>
        <w:pStyle w:val="TOC1"/>
        <w:rPr>
          <w:rFonts w:ascii="Calibri" w:hAnsi="Calibri"/>
          <w:noProof/>
          <w:szCs w:val="22"/>
        </w:rPr>
      </w:pPr>
      <w:r w:rsidRPr="008C05F3">
        <w:rPr>
          <w:noProof/>
        </w:rPr>
        <w:t>Annex D: Principles for test point selection for EN-DC reference sensitivity test cases</w:t>
      </w:r>
      <w:r w:rsidRPr="008C05F3">
        <w:rPr>
          <w:noProof/>
        </w:rPr>
        <w:tab/>
      </w:r>
      <w:r w:rsidRPr="008C05F3">
        <w:rPr>
          <w:noProof/>
        </w:rPr>
        <w:fldChar w:fldCharType="begin" w:fldLock="1"/>
      </w:r>
      <w:r w:rsidRPr="008C05F3">
        <w:rPr>
          <w:noProof/>
        </w:rPr>
        <w:instrText xml:space="preserve"> PAGEREF _Toc138858434 \h </w:instrText>
      </w:r>
      <w:r w:rsidRPr="008C05F3">
        <w:rPr>
          <w:noProof/>
        </w:rPr>
      </w:r>
      <w:r w:rsidRPr="008C05F3">
        <w:rPr>
          <w:noProof/>
        </w:rPr>
        <w:fldChar w:fldCharType="separate"/>
      </w:r>
      <w:r w:rsidRPr="008C05F3">
        <w:rPr>
          <w:noProof/>
        </w:rPr>
        <w:t>55</w:t>
      </w:r>
      <w:r w:rsidRPr="008C05F3">
        <w:rPr>
          <w:noProof/>
        </w:rPr>
        <w:fldChar w:fldCharType="end"/>
      </w:r>
    </w:p>
    <w:p w14:paraId="5F73442F" w14:textId="67890BD5" w:rsidR="008C05F3" w:rsidRDefault="008C05F3">
      <w:pPr>
        <w:pStyle w:val="TOC1"/>
        <w:rPr>
          <w:rFonts w:ascii="Calibri" w:hAnsi="Calibri"/>
          <w:noProof/>
          <w:szCs w:val="22"/>
        </w:rPr>
      </w:pPr>
      <w:r>
        <w:rPr>
          <w:noProof/>
        </w:rPr>
        <w:t>D.1</w:t>
      </w:r>
      <w:r>
        <w:rPr>
          <w:rFonts w:ascii="Calibri" w:hAnsi="Calibri"/>
          <w:noProof/>
          <w:szCs w:val="22"/>
        </w:rPr>
        <w:tab/>
      </w:r>
      <w:r>
        <w:rPr>
          <w:noProof/>
        </w:rPr>
        <w:t>General</w:t>
      </w:r>
      <w:r>
        <w:rPr>
          <w:noProof/>
        </w:rPr>
        <w:tab/>
      </w:r>
      <w:r>
        <w:rPr>
          <w:noProof/>
        </w:rPr>
        <w:fldChar w:fldCharType="begin" w:fldLock="1"/>
      </w:r>
      <w:r>
        <w:rPr>
          <w:noProof/>
        </w:rPr>
        <w:instrText xml:space="preserve"> PAGEREF _Toc138858435 \h </w:instrText>
      </w:r>
      <w:r>
        <w:rPr>
          <w:noProof/>
        </w:rPr>
      </w:r>
      <w:r>
        <w:rPr>
          <w:noProof/>
        </w:rPr>
        <w:fldChar w:fldCharType="separate"/>
      </w:r>
      <w:r>
        <w:rPr>
          <w:noProof/>
        </w:rPr>
        <w:t>55</w:t>
      </w:r>
      <w:r>
        <w:rPr>
          <w:noProof/>
        </w:rPr>
        <w:fldChar w:fldCharType="end"/>
      </w:r>
    </w:p>
    <w:p w14:paraId="640BB157" w14:textId="567E6231" w:rsidR="008C05F3" w:rsidRDefault="008C05F3">
      <w:pPr>
        <w:pStyle w:val="TOC1"/>
        <w:rPr>
          <w:rFonts w:ascii="Calibri" w:hAnsi="Calibri"/>
          <w:noProof/>
          <w:szCs w:val="22"/>
        </w:rPr>
      </w:pPr>
      <w:r>
        <w:rPr>
          <w:noProof/>
        </w:rPr>
        <w:t>D.2</w:t>
      </w:r>
      <w:r>
        <w:rPr>
          <w:rFonts w:ascii="Calibri" w:hAnsi="Calibri"/>
          <w:noProof/>
          <w:szCs w:val="22"/>
        </w:rPr>
        <w:tab/>
      </w:r>
      <w:r>
        <w:rPr>
          <w:noProof/>
        </w:rPr>
        <w:t>Requirements</w:t>
      </w:r>
      <w:r>
        <w:rPr>
          <w:noProof/>
        </w:rPr>
        <w:tab/>
      </w:r>
      <w:r>
        <w:rPr>
          <w:noProof/>
        </w:rPr>
        <w:fldChar w:fldCharType="begin" w:fldLock="1"/>
      </w:r>
      <w:r>
        <w:rPr>
          <w:noProof/>
        </w:rPr>
        <w:instrText xml:space="preserve"> PAGEREF _Toc138858436 \h </w:instrText>
      </w:r>
      <w:r>
        <w:rPr>
          <w:noProof/>
        </w:rPr>
      </w:r>
      <w:r>
        <w:rPr>
          <w:noProof/>
        </w:rPr>
        <w:fldChar w:fldCharType="separate"/>
      </w:r>
      <w:r>
        <w:rPr>
          <w:noProof/>
        </w:rPr>
        <w:t>56</w:t>
      </w:r>
      <w:r>
        <w:rPr>
          <w:noProof/>
        </w:rPr>
        <w:fldChar w:fldCharType="end"/>
      </w:r>
    </w:p>
    <w:p w14:paraId="2F9F3085" w14:textId="3C8CC250" w:rsidR="008C05F3" w:rsidRDefault="008C05F3">
      <w:pPr>
        <w:pStyle w:val="TOC2"/>
        <w:rPr>
          <w:rFonts w:ascii="Calibri" w:hAnsi="Calibri"/>
          <w:noProof/>
          <w:sz w:val="22"/>
          <w:szCs w:val="22"/>
        </w:rPr>
      </w:pPr>
      <w:r>
        <w:rPr>
          <w:noProof/>
        </w:rPr>
        <w:t>D.2.1</w:t>
      </w:r>
      <w:r>
        <w:rPr>
          <w:rFonts w:ascii="Calibri" w:hAnsi="Calibri"/>
          <w:noProof/>
          <w:sz w:val="22"/>
          <w:szCs w:val="22"/>
        </w:rPr>
        <w:tab/>
      </w:r>
      <w:r>
        <w:rPr>
          <w:noProof/>
        </w:rPr>
        <w:t>Defined EN-DC configurations</w:t>
      </w:r>
      <w:r>
        <w:rPr>
          <w:noProof/>
        </w:rPr>
        <w:tab/>
      </w:r>
      <w:r>
        <w:rPr>
          <w:noProof/>
        </w:rPr>
        <w:fldChar w:fldCharType="begin" w:fldLock="1"/>
      </w:r>
      <w:r>
        <w:rPr>
          <w:noProof/>
        </w:rPr>
        <w:instrText xml:space="preserve"> PAGEREF _Toc138858437 \h </w:instrText>
      </w:r>
      <w:r>
        <w:rPr>
          <w:noProof/>
        </w:rPr>
      </w:r>
      <w:r>
        <w:rPr>
          <w:noProof/>
        </w:rPr>
        <w:fldChar w:fldCharType="separate"/>
      </w:r>
      <w:r>
        <w:rPr>
          <w:noProof/>
        </w:rPr>
        <w:t>56</w:t>
      </w:r>
      <w:r>
        <w:rPr>
          <w:noProof/>
        </w:rPr>
        <w:fldChar w:fldCharType="end"/>
      </w:r>
    </w:p>
    <w:p w14:paraId="091536F6" w14:textId="0A24B4B5" w:rsidR="008C05F3" w:rsidRDefault="008C05F3">
      <w:pPr>
        <w:pStyle w:val="TOC2"/>
        <w:rPr>
          <w:rFonts w:ascii="Calibri" w:hAnsi="Calibri"/>
          <w:noProof/>
          <w:sz w:val="22"/>
          <w:szCs w:val="22"/>
        </w:rPr>
      </w:pPr>
      <w:r>
        <w:rPr>
          <w:noProof/>
        </w:rPr>
        <w:t>D.2.2</w:t>
      </w:r>
      <w:r>
        <w:rPr>
          <w:rFonts w:ascii="Calibri" w:hAnsi="Calibri"/>
          <w:noProof/>
          <w:sz w:val="22"/>
          <w:szCs w:val="22"/>
        </w:rPr>
        <w:tab/>
      </w:r>
      <w:r>
        <w:rPr>
          <w:noProof/>
        </w:rPr>
        <w:t>Definition of exception requirements</w:t>
      </w:r>
      <w:r>
        <w:rPr>
          <w:noProof/>
        </w:rPr>
        <w:tab/>
      </w:r>
      <w:r>
        <w:rPr>
          <w:noProof/>
        </w:rPr>
        <w:fldChar w:fldCharType="begin" w:fldLock="1"/>
      </w:r>
      <w:r>
        <w:rPr>
          <w:noProof/>
        </w:rPr>
        <w:instrText xml:space="preserve"> PAGEREF _Toc138858438 \h </w:instrText>
      </w:r>
      <w:r>
        <w:rPr>
          <w:noProof/>
        </w:rPr>
      </w:r>
      <w:r>
        <w:rPr>
          <w:noProof/>
        </w:rPr>
        <w:fldChar w:fldCharType="separate"/>
      </w:r>
      <w:r>
        <w:rPr>
          <w:noProof/>
        </w:rPr>
        <w:t>56</w:t>
      </w:r>
      <w:r>
        <w:rPr>
          <w:noProof/>
        </w:rPr>
        <w:fldChar w:fldCharType="end"/>
      </w:r>
    </w:p>
    <w:p w14:paraId="0DEA2A47" w14:textId="6939885D" w:rsidR="008C05F3" w:rsidRDefault="008C05F3">
      <w:pPr>
        <w:pStyle w:val="TOC2"/>
        <w:rPr>
          <w:rFonts w:ascii="Calibri" w:hAnsi="Calibri"/>
          <w:noProof/>
          <w:sz w:val="22"/>
          <w:szCs w:val="22"/>
        </w:rPr>
      </w:pPr>
      <w:r>
        <w:rPr>
          <w:noProof/>
        </w:rPr>
        <w:t>D.2.3</w:t>
      </w:r>
      <w:r>
        <w:rPr>
          <w:rFonts w:ascii="Calibri" w:hAnsi="Calibri"/>
          <w:noProof/>
          <w:sz w:val="22"/>
          <w:szCs w:val="22"/>
        </w:rPr>
        <w:tab/>
      </w:r>
      <w:r>
        <w:rPr>
          <w:noProof/>
        </w:rPr>
        <w:t>Reference sensitivity</w:t>
      </w:r>
      <w:r>
        <w:rPr>
          <w:noProof/>
        </w:rPr>
        <w:tab/>
      </w:r>
      <w:r>
        <w:rPr>
          <w:noProof/>
        </w:rPr>
        <w:fldChar w:fldCharType="begin" w:fldLock="1"/>
      </w:r>
      <w:r>
        <w:rPr>
          <w:noProof/>
        </w:rPr>
        <w:instrText xml:space="preserve"> PAGEREF _Toc138858439 \h </w:instrText>
      </w:r>
      <w:r>
        <w:rPr>
          <w:noProof/>
        </w:rPr>
      </w:r>
      <w:r>
        <w:rPr>
          <w:noProof/>
        </w:rPr>
        <w:fldChar w:fldCharType="separate"/>
      </w:r>
      <w:r>
        <w:rPr>
          <w:noProof/>
        </w:rPr>
        <w:t>57</w:t>
      </w:r>
      <w:r>
        <w:rPr>
          <w:noProof/>
        </w:rPr>
        <w:fldChar w:fldCharType="end"/>
      </w:r>
    </w:p>
    <w:p w14:paraId="6B648E07" w14:textId="3A926251" w:rsidR="008C05F3" w:rsidRDefault="008C05F3">
      <w:pPr>
        <w:pStyle w:val="TOC2"/>
        <w:rPr>
          <w:rFonts w:ascii="Calibri" w:hAnsi="Calibri"/>
          <w:noProof/>
          <w:sz w:val="22"/>
          <w:szCs w:val="22"/>
        </w:rPr>
      </w:pPr>
      <w:r>
        <w:rPr>
          <w:noProof/>
        </w:rPr>
        <w:t>D.2.4</w:t>
      </w:r>
      <w:r>
        <w:rPr>
          <w:rFonts w:ascii="Calibri" w:hAnsi="Calibri"/>
          <w:noProof/>
          <w:sz w:val="22"/>
          <w:szCs w:val="22"/>
        </w:rPr>
        <w:tab/>
      </w:r>
      <w:r>
        <w:rPr>
          <w:noProof/>
        </w:rPr>
        <w:t>Rx requirements other than reference sensitivity</w:t>
      </w:r>
      <w:r>
        <w:rPr>
          <w:noProof/>
        </w:rPr>
        <w:tab/>
      </w:r>
      <w:r>
        <w:rPr>
          <w:noProof/>
        </w:rPr>
        <w:fldChar w:fldCharType="begin" w:fldLock="1"/>
      </w:r>
      <w:r>
        <w:rPr>
          <w:noProof/>
        </w:rPr>
        <w:instrText xml:space="preserve"> PAGEREF _Toc138858440 \h </w:instrText>
      </w:r>
      <w:r>
        <w:rPr>
          <w:noProof/>
        </w:rPr>
      </w:r>
      <w:r>
        <w:rPr>
          <w:noProof/>
        </w:rPr>
        <w:fldChar w:fldCharType="separate"/>
      </w:r>
      <w:r>
        <w:rPr>
          <w:noProof/>
        </w:rPr>
        <w:t>58</w:t>
      </w:r>
      <w:r>
        <w:rPr>
          <w:noProof/>
        </w:rPr>
        <w:fldChar w:fldCharType="end"/>
      </w:r>
    </w:p>
    <w:p w14:paraId="0BA99124" w14:textId="28ECC42A" w:rsidR="008C05F3" w:rsidRDefault="008C05F3">
      <w:pPr>
        <w:pStyle w:val="TOC2"/>
        <w:rPr>
          <w:rFonts w:ascii="Calibri" w:hAnsi="Calibri"/>
          <w:noProof/>
          <w:sz w:val="22"/>
          <w:szCs w:val="22"/>
        </w:rPr>
      </w:pPr>
      <w:r>
        <w:rPr>
          <w:noProof/>
        </w:rPr>
        <w:t>D.2.5</w:t>
      </w:r>
      <w:r>
        <w:rPr>
          <w:rFonts w:ascii="Calibri" w:hAnsi="Calibri"/>
          <w:noProof/>
          <w:sz w:val="22"/>
          <w:szCs w:val="22"/>
        </w:rPr>
        <w:tab/>
      </w:r>
      <w:r>
        <w:rPr>
          <w:noProof/>
        </w:rPr>
        <w:t>Test case structure and test coverage</w:t>
      </w:r>
      <w:r>
        <w:rPr>
          <w:noProof/>
        </w:rPr>
        <w:tab/>
      </w:r>
      <w:r>
        <w:rPr>
          <w:noProof/>
        </w:rPr>
        <w:fldChar w:fldCharType="begin" w:fldLock="1"/>
      </w:r>
      <w:r>
        <w:rPr>
          <w:noProof/>
        </w:rPr>
        <w:instrText xml:space="preserve"> PAGEREF _Toc138858441 \h </w:instrText>
      </w:r>
      <w:r>
        <w:rPr>
          <w:noProof/>
        </w:rPr>
      </w:r>
      <w:r>
        <w:rPr>
          <w:noProof/>
        </w:rPr>
        <w:fldChar w:fldCharType="separate"/>
      </w:r>
      <w:r>
        <w:rPr>
          <w:noProof/>
        </w:rPr>
        <w:t>58</w:t>
      </w:r>
      <w:r>
        <w:rPr>
          <w:noProof/>
        </w:rPr>
        <w:fldChar w:fldCharType="end"/>
      </w:r>
    </w:p>
    <w:p w14:paraId="0331C974" w14:textId="355BA3F9" w:rsidR="008C05F3" w:rsidRDefault="008C05F3">
      <w:pPr>
        <w:pStyle w:val="TOC2"/>
        <w:rPr>
          <w:rFonts w:ascii="Calibri" w:hAnsi="Calibri"/>
          <w:noProof/>
          <w:sz w:val="22"/>
          <w:szCs w:val="22"/>
        </w:rPr>
      </w:pPr>
      <w:r>
        <w:rPr>
          <w:noProof/>
        </w:rPr>
        <w:t>D.2.6</w:t>
      </w:r>
      <w:r>
        <w:rPr>
          <w:rFonts w:ascii="Calibri" w:hAnsi="Calibri"/>
          <w:noProof/>
          <w:sz w:val="22"/>
          <w:szCs w:val="22"/>
        </w:rPr>
        <w:tab/>
      </w:r>
      <w:r>
        <w:rPr>
          <w:noProof/>
        </w:rPr>
        <w:t>EN-DC configurations to test</w:t>
      </w:r>
      <w:r>
        <w:rPr>
          <w:noProof/>
        </w:rPr>
        <w:tab/>
      </w:r>
      <w:r>
        <w:rPr>
          <w:noProof/>
        </w:rPr>
        <w:fldChar w:fldCharType="begin" w:fldLock="1"/>
      </w:r>
      <w:r>
        <w:rPr>
          <w:noProof/>
        </w:rPr>
        <w:instrText xml:space="preserve"> PAGEREF _Toc138858442 \h </w:instrText>
      </w:r>
      <w:r>
        <w:rPr>
          <w:noProof/>
        </w:rPr>
      </w:r>
      <w:r>
        <w:rPr>
          <w:noProof/>
        </w:rPr>
        <w:fldChar w:fldCharType="separate"/>
      </w:r>
      <w:r>
        <w:rPr>
          <w:noProof/>
        </w:rPr>
        <w:t>59</w:t>
      </w:r>
      <w:r>
        <w:rPr>
          <w:noProof/>
        </w:rPr>
        <w:fldChar w:fldCharType="end"/>
      </w:r>
    </w:p>
    <w:p w14:paraId="280A2389" w14:textId="277C73ED" w:rsidR="008C05F3" w:rsidRDefault="008C05F3">
      <w:pPr>
        <w:pStyle w:val="TOC3"/>
        <w:rPr>
          <w:rFonts w:ascii="Calibri" w:hAnsi="Calibri"/>
          <w:noProof/>
          <w:sz w:val="22"/>
          <w:szCs w:val="22"/>
        </w:rPr>
      </w:pPr>
      <w:r>
        <w:rPr>
          <w:noProof/>
        </w:rPr>
        <w:t>D.2.6.1</w:t>
      </w:r>
      <w:r>
        <w:rPr>
          <w:rFonts w:ascii="Calibri" w:hAnsi="Calibri"/>
          <w:noProof/>
          <w:sz w:val="22"/>
          <w:szCs w:val="22"/>
        </w:rPr>
        <w:tab/>
      </w:r>
      <w:r>
        <w:rPr>
          <w:noProof/>
        </w:rPr>
        <w:t>Lower order fallbacks</w:t>
      </w:r>
      <w:r>
        <w:rPr>
          <w:noProof/>
        </w:rPr>
        <w:tab/>
      </w:r>
      <w:r>
        <w:rPr>
          <w:noProof/>
        </w:rPr>
        <w:fldChar w:fldCharType="begin" w:fldLock="1"/>
      </w:r>
      <w:r>
        <w:rPr>
          <w:noProof/>
        </w:rPr>
        <w:instrText xml:space="preserve"> PAGEREF _Toc138858443 \h </w:instrText>
      </w:r>
      <w:r>
        <w:rPr>
          <w:noProof/>
        </w:rPr>
      </w:r>
      <w:r>
        <w:rPr>
          <w:noProof/>
        </w:rPr>
        <w:fldChar w:fldCharType="separate"/>
      </w:r>
      <w:r>
        <w:rPr>
          <w:noProof/>
        </w:rPr>
        <w:t>59</w:t>
      </w:r>
      <w:r>
        <w:rPr>
          <w:noProof/>
        </w:rPr>
        <w:fldChar w:fldCharType="end"/>
      </w:r>
    </w:p>
    <w:p w14:paraId="280201AF" w14:textId="2A0ED835" w:rsidR="008C05F3" w:rsidRDefault="008C05F3">
      <w:pPr>
        <w:pStyle w:val="TOC3"/>
        <w:rPr>
          <w:rFonts w:ascii="Calibri" w:hAnsi="Calibri"/>
          <w:noProof/>
          <w:sz w:val="22"/>
          <w:szCs w:val="22"/>
        </w:rPr>
      </w:pPr>
      <w:r>
        <w:rPr>
          <w:noProof/>
        </w:rPr>
        <w:t>D.2.6.2</w:t>
      </w:r>
      <w:r>
        <w:rPr>
          <w:rFonts w:ascii="Calibri" w:hAnsi="Calibri"/>
          <w:noProof/>
          <w:sz w:val="22"/>
          <w:szCs w:val="22"/>
        </w:rPr>
        <w:tab/>
      </w:r>
      <w:r>
        <w:rPr>
          <w:noProof/>
        </w:rPr>
        <w:t>EN-DC configurations requiring testing and max number of CCs</w:t>
      </w:r>
      <w:r>
        <w:rPr>
          <w:noProof/>
        </w:rPr>
        <w:tab/>
      </w:r>
      <w:r>
        <w:rPr>
          <w:noProof/>
        </w:rPr>
        <w:fldChar w:fldCharType="begin" w:fldLock="1"/>
      </w:r>
      <w:r>
        <w:rPr>
          <w:noProof/>
        </w:rPr>
        <w:instrText xml:space="preserve"> PAGEREF _Toc138858444 \h </w:instrText>
      </w:r>
      <w:r>
        <w:rPr>
          <w:noProof/>
        </w:rPr>
      </w:r>
      <w:r>
        <w:rPr>
          <w:noProof/>
        </w:rPr>
        <w:fldChar w:fldCharType="separate"/>
      </w:r>
      <w:r>
        <w:rPr>
          <w:noProof/>
        </w:rPr>
        <w:t>60</w:t>
      </w:r>
      <w:r>
        <w:rPr>
          <w:noProof/>
        </w:rPr>
        <w:fldChar w:fldCharType="end"/>
      </w:r>
    </w:p>
    <w:p w14:paraId="700768EB" w14:textId="5F7563A2" w:rsidR="008C05F3" w:rsidRDefault="008C05F3">
      <w:pPr>
        <w:pStyle w:val="TOC3"/>
        <w:rPr>
          <w:rFonts w:ascii="Calibri" w:hAnsi="Calibri"/>
          <w:noProof/>
          <w:sz w:val="22"/>
          <w:szCs w:val="22"/>
        </w:rPr>
      </w:pPr>
      <w:r>
        <w:rPr>
          <w:noProof/>
        </w:rPr>
        <w:t>D.2.6.3</w:t>
      </w:r>
      <w:r>
        <w:rPr>
          <w:rFonts w:ascii="Calibri" w:hAnsi="Calibri"/>
          <w:noProof/>
          <w:sz w:val="22"/>
          <w:szCs w:val="22"/>
        </w:rPr>
        <w:tab/>
      </w:r>
      <w:r>
        <w:rPr>
          <w:noProof/>
        </w:rPr>
        <w:t>Test coverage</w:t>
      </w:r>
      <w:r>
        <w:rPr>
          <w:noProof/>
        </w:rPr>
        <w:tab/>
      </w:r>
      <w:r>
        <w:rPr>
          <w:noProof/>
        </w:rPr>
        <w:fldChar w:fldCharType="begin" w:fldLock="1"/>
      </w:r>
      <w:r>
        <w:rPr>
          <w:noProof/>
        </w:rPr>
        <w:instrText xml:space="preserve"> PAGEREF _Toc138858445 \h </w:instrText>
      </w:r>
      <w:r>
        <w:rPr>
          <w:noProof/>
        </w:rPr>
      </w:r>
      <w:r>
        <w:rPr>
          <w:noProof/>
        </w:rPr>
        <w:fldChar w:fldCharType="separate"/>
      </w:r>
      <w:r>
        <w:rPr>
          <w:noProof/>
        </w:rPr>
        <w:t>60</w:t>
      </w:r>
      <w:r>
        <w:rPr>
          <w:noProof/>
        </w:rPr>
        <w:fldChar w:fldCharType="end"/>
      </w:r>
    </w:p>
    <w:p w14:paraId="6750F11C" w14:textId="4CE97B69" w:rsidR="008C05F3" w:rsidRDefault="008C05F3">
      <w:pPr>
        <w:pStyle w:val="TOC2"/>
        <w:rPr>
          <w:rFonts w:ascii="Calibri" w:hAnsi="Calibri"/>
          <w:noProof/>
          <w:sz w:val="22"/>
          <w:szCs w:val="22"/>
        </w:rPr>
      </w:pPr>
      <w:r>
        <w:rPr>
          <w:noProof/>
        </w:rPr>
        <w:t>D.2.7</w:t>
      </w:r>
      <w:r>
        <w:rPr>
          <w:rFonts w:ascii="Calibri" w:hAnsi="Calibri"/>
          <w:noProof/>
          <w:sz w:val="22"/>
          <w:szCs w:val="22"/>
        </w:rPr>
        <w:tab/>
      </w:r>
      <w:r>
        <w:rPr>
          <w:noProof/>
        </w:rPr>
        <w:t>Test Environment</w:t>
      </w:r>
      <w:r>
        <w:rPr>
          <w:noProof/>
        </w:rPr>
        <w:tab/>
      </w:r>
      <w:r>
        <w:rPr>
          <w:noProof/>
        </w:rPr>
        <w:fldChar w:fldCharType="begin" w:fldLock="1"/>
      </w:r>
      <w:r>
        <w:rPr>
          <w:noProof/>
        </w:rPr>
        <w:instrText xml:space="preserve"> PAGEREF _Toc138858446 \h </w:instrText>
      </w:r>
      <w:r>
        <w:rPr>
          <w:noProof/>
        </w:rPr>
      </w:r>
      <w:r>
        <w:rPr>
          <w:noProof/>
        </w:rPr>
        <w:fldChar w:fldCharType="separate"/>
      </w:r>
      <w:r>
        <w:rPr>
          <w:noProof/>
        </w:rPr>
        <w:t>64</w:t>
      </w:r>
      <w:r>
        <w:rPr>
          <w:noProof/>
        </w:rPr>
        <w:fldChar w:fldCharType="end"/>
      </w:r>
    </w:p>
    <w:p w14:paraId="273EB530" w14:textId="1DD15563" w:rsidR="008C05F3" w:rsidRDefault="008C05F3">
      <w:pPr>
        <w:pStyle w:val="TOC2"/>
        <w:rPr>
          <w:rFonts w:ascii="Calibri" w:hAnsi="Calibri"/>
          <w:noProof/>
          <w:sz w:val="22"/>
          <w:szCs w:val="22"/>
        </w:rPr>
      </w:pPr>
      <w:r>
        <w:rPr>
          <w:noProof/>
        </w:rPr>
        <w:t>D.2.8</w:t>
      </w:r>
      <w:r>
        <w:rPr>
          <w:rFonts w:ascii="Calibri" w:hAnsi="Calibri"/>
          <w:noProof/>
          <w:sz w:val="22"/>
          <w:szCs w:val="22"/>
        </w:rPr>
        <w:tab/>
      </w:r>
      <w:r>
        <w:rPr>
          <w:noProof/>
        </w:rPr>
        <w:t>Test Frequencies selections for EN-DC</w:t>
      </w:r>
      <w:r>
        <w:rPr>
          <w:noProof/>
        </w:rPr>
        <w:tab/>
      </w:r>
      <w:r>
        <w:rPr>
          <w:noProof/>
        </w:rPr>
        <w:fldChar w:fldCharType="begin" w:fldLock="1"/>
      </w:r>
      <w:r>
        <w:rPr>
          <w:noProof/>
        </w:rPr>
        <w:instrText xml:space="preserve"> PAGEREF _Toc138858447 \h </w:instrText>
      </w:r>
      <w:r>
        <w:rPr>
          <w:noProof/>
        </w:rPr>
      </w:r>
      <w:r>
        <w:rPr>
          <w:noProof/>
        </w:rPr>
        <w:fldChar w:fldCharType="separate"/>
      </w:r>
      <w:r>
        <w:rPr>
          <w:noProof/>
        </w:rPr>
        <w:t>64</w:t>
      </w:r>
      <w:r>
        <w:rPr>
          <w:noProof/>
        </w:rPr>
        <w:fldChar w:fldCharType="end"/>
      </w:r>
    </w:p>
    <w:p w14:paraId="2BB9A923" w14:textId="1A75DCD8" w:rsidR="008C05F3" w:rsidRDefault="008C05F3">
      <w:pPr>
        <w:pStyle w:val="TOC2"/>
        <w:rPr>
          <w:rFonts w:ascii="Calibri" w:hAnsi="Calibri"/>
          <w:noProof/>
          <w:sz w:val="22"/>
          <w:szCs w:val="22"/>
        </w:rPr>
      </w:pPr>
      <w:r>
        <w:rPr>
          <w:noProof/>
        </w:rPr>
        <w:t>D.2.9</w:t>
      </w:r>
      <w:r>
        <w:rPr>
          <w:rFonts w:ascii="Calibri" w:hAnsi="Calibri"/>
          <w:noProof/>
          <w:sz w:val="22"/>
          <w:szCs w:val="22"/>
        </w:rPr>
        <w:tab/>
      </w:r>
      <w:r>
        <w:rPr>
          <w:noProof/>
        </w:rPr>
        <w:t xml:space="preserve">Test EN-DC </w:t>
      </w:r>
      <w:r w:rsidRPr="000C3F4C">
        <w:rPr>
          <w:bCs/>
          <w:noProof/>
        </w:rPr>
        <w:t>channel bandwidth</w:t>
      </w:r>
      <w:r>
        <w:rPr>
          <w:noProof/>
        </w:rPr>
        <w:tab/>
      </w:r>
      <w:r>
        <w:rPr>
          <w:noProof/>
        </w:rPr>
        <w:fldChar w:fldCharType="begin" w:fldLock="1"/>
      </w:r>
      <w:r>
        <w:rPr>
          <w:noProof/>
        </w:rPr>
        <w:instrText xml:space="preserve"> PAGEREF _Toc138858448 \h </w:instrText>
      </w:r>
      <w:r>
        <w:rPr>
          <w:noProof/>
        </w:rPr>
      </w:r>
      <w:r>
        <w:rPr>
          <w:noProof/>
        </w:rPr>
        <w:fldChar w:fldCharType="separate"/>
      </w:r>
      <w:r>
        <w:rPr>
          <w:noProof/>
        </w:rPr>
        <w:t>64</w:t>
      </w:r>
      <w:r>
        <w:rPr>
          <w:noProof/>
        </w:rPr>
        <w:fldChar w:fldCharType="end"/>
      </w:r>
    </w:p>
    <w:p w14:paraId="0C9A6E1F" w14:textId="664DE452" w:rsidR="008C05F3" w:rsidRDefault="008C05F3">
      <w:pPr>
        <w:pStyle w:val="TOC3"/>
        <w:rPr>
          <w:rFonts w:ascii="Calibri" w:hAnsi="Calibri"/>
          <w:noProof/>
          <w:sz w:val="22"/>
          <w:szCs w:val="22"/>
        </w:rPr>
      </w:pPr>
      <w:r>
        <w:rPr>
          <w:noProof/>
        </w:rPr>
        <w:t>D.2.9.1</w:t>
      </w:r>
      <w:r>
        <w:rPr>
          <w:rFonts w:ascii="Calibri" w:hAnsi="Calibri"/>
          <w:noProof/>
          <w:sz w:val="22"/>
          <w:szCs w:val="22"/>
        </w:rPr>
        <w:tab/>
      </w:r>
      <w:r>
        <w:rPr>
          <w:noProof/>
        </w:rPr>
        <w:t>Test point selection EN-DC configuration without exception</w:t>
      </w:r>
      <w:r>
        <w:rPr>
          <w:noProof/>
        </w:rPr>
        <w:tab/>
      </w:r>
      <w:r>
        <w:rPr>
          <w:noProof/>
        </w:rPr>
        <w:fldChar w:fldCharType="begin" w:fldLock="1"/>
      </w:r>
      <w:r>
        <w:rPr>
          <w:noProof/>
        </w:rPr>
        <w:instrText xml:space="preserve"> PAGEREF _Toc138858449 \h </w:instrText>
      </w:r>
      <w:r>
        <w:rPr>
          <w:noProof/>
        </w:rPr>
      </w:r>
      <w:r>
        <w:rPr>
          <w:noProof/>
        </w:rPr>
        <w:fldChar w:fldCharType="separate"/>
      </w:r>
      <w:r>
        <w:rPr>
          <w:noProof/>
        </w:rPr>
        <w:t>64</w:t>
      </w:r>
      <w:r>
        <w:rPr>
          <w:noProof/>
        </w:rPr>
        <w:fldChar w:fldCharType="end"/>
      </w:r>
    </w:p>
    <w:p w14:paraId="1B7F5CE7" w14:textId="798A2E70" w:rsidR="008C05F3" w:rsidRDefault="008C05F3">
      <w:pPr>
        <w:pStyle w:val="TOC3"/>
        <w:rPr>
          <w:rFonts w:ascii="Calibri" w:hAnsi="Calibri"/>
          <w:noProof/>
          <w:sz w:val="22"/>
          <w:szCs w:val="22"/>
        </w:rPr>
      </w:pPr>
      <w:r>
        <w:rPr>
          <w:noProof/>
        </w:rPr>
        <w:t>D.2.9.2</w:t>
      </w:r>
      <w:r>
        <w:rPr>
          <w:rFonts w:ascii="Calibri" w:hAnsi="Calibri"/>
          <w:noProof/>
          <w:sz w:val="22"/>
          <w:szCs w:val="22"/>
        </w:rPr>
        <w:tab/>
      </w:r>
      <w:r>
        <w:rPr>
          <w:noProof/>
        </w:rPr>
        <w:t>Test point selection EN-DC configuration with exception</w:t>
      </w:r>
      <w:r>
        <w:rPr>
          <w:noProof/>
        </w:rPr>
        <w:tab/>
      </w:r>
      <w:r>
        <w:rPr>
          <w:noProof/>
        </w:rPr>
        <w:fldChar w:fldCharType="begin" w:fldLock="1"/>
      </w:r>
      <w:r>
        <w:rPr>
          <w:noProof/>
        </w:rPr>
        <w:instrText xml:space="preserve"> PAGEREF _Toc138858450 \h </w:instrText>
      </w:r>
      <w:r>
        <w:rPr>
          <w:noProof/>
        </w:rPr>
      </w:r>
      <w:r>
        <w:rPr>
          <w:noProof/>
        </w:rPr>
        <w:fldChar w:fldCharType="separate"/>
      </w:r>
      <w:r>
        <w:rPr>
          <w:noProof/>
        </w:rPr>
        <w:t>64</w:t>
      </w:r>
      <w:r>
        <w:rPr>
          <w:noProof/>
        </w:rPr>
        <w:fldChar w:fldCharType="end"/>
      </w:r>
    </w:p>
    <w:p w14:paraId="001BC1E5" w14:textId="3ED7D86C" w:rsidR="008C05F3" w:rsidRDefault="008C05F3">
      <w:pPr>
        <w:pStyle w:val="TOC2"/>
        <w:rPr>
          <w:rFonts w:ascii="Calibri" w:hAnsi="Calibri"/>
          <w:noProof/>
          <w:sz w:val="22"/>
          <w:szCs w:val="22"/>
        </w:rPr>
      </w:pPr>
      <w:r>
        <w:rPr>
          <w:noProof/>
        </w:rPr>
        <w:t>D.2.10</w:t>
      </w:r>
      <w:r>
        <w:rPr>
          <w:rFonts w:ascii="Calibri" w:hAnsi="Calibri"/>
          <w:noProof/>
          <w:sz w:val="22"/>
          <w:szCs w:val="22"/>
        </w:rPr>
        <w:tab/>
      </w:r>
      <w:r>
        <w:rPr>
          <w:noProof/>
        </w:rPr>
        <w:t>RB allocation and RB location selections</w:t>
      </w:r>
      <w:r>
        <w:rPr>
          <w:noProof/>
        </w:rPr>
        <w:tab/>
      </w:r>
      <w:r>
        <w:rPr>
          <w:noProof/>
        </w:rPr>
        <w:fldChar w:fldCharType="begin" w:fldLock="1"/>
      </w:r>
      <w:r>
        <w:rPr>
          <w:noProof/>
        </w:rPr>
        <w:instrText xml:space="preserve"> PAGEREF _Toc138858451 \h </w:instrText>
      </w:r>
      <w:r>
        <w:rPr>
          <w:noProof/>
        </w:rPr>
      </w:r>
      <w:r>
        <w:rPr>
          <w:noProof/>
        </w:rPr>
        <w:fldChar w:fldCharType="separate"/>
      </w:r>
      <w:r>
        <w:rPr>
          <w:noProof/>
        </w:rPr>
        <w:t>65</w:t>
      </w:r>
      <w:r>
        <w:rPr>
          <w:noProof/>
        </w:rPr>
        <w:fldChar w:fldCharType="end"/>
      </w:r>
    </w:p>
    <w:p w14:paraId="43EA159B" w14:textId="57A99830" w:rsidR="008C05F3" w:rsidRDefault="008C05F3">
      <w:pPr>
        <w:pStyle w:val="TOC3"/>
        <w:rPr>
          <w:rFonts w:ascii="Calibri" w:hAnsi="Calibri"/>
          <w:noProof/>
          <w:sz w:val="22"/>
          <w:szCs w:val="22"/>
        </w:rPr>
      </w:pPr>
      <w:r>
        <w:rPr>
          <w:noProof/>
        </w:rPr>
        <w:t>D.2.10.1</w:t>
      </w:r>
      <w:r>
        <w:rPr>
          <w:rFonts w:ascii="Calibri" w:hAnsi="Calibri"/>
          <w:noProof/>
          <w:sz w:val="22"/>
          <w:szCs w:val="22"/>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_Toc138858452 \h </w:instrText>
      </w:r>
      <w:r>
        <w:rPr>
          <w:noProof/>
        </w:rPr>
      </w:r>
      <w:r>
        <w:rPr>
          <w:noProof/>
        </w:rPr>
        <w:fldChar w:fldCharType="separate"/>
      </w:r>
      <w:r>
        <w:rPr>
          <w:noProof/>
        </w:rPr>
        <w:t>65</w:t>
      </w:r>
      <w:r>
        <w:rPr>
          <w:noProof/>
        </w:rPr>
        <w:fldChar w:fldCharType="end"/>
      </w:r>
    </w:p>
    <w:p w14:paraId="064BA39F" w14:textId="5C40C27A" w:rsidR="008C05F3" w:rsidRDefault="008C05F3">
      <w:pPr>
        <w:pStyle w:val="TOC3"/>
        <w:rPr>
          <w:rFonts w:ascii="Calibri" w:hAnsi="Calibri"/>
          <w:noProof/>
          <w:sz w:val="22"/>
          <w:szCs w:val="22"/>
        </w:rPr>
      </w:pPr>
      <w:r>
        <w:rPr>
          <w:noProof/>
        </w:rPr>
        <w:t>D.2.10.2</w:t>
      </w:r>
      <w:r>
        <w:rPr>
          <w:rFonts w:ascii="Calibri" w:hAnsi="Calibri"/>
          <w:noProof/>
          <w:sz w:val="22"/>
          <w:szCs w:val="22"/>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_Toc138858453 \h </w:instrText>
      </w:r>
      <w:r>
        <w:rPr>
          <w:noProof/>
        </w:rPr>
      </w:r>
      <w:r>
        <w:rPr>
          <w:noProof/>
        </w:rPr>
        <w:fldChar w:fldCharType="separate"/>
      </w:r>
      <w:r>
        <w:rPr>
          <w:noProof/>
        </w:rPr>
        <w:t>65</w:t>
      </w:r>
      <w:r>
        <w:rPr>
          <w:noProof/>
        </w:rPr>
        <w:fldChar w:fldCharType="end"/>
      </w:r>
    </w:p>
    <w:p w14:paraId="1ED0B121" w14:textId="5CB9F053" w:rsidR="008C05F3" w:rsidRDefault="008C05F3">
      <w:pPr>
        <w:pStyle w:val="TOC3"/>
        <w:rPr>
          <w:rFonts w:ascii="Calibri" w:hAnsi="Calibri"/>
          <w:noProof/>
          <w:sz w:val="22"/>
          <w:szCs w:val="22"/>
        </w:rPr>
      </w:pPr>
      <w:r>
        <w:rPr>
          <w:noProof/>
        </w:rPr>
        <w:t>D.2.10.3</w:t>
      </w:r>
      <w:r>
        <w:rPr>
          <w:rFonts w:ascii="Calibri" w:hAnsi="Calibri"/>
          <w:noProof/>
          <w:sz w:val="22"/>
          <w:szCs w:val="22"/>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_Toc138858454 \h </w:instrText>
      </w:r>
      <w:r>
        <w:rPr>
          <w:noProof/>
        </w:rPr>
      </w:r>
      <w:r>
        <w:rPr>
          <w:noProof/>
        </w:rPr>
        <w:fldChar w:fldCharType="separate"/>
      </w:r>
      <w:r>
        <w:rPr>
          <w:noProof/>
        </w:rPr>
        <w:t>65</w:t>
      </w:r>
      <w:r>
        <w:rPr>
          <w:noProof/>
        </w:rPr>
        <w:fldChar w:fldCharType="end"/>
      </w:r>
    </w:p>
    <w:p w14:paraId="4727F277" w14:textId="4DBCB983" w:rsidR="008C05F3" w:rsidRDefault="008C05F3">
      <w:pPr>
        <w:pStyle w:val="TOC3"/>
        <w:rPr>
          <w:rFonts w:ascii="Calibri" w:hAnsi="Calibri"/>
          <w:noProof/>
          <w:sz w:val="22"/>
          <w:szCs w:val="22"/>
        </w:rPr>
      </w:pPr>
      <w:r>
        <w:rPr>
          <w:noProof/>
        </w:rPr>
        <w:t>D.2.11</w:t>
      </w:r>
      <w:r>
        <w:rPr>
          <w:rFonts w:ascii="Calibri" w:hAnsi="Calibri"/>
          <w:noProof/>
          <w:sz w:val="22"/>
          <w:szCs w:val="22"/>
        </w:rPr>
        <w:tab/>
      </w:r>
      <w:r>
        <w:rPr>
          <w:noProof/>
        </w:rPr>
        <w:t>Modulation scheme selections</w:t>
      </w:r>
      <w:r>
        <w:rPr>
          <w:noProof/>
        </w:rPr>
        <w:tab/>
      </w:r>
      <w:r>
        <w:rPr>
          <w:noProof/>
        </w:rPr>
        <w:fldChar w:fldCharType="begin" w:fldLock="1"/>
      </w:r>
      <w:r>
        <w:rPr>
          <w:noProof/>
        </w:rPr>
        <w:instrText xml:space="preserve"> PAGEREF _Toc138858455 \h </w:instrText>
      </w:r>
      <w:r>
        <w:rPr>
          <w:noProof/>
        </w:rPr>
      </w:r>
      <w:r>
        <w:rPr>
          <w:noProof/>
        </w:rPr>
        <w:fldChar w:fldCharType="separate"/>
      </w:r>
      <w:r>
        <w:rPr>
          <w:noProof/>
        </w:rPr>
        <w:t>65</w:t>
      </w:r>
      <w:r>
        <w:rPr>
          <w:noProof/>
        </w:rPr>
        <w:fldChar w:fldCharType="end"/>
      </w:r>
    </w:p>
    <w:p w14:paraId="628D90E7" w14:textId="5035BB38" w:rsidR="008C05F3" w:rsidRDefault="008C05F3">
      <w:pPr>
        <w:pStyle w:val="TOC3"/>
        <w:rPr>
          <w:rFonts w:ascii="Calibri" w:hAnsi="Calibri"/>
          <w:noProof/>
          <w:sz w:val="22"/>
          <w:szCs w:val="22"/>
        </w:rPr>
      </w:pPr>
      <w:r>
        <w:rPr>
          <w:noProof/>
        </w:rPr>
        <w:t>D.2.12</w:t>
      </w:r>
      <w:r>
        <w:rPr>
          <w:rFonts w:ascii="Calibri" w:hAnsi="Calibri"/>
          <w:noProof/>
          <w:sz w:val="22"/>
          <w:szCs w:val="22"/>
        </w:rPr>
        <w:tab/>
      </w:r>
      <w:r>
        <w:rPr>
          <w:noProof/>
        </w:rPr>
        <w:t>Current test completion status per EN-DC configuration</w:t>
      </w:r>
      <w:r>
        <w:rPr>
          <w:noProof/>
        </w:rPr>
        <w:tab/>
      </w:r>
      <w:r>
        <w:rPr>
          <w:noProof/>
        </w:rPr>
        <w:fldChar w:fldCharType="begin" w:fldLock="1"/>
      </w:r>
      <w:r>
        <w:rPr>
          <w:noProof/>
        </w:rPr>
        <w:instrText xml:space="preserve"> PAGEREF _Toc138858456 \h </w:instrText>
      </w:r>
      <w:r>
        <w:rPr>
          <w:noProof/>
        </w:rPr>
      </w:r>
      <w:r>
        <w:rPr>
          <w:noProof/>
        </w:rPr>
        <w:fldChar w:fldCharType="separate"/>
      </w:r>
      <w:r>
        <w:rPr>
          <w:noProof/>
        </w:rPr>
        <w:t>66</w:t>
      </w:r>
      <w:r>
        <w:rPr>
          <w:noProof/>
        </w:rPr>
        <w:fldChar w:fldCharType="end"/>
      </w:r>
    </w:p>
    <w:p w14:paraId="6BFCC74E" w14:textId="01A74694" w:rsidR="008C05F3" w:rsidRDefault="008C05F3">
      <w:pPr>
        <w:pStyle w:val="TOC9"/>
        <w:rPr>
          <w:rFonts w:ascii="Calibri" w:hAnsi="Calibri"/>
          <w:b w:val="0"/>
          <w:noProof/>
          <w:szCs w:val="22"/>
        </w:rPr>
      </w:pPr>
      <w:r>
        <w:rPr>
          <w:noProof/>
        </w:rPr>
        <w:t>Annex B: Change history</w:t>
      </w:r>
      <w:r>
        <w:rPr>
          <w:noProof/>
        </w:rPr>
        <w:tab/>
      </w:r>
      <w:r>
        <w:rPr>
          <w:noProof/>
        </w:rPr>
        <w:fldChar w:fldCharType="begin" w:fldLock="1"/>
      </w:r>
      <w:r>
        <w:rPr>
          <w:noProof/>
        </w:rPr>
        <w:instrText xml:space="preserve"> PAGEREF _Toc138858457 \h </w:instrText>
      </w:r>
      <w:r>
        <w:rPr>
          <w:noProof/>
        </w:rPr>
      </w:r>
      <w:r>
        <w:rPr>
          <w:noProof/>
        </w:rPr>
        <w:fldChar w:fldCharType="separate"/>
      </w:r>
      <w:r>
        <w:rPr>
          <w:noProof/>
        </w:rPr>
        <w:t>67</w:t>
      </w:r>
      <w:r>
        <w:rPr>
          <w:noProof/>
        </w:rPr>
        <w:fldChar w:fldCharType="end"/>
      </w:r>
    </w:p>
    <w:p w14:paraId="7E488E1F" w14:textId="5B76EFEC" w:rsidR="00080512" w:rsidRPr="00E80F49" w:rsidRDefault="00C46B3C">
      <w:r>
        <w:rPr>
          <w:noProof/>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38858381"/>
      <w:r w:rsidRPr="00E80F49">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38858382"/>
      <w:r w:rsidRPr="00E80F49">
        <w:lastRenderedPageBreak/>
        <w:t>1</w:t>
      </w:r>
      <w:r w:rsidRPr="00E80F49">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087F9740" w14:textId="77777777" w:rsidR="00080512" w:rsidRPr="00E80F49" w:rsidRDefault="00031EB8" w:rsidP="00031EB8">
      <w:pPr>
        <w:pStyle w:val="Heading1"/>
      </w:pPr>
      <w:r w:rsidRPr="00E80F49">
        <w:t xml:space="preserve"> </w:t>
      </w:r>
      <w:bookmarkStart w:id="27" w:name="_Toc27418750"/>
      <w:bookmarkStart w:id="28" w:name="_Toc36042403"/>
      <w:bookmarkStart w:id="29" w:name="_Toc43899730"/>
      <w:bookmarkStart w:id="30" w:name="_Toc51767641"/>
      <w:bookmarkStart w:id="31" w:name="_Toc59039969"/>
      <w:bookmarkStart w:id="32" w:name="_Toc68073908"/>
      <w:bookmarkStart w:id="33" w:name="_Toc75371769"/>
      <w:bookmarkStart w:id="34" w:name="_Toc83727837"/>
      <w:bookmarkStart w:id="35" w:name="_Toc100005937"/>
      <w:bookmarkStart w:id="36" w:name="_Toc106703484"/>
      <w:bookmarkStart w:id="37" w:name="_Toc138858383"/>
      <w:r w:rsidR="00080512" w:rsidRPr="00E80F49">
        <w:t>2</w:t>
      </w:r>
      <w:r w:rsidR="00080512" w:rsidRPr="00E80F49">
        <w:tab/>
        <w:t>References</w:t>
      </w:r>
      <w:bookmarkEnd w:id="27"/>
      <w:bookmarkEnd w:id="28"/>
      <w:bookmarkEnd w:id="29"/>
      <w:bookmarkEnd w:id="30"/>
      <w:bookmarkEnd w:id="31"/>
      <w:bookmarkEnd w:id="32"/>
      <w:bookmarkEnd w:id="33"/>
      <w:bookmarkEnd w:id="34"/>
      <w:bookmarkEnd w:id="35"/>
      <w:bookmarkEnd w:id="36"/>
      <w:bookmarkEnd w:id="37"/>
    </w:p>
    <w:p w14:paraId="21DA214F" w14:textId="77777777" w:rsidR="00080512" w:rsidRPr="00E80F49" w:rsidRDefault="00080512">
      <w:r w:rsidRPr="00E80F49">
        <w:t>The following documents contain provisions which, through reference in this text, constitute provisions of the present document.</w:t>
      </w:r>
    </w:p>
    <w:p w14:paraId="483C89DF" w14:textId="77777777" w:rsidR="00080512" w:rsidRPr="00E80F49" w:rsidRDefault="00051834" w:rsidP="00051834">
      <w:pPr>
        <w:pStyle w:val="B1"/>
      </w:pPr>
      <w:bookmarkStart w:id="38" w:name="OLE_LINK1"/>
      <w:bookmarkStart w:id="39" w:name="OLE_LINK2"/>
      <w:bookmarkStart w:id="40" w:name="OLE_LINK3"/>
      <w:bookmarkStart w:id="41" w:name="OLE_LINK4"/>
      <w:r w:rsidRPr="00E80F49">
        <w:t>-</w:t>
      </w:r>
      <w:r w:rsidRPr="00E80F49">
        <w:tab/>
      </w:r>
      <w:r w:rsidR="00080512" w:rsidRPr="00E80F49">
        <w:t>References are either specific (identified by date of publication, edition numbe</w:t>
      </w:r>
      <w:r w:rsidR="00DC4DA2" w:rsidRPr="00E80F49">
        <w:t>r, version number, etc.) or non</w:t>
      </w:r>
      <w:r w:rsidR="00DC4DA2" w:rsidRPr="00E80F49">
        <w:noBreakHyphen/>
      </w:r>
      <w:r w:rsidR="00080512" w:rsidRPr="00E80F49">
        <w:t>specific.</w:t>
      </w:r>
    </w:p>
    <w:p w14:paraId="5582165D" w14:textId="77777777" w:rsidR="00080512" w:rsidRPr="00E80F49" w:rsidRDefault="00051834" w:rsidP="00051834">
      <w:pPr>
        <w:pStyle w:val="B1"/>
      </w:pPr>
      <w:r w:rsidRPr="00E80F49">
        <w:t>-</w:t>
      </w:r>
      <w:r w:rsidRPr="00E80F49">
        <w:tab/>
      </w:r>
      <w:r w:rsidR="00080512" w:rsidRPr="00E80F49">
        <w:t>For a specific reference, subsequent revisions do not apply.</w:t>
      </w:r>
    </w:p>
    <w:p w14:paraId="7AA0CC44" w14:textId="77777777" w:rsidR="00031EB8" w:rsidRPr="00E80F49" w:rsidRDefault="00051834" w:rsidP="00031EB8">
      <w:pPr>
        <w:pStyle w:val="B1"/>
        <w:rPr>
          <w:lang w:eastAsia="sv-SE"/>
        </w:rPr>
      </w:pPr>
      <w:r w:rsidRPr="00E80F49">
        <w:t>-</w:t>
      </w:r>
      <w:r w:rsidRPr="00E80F49">
        <w:tab/>
      </w:r>
      <w:r w:rsidR="00080512" w:rsidRPr="00E80F49">
        <w:t>For a non-specific reference, the latest version applies. In the case of a reference to a 3GPP document (including a GSM document), a non-specific reference implicitly refers to the latest version of that document</w:t>
      </w:r>
      <w:r w:rsidR="00080512" w:rsidRPr="00E80F49">
        <w:rPr>
          <w:i/>
        </w:rPr>
        <w:t xml:space="preserve"> in the same Release as the present document</w:t>
      </w:r>
      <w:r w:rsidR="00080512" w:rsidRPr="00E80F49">
        <w:t>.</w:t>
      </w:r>
    </w:p>
    <w:p w14:paraId="05C94EC8" w14:textId="77777777" w:rsidR="00031EB8" w:rsidRPr="00E80F49" w:rsidRDefault="00031EB8" w:rsidP="00031EB8">
      <w:pPr>
        <w:keepLines/>
        <w:ind w:left="1702" w:hanging="1418"/>
      </w:pPr>
      <w:r w:rsidRPr="00E80F49">
        <w:t>[1]</w:t>
      </w:r>
      <w:r w:rsidRPr="00E80F49">
        <w:tab/>
        <w:t>3GPP TR 21.905: "Vocabulary for 3GPP Specifications".</w:t>
      </w:r>
    </w:p>
    <w:p w14:paraId="16E00EB9" w14:textId="77777777" w:rsidR="00031EB8" w:rsidRPr="00E80F49" w:rsidRDefault="00031EB8" w:rsidP="00031EB8">
      <w:pPr>
        <w:keepLines/>
        <w:ind w:left="1702" w:hanging="1418"/>
      </w:pPr>
      <w:r w:rsidRPr="00E80F49">
        <w:t>[2]</w:t>
      </w:r>
      <w:r w:rsidRPr="00E80F49">
        <w:tab/>
        <w:t xml:space="preserve">3GPP TS </w:t>
      </w:r>
      <w:r w:rsidR="008F3A3D" w:rsidRPr="00E80F49">
        <w:t>38</w:t>
      </w:r>
      <w:r w:rsidRPr="00E80F49">
        <w:t xml:space="preserve">.521-1: </w:t>
      </w:r>
      <w:r w:rsidRPr="00E80F49">
        <w:rPr>
          <w:rFonts w:eastAsia="SimSun"/>
          <w:lang w:eastAsia="x-none"/>
        </w:rPr>
        <w:t>"</w:t>
      </w:r>
      <w:r w:rsidR="003C7027" w:rsidRPr="00E80F49">
        <w:rPr>
          <w:rFonts w:eastAsia="SimSun"/>
          <w:lang w:eastAsia="x-none"/>
        </w:rPr>
        <w:t>NR; UE conformance specification; Radio transmission and reception; Part 1: NR range 1</w:t>
      </w:r>
      <w:r w:rsidRPr="00E80F49">
        <w:rPr>
          <w:rFonts w:eastAsia="SimSun"/>
          <w:lang w:eastAsia="x-none"/>
        </w:rPr>
        <w:t>".</w:t>
      </w:r>
    </w:p>
    <w:p w14:paraId="2CA18E4C" w14:textId="77777777" w:rsidR="00031EB8" w:rsidRPr="00E80F49" w:rsidRDefault="00031EB8" w:rsidP="00031EB8">
      <w:pPr>
        <w:keepLines/>
        <w:ind w:left="1702" w:hanging="1418"/>
      </w:pPr>
      <w:r w:rsidRPr="00E80F49">
        <w:t>[3]</w:t>
      </w:r>
      <w:r w:rsidRPr="00E80F49">
        <w:tab/>
        <w:t>3GPP TS 38.521-2: "</w:t>
      </w:r>
      <w:r w:rsidR="003C7027" w:rsidRPr="00E80F49">
        <w:rPr>
          <w:snapToGrid w:val="0"/>
          <w:color w:val="000000"/>
        </w:rPr>
        <w:t xml:space="preserve">NR; UE conformance specification; Radio transmission and reception; Part 2: </w:t>
      </w:r>
      <w:r w:rsidR="003C7027" w:rsidRPr="00E80F49">
        <w:t>NR range 2</w:t>
      </w:r>
      <w:r w:rsidRPr="00E80F49">
        <w:t>".</w:t>
      </w:r>
    </w:p>
    <w:p w14:paraId="4CDCD133" w14:textId="77777777" w:rsidR="000F3EF6" w:rsidRPr="00E80F49" w:rsidRDefault="003C7027" w:rsidP="000F3EF6">
      <w:pPr>
        <w:keepLines/>
        <w:ind w:left="1702" w:hanging="1418"/>
        <w:rPr>
          <w:rFonts w:eastAsia="Malgun Gothic"/>
          <w:lang w:eastAsia="en-US"/>
        </w:rPr>
      </w:pPr>
      <w:r w:rsidRPr="00E80F49">
        <w:t>[4]</w:t>
      </w:r>
      <w:r w:rsidRPr="00E80F49">
        <w:tab/>
        <w:t>3GPP TS 38.521-3: "</w:t>
      </w:r>
      <w:r w:rsidRPr="00E80F49">
        <w:rPr>
          <w:snapToGrid w:val="0"/>
          <w:color w:val="000000"/>
        </w:rPr>
        <w:t xml:space="preserve">NR; UE conformance specification; Radio transmission and reception; Part 3: </w:t>
      </w:r>
      <w:r w:rsidRPr="00E80F49">
        <w:t>NR interworking between NR range1 + NR range2 and between NR and LTE".</w:t>
      </w:r>
    </w:p>
    <w:p w14:paraId="4E52785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[5]</w:t>
      </w:r>
      <w:r w:rsidRPr="00E80F49">
        <w:rPr>
          <w:rFonts w:eastAsia="Malgun Gothic"/>
          <w:lang w:eastAsia="en-US"/>
        </w:rPr>
        <w:tab/>
        <w:t>3GPP TS 38.101-1: “NR; User Equipment (UE) radio transmission and reception; Part 1: Range 1 Standalone”.</w:t>
      </w:r>
    </w:p>
    <w:p w14:paraId="4CDF1072"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[6]</w:t>
      </w:r>
      <w:r w:rsidRPr="00E80F49">
        <w:rPr>
          <w:rFonts w:eastAsia="Malgun Gothic"/>
          <w:lang w:eastAsia="en-US"/>
        </w:rPr>
        <w:tab/>
        <w:t>3GPP TS 38.101-2: “NR; User Equipment (UE) radio transmission and reception; Part 2: Range 2 Standalone”.</w:t>
      </w:r>
    </w:p>
    <w:p w14:paraId="2486CEC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[7]</w:t>
      </w:r>
      <w:r w:rsidRPr="00E80F49">
        <w:rPr>
          <w:rFonts w:eastAsia="Malgun Gothic"/>
          <w:lang w:eastAsia="en-US"/>
        </w:rPr>
        <w:tab/>
        <w:t>3GPP TS 38.101-3: “NR; User Equipment (UE) radio transmission and reception; Part 3: Range 1 and Range 2 Interworking operation with other radios”.</w:t>
      </w:r>
    </w:p>
    <w:p w14:paraId="3DFBD6DD" w14:textId="77777777" w:rsidR="006060A9" w:rsidRPr="00E80F49" w:rsidRDefault="000F3EF6" w:rsidP="006060A9">
      <w:pPr>
        <w:keepLines/>
        <w:ind w:left="1702" w:hanging="1418"/>
        <w:rPr>
          <w:rFonts w:eastAsia="Malgun Gothic"/>
        </w:rPr>
      </w:pPr>
      <w:r w:rsidRPr="00E80F49">
        <w:rPr>
          <w:rFonts w:eastAsia="Malgun Gothic"/>
          <w:lang w:eastAsia="en-US"/>
        </w:rPr>
        <w:t>[8]</w:t>
      </w:r>
      <w:r w:rsidRPr="00E80F49">
        <w:rPr>
          <w:rFonts w:eastAsia="Malgun Gothic"/>
          <w:lang w:eastAsia="en-US"/>
        </w:rPr>
        <w:tab/>
        <w:t>3GPP TS 36.101:</w:t>
      </w:r>
      <w:r w:rsidRPr="00E80F49">
        <w:rPr>
          <w:rFonts w:eastAsia="SimSun"/>
          <w:lang w:eastAsia="en-US"/>
        </w:rPr>
        <w:t xml:space="preserve"> </w:t>
      </w:r>
      <w:r w:rsidRPr="00E80F49">
        <w:rPr>
          <w:rFonts w:eastAsia="Malgun Gothic"/>
          <w:lang w:eastAsia="en-US"/>
        </w:rPr>
        <w:t>Evolved Universal Terrestrial Radio Access (E-UTRA); User Equipment (UE) radio transmission and reception”.</w:t>
      </w:r>
    </w:p>
    <w:p w14:paraId="08384F9A" w14:textId="77777777" w:rsidR="004F34D4" w:rsidRDefault="006060A9" w:rsidP="004F34D4">
      <w:pPr>
        <w:keepLines/>
        <w:overflowPunct/>
        <w:autoSpaceDE/>
        <w:autoSpaceDN/>
        <w:adjustRightInd/>
        <w:ind w:left="1702" w:hanging="1418"/>
        <w:textAlignment w:val="auto"/>
        <w:rPr>
          <w:lang w:eastAsia="ja-JP"/>
        </w:rPr>
      </w:pPr>
      <w:r w:rsidRPr="00E80F49">
        <w:rPr>
          <w:rFonts w:eastAsia="Malgun Gothic"/>
        </w:rPr>
        <w:t>[9]</w:t>
      </w:r>
      <w:r w:rsidRPr="00E80F49">
        <w:rPr>
          <w:rFonts w:eastAsia="Malgun Gothic"/>
        </w:rPr>
        <w:tab/>
      </w:r>
      <w:r w:rsidRPr="00E80F49">
        <w:rPr>
          <w:lang w:eastAsia="ja-JP"/>
        </w:rPr>
        <w:t>R5-206841: “Discussion on test points in Receiver test cases for EN-DC configurations with exception requirements”.</w:t>
      </w:r>
    </w:p>
    <w:p w14:paraId="62B6F783" w14:textId="735272ED" w:rsidR="00B07FB6" w:rsidRPr="00E80F49" w:rsidRDefault="004F34D4" w:rsidP="004F34D4">
      <w:pPr>
        <w:keepLines/>
        <w:overflowPunct/>
        <w:autoSpaceDE/>
        <w:autoSpaceDN/>
        <w:adjustRightInd/>
        <w:ind w:left="1702" w:hanging="1418"/>
        <w:textAlignment w:val="auto"/>
        <w:rPr>
          <w:rFonts w:eastAsia="Malgun Gothic"/>
          <w:lang w:eastAsia="en-US"/>
        </w:rPr>
      </w:pPr>
      <w:r>
        <w:rPr>
          <w:lang w:eastAsia="ja-JP"/>
        </w:rPr>
        <w:t>[10]</w:t>
      </w:r>
      <w:r>
        <w:rPr>
          <w:lang w:eastAsia="ja-JP"/>
        </w:rPr>
        <w:tab/>
        <w:t>3GPP TS 38.521-5: “NR; UE conformance specification; Radio transmission and reception; Part 5: Satellite access Radio Frequency (RF) and performance requirements”.</w:t>
      </w:r>
    </w:p>
    <w:p w14:paraId="20425347" w14:textId="77777777" w:rsidR="00080512" w:rsidRPr="00E80F49" w:rsidRDefault="00080512">
      <w:pPr>
        <w:pStyle w:val="Heading1"/>
      </w:pPr>
      <w:bookmarkStart w:id="42" w:name="_Toc27418751"/>
      <w:bookmarkStart w:id="43" w:name="_Toc36042404"/>
      <w:bookmarkStart w:id="44" w:name="_Toc43899731"/>
      <w:bookmarkStart w:id="45" w:name="_Toc51767642"/>
      <w:bookmarkStart w:id="46" w:name="_Toc59039970"/>
      <w:bookmarkStart w:id="47" w:name="_Toc68073909"/>
      <w:bookmarkStart w:id="48" w:name="_Toc75371770"/>
      <w:bookmarkStart w:id="49" w:name="_Toc83727838"/>
      <w:bookmarkStart w:id="50" w:name="_Toc100005938"/>
      <w:bookmarkStart w:id="51" w:name="_Toc106703485"/>
      <w:bookmarkStart w:id="52" w:name="_Toc138858384"/>
      <w:bookmarkEnd w:id="38"/>
      <w:bookmarkEnd w:id="39"/>
      <w:bookmarkEnd w:id="40"/>
      <w:bookmarkEnd w:id="41"/>
      <w:r w:rsidRPr="00E80F49">
        <w:lastRenderedPageBreak/>
        <w:t>3</w:t>
      </w:r>
      <w:r w:rsidRPr="00E80F49">
        <w:tab/>
        <w:t xml:space="preserve">Definitions, </w:t>
      </w:r>
      <w:r w:rsidR="008028A4" w:rsidRPr="00E80F49">
        <w:t>symbols and abbreviations</w:t>
      </w:r>
      <w:bookmarkEnd w:id="42"/>
      <w:bookmarkEnd w:id="43"/>
      <w:bookmarkEnd w:id="44"/>
      <w:bookmarkEnd w:id="45"/>
      <w:bookmarkEnd w:id="46"/>
      <w:bookmarkEnd w:id="47"/>
      <w:bookmarkEnd w:id="48"/>
      <w:bookmarkEnd w:id="49"/>
      <w:bookmarkEnd w:id="50"/>
      <w:bookmarkEnd w:id="51"/>
      <w:bookmarkEnd w:id="52"/>
    </w:p>
    <w:p w14:paraId="2B8199D8" w14:textId="77777777" w:rsidR="00080512" w:rsidRPr="00E80F49" w:rsidRDefault="00080512">
      <w:pPr>
        <w:pStyle w:val="Heading2"/>
      </w:pPr>
      <w:bookmarkStart w:id="53" w:name="_Toc27418752"/>
      <w:bookmarkStart w:id="54" w:name="_Toc36042405"/>
      <w:bookmarkStart w:id="55" w:name="_Toc43899732"/>
      <w:bookmarkStart w:id="56" w:name="_Toc51767643"/>
      <w:bookmarkStart w:id="57" w:name="_Toc59039971"/>
      <w:bookmarkStart w:id="58" w:name="_Toc68073910"/>
      <w:bookmarkStart w:id="59" w:name="_Toc75371771"/>
      <w:bookmarkStart w:id="60" w:name="_Toc83727839"/>
      <w:bookmarkStart w:id="61" w:name="_Toc100005939"/>
      <w:bookmarkStart w:id="62" w:name="_Toc106703486"/>
      <w:bookmarkStart w:id="63" w:name="_Toc138858385"/>
      <w:r w:rsidRPr="00E80F49">
        <w:t>3.1</w:t>
      </w:r>
      <w:r w:rsidRPr="00E80F49">
        <w:tab/>
        <w:t>Definitions</w:t>
      </w:r>
      <w:bookmarkEnd w:id="53"/>
      <w:bookmarkEnd w:id="54"/>
      <w:bookmarkEnd w:id="55"/>
      <w:bookmarkEnd w:id="56"/>
      <w:bookmarkEnd w:id="57"/>
      <w:bookmarkEnd w:id="58"/>
      <w:bookmarkEnd w:id="59"/>
      <w:bookmarkEnd w:id="60"/>
      <w:bookmarkEnd w:id="61"/>
      <w:bookmarkEnd w:id="62"/>
      <w:bookmarkEnd w:id="63"/>
    </w:p>
    <w:p w14:paraId="25F7BF26" w14:textId="77777777" w:rsidR="00080512" w:rsidRPr="00E80F49" w:rsidRDefault="00080512">
      <w:r w:rsidRPr="00E80F49">
        <w:t xml:space="preserve">For the purposes of the present document, the terms and definitions given in </w:t>
      </w:r>
      <w:bookmarkStart w:id="64" w:name="OLE_LINK6"/>
      <w:bookmarkStart w:id="65" w:name="OLE_LINK7"/>
      <w:bookmarkStart w:id="66" w:name="OLE_LINK8"/>
      <w:r w:rsidR="00DF62CD" w:rsidRPr="00E80F49">
        <w:t xml:space="preserve">3GPP </w:t>
      </w:r>
      <w:bookmarkEnd w:id="64"/>
      <w:bookmarkEnd w:id="65"/>
      <w:bookmarkEnd w:id="66"/>
      <w:r w:rsidRPr="00E80F49">
        <w:t>TR 21.905 [</w:t>
      </w:r>
      <w:r w:rsidR="004D3578" w:rsidRPr="00E80F49">
        <w:t>1</w:t>
      </w:r>
      <w:r w:rsidRPr="00E80F49">
        <w:t xml:space="preserve">] and the following apply. A term defined in the present document takes precedence over the definition of the same term, if any, in </w:t>
      </w:r>
      <w:r w:rsidR="00DF62CD" w:rsidRPr="00E80F49">
        <w:t xml:space="preserve">3GPP </w:t>
      </w:r>
      <w:r w:rsidRPr="00E80F49">
        <w:t>TR 21.905 [</w:t>
      </w:r>
      <w:r w:rsidR="004D3578" w:rsidRPr="00E80F49">
        <w:t>1</w:t>
      </w:r>
      <w:r w:rsidRPr="00E80F49">
        <w:t>].</w:t>
      </w:r>
    </w:p>
    <w:p w14:paraId="2C6CD9D1" w14:textId="77777777" w:rsidR="00B95A6D" w:rsidRPr="00E80F49" w:rsidRDefault="0063323F" w:rsidP="00B95A6D">
      <w:pPr>
        <w:pStyle w:val="EX"/>
        <w:ind w:left="0" w:firstLine="0"/>
      </w:pPr>
      <w:r w:rsidRPr="00E80F49">
        <w:t>Other definitions used in the present document are listed in 3GPP TS 38.521-1 [2]</w:t>
      </w:r>
      <w:r w:rsidR="003C7027" w:rsidRPr="00E80F49">
        <w:t>, 3GPP TS 38.521-2 [3] or 3GPP TS 38.521-3 [4]</w:t>
      </w:r>
      <w:r w:rsidRPr="00E80F49">
        <w:t>.</w:t>
      </w:r>
    </w:p>
    <w:p w14:paraId="66ECE590" w14:textId="77777777" w:rsidR="0063323F" w:rsidRPr="00E80F49" w:rsidRDefault="00B95A6D" w:rsidP="00E2367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292FBFD2" w14:textId="77777777" w:rsidR="0063323F" w:rsidRPr="00E80F49" w:rsidRDefault="00080512" w:rsidP="0063323F">
      <w:pPr>
        <w:pStyle w:val="Heading2"/>
      </w:pPr>
      <w:bookmarkStart w:id="67" w:name="_Toc27418753"/>
      <w:bookmarkStart w:id="68" w:name="_Toc36042406"/>
      <w:bookmarkStart w:id="69" w:name="_Toc43899733"/>
      <w:bookmarkStart w:id="70" w:name="_Toc51767644"/>
      <w:bookmarkStart w:id="71" w:name="_Toc59039972"/>
      <w:bookmarkStart w:id="72" w:name="_Toc68073911"/>
      <w:bookmarkStart w:id="73" w:name="_Toc75371772"/>
      <w:bookmarkStart w:id="74" w:name="_Toc83727840"/>
      <w:bookmarkStart w:id="75" w:name="_Toc100005940"/>
      <w:bookmarkStart w:id="76" w:name="_Toc106703487"/>
      <w:bookmarkStart w:id="77" w:name="_Toc138858386"/>
      <w:r w:rsidRPr="00E80F49">
        <w:t>3.2</w:t>
      </w:r>
      <w:r w:rsidRPr="00E80F49">
        <w:tab/>
        <w:t>Symbols</w:t>
      </w:r>
      <w:bookmarkEnd w:id="67"/>
      <w:bookmarkEnd w:id="68"/>
      <w:bookmarkEnd w:id="69"/>
      <w:bookmarkEnd w:id="70"/>
      <w:bookmarkEnd w:id="71"/>
      <w:bookmarkEnd w:id="72"/>
      <w:bookmarkEnd w:id="73"/>
      <w:bookmarkEnd w:id="74"/>
      <w:bookmarkEnd w:id="75"/>
      <w:bookmarkEnd w:id="76"/>
      <w:bookmarkEnd w:id="77"/>
    </w:p>
    <w:p w14:paraId="27DEB475" w14:textId="77777777" w:rsidR="00B95A6D" w:rsidRPr="00E80F49" w:rsidRDefault="0063323F" w:rsidP="00B95A6D">
      <w:pPr>
        <w:pStyle w:val="EX"/>
        <w:ind w:left="0" w:firstLine="0"/>
      </w:pPr>
      <w:r w:rsidRPr="00E80F49">
        <w:t xml:space="preserve">Symbols used in the present document are listed in 3GPP TR 21.905 [1], 3GPP </w:t>
      </w:r>
      <w:r w:rsidR="003C7027" w:rsidRPr="00E80F49">
        <w:t>TS 38.521-1 [2], 3GPP TS 38.521-2 [3] or 3GPP TS 38.521-3 [4]</w:t>
      </w:r>
      <w:r w:rsidRPr="00E80F49">
        <w:t>.</w:t>
      </w:r>
      <w:r w:rsidR="00B95A6D" w:rsidRPr="00E80F49">
        <w:t xml:space="preserve"> </w:t>
      </w:r>
    </w:p>
    <w:p w14:paraId="25BDA5D3" w14:textId="77777777" w:rsidR="007B1506" w:rsidRPr="00E80F49" w:rsidRDefault="00B95A6D" w:rsidP="0044373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778F67C4" w14:textId="77777777" w:rsidR="00080512" w:rsidRPr="00E80F49" w:rsidRDefault="00080512" w:rsidP="0063323F">
      <w:pPr>
        <w:pStyle w:val="Heading2"/>
      </w:pPr>
      <w:bookmarkStart w:id="78" w:name="_Toc27418754"/>
      <w:bookmarkStart w:id="79" w:name="_Toc36042407"/>
      <w:bookmarkStart w:id="80" w:name="_Toc43899734"/>
      <w:bookmarkStart w:id="81" w:name="_Toc51767645"/>
      <w:bookmarkStart w:id="82" w:name="_Toc59039973"/>
      <w:bookmarkStart w:id="83" w:name="_Toc68073912"/>
      <w:bookmarkStart w:id="84" w:name="_Toc75371773"/>
      <w:bookmarkStart w:id="85" w:name="_Toc83727841"/>
      <w:bookmarkStart w:id="86" w:name="_Toc100005941"/>
      <w:bookmarkStart w:id="87" w:name="_Toc106703488"/>
      <w:bookmarkStart w:id="88" w:name="_Toc138858387"/>
      <w:r w:rsidRPr="00E80F49">
        <w:t>3.3</w:t>
      </w:r>
      <w:r w:rsidRPr="00E80F49">
        <w:tab/>
        <w:t>Abbreviations</w:t>
      </w:r>
      <w:bookmarkEnd w:id="78"/>
      <w:bookmarkEnd w:id="79"/>
      <w:bookmarkEnd w:id="80"/>
      <w:bookmarkEnd w:id="81"/>
      <w:bookmarkEnd w:id="82"/>
      <w:bookmarkEnd w:id="83"/>
      <w:bookmarkEnd w:id="84"/>
      <w:bookmarkEnd w:id="85"/>
      <w:bookmarkEnd w:id="86"/>
      <w:bookmarkEnd w:id="87"/>
      <w:bookmarkEnd w:id="88"/>
    </w:p>
    <w:p w14:paraId="538CBB6B" w14:textId="77777777" w:rsidR="0063323F" w:rsidRPr="00E80F49" w:rsidRDefault="0063323F" w:rsidP="0063323F">
      <w:pPr>
        <w:keepNext/>
      </w:pPr>
      <w:r w:rsidRPr="00E80F49">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E80F49" w:rsidRDefault="0063323F" w:rsidP="00B95A6D">
      <w:pPr>
        <w:pStyle w:val="EX"/>
        <w:ind w:left="0" w:firstLine="0"/>
      </w:pPr>
      <w:r w:rsidRPr="00E80F49">
        <w:t xml:space="preserve">Other abbreviations used in the present document are listed in 3GPP </w:t>
      </w:r>
      <w:r w:rsidR="00C616AF" w:rsidRPr="00E80F49">
        <w:t xml:space="preserve">TS 38.521-1 [2], </w:t>
      </w:r>
      <w:r w:rsidRPr="00E80F49">
        <w:t xml:space="preserve">or </w:t>
      </w:r>
      <w:r w:rsidR="00F13B7E" w:rsidRPr="00E80F49">
        <w:t>3GPP</w:t>
      </w:r>
      <w:r w:rsidR="00C616AF" w:rsidRPr="00E80F49">
        <w:t>, 3GPP TS 38.521-1 [2], 3GPP TS 38.521-2 [3] or 3GPP TS 38.521-3 [4].</w:t>
      </w:r>
    </w:p>
    <w:p w14:paraId="45666645" w14:textId="77777777" w:rsidR="00EE0740" w:rsidRPr="00E80F49" w:rsidRDefault="00EE0740" w:rsidP="00C302B2">
      <w:pPr>
        <w:pStyle w:val="EW"/>
        <w:rPr>
          <w:rFonts w:eastAsia="Malgun Gothic"/>
          <w:lang w:eastAsia="en-US"/>
        </w:rPr>
      </w:pPr>
      <w:r w:rsidRPr="00E80F49">
        <w:rPr>
          <w:rFonts w:eastAsia="Malgun Gothic"/>
          <w:lang w:eastAsia="en-US"/>
        </w:rPr>
        <w:t>A-SE</w:t>
      </w:r>
      <w:r w:rsidRPr="00E80F49">
        <w:rPr>
          <w:rFonts w:eastAsia="Malgun Gothic"/>
          <w:lang w:eastAsia="en-US"/>
        </w:rPr>
        <w:tab/>
        <w:t>Additional spurious emissions</w:t>
      </w:r>
    </w:p>
    <w:p w14:paraId="046E30F9" w14:textId="77777777" w:rsidR="00DA44F7" w:rsidRPr="00E80F49" w:rsidRDefault="00EE0740" w:rsidP="00C302B2">
      <w:pPr>
        <w:pStyle w:val="EW"/>
      </w:pPr>
      <w:r w:rsidRPr="00E80F49">
        <w:rPr>
          <w:rFonts w:eastAsia="SimSun"/>
          <w:lang w:eastAsia="zh-CN"/>
        </w:rPr>
        <w:t>A-SEM</w:t>
      </w:r>
      <w:r w:rsidRPr="00E80F49">
        <w:rPr>
          <w:rFonts w:eastAsia="SimSun"/>
          <w:lang w:eastAsia="zh-CN"/>
        </w:rPr>
        <w:tab/>
        <w:t>Spectrum Emission Mask</w:t>
      </w:r>
    </w:p>
    <w:p w14:paraId="12597403" w14:textId="77777777" w:rsidR="00F13B7E" w:rsidRPr="00E80F49" w:rsidRDefault="00131FB6" w:rsidP="00E23678">
      <w:pPr>
        <w:pStyle w:val="Heading1"/>
      </w:pPr>
      <w:bookmarkStart w:id="89" w:name="_Toc27418755"/>
      <w:bookmarkStart w:id="90" w:name="_Toc36042408"/>
      <w:bookmarkStart w:id="91" w:name="_Toc43899735"/>
      <w:bookmarkStart w:id="92" w:name="_Toc51767646"/>
      <w:bookmarkStart w:id="93" w:name="_Toc59039974"/>
      <w:bookmarkStart w:id="94" w:name="_Toc68073913"/>
      <w:bookmarkStart w:id="95" w:name="_Toc75371774"/>
      <w:bookmarkStart w:id="96" w:name="_Toc83727842"/>
      <w:bookmarkStart w:id="97" w:name="_Toc100005942"/>
      <w:bookmarkStart w:id="98" w:name="_Toc106703489"/>
      <w:bookmarkStart w:id="99" w:name="_Toc138858388"/>
      <w:r w:rsidRPr="00E80F49">
        <w:t>4</w:t>
      </w:r>
      <w:r w:rsidR="00F13B7E" w:rsidRPr="00E80F49">
        <w:tab/>
        <w:t>Test coverage analysis</w:t>
      </w:r>
      <w:bookmarkEnd w:id="89"/>
      <w:bookmarkEnd w:id="90"/>
      <w:bookmarkEnd w:id="91"/>
      <w:bookmarkEnd w:id="92"/>
      <w:bookmarkEnd w:id="93"/>
      <w:bookmarkEnd w:id="94"/>
      <w:bookmarkEnd w:id="95"/>
      <w:bookmarkEnd w:id="96"/>
      <w:bookmarkEnd w:id="97"/>
      <w:bookmarkEnd w:id="98"/>
      <w:bookmarkEnd w:id="99"/>
    </w:p>
    <w:p w14:paraId="0CC4495F" w14:textId="77777777" w:rsidR="00397292" w:rsidRPr="00E80F49" w:rsidRDefault="00397292" w:rsidP="00397292">
      <w:r w:rsidRPr="00E80F49">
        <w:t>This clause contains information on test point analysis and test point selection for RX and TX test configuration tables in [2], [3] and [4]. The test point analysis should include selection of:</w:t>
      </w:r>
    </w:p>
    <w:p w14:paraId="613F706A" w14:textId="77777777" w:rsidR="00397292" w:rsidRPr="00E80F49" w:rsidRDefault="00443738" w:rsidP="00443738">
      <w:pPr>
        <w:pStyle w:val="B1"/>
        <w:ind w:left="284" w:firstLine="0"/>
      </w:pPr>
      <w:r w:rsidRPr="00E80F49">
        <w:t>-</w:t>
      </w:r>
      <w:r w:rsidRPr="00E80F49">
        <w:tab/>
      </w:r>
      <w:r w:rsidR="00397292" w:rsidRPr="00E80F49">
        <w:t>Test environment</w:t>
      </w:r>
    </w:p>
    <w:p w14:paraId="59C88778" w14:textId="77777777" w:rsidR="00397292" w:rsidRPr="00E80F49" w:rsidRDefault="00443738" w:rsidP="00443738">
      <w:pPr>
        <w:pStyle w:val="B1"/>
        <w:ind w:left="284" w:firstLine="0"/>
      </w:pPr>
      <w:r w:rsidRPr="00E80F49">
        <w:t>-</w:t>
      </w:r>
      <w:r w:rsidRPr="00E80F49">
        <w:tab/>
      </w:r>
      <w:r w:rsidR="00397292" w:rsidRPr="00E80F49">
        <w:t>Test frequencies</w:t>
      </w:r>
    </w:p>
    <w:p w14:paraId="7D01F52F" w14:textId="77777777" w:rsidR="00397292" w:rsidRPr="00E80F49" w:rsidRDefault="00443738" w:rsidP="00443738">
      <w:pPr>
        <w:pStyle w:val="B1"/>
        <w:ind w:left="284" w:firstLine="0"/>
      </w:pPr>
      <w:r w:rsidRPr="00E80F49">
        <w:t>-</w:t>
      </w:r>
      <w:r w:rsidRPr="00E80F49">
        <w:tab/>
      </w:r>
      <w:r w:rsidR="00397292" w:rsidRPr="00E80F49">
        <w:t>Test channel bandwidth</w:t>
      </w:r>
    </w:p>
    <w:p w14:paraId="4F28102C" w14:textId="77777777" w:rsidR="00397292" w:rsidRPr="00E80F49" w:rsidRDefault="00443738" w:rsidP="00443738">
      <w:pPr>
        <w:pStyle w:val="B1"/>
        <w:ind w:left="284" w:firstLine="0"/>
      </w:pPr>
      <w:r w:rsidRPr="00E80F49">
        <w:t>-</w:t>
      </w:r>
      <w:r w:rsidRPr="00E80F49">
        <w:tab/>
      </w:r>
      <w:r w:rsidR="00397292" w:rsidRPr="00E80F49">
        <w:t>Test Subcarrier Spacing (SCS)</w:t>
      </w:r>
    </w:p>
    <w:p w14:paraId="4F014AD0" w14:textId="77777777" w:rsidR="00397292" w:rsidRPr="00E80F49" w:rsidRDefault="00443738" w:rsidP="00443738">
      <w:pPr>
        <w:pStyle w:val="B1"/>
        <w:ind w:left="284" w:firstLine="0"/>
      </w:pPr>
      <w:r w:rsidRPr="00E80F49">
        <w:t>-</w:t>
      </w:r>
      <w:r w:rsidRPr="00E80F49">
        <w:tab/>
      </w:r>
      <w:r w:rsidR="00397292" w:rsidRPr="00E80F49">
        <w:t>Downlink configuration including modulation and RB allocation</w:t>
      </w:r>
    </w:p>
    <w:p w14:paraId="7F9FFDCD" w14:textId="77777777" w:rsidR="00397292" w:rsidRPr="00E80F49" w:rsidRDefault="00443738" w:rsidP="00443738">
      <w:pPr>
        <w:pStyle w:val="B1"/>
        <w:ind w:left="284" w:firstLine="0"/>
      </w:pPr>
      <w:r w:rsidRPr="00E80F49">
        <w:t>-</w:t>
      </w:r>
      <w:r w:rsidRPr="00E80F49">
        <w:tab/>
      </w:r>
      <w:r w:rsidR="00397292" w:rsidRPr="00E80F49">
        <w:t xml:space="preserve">Uplink configuration including modulation and RB allocation </w:t>
      </w:r>
    </w:p>
    <w:p w14:paraId="37D8A56C" w14:textId="77777777" w:rsidR="00397292" w:rsidRPr="00E80F49" w:rsidRDefault="00443738" w:rsidP="00443738">
      <w:pPr>
        <w:pStyle w:val="B1"/>
        <w:ind w:left="284" w:firstLine="0"/>
      </w:pPr>
      <w:r w:rsidRPr="00E80F49">
        <w:t>-</w:t>
      </w:r>
      <w:r w:rsidRPr="00E80F49">
        <w:tab/>
      </w:r>
      <w:r w:rsidR="00397292" w:rsidRPr="00E80F49">
        <w:t>Number of test points</w:t>
      </w:r>
    </w:p>
    <w:p w14:paraId="0D4EF522" w14:textId="77777777" w:rsidR="00EE0740" w:rsidRPr="00E80F49" w:rsidRDefault="00397292" w:rsidP="00EE0740">
      <w:pPr>
        <w:pStyle w:val="Heading2"/>
      </w:pPr>
      <w:bookmarkStart w:id="100" w:name="_Toc27418756"/>
      <w:bookmarkStart w:id="101" w:name="_Toc36042409"/>
      <w:bookmarkStart w:id="102" w:name="_Toc43899736"/>
      <w:bookmarkStart w:id="103" w:name="_Toc51767647"/>
      <w:bookmarkStart w:id="104" w:name="_Toc59039975"/>
      <w:bookmarkStart w:id="105" w:name="_Toc68073914"/>
      <w:bookmarkStart w:id="106" w:name="_Toc75371775"/>
      <w:bookmarkStart w:id="107" w:name="_Toc83727843"/>
      <w:bookmarkStart w:id="108" w:name="_Toc100005943"/>
      <w:bookmarkStart w:id="109" w:name="_Toc106703490"/>
      <w:bookmarkStart w:id="110" w:name="_Toc138858389"/>
      <w:r w:rsidRPr="00E80F49">
        <w:lastRenderedPageBreak/>
        <w:t>4.1</w:t>
      </w:r>
      <w:r w:rsidRPr="00E80F49">
        <w:tab/>
        <w:t>Test point analysis for FR1</w:t>
      </w:r>
      <w:bookmarkEnd w:id="100"/>
      <w:bookmarkEnd w:id="101"/>
      <w:bookmarkEnd w:id="102"/>
      <w:bookmarkEnd w:id="103"/>
      <w:r w:rsidR="00EE0740" w:rsidRPr="00E80F49">
        <w:t xml:space="preserve"> test cases in TS 38.521-1</w:t>
      </w:r>
      <w:bookmarkEnd w:id="104"/>
      <w:bookmarkEnd w:id="105"/>
      <w:bookmarkEnd w:id="106"/>
      <w:bookmarkEnd w:id="107"/>
      <w:bookmarkEnd w:id="108"/>
      <w:bookmarkEnd w:id="109"/>
      <w:bookmarkEnd w:id="110"/>
    </w:p>
    <w:p w14:paraId="291EC51D" w14:textId="77777777" w:rsidR="00EE0740" w:rsidRPr="00E80F49" w:rsidRDefault="00EE0740" w:rsidP="00EE0740">
      <w:pPr>
        <w:pStyle w:val="Heading3"/>
      </w:pPr>
      <w:bookmarkStart w:id="111" w:name="_Toc59039976"/>
      <w:bookmarkStart w:id="112" w:name="_Toc68073915"/>
      <w:bookmarkStart w:id="113" w:name="_Toc75371776"/>
      <w:bookmarkStart w:id="114" w:name="_Toc83727844"/>
      <w:bookmarkStart w:id="115" w:name="_Toc100005944"/>
      <w:bookmarkStart w:id="116" w:name="_Toc106703491"/>
      <w:bookmarkStart w:id="117" w:name="_Toc138858390"/>
      <w:r w:rsidRPr="00E80F49">
        <w:t>4.1.1</w:t>
      </w:r>
      <w:r w:rsidRPr="00E80F49">
        <w:tab/>
        <w:t>Test point analysis per test case</w:t>
      </w:r>
      <w:bookmarkEnd w:id="111"/>
      <w:bookmarkEnd w:id="112"/>
      <w:bookmarkEnd w:id="113"/>
      <w:bookmarkEnd w:id="114"/>
      <w:bookmarkEnd w:id="115"/>
      <w:bookmarkEnd w:id="116"/>
      <w:bookmarkEnd w:id="117"/>
    </w:p>
    <w:p w14:paraId="1C7CA003" w14:textId="77777777" w:rsidR="00397292" w:rsidRPr="00E80F49" w:rsidRDefault="00EE0740" w:rsidP="00C302B2">
      <w:pPr>
        <w:pStyle w:val="Heading4"/>
      </w:pPr>
      <w:bookmarkStart w:id="118" w:name="_Toc59039977"/>
      <w:bookmarkStart w:id="119" w:name="_Toc68073916"/>
      <w:bookmarkStart w:id="120" w:name="_Toc75371777"/>
      <w:bookmarkStart w:id="121" w:name="_Toc83727845"/>
      <w:bookmarkStart w:id="122" w:name="_Toc100005945"/>
      <w:bookmarkStart w:id="123" w:name="_Toc106703492"/>
      <w:bookmarkStart w:id="124" w:name="_Toc138858391"/>
      <w:r w:rsidRPr="00E80F49">
        <w:t>4.1.1.1</w:t>
      </w:r>
      <w:r w:rsidRPr="00E80F49">
        <w:tab/>
        <w:t>FR1 single carrier, NR CA and UL MIMO test cases</w:t>
      </w:r>
      <w:bookmarkEnd w:id="118"/>
      <w:bookmarkEnd w:id="119"/>
      <w:bookmarkEnd w:id="120"/>
      <w:bookmarkEnd w:id="121"/>
      <w:bookmarkEnd w:id="122"/>
      <w:bookmarkEnd w:id="123"/>
      <w:bookmarkEnd w:id="124"/>
    </w:p>
    <w:p w14:paraId="74134896" w14:textId="77777777" w:rsidR="00397292" w:rsidRPr="00E80F49" w:rsidRDefault="00397292" w:rsidP="00397292">
      <w:r w:rsidRPr="00E80F49">
        <w:t xml:space="preserve">This clause contains information on test point analysis and test point selection for </w:t>
      </w:r>
      <w:r w:rsidR="00EE0740" w:rsidRPr="00E80F49">
        <w:t xml:space="preserve">single carrier, NR CA and UL MIMO </w:t>
      </w:r>
      <w:r w:rsidRPr="00E80F49">
        <w:t>test cases in [2] clause 6 and 7 with information about transmitting test point selection for FR1 listed in table 4.1</w:t>
      </w:r>
      <w:r w:rsidR="00EE0740" w:rsidRPr="00E80F49">
        <w:t>.1.1</w:t>
      </w:r>
      <w:r w:rsidRPr="00E80F49">
        <w:t>-1 and receiver test point selection in table 4.1</w:t>
      </w:r>
      <w:r w:rsidR="00EE0740" w:rsidRPr="00E80F49">
        <w:t>.1.1</w:t>
      </w:r>
      <w:r w:rsidRPr="00E80F49">
        <w:t>-2.</w:t>
      </w:r>
    </w:p>
    <w:p w14:paraId="22D496DC" w14:textId="77777777" w:rsidR="00397292" w:rsidRPr="00E80F49" w:rsidRDefault="00397292" w:rsidP="00397292">
      <w:pPr>
        <w:pStyle w:val="TH"/>
      </w:pPr>
      <w:r w:rsidRPr="00E80F49">
        <w:lastRenderedPageBreak/>
        <w:t>Table 4.1</w:t>
      </w:r>
      <w:r w:rsidR="00EE0740" w:rsidRPr="00E80F49">
        <w:t>.1.1</w:t>
      </w:r>
      <w:r w:rsidRPr="00E80F49">
        <w:t>-1: NR UE transmitt</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E80F49" w14:paraId="6233B7E4" w14:textId="77777777" w:rsidTr="00C46B3C">
        <w:trPr>
          <w:trHeight w:val="248"/>
        </w:trPr>
        <w:tc>
          <w:tcPr>
            <w:tcW w:w="2160" w:type="dxa"/>
            <w:vAlign w:val="center"/>
          </w:tcPr>
          <w:p w14:paraId="50AC2CD8" w14:textId="77777777" w:rsidR="00915D89" w:rsidRPr="00E80F49" w:rsidRDefault="00915D89" w:rsidP="00750578">
            <w:pPr>
              <w:pStyle w:val="TAH"/>
              <w:rPr>
                <w:rFonts w:cs="Arial"/>
              </w:rPr>
            </w:pPr>
            <w:r w:rsidRPr="00E80F49">
              <w:t>Subclause</w:t>
            </w:r>
          </w:p>
        </w:tc>
        <w:tc>
          <w:tcPr>
            <w:tcW w:w="1476" w:type="dxa"/>
            <w:shd w:val="clear" w:color="auto" w:fill="auto"/>
            <w:vAlign w:val="center"/>
          </w:tcPr>
          <w:p w14:paraId="784139C6" w14:textId="77777777" w:rsidR="00915D89" w:rsidRPr="00E80F49" w:rsidRDefault="00915D89" w:rsidP="00750578">
            <w:pPr>
              <w:pStyle w:val="TAH"/>
            </w:pPr>
            <w:r w:rsidRPr="00E80F49">
              <w:t>Number of test points</w:t>
            </w:r>
          </w:p>
        </w:tc>
        <w:tc>
          <w:tcPr>
            <w:tcW w:w="4590" w:type="dxa"/>
            <w:shd w:val="clear" w:color="auto" w:fill="auto"/>
            <w:vAlign w:val="center"/>
          </w:tcPr>
          <w:p w14:paraId="795262ED" w14:textId="77777777" w:rsidR="00915D89" w:rsidRPr="00E80F49" w:rsidRDefault="00915D89" w:rsidP="00750578">
            <w:pPr>
              <w:pStyle w:val="TAH"/>
            </w:pPr>
            <w:r w:rsidRPr="00E80F49">
              <w:t>Justification in attachment</w:t>
            </w:r>
          </w:p>
        </w:tc>
        <w:tc>
          <w:tcPr>
            <w:tcW w:w="1854" w:type="dxa"/>
            <w:vAlign w:val="center"/>
          </w:tcPr>
          <w:p w14:paraId="68AA23FE" w14:textId="77777777" w:rsidR="00915D89" w:rsidRPr="00E80F49" w:rsidRDefault="00915D89" w:rsidP="00750578">
            <w:pPr>
              <w:pStyle w:val="TAH"/>
            </w:pPr>
            <w:r w:rsidRPr="00E80F49">
              <w:t>Comments</w:t>
            </w:r>
          </w:p>
        </w:tc>
      </w:tr>
      <w:tr w:rsidR="00915D89" w:rsidRPr="00E80F49" w14:paraId="77E5464C" w14:textId="77777777" w:rsidTr="00C46B3C">
        <w:trPr>
          <w:trHeight w:val="248"/>
        </w:trPr>
        <w:tc>
          <w:tcPr>
            <w:tcW w:w="2160" w:type="dxa"/>
            <w:vAlign w:val="center"/>
          </w:tcPr>
          <w:p w14:paraId="75227FE4" w14:textId="77777777" w:rsidR="00915D89" w:rsidRPr="00E80F49" w:rsidRDefault="00915D89" w:rsidP="007805EE">
            <w:pPr>
              <w:pStyle w:val="TAL"/>
            </w:pPr>
            <w:r w:rsidRPr="00E80F49">
              <w:t>6.2.1</w:t>
            </w:r>
            <w:r w:rsidRPr="00E80F49">
              <w:tab/>
              <w:t>UE maximum output power</w:t>
            </w:r>
          </w:p>
        </w:tc>
        <w:tc>
          <w:tcPr>
            <w:tcW w:w="1476" w:type="dxa"/>
            <w:shd w:val="clear" w:color="auto" w:fill="auto"/>
            <w:vAlign w:val="center"/>
          </w:tcPr>
          <w:p w14:paraId="47913468" w14:textId="77777777" w:rsidR="00915D89" w:rsidRPr="00E80F49" w:rsidRDefault="00915D89" w:rsidP="00E201E9">
            <w:pPr>
              <w:pStyle w:val="TAC"/>
            </w:pPr>
            <w:r w:rsidRPr="00E80F49">
              <w:t>540</w:t>
            </w:r>
          </w:p>
        </w:tc>
        <w:tc>
          <w:tcPr>
            <w:tcW w:w="4590" w:type="dxa"/>
            <w:shd w:val="clear" w:color="auto" w:fill="auto"/>
            <w:vAlign w:val="center"/>
          </w:tcPr>
          <w:p w14:paraId="289446E2" w14:textId="77777777" w:rsidR="00915D89" w:rsidRPr="00E80F49" w:rsidRDefault="00915D89" w:rsidP="00E201E9">
            <w:pPr>
              <w:pStyle w:val="TAL"/>
            </w:pPr>
            <w:r w:rsidRPr="00E80F49">
              <w:t>“38.521-1_TPanalysis_6.2.1_MaxOP_v</w:t>
            </w:r>
            <w:r w:rsidR="000F3EF6" w:rsidRPr="00E80F49">
              <w:t>3</w:t>
            </w:r>
            <w:r w:rsidRPr="00E80F49">
              <w:t>.zip”</w:t>
            </w:r>
          </w:p>
        </w:tc>
        <w:tc>
          <w:tcPr>
            <w:tcW w:w="1854" w:type="dxa"/>
            <w:vAlign w:val="center"/>
          </w:tcPr>
          <w:p w14:paraId="5B70226B" w14:textId="77777777" w:rsidR="00915D89" w:rsidRPr="00E80F49" w:rsidRDefault="00915D89" w:rsidP="00E201E9">
            <w:pPr>
              <w:pStyle w:val="TAL"/>
            </w:pPr>
            <w:r w:rsidRPr="00E80F49">
              <w:t>RAN5#8</w:t>
            </w:r>
            <w:r w:rsidR="000F3EF6" w:rsidRPr="00E80F49">
              <w:t>9-e</w:t>
            </w:r>
          </w:p>
        </w:tc>
      </w:tr>
      <w:tr w:rsidR="00915D89" w:rsidRPr="00E80F49" w14:paraId="4CBC7879" w14:textId="77777777" w:rsidTr="00C46B3C">
        <w:trPr>
          <w:trHeight w:val="248"/>
        </w:trPr>
        <w:tc>
          <w:tcPr>
            <w:tcW w:w="2160" w:type="dxa"/>
            <w:vAlign w:val="center"/>
          </w:tcPr>
          <w:p w14:paraId="31C6D33D" w14:textId="08B07191" w:rsidR="00915D89" w:rsidRPr="00E80F49" w:rsidRDefault="00915D89" w:rsidP="00DA636D">
            <w:pPr>
              <w:pStyle w:val="TAL"/>
            </w:pPr>
            <w:r w:rsidRPr="00E80F49">
              <w:t>6.2.2</w:t>
            </w:r>
            <w:r w:rsidRPr="00E80F49">
              <w:tab/>
              <w:t xml:space="preserve">Maximum </w:t>
            </w:r>
            <w:r w:rsidR="00755113" w:rsidRPr="00E80F49">
              <w:t xml:space="preserve">Output </w:t>
            </w:r>
            <w:r w:rsidRPr="00E80F49">
              <w:t>Power Reduction (MPR)</w:t>
            </w:r>
          </w:p>
        </w:tc>
        <w:tc>
          <w:tcPr>
            <w:tcW w:w="1476" w:type="dxa"/>
            <w:shd w:val="clear" w:color="auto" w:fill="auto"/>
            <w:vAlign w:val="center"/>
          </w:tcPr>
          <w:p w14:paraId="33A287EE" w14:textId="77777777" w:rsidR="009F1B03" w:rsidRPr="00E80F49" w:rsidRDefault="009F1B03" w:rsidP="009F1B03">
            <w:pPr>
              <w:pStyle w:val="TAC"/>
              <w:rPr>
                <w:lang w:eastAsia="zh-CN"/>
              </w:rPr>
            </w:pPr>
            <w:r w:rsidRPr="00E80F49">
              <w:rPr>
                <w:lang w:eastAsia="zh-CN"/>
              </w:rPr>
              <w:t xml:space="preserve">contiguous allocation: </w:t>
            </w:r>
            <w:r w:rsidR="00915D89" w:rsidRPr="00E80F49">
              <w:rPr>
                <w:lang w:eastAsia="zh-CN"/>
              </w:rPr>
              <w:t>92</w:t>
            </w:r>
            <w:r w:rsidR="00915D89" w:rsidRPr="00E80F49">
              <w:t>0</w:t>
            </w:r>
            <w:r w:rsidRPr="00E80F49">
              <w:rPr>
                <w:lang w:eastAsia="zh-CN"/>
              </w:rPr>
              <w:t xml:space="preserve"> (1040</w:t>
            </w:r>
            <w:r w:rsidRPr="00E80F49">
              <w:rPr>
                <w:vertAlign w:val="superscript"/>
                <w:lang w:eastAsia="zh-CN"/>
              </w:rPr>
              <w:t>1</w:t>
            </w:r>
            <w:r w:rsidR="002A3D21" w:rsidRPr="00E80F49">
              <w:rPr>
                <w:lang w:eastAsia="zh-CN"/>
              </w:rPr>
              <w:t>,1000</w:t>
            </w:r>
            <w:r w:rsidR="002A3D21" w:rsidRPr="00E80F49">
              <w:rPr>
                <w:vertAlign w:val="superscript"/>
                <w:lang w:eastAsia="zh-CN"/>
              </w:rPr>
              <w:t>2,3</w:t>
            </w:r>
            <w:r w:rsidRPr="00E80F49">
              <w:rPr>
                <w:lang w:eastAsia="zh-CN"/>
              </w:rPr>
              <w:t>)</w:t>
            </w:r>
          </w:p>
          <w:p w14:paraId="7D4574D9" w14:textId="77777777" w:rsidR="00915D89" w:rsidRPr="00E80F49" w:rsidRDefault="009F1B03" w:rsidP="009F1B03">
            <w:pPr>
              <w:pStyle w:val="TAC"/>
            </w:pPr>
            <w:r w:rsidRPr="00E80F49">
              <w:rPr>
                <w:lang w:eastAsia="zh-CN"/>
              </w:rPr>
              <w:t>almost contiguous allocation: 120</w:t>
            </w:r>
          </w:p>
        </w:tc>
        <w:tc>
          <w:tcPr>
            <w:tcW w:w="4590" w:type="dxa"/>
            <w:shd w:val="clear" w:color="auto" w:fill="auto"/>
            <w:vAlign w:val="center"/>
          </w:tcPr>
          <w:p w14:paraId="6CA09C4B" w14:textId="72B4C026" w:rsidR="00915D89" w:rsidRPr="00E80F49" w:rsidRDefault="00C03937" w:rsidP="00DA636D">
            <w:pPr>
              <w:pStyle w:val="TAL"/>
            </w:pPr>
            <w:r w:rsidRPr="00E80F49">
              <w:t>”</w:t>
            </w:r>
            <w:r w:rsidR="008251A6" w:rsidRPr="00E80F49">
              <w:t>38.521-1_TPanalysis_6.2.2_MPR_6.5.2.2_SEM_6.5.2.4.1_NR_ACLR</w:t>
            </w:r>
            <w:r w:rsidR="002A3D21" w:rsidRPr="00E80F49">
              <w:t>_</w:t>
            </w:r>
            <w:r w:rsidR="00EE0433" w:rsidRPr="00EE0433">
              <w:t>v5</w:t>
            </w:r>
            <w:r w:rsidR="008251A6" w:rsidRPr="00E80F49">
              <w:t>.zip</w:t>
            </w:r>
            <w:r w:rsidR="00915D89" w:rsidRPr="00E80F49">
              <w:t>”</w:t>
            </w:r>
          </w:p>
        </w:tc>
        <w:tc>
          <w:tcPr>
            <w:tcW w:w="1854" w:type="dxa"/>
            <w:vAlign w:val="center"/>
          </w:tcPr>
          <w:p w14:paraId="6898E600" w14:textId="4116C46A" w:rsidR="00915D89" w:rsidRPr="00E80F49" w:rsidRDefault="00915D89" w:rsidP="00DA636D">
            <w:pPr>
              <w:pStyle w:val="TAL"/>
              <w:rPr>
                <w:lang w:eastAsia="zh-CN"/>
              </w:rPr>
            </w:pPr>
            <w:r w:rsidRPr="00E80F49">
              <w:t>RAN5#</w:t>
            </w:r>
            <w:r w:rsidR="00EE0433" w:rsidRPr="00EE0433">
              <w:rPr>
                <w:lang w:eastAsia="zh-CN"/>
              </w:rPr>
              <w:t>99</w:t>
            </w:r>
          </w:p>
        </w:tc>
      </w:tr>
      <w:tr w:rsidR="00915D89" w:rsidRPr="00E80F49" w14:paraId="26234A0A" w14:textId="77777777" w:rsidTr="00C46B3C">
        <w:trPr>
          <w:trHeight w:val="248"/>
        </w:trPr>
        <w:tc>
          <w:tcPr>
            <w:tcW w:w="2160" w:type="dxa"/>
            <w:vAlign w:val="center"/>
          </w:tcPr>
          <w:p w14:paraId="75669810" w14:textId="77777777" w:rsidR="00915D89" w:rsidRPr="00E80F49" w:rsidRDefault="00915D89" w:rsidP="002B27A8">
            <w:pPr>
              <w:pStyle w:val="TAL"/>
            </w:pPr>
            <w:r w:rsidRPr="00E80F49">
              <w:t>6.2.3</w:t>
            </w:r>
            <w:r w:rsidRPr="00E80F49">
              <w:tab/>
              <w:t>UE A-MPR</w:t>
            </w:r>
          </w:p>
        </w:tc>
        <w:tc>
          <w:tcPr>
            <w:tcW w:w="1476" w:type="dxa"/>
            <w:shd w:val="clear" w:color="auto" w:fill="auto"/>
          </w:tcPr>
          <w:p w14:paraId="7BE4A368" w14:textId="77777777" w:rsidR="00915D89" w:rsidRPr="00E80F49" w:rsidRDefault="00EE0740" w:rsidP="002B27A8">
            <w:pPr>
              <w:pStyle w:val="TAC"/>
            </w:pPr>
            <w:r w:rsidRPr="00E80F49">
              <w:t>See clause 4.1.2.1</w:t>
            </w:r>
          </w:p>
        </w:tc>
        <w:tc>
          <w:tcPr>
            <w:tcW w:w="4590" w:type="dxa"/>
            <w:shd w:val="clear" w:color="auto" w:fill="auto"/>
          </w:tcPr>
          <w:p w14:paraId="0D5DC7E4" w14:textId="77777777" w:rsidR="00915D89" w:rsidRPr="00E80F49" w:rsidRDefault="00EE0740" w:rsidP="002B27A8">
            <w:pPr>
              <w:pStyle w:val="TAL"/>
            </w:pPr>
            <w:r w:rsidRPr="00E80F49">
              <w:t>See clause 4.1.2.1</w:t>
            </w:r>
          </w:p>
        </w:tc>
        <w:tc>
          <w:tcPr>
            <w:tcW w:w="1854" w:type="dxa"/>
          </w:tcPr>
          <w:p w14:paraId="61CA3A16" w14:textId="77777777" w:rsidR="00915D89" w:rsidRPr="00E80F49" w:rsidRDefault="00EE0740" w:rsidP="002B27A8">
            <w:pPr>
              <w:pStyle w:val="TAL"/>
            </w:pPr>
            <w:r w:rsidRPr="00E80F49">
              <w:t>See clause 4.1.2.1</w:t>
            </w:r>
          </w:p>
        </w:tc>
      </w:tr>
      <w:tr w:rsidR="00915D89" w:rsidRPr="00E80F49" w14:paraId="49CE9376" w14:textId="77777777" w:rsidTr="00C46B3C">
        <w:trPr>
          <w:trHeight w:val="248"/>
        </w:trPr>
        <w:tc>
          <w:tcPr>
            <w:tcW w:w="2160" w:type="dxa"/>
            <w:vAlign w:val="center"/>
          </w:tcPr>
          <w:p w14:paraId="32DC38A0" w14:textId="77777777" w:rsidR="00915D89" w:rsidRPr="00E80F49" w:rsidRDefault="00915D89" w:rsidP="00066F97">
            <w:pPr>
              <w:pStyle w:val="TAL"/>
            </w:pPr>
            <w:r w:rsidRPr="00E80F49">
              <w:rPr>
                <w:lang w:eastAsia="zh-CN"/>
              </w:rPr>
              <w:t>6.2.4</w:t>
            </w:r>
            <w:r w:rsidRPr="00E80F49">
              <w:tab/>
              <w:t>Configured Transmitted Power</w:t>
            </w:r>
          </w:p>
        </w:tc>
        <w:tc>
          <w:tcPr>
            <w:tcW w:w="1476" w:type="dxa"/>
            <w:shd w:val="clear" w:color="auto" w:fill="auto"/>
            <w:vAlign w:val="center"/>
          </w:tcPr>
          <w:p w14:paraId="4575278B" w14:textId="77777777" w:rsidR="00915D89" w:rsidRPr="00E80F49" w:rsidRDefault="00915D89" w:rsidP="00066F97">
            <w:pPr>
              <w:pStyle w:val="TAC"/>
            </w:pPr>
            <w:r w:rsidRPr="00E80F49">
              <w:rPr>
                <w:rFonts w:cs="Arial"/>
                <w:lang w:eastAsia="zh-CN"/>
              </w:rPr>
              <w:t>30</w:t>
            </w:r>
          </w:p>
        </w:tc>
        <w:tc>
          <w:tcPr>
            <w:tcW w:w="4590" w:type="dxa"/>
            <w:shd w:val="clear" w:color="auto" w:fill="auto"/>
            <w:vAlign w:val="center"/>
          </w:tcPr>
          <w:p w14:paraId="3A7ADC08" w14:textId="3E898998"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16580543" w14:textId="1E474398" w:rsidR="00915D89" w:rsidRPr="00E80F49" w:rsidRDefault="00915D89" w:rsidP="00066F97">
            <w:pPr>
              <w:pStyle w:val="TAL"/>
            </w:pPr>
            <w:r w:rsidRPr="00E80F49">
              <w:t>RAN5#</w:t>
            </w:r>
            <w:r w:rsidR="00B13BB6" w:rsidRPr="00E80F49">
              <w:t>91-e</w:t>
            </w:r>
          </w:p>
        </w:tc>
      </w:tr>
      <w:tr w:rsidR="00915D89" w:rsidRPr="00E80F49" w14:paraId="0E49DCC5" w14:textId="77777777" w:rsidTr="00C46B3C">
        <w:trPr>
          <w:trHeight w:val="248"/>
        </w:trPr>
        <w:tc>
          <w:tcPr>
            <w:tcW w:w="2160" w:type="dxa"/>
            <w:vAlign w:val="center"/>
          </w:tcPr>
          <w:p w14:paraId="14FBF195" w14:textId="77777777" w:rsidR="00915D89" w:rsidRPr="00E80F49" w:rsidRDefault="00915D89" w:rsidP="002B27A8">
            <w:pPr>
              <w:pStyle w:val="TAL"/>
              <w:rPr>
                <w:lang w:eastAsia="zh-CN"/>
              </w:rPr>
            </w:pPr>
            <w:r w:rsidRPr="00E80F49">
              <w:rPr>
                <w:lang w:eastAsia="zh-CN"/>
              </w:rPr>
              <w:t>6.2A.1.1</w:t>
            </w:r>
            <w:r w:rsidRPr="00E80F49">
              <w:rPr>
                <w:lang w:eastAsia="zh-CN"/>
              </w:rPr>
              <w:tab/>
              <w:t>UE maximum output power for CA (2UL CA)</w:t>
            </w:r>
          </w:p>
        </w:tc>
        <w:tc>
          <w:tcPr>
            <w:tcW w:w="1476" w:type="dxa"/>
            <w:shd w:val="clear" w:color="auto" w:fill="auto"/>
            <w:vAlign w:val="center"/>
          </w:tcPr>
          <w:p w14:paraId="206FA132" w14:textId="77777777" w:rsidR="00915D89" w:rsidRPr="00E80F49" w:rsidRDefault="00915D89" w:rsidP="002B27A8">
            <w:pPr>
              <w:pStyle w:val="TAC"/>
              <w:rPr>
                <w:rFonts w:cs="Arial"/>
                <w:lang w:eastAsia="zh-CN"/>
              </w:rPr>
            </w:pPr>
            <w:r w:rsidRPr="00E80F49">
              <w:rPr>
                <w:rFonts w:cs="Arial"/>
                <w:lang w:eastAsia="zh-CN"/>
              </w:rPr>
              <w:t>240</w:t>
            </w:r>
          </w:p>
        </w:tc>
        <w:tc>
          <w:tcPr>
            <w:tcW w:w="4590" w:type="dxa"/>
            <w:shd w:val="clear" w:color="auto" w:fill="auto"/>
            <w:vAlign w:val="center"/>
          </w:tcPr>
          <w:p w14:paraId="7587BA40" w14:textId="13E17E93" w:rsidR="00915D89" w:rsidRPr="00E80F49" w:rsidRDefault="00915D89" w:rsidP="002B27A8">
            <w:pPr>
              <w:pStyle w:val="TAL"/>
            </w:pPr>
            <w:r w:rsidRPr="00E80F49">
              <w:t>“38.521-1_TPanalysis_6.2A.1_MOP”</w:t>
            </w:r>
          </w:p>
        </w:tc>
        <w:tc>
          <w:tcPr>
            <w:tcW w:w="1854" w:type="dxa"/>
            <w:vAlign w:val="center"/>
          </w:tcPr>
          <w:p w14:paraId="73012734" w14:textId="77777777" w:rsidR="00915D89" w:rsidRPr="00E80F49" w:rsidRDefault="00915D89" w:rsidP="002B27A8">
            <w:pPr>
              <w:pStyle w:val="TAL"/>
            </w:pPr>
            <w:r w:rsidRPr="00E80F49">
              <w:t>RAN5#83</w:t>
            </w:r>
          </w:p>
        </w:tc>
      </w:tr>
      <w:tr w:rsidR="00D03BE6" w:rsidRPr="00E80F49" w14:paraId="6A7DDF07" w14:textId="77777777" w:rsidTr="00C46B3C">
        <w:trPr>
          <w:trHeight w:val="248"/>
        </w:trPr>
        <w:tc>
          <w:tcPr>
            <w:tcW w:w="2160" w:type="dxa"/>
            <w:vAlign w:val="center"/>
          </w:tcPr>
          <w:p w14:paraId="42A7342E" w14:textId="7E8A6FE1" w:rsidR="00D03BE6" w:rsidRPr="00E80F49" w:rsidRDefault="00D03BE6" w:rsidP="005F258C">
            <w:pPr>
              <w:keepNext/>
              <w:keepLines/>
              <w:spacing w:after="0"/>
              <w:rPr>
                <w:rFonts w:ascii="Arial" w:hAnsi="Arial"/>
                <w:sz w:val="18"/>
                <w:lang w:eastAsia="zh-CN"/>
              </w:rPr>
            </w:pPr>
            <w:r w:rsidRPr="00E80F49">
              <w:rPr>
                <w:rFonts w:ascii="Arial" w:hAnsi="Arial"/>
                <w:sz w:val="18"/>
                <w:lang w:eastAsia="zh-CN"/>
              </w:rPr>
              <w:t>6.2A.2</w:t>
            </w:r>
            <w:r w:rsidR="009C1AAC" w:rsidRPr="00E80F49">
              <w:rPr>
                <w:rFonts w:ascii="Arial" w:hAnsi="Arial"/>
                <w:sz w:val="18"/>
                <w:lang w:eastAsia="zh-CN"/>
              </w:rPr>
              <w:t>.1</w:t>
            </w:r>
            <w:r w:rsidRPr="00E80F49">
              <w:rPr>
                <w:rFonts w:ascii="Arial" w:hAnsi="Arial"/>
                <w:sz w:val="18"/>
                <w:lang w:eastAsia="zh-CN"/>
              </w:rPr>
              <w:tab/>
              <w:t>Maximum power reduction (MPR) for CA</w:t>
            </w:r>
            <w:r w:rsidR="009C1AAC" w:rsidRPr="00E80F49">
              <w:rPr>
                <w:rFonts w:ascii="Arial" w:hAnsi="Arial"/>
                <w:sz w:val="18"/>
                <w:lang w:eastAsia="zh-CN"/>
              </w:rPr>
              <w:t xml:space="preserve"> (2UL CA)</w:t>
            </w:r>
          </w:p>
        </w:tc>
        <w:tc>
          <w:tcPr>
            <w:tcW w:w="1476" w:type="dxa"/>
            <w:shd w:val="clear" w:color="auto" w:fill="auto"/>
            <w:vAlign w:val="center"/>
          </w:tcPr>
          <w:p w14:paraId="23898E8C" w14:textId="4EA20F08" w:rsidR="002329DC" w:rsidRPr="00E80F49" w:rsidRDefault="002329DC" w:rsidP="002329DC">
            <w:pPr>
              <w:keepNext/>
              <w:keepLines/>
              <w:spacing w:after="0"/>
              <w:jc w:val="center"/>
              <w:rPr>
                <w:rFonts w:ascii="Arial" w:hAnsi="Arial" w:cs="Arial"/>
                <w:sz w:val="18"/>
                <w:lang w:eastAsia="zh-CN"/>
              </w:rPr>
            </w:pPr>
            <w:r w:rsidRPr="00E80F49">
              <w:rPr>
                <w:rFonts w:ascii="Arial" w:hAnsi="Arial" w:cs="Arial"/>
                <w:sz w:val="18"/>
                <w:lang w:eastAsia="zh-CN"/>
              </w:rPr>
              <w:t>For inter-band CA:</w:t>
            </w:r>
            <w:r w:rsidR="00D03BE6" w:rsidRPr="00E80F49">
              <w:rPr>
                <w:rFonts w:ascii="Arial" w:hAnsi="Arial" w:cs="Arial"/>
                <w:sz w:val="18"/>
                <w:lang w:eastAsia="zh-CN"/>
              </w:rPr>
              <w:t>14</w:t>
            </w:r>
            <w:r w:rsidR="005741F2" w:rsidRPr="005741F2">
              <w:rPr>
                <w:rFonts w:ascii="Arial" w:hAnsi="Arial" w:cs="Arial"/>
                <w:sz w:val="18"/>
                <w:lang w:eastAsia="zh-CN"/>
              </w:rPr>
              <w:t>80</w:t>
            </w:r>
          </w:p>
          <w:p w14:paraId="333AF8E6" w14:textId="1AC649FE" w:rsidR="008F0EC0" w:rsidRPr="00E80F49" w:rsidRDefault="002329DC" w:rsidP="008F0EC0">
            <w:pPr>
              <w:keepNext/>
              <w:keepLines/>
              <w:spacing w:after="0"/>
              <w:jc w:val="center"/>
              <w:rPr>
                <w:rFonts w:ascii="Arial" w:hAnsi="Arial" w:cs="Arial"/>
                <w:sz w:val="18"/>
                <w:lang w:eastAsia="zh-CN"/>
              </w:rPr>
            </w:pPr>
            <w:r w:rsidRPr="00E80F49">
              <w:rPr>
                <w:rFonts w:ascii="Arial" w:hAnsi="Arial" w:cs="Arial"/>
                <w:sz w:val="18"/>
                <w:lang w:eastAsia="zh-CN"/>
              </w:rPr>
              <w:t>For intra-band contiguous CA: 720 (contiguous RB allocation)</w:t>
            </w:r>
          </w:p>
          <w:p w14:paraId="786B621F" w14:textId="0DF1814D" w:rsidR="008F0EC0" w:rsidRPr="00E80F49" w:rsidRDefault="005741F2" w:rsidP="008F0EC0">
            <w:pPr>
              <w:keepNext/>
              <w:keepLines/>
              <w:spacing w:after="0"/>
              <w:jc w:val="center"/>
              <w:rPr>
                <w:rFonts w:ascii="Arial" w:hAnsi="Arial" w:cs="Arial"/>
                <w:sz w:val="18"/>
                <w:lang w:eastAsia="zh-CN"/>
              </w:rPr>
            </w:pPr>
            <w:r w:rsidRPr="005741F2">
              <w:rPr>
                <w:rFonts w:ascii="Arial" w:hAnsi="Arial" w:cs="Arial"/>
                <w:sz w:val="18"/>
                <w:lang w:eastAsia="zh-CN"/>
              </w:rPr>
              <w:t>1080</w:t>
            </w:r>
            <w:r w:rsidR="008F0EC0" w:rsidRPr="00E80F49">
              <w:rPr>
                <w:rFonts w:ascii="Arial" w:hAnsi="Arial" w:cs="Arial"/>
                <w:sz w:val="18"/>
                <w:lang w:eastAsia="zh-CN"/>
              </w:rPr>
              <w:t xml:space="preserve"> (non-contiguous RB allocation)</w:t>
            </w:r>
          </w:p>
          <w:p w14:paraId="6F2E4F6C" w14:textId="7D74120A" w:rsidR="00D03BE6"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For intra-band non-contiguous CA: 2</w:t>
            </w:r>
            <w:r w:rsidR="005741F2" w:rsidRPr="005741F2">
              <w:rPr>
                <w:rFonts w:ascii="Arial" w:hAnsi="Arial" w:cs="Arial"/>
                <w:sz w:val="18"/>
                <w:lang w:eastAsia="zh-CN"/>
              </w:rPr>
              <w:t>880</w:t>
            </w:r>
          </w:p>
        </w:tc>
        <w:tc>
          <w:tcPr>
            <w:tcW w:w="4590" w:type="dxa"/>
            <w:shd w:val="clear" w:color="auto" w:fill="auto"/>
            <w:vAlign w:val="center"/>
          </w:tcPr>
          <w:p w14:paraId="5EA9D5C6" w14:textId="697AB061" w:rsidR="00D03BE6" w:rsidRPr="00E80F49" w:rsidRDefault="005741F2" w:rsidP="005F258C">
            <w:pPr>
              <w:keepNext/>
              <w:keepLines/>
              <w:spacing w:after="0"/>
              <w:rPr>
                <w:rFonts w:ascii="Arial" w:hAnsi="Arial"/>
                <w:sz w:val="18"/>
              </w:rPr>
            </w:pPr>
            <w:r w:rsidRPr="005741F2">
              <w:rPr>
                <w:rFonts w:ascii="Arial" w:hAnsi="Arial"/>
                <w:sz w:val="18"/>
              </w:rPr>
              <w:t>“38.521-1_TPanalysis_6.2A.2_MPR_6.5A.2.4.1_ACLR_6.5A.2.2.1_SEM”</w:t>
            </w:r>
          </w:p>
        </w:tc>
        <w:tc>
          <w:tcPr>
            <w:tcW w:w="1854" w:type="dxa"/>
            <w:vAlign w:val="center"/>
          </w:tcPr>
          <w:p w14:paraId="347AEA5E" w14:textId="0EB97AB2" w:rsidR="00D03BE6" w:rsidRPr="00E80F49" w:rsidRDefault="00D03BE6" w:rsidP="005F258C">
            <w:pPr>
              <w:keepNext/>
              <w:keepLines/>
              <w:spacing w:after="0"/>
              <w:rPr>
                <w:rFonts w:ascii="Arial" w:hAnsi="Arial"/>
                <w:sz w:val="18"/>
              </w:rPr>
            </w:pPr>
            <w:r w:rsidRPr="00E80F49">
              <w:rPr>
                <w:rFonts w:ascii="Arial" w:hAnsi="Arial"/>
                <w:sz w:val="18"/>
              </w:rPr>
              <w:t>RAN5#</w:t>
            </w:r>
            <w:r w:rsidR="008F0EC0" w:rsidRPr="00E80F49">
              <w:rPr>
                <w:rFonts w:ascii="Arial" w:hAnsi="Arial"/>
                <w:sz w:val="18"/>
              </w:rPr>
              <w:t>9</w:t>
            </w:r>
            <w:r w:rsidR="005741F2" w:rsidRPr="005741F2">
              <w:rPr>
                <w:rFonts w:ascii="Arial" w:hAnsi="Arial"/>
                <w:sz w:val="18"/>
              </w:rPr>
              <w:t>8</w:t>
            </w:r>
          </w:p>
        </w:tc>
      </w:tr>
      <w:tr w:rsidR="00D03BE6" w:rsidRPr="00E80F49" w14:paraId="05F2BCC5" w14:textId="77777777" w:rsidTr="00C46B3C">
        <w:trPr>
          <w:trHeight w:val="248"/>
        </w:trPr>
        <w:tc>
          <w:tcPr>
            <w:tcW w:w="2160" w:type="dxa"/>
            <w:vAlign w:val="center"/>
          </w:tcPr>
          <w:p w14:paraId="79E2094C" w14:textId="77777777" w:rsidR="00D03BE6" w:rsidRPr="00E80F49" w:rsidRDefault="00D03BE6" w:rsidP="005F258C">
            <w:pPr>
              <w:pStyle w:val="TAL"/>
              <w:rPr>
                <w:lang w:eastAsia="zh-CN"/>
              </w:rPr>
            </w:pPr>
            <w:r w:rsidRPr="00E80F49">
              <w:rPr>
                <w:lang w:eastAsia="zh-CN"/>
              </w:rPr>
              <w:t>6.2A.4</w:t>
            </w:r>
            <w:r w:rsidRPr="00E80F49">
              <w:rPr>
                <w:lang w:eastAsia="zh-CN"/>
              </w:rPr>
              <w:tab/>
              <w:t>Configured transmitted power for CA</w:t>
            </w:r>
          </w:p>
        </w:tc>
        <w:tc>
          <w:tcPr>
            <w:tcW w:w="1476" w:type="dxa"/>
            <w:shd w:val="clear" w:color="auto" w:fill="auto"/>
            <w:vAlign w:val="center"/>
          </w:tcPr>
          <w:p w14:paraId="6F8BAF2E" w14:textId="77777777" w:rsidR="005A4748" w:rsidRPr="00E80F49" w:rsidRDefault="005A4748" w:rsidP="005A4748">
            <w:pPr>
              <w:pStyle w:val="TAC"/>
              <w:rPr>
                <w:lang w:eastAsia="zh-CN"/>
              </w:rPr>
            </w:pPr>
            <w:r w:rsidRPr="00E80F49">
              <w:rPr>
                <w:lang w:eastAsia="zh-CN"/>
              </w:rPr>
              <w:t>Inter-band CA:</w:t>
            </w:r>
            <w:r w:rsidR="00D03BE6" w:rsidRPr="00E80F49">
              <w:rPr>
                <w:lang w:eastAsia="zh-CN"/>
              </w:rPr>
              <w:t>20</w:t>
            </w:r>
          </w:p>
          <w:p w14:paraId="5CCC5A3D" w14:textId="77777777" w:rsidR="00D03BE6" w:rsidRPr="00E80F49" w:rsidRDefault="005A4748" w:rsidP="005A4748">
            <w:pPr>
              <w:pStyle w:val="TAC"/>
              <w:rPr>
                <w:lang w:eastAsia="zh-CN"/>
              </w:rPr>
            </w:pPr>
            <w:r w:rsidRPr="00E80F49">
              <w:rPr>
                <w:lang w:eastAsia="zh-CN"/>
              </w:rPr>
              <w:t>Intra-band contiguous CA (contiguous RB allocation): 20</w:t>
            </w:r>
          </w:p>
        </w:tc>
        <w:tc>
          <w:tcPr>
            <w:tcW w:w="4590" w:type="dxa"/>
            <w:shd w:val="clear" w:color="auto" w:fill="auto"/>
            <w:vAlign w:val="center"/>
          </w:tcPr>
          <w:p w14:paraId="26AED0F8" w14:textId="77777777" w:rsidR="00D03BE6" w:rsidRPr="00E80F49" w:rsidRDefault="00D03BE6" w:rsidP="005F258C">
            <w:pPr>
              <w:pStyle w:val="TAL"/>
            </w:pPr>
            <w:r w:rsidRPr="00E80F49">
              <w:t>“38.521-1_TPanalysis_6.2A.4_ConfigTP</w:t>
            </w:r>
            <w:r w:rsidR="005A4748" w:rsidRPr="00E80F49">
              <w:t>_v1</w:t>
            </w:r>
            <w:r w:rsidRPr="00E80F49">
              <w:t>.zip”</w:t>
            </w:r>
          </w:p>
        </w:tc>
        <w:tc>
          <w:tcPr>
            <w:tcW w:w="1854" w:type="dxa"/>
            <w:vAlign w:val="center"/>
          </w:tcPr>
          <w:p w14:paraId="1B9388C5" w14:textId="77777777" w:rsidR="00D03BE6" w:rsidRPr="00E80F49" w:rsidRDefault="00D03BE6" w:rsidP="005F258C">
            <w:pPr>
              <w:pStyle w:val="TAL"/>
            </w:pPr>
            <w:r w:rsidRPr="00E80F49">
              <w:t>RAN5#8</w:t>
            </w:r>
            <w:r w:rsidR="005A4748" w:rsidRPr="00E80F49">
              <w:t>8</w:t>
            </w:r>
            <w:r w:rsidR="007B6846" w:rsidRPr="00E80F49">
              <w:t>-e</w:t>
            </w:r>
          </w:p>
        </w:tc>
      </w:tr>
      <w:tr w:rsidR="00915D89" w:rsidRPr="00E80F49" w14:paraId="7185D392" w14:textId="77777777" w:rsidTr="00C46B3C">
        <w:trPr>
          <w:trHeight w:val="248"/>
        </w:trPr>
        <w:tc>
          <w:tcPr>
            <w:tcW w:w="2160" w:type="dxa"/>
            <w:vAlign w:val="center"/>
          </w:tcPr>
          <w:p w14:paraId="4C4084D1" w14:textId="77777777" w:rsidR="00915D89" w:rsidRPr="00E80F49" w:rsidRDefault="00915D89" w:rsidP="001F6A9B">
            <w:pPr>
              <w:pStyle w:val="TAL"/>
            </w:pPr>
            <w:r w:rsidRPr="00E80F49">
              <w:t>6.2C.1</w:t>
            </w:r>
            <w:r w:rsidRPr="00E80F49">
              <w:tab/>
              <w:t>Configured UE transmitted Output Power</w:t>
            </w:r>
          </w:p>
        </w:tc>
        <w:tc>
          <w:tcPr>
            <w:tcW w:w="1476" w:type="dxa"/>
            <w:shd w:val="clear" w:color="auto" w:fill="auto"/>
            <w:vAlign w:val="center"/>
          </w:tcPr>
          <w:p w14:paraId="6234290E" w14:textId="77777777" w:rsidR="00915D89" w:rsidRPr="00E80F49" w:rsidRDefault="00915D89" w:rsidP="00E201E9">
            <w:pPr>
              <w:pStyle w:val="TAC"/>
            </w:pPr>
            <w:r w:rsidRPr="00E80F49">
              <w:t>270</w:t>
            </w:r>
          </w:p>
        </w:tc>
        <w:tc>
          <w:tcPr>
            <w:tcW w:w="4590" w:type="dxa"/>
            <w:shd w:val="clear" w:color="auto" w:fill="auto"/>
            <w:vAlign w:val="center"/>
          </w:tcPr>
          <w:p w14:paraId="0617E3D8" w14:textId="77777777" w:rsidR="00915D89" w:rsidRPr="00E80F49" w:rsidRDefault="00915D89" w:rsidP="00E201E9">
            <w:pPr>
              <w:pStyle w:val="TAL"/>
            </w:pPr>
            <w:r w:rsidRPr="00E80F49">
              <w:t>“38.521-1_TPanalysis_6.2C.1_ConfigOPSUL.zip”</w:t>
            </w:r>
          </w:p>
        </w:tc>
        <w:tc>
          <w:tcPr>
            <w:tcW w:w="1854" w:type="dxa"/>
            <w:vAlign w:val="center"/>
          </w:tcPr>
          <w:p w14:paraId="5D8C7C35" w14:textId="77777777" w:rsidR="00915D89" w:rsidRPr="00E80F49" w:rsidRDefault="00915D89" w:rsidP="00E201E9">
            <w:pPr>
              <w:pStyle w:val="TAL"/>
            </w:pPr>
            <w:r w:rsidRPr="00E80F49">
              <w:t>RAN5#80</w:t>
            </w:r>
          </w:p>
        </w:tc>
      </w:tr>
      <w:tr w:rsidR="00915D89" w:rsidRPr="00E80F49" w14:paraId="2A81CD5A" w14:textId="77777777" w:rsidTr="00C46B3C">
        <w:trPr>
          <w:trHeight w:val="248"/>
        </w:trPr>
        <w:tc>
          <w:tcPr>
            <w:tcW w:w="2160" w:type="dxa"/>
            <w:vAlign w:val="center"/>
          </w:tcPr>
          <w:p w14:paraId="36126B78" w14:textId="77777777" w:rsidR="00915D89" w:rsidRPr="00E80F49" w:rsidRDefault="00915D89" w:rsidP="0094254A">
            <w:pPr>
              <w:keepNext/>
              <w:keepLines/>
              <w:spacing w:after="0"/>
              <w:rPr>
                <w:rFonts w:ascii="Arial" w:hAnsi="Arial"/>
                <w:sz w:val="18"/>
              </w:rPr>
            </w:pPr>
            <w:r w:rsidRPr="00E80F49">
              <w:rPr>
                <w:rFonts w:ascii="Arial" w:hAnsi="Arial"/>
                <w:sz w:val="18"/>
              </w:rPr>
              <w:t>6.2D.1</w:t>
            </w:r>
            <w:r w:rsidRPr="00E80F49">
              <w:rPr>
                <w:rFonts w:ascii="Arial" w:hAnsi="Arial"/>
                <w:sz w:val="18"/>
              </w:rPr>
              <w:tab/>
              <w:t>UE maximum output power for UL-MIMO</w:t>
            </w:r>
          </w:p>
        </w:tc>
        <w:tc>
          <w:tcPr>
            <w:tcW w:w="1476" w:type="dxa"/>
            <w:shd w:val="clear" w:color="auto" w:fill="auto"/>
            <w:vAlign w:val="center"/>
          </w:tcPr>
          <w:p w14:paraId="7BB1B5EE" w14:textId="77777777" w:rsidR="000F3EF6" w:rsidRPr="00E80F49" w:rsidRDefault="000F3EF6" w:rsidP="000F3EF6">
            <w:pPr>
              <w:keepNext/>
              <w:keepLines/>
              <w:spacing w:after="0"/>
              <w:jc w:val="center"/>
              <w:rPr>
                <w:rFonts w:ascii="Arial" w:hAnsi="Arial"/>
                <w:sz w:val="18"/>
              </w:rPr>
            </w:pPr>
            <w:r w:rsidRPr="00E80F49">
              <w:rPr>
                <w:rFonts w:ascii="Arial" w:hAnsi="Arial"/>
                <w:sz w:val="18"/>
              </w:rPr>
              <w:t>UL MIMO with ULFPTx: 540</w:t>
            </w:r>
          </w:p>
          <w:p w14:paraId="6B9D5568" w14:textId="77777777" w:rsidR="00915D89" w:rsidRPr="00E80F49" w:rsidRDefault="000F3EF6" w:rsidP="000F3EF6">
            <w:pPr>
              <w:keepNext/>
              <w:keepLines/>
              <w:spacing w:after="0"/>
              <w:jc w:val="center"/>
              <w:rPr>
                <w:rFonts w:ascii="Arial" w:hAnsi="Arial"/>
                <w:sz w:val="18"/>
              </w:rPr>
            </w:pPr>
            <w:r w:rsidRPr="00E80F49">
              <w:rPr>
                <w:rFonts w:ascii="Arial" w:hAnsi="Arial"/>
                <w:sz w:val="18"/>
              </w:rPr>
              <w:t>UL MIMO with 2-layer: 0</w:t>
            </w:r>
          </w:p>
        </w:tc>
        <w:tc>
          <w:tcPr>
            <w:tcW w:w="4590" w:type="dxa"/>
            <w:shd w:val="clear" w:color="auto" w:fill="auto"/>
            <w:vAlign w:val="center"/>
          </w:tcPr>
          <w:p w14:paraId="0DE270FE" w14:textId="77777777" w:rsidR="00915D89" w:rsidRPr="00E80F49" w:rsidRDefault="00915D89" w:rsidP="0094254A">
            <w:pPr>
              <w:keepNext/>
              <w:keepLines/>
              <w:spacing w:after="0"/>
              <w:rPr>
                <w:rFonts w:ascii="Arial" w:hAnsi="Arial"/>
                <w:sz w:val="18"/>
              </w:rPr>
            </w:pPr>
            <w:r w:rsidRPr="00E80F49">
              <w:rPr>
                <w:rFonts w:ascii="Arial" w:hAnsi="Arial"/>
                <w:sz w:val="18"/>
              </w:rPr>
              <w:t>“38.521-1_TPanalysis_6.2.1_MaxOP_v</w:t>
            </w:r>
            <w:r w:rsidR="000F3EF6" w:rsidRPr="00E80F49">
              <w:rPr>
                <w:rFonts w:ascii="Arial" w:hAnsi="Arial"/>
                <w:sz w:val="18"/>
              </w:rPr>
              <w:t>3</w:t>
            </w:r>
            <w:r w:rsidRPr="00E80F49">
              <w:rPr>
                <w:rFonts w:ascii="Arial" w:hAnsi="Arial"/>
                <w:sz w:val="18"/>
              </w:rPr>
              <w:t>.zip”</w:t>
            </w:r>
          </w:p>
        </w:tc>
        <w:tc>
          <w:tcPr>
            <w:tcW w:w="1854" w:type="dxa"/>
            <w:vAlign w:val="center"/>
          </w:tcPr>
          <w:p w14:paraId="43157DA4" w14:textId="77777777" w:rsidR="00915D89" w:rsidRPr="00E80F49" w:rsidRDefault="00915D89" w:rsidP="0094254A">
            <w:pPr>
              <w:keepNext/>
              <w:keepLines/>
              <w:spacing w:after="0"/>
              <w:rPr>
                <w:rFonts w:ascii="Arial" w:hAnsi="Arial"/>
                <w:sz w:val="18"/>
              </w:rPr>
            </w:pPr>
            <w:r w:rsidRPr="00E80F49">
              <w:rPr>
                <w:rFonts w:ascii="Arial" w:hAnsi="Arial"/>
                <w:sz w:val="18"/>
              </w:rPr>
              <w:t>RAN5#8</w:t>
            </w:r>
            <w:r w:rsidR="000F3EF6" w:rsidRPr="00E80F49">
              <w:rPr>
                <w:rFonts w:ascii="Arial" w:hAnsi="Arial"/>
                <w:sz w:val="18"/>
              </w:rPr>
              <w:t>9-e</w:t>
            </w:r>
          </w:p>
        </w:tc>
      </w:tr>
      <w:tr w:rsidR="009C1AAC" w:rsidRPr="00E80F49" w14:paraId="50F28E4D" w14:textId="77777777" w:rsidTr="00C46B3C">
        <w:trPr>
          <w:trHeight w:val="248"/>
        </w:trPr>
        <w:tc>
          <w:tcPr>
            <w:tcW w:w="2160" w:type="dxa"/>
            <w:vAlign w:val="center"/>
          </w:tcPr>
          <w:p w14:paraId="50AFC831" w14:textId="4E346F2E" w:rsidR="009C1AAC" w:rsidRPr="00E80F49" w:rsidRDefault="009C1AAC" w:rsidP="009C1AAC">
            <w:pPr>
              <w:pStyle w:val="TAL"/>
            </w:pPr>
            <w:r w:rsidRPr="00E80F49">
              <w:t>6.2D.2</w:t>
            </w:r>
            <w:r w:rsidRPr="00E80F49">
              <w:tab/>
              <w:t>Maximum Power Reduction (MPR)</w:t>
            </w:r>
            <w:r w:rsidR="00937844" w:rsidRPr="00E80F49">
              <w:t xml:space="preserve"> for UL MIMO</w:t>
            </w:r>
          </w:p>
        </w:tc>
        <w:tc>
          <w:tcPr>
            <w:tcW w:w="1476" w:type="dxa"/>
            <w:shd w:val="clear" w:color="auto" w:fill="auto"/>
            <w:vAlign w:val="center"/>
          </w:tcPr>
          <w:p w14:paraId="107F58FD" w14:textId="77777777" w:rsidR="00C845BB" w:rsidRPr="00E80F49" w:rsidRDefault="00C845BB" w:rsidP="00C845BB">
            <w:pPr>
              <w:pStyle w:val="TAL"/>
            </w:pPr>
            <w:r w:rsidRPr="00E80F49">
              <w:t>UL MIMO with 2-layer: 400</w:t>
            </w:r>
          </w:p>
          <w:p w14:paraId="49591B28" w14:textId="00858967" w:rsidR="00C845BB" w:rsidRPr="00E80F49" w:rsidRDefault="00C845BB" w:rsidP="00C845BB">
            <w:pPr>
              <w:pStyle w:val="TAL"/>
            </w:pPr>
            <w:r w:rsidRPr="00E80F49">
              <w:t>UL MIMO with ULFPTx: 920</w:t>
            </w:r>
          </w:p>
        </w:tc>
        <w:tc>
          <w:tcPr>
            <w:tcW w:w="4590" w:type="dxa"/>
            <w:shd w:val="clear" w:color="auto" w:fill="auto"/>
            <w:vAlign w:val="center"/>
          </w:tcPr>
          <w:p w14:paraId="7A739D67" w14:textId="4A6AD3ED" w:rsidR="009C1AAC" w:rsidRPr="00E80F49" w:rsidRDefault="009C1AAC" w:rsidP="009C1AAC">
            <w:pPr>
              <w:pStyle w:val="TAL"/>
            </w:pPr>
            <w:r w:rsidRPr="00E80F49">
              <w:t>“38.521-1_TPanalysis_6.2.2_MPR_6.5.2.2_SEM_6.5.2.4.1_NR_ACLR_</w:t>
            </w:r>
            <w:r w:rsidR="00EE0433" w:rsidRPr="00EE0433">
              <w:t>v5</w:t>
            </w:r>
            <w:r w:rsidR="00C845BB" w:rsidRPr="00E80F49">
              <w:t>.zip</w:t>
            </w:r>
          </w:p>
        </w:tc>
        <w:tc>
          <w:tcPr>
            <w:tcW w:w="1854" w:type="dxa"/>
            <w:vAlign w:val="center"/>
          </w:tcPr>
          <w:p w14:paraId="406A8163" w14:textId="7F510F6C" w:rsidR="009C1AAC" w:rsidRPr="00E80F49" w:rsidRDefault="009C1AAC" w:rsidP="009C1AAC">
            <w:pPr>
              <w:pStyle w:val="TAL"/>
            </w:pPr>
            <w:r w:rsidRPr="00E80F49">
              <w:t>RAN5#</w:t>
            </w:r>
            <w:r w:rsidR="00EE0433" w:rsidRPr="00EE0433">
              <w:rPr>
                <w:lang w:eastAsia="zh-CN"/>
              </w:rPr>
              <w:t>99</w:t>
            </w:r>
          </w:p>
        </w:tc>
      </w:tr>
      <w:tr w:rsidR="00915D89" w:rsidRPr="00E80F49" w14:paraId="1750D1D9" w14:textId="77777777" w:rsidTr="00C46B3C">
        <w:trPr>
          <w:trHeight w:val="248"/>
        </w:trPr>
        <w:tc>
          <w:tcPr>
            <w:tcW w:w="2160" w:type="dxa"/>
            <w:vAlign w:val="center"/>
          </w:tcPr>
          <w:p w14:paraId="044A09ED" w14:textId="77777777" w:rsidR="00915D89" w:rsidRPr="00E80F49" w:rsidRDefault="00915D89" w:rsidP="002B27A8">
            <w:pPr>
              <w:pStyle w:val="TAL"/>
            </w:pPr>
            <w:r w:rsidRPr="00E80F49">
              <w:t>6.2D.3</w:t>
            </w:r>
            <w:r w:rsidRPr="00E80F49">
              <w:tab/>
              <w:t>UE additional maximum output power reduction for UL-MIMO</w:t>
            </w:r>
          </w:p>
        </w:tc>
        <w:tc>
          <w:tcPr>
            <w:tcW w:w="1476" w:type="dxa"/>
            <w:shd w:val="clear" w:color="auto" w:fill="auto"/>
          </w:tcPr>
          <w:p w14:paraId="276B766E" w14:textId="77777777" w:rsidR="00915D89" w:rsidRPr="00E80F49" w:rsidRDefault="00915D89" w:rsidP="002B27A8">
            <w:pPr>
              <w:pStyle w:val="TAL"/>
            </w:pPr>
            <w:r w:rsidRPr="00E80F49">
              <w:t>Table 4.1.</w:t>
            </w:r>
            <w:r w:rsidR="00EE0740" w:rsidRPr="00E80F49">
              <w:t>2</w:t>
            </w:r>
            <w:r w:rsidRPr="00E80F49">
              <w:t>.1-1</w:t>
            </w:r>
          </w:p>
        </w:tc>
        <w:tc>
          <w:tcPr>
            <w:tcW w:w="4590" w:type="dxa"/>
            <w:shd w:val="clear" w:color="auto" w:fill="auto"/>
          </w:tcPr>
          <w:p w14:paraId="60AB2FAD" w14:textId="77777777" w:rsidR="00915D89" w:rsidRPr="00E80F49" w:rsidRDefault="00915D89" w:rsidP="002B27A8">
            <w:pPr>
              <w:pStyle w:val="TAL"/>
            </w:pPr>
            <w:r w:rsidRPr="00E80F49">
              <w:t>Table 4.1.</w:t>
            </w:r>
            <w:r w:rsidR="00EE0740" w:rsidRPr="00E80F49">
              <w:t>2</w:t>
            </w:r>
            <w:r w:rsidRPr="00E80F49">
              <w:t>.1-1</w:t>
            </w:r>
          </w:p>
        </w:tc>
        <w:tc>
          <w:tcPr>
            <w:tcW w:w="1854" w:type="dxa"/>
          </w:tcPr>
          <w:p w14:paraId="2250F842" w14:textId="77777777" w:rsidR="00915D89" w:rsidRPr="00E80F49" w:rsidRDefault="00915D89" w:rsidP="002B27A8">
            <w:pPr>
              <w:pStyle w:val="TAL"/>
            </w:pPr>
            <w:r w:rsidRPr="00E80F49">
              <w:t>See Table 4.1.</w:t>
            </w:r>
            <w:r w:rsidR="00EE0740" w:rsidRPr="00E80F49">
              <w:t>2</w:t>
            </w:r>
            <w:r w:rsidRPr="00E80F49">
              <w:t>.1-1</w:t>
            </w:r>
          </w:p>
        </w:tc>
      </w:tr>
      <w:tr w:rsidR="00915D89" w:rsidRPr="00E80F49" w14:paraId="38198974" w14:textId="77777777" w:rsidTr="00C46B3C">
        <w:trPr>
          <w:trHeight w:val="248"/>
        </w:trPr>
        <w:tc>
          <w:tcPr>
            <w:tcW w:w="2160" w:type="dxa"/>
            <w:vAlign w:val="center"/>
          </w:tcPr>
          <w:p w14:paraId="128F2B74" w14:textId="77777777" w:rsidR="00915D89" w:rsidRPr="00E80F49" w:rsidRDefault="00915D89" w:rsidP="00066F97">
            <w:pPr>
              <w:pStyle w:val="TAL"/>
            </w:pPr>
            <w:r w:rsidRPr="00E80F49">
              <w:rPr>
                <w:lang w:eastAsia="zh-CN"/>
              </w:rPr>
              <w:t>6.2D.4</w:t>
            </w:r>
            <w:r w:rsidRPr="00E80F49">
              <w:tab/>
              <w:t>Configured Transmitted Power for UL-MIMO</w:t>
            </w:r>
          </w:p>
        </w:tc>
        <w:tc>
          <w:tcPr>
            <w:tcW w:w="1476" w:type="dxa"/>
            <w:shd w:val="clear" w:color="auto" w:fill="auto"/>
            <w:vAlign w:val="center"/>
          </w:tcPr>
          <w:p w14:paraId="1982CEC5" w14:textId="77777777" w:rsidR="00915D89" w:rsidRPr="00E80F49" w:rsidRDefault="00915D89" w:rsidP="00066F97">
            <w:pPr>
              <w:pStyle w:val="TAC"/>
            </w:pPr>
            <w:r w:rsidRPr="00E80F49">
              <w:t>15</w:t>
            </w:r>
          </w:p>
        </w:tc>
        <w:tc>
          <w:tcPr>
            <w:tcW w:w="4590" w:type="dxa"/>
            <w:shd w:val="clear" w:color="auto" w:fill="auto"/>
            <w:vAlign w:val="center"/>
          </w:tcPr>
          <w:p w14:paraId="4A4315EF" w14:textId="2EF8DEBC"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0AAD5EC6" w14:textId="49130D13" w:rsidR="00915D89" w:rsidRPr="00E80F49" w:rsidRDefault="00915D89" w:rsidP="00066F97">
            <w:pPr>
              <w:pStyle w:val="TAL"/>
            </w:pPr>
            <w:r w:rsidRPr="00E80F49">
              <w:t>RAN5#</w:t>
            </w:r>
            <w:r w:rsidR="00B13BB6" w:rsidRPr="00E80F49">
              <w:t>91-e</w:t>
            </w:r>
          </w:p>
        </w:tc>
      </w:tr>
      <w:tr w:rsidR="00D26D0A" w:rsidRPr="00E80F49" w14:paraId="6536F33B" w14:textId="77777777" w:rsidTr="00C46B3C">
        <w:trPr>
          <w:trHeight w:val="248"/>
        </w:trPr>
        <w:tc>
          <w:tcPr>
            <w:tcW w:w="2160" w:type="dxa"/>
            <w:vAlign w:val="center"/>
          </w:tcPr>
          <w:p w14:paraId="46BAF178" w14:textId="77777777" w:rsidR="00D26D0A" w:rsidRPr="00E80F49" w:rsidRDefault="00D26D0A" w:rsidP="00D26D0A">
            <w:pPr>
              <w:pStyle w:val="TAL"/>
            </w:pPr>
            <w:r w:rsidRPr="00E80F49">
              <w:t>6.3.1</w:t>
            </w:r>
            <w:r w:rsidRPr="00E80F49">
              <w:tab/>
              <w:t>Minimum output power</w:t>
            </w:r>
          </w:p>
        </w:tc>
        <w:tc>
          <w:tcPr>
            <w:tcW w:w="1476" w:type="dxa"/>
            <w:shd w:val="clear" w:color="auto" w:fill="auto"/>
            <w:vAlign w:val="center"/>
          </w:tcPr>
          <w:p w14:paraId="0CCE69A1" w14:textId="77777777" w:rsidR="00D26D0A" w:rsidRPr="00E80F49" w:rsidRDefault="00D26D0A" w:rsidP="00D26D0A">
            <w:pPr>
              <w:pStyle w:val="TAC"/>
            </w:pPr>
            <w:r w:rsidRPr="00E80F49">
              <w:t>45</w:t>
            </w:r>
          </w:p>
        </w:tc>
        <w:tc>
          <w:tcPr>
            <w:tcW w:w="4590" w:type="dxa"/>
            <w:shd w:val="clear" w:color="auto" w:fill="auto"/>
            <w:vAlign w:val="center"/>
          </w:tcPr>
          <w:p w14:paraId="65B70194" w14:textId="77777777" w:rsidR="00D26D0A" w:rsidRPr="00E80F49" w:rsidRDefault="00D26D0A" w:rsidP="00D26D0A">
            <w:pPr>
              <w:pStyle w:val="TAL"/>
            </w:pPr>
            <w:r w:rsidRPr="00E80F49">
              <w:t>“38.521-1_TPanalysis_6.3.1_MinOP_v3.zip”</w:t>
            </w:r>
          </w:p>
        </w:tc>
        <w:tc>
          <w:tcPr>
            <w:tcW w:w="1854" w:type="dxa"/>
            <w:vAlign w:val="center"/>
          </w:tcPr>
          <w:p w14:paraId="38C47E88" w14:textId="77777777" w:rsidR="00D26D0A" w:rsidRPr="00E80F49" w:rsidRDefault="00D26D0A" w:rsidP="00D26D0A">
            <w:pPr>
              <w:pStyle w:val="TAL"/>
            </w:pPr>
            <w:r w:rsidRPr="00E80F49">
              <w:t>RAN5#5-5G-NR Adhoc</w:t>
            </w:r>
          </w:p>
        </w:tc>
      </w:tr>
      <w:tr w:rsidR="00D26D0A" w:rsidRPr="00E80F49" w14:paraId="6B5180D2" w14:textId="77777777" w:rsidTr="00C46B3C">
        <w:trPr>
          <w:trHeight w:val="248"/>
        </w:trPr>
        <w:tc>
          <w:tcPr>
            <w:tcW w:w="2160" w:type="dxa"/>
            <w:vAlign w:val="center"/>
          </w:tcPr>
          <w:p w14:paraId="081E17BF" w14:textId="77777777" w:rsidR="00D26D0A" w:rsidRPr="00E80F49" w:rsidRDefault="00D26D0A" w:rsidP="00D26D0A">
            <w:pPr>
              <w:pStyle w:val="TAL"/>
            </w:pPr>
            <w:r w:rsidRPr="00E80F49">
              <w:t>6.3.3.2</w:t>
            </w:r>
            <w:r w:rsidRPr="00E80F49">
              <w:tab/>
              <w:t>General ON/OFF time mask</w:t>
            </w:r>
          </w:p>
        </w:tc>
        <w:tc>
          <w:tcPr>
            <w:tcW w:w="1476" w:type="dxa"/>
            <w:shd w:val="clear" w:color="auto" w:fill="auto"/>
            <w:vAlign w:val="center"/>
          </w:tcPr>
          <w:p w14:paraId="0581B0CA" w14:textId="66628657" w:rsidR="00D26D0A" w:rsidRPr="00E80F49" w:rsidRDefault="00F57674" w:rsidP="00D26D0A">
            <w:pPr>
              <w:pStyle w:val="TAC"/>
            </w:pPr>
            <w:r>
              <w:t>180</w:t>
            </w:r>
          </w:p>
        </w:tc>
        <w:tc>
          <w:tcPr>
            <w:tcW w:w="4590" w:type="dxa"/>
            <w:shd w:val="clear" w:color="auto" w:fill="auto"/>
            <w:vAlign w:val="center"/>
          </w:tcPr>
          <w:p w14:paraId="5B67E3E9" w14:textId="77777777" w:rsidR="00D26D0A" w:rsidRPr="00E80F49" w:rsidRDefault="00D26D0A" w:rsidP="00D26D0A">
            <w:pPr>
              <w:pStyle w:val="TAL"/>
            </w:pPr>
            <w:r w:rsidRPr="00E80F49">
              <w:t>“38.521-1_TPanalysis_6.3.3.2_OnOff_M_v2.zip”</w:t>
            </w:r>
          </w:p>
        </w:tc>
        <w:tc>
          <w:tcPr>
            <w:tcW w:w="1854" w:type="dxa"/>
            <w:vAlign w:val="center"/>
          </w:tcPr>
          <w:p w14:paraId="3B9F5A21" w14:textId="77777777" w:rsidR="00D26D0A" w:rsidRPr="00E80F49" w:rsidRDefault="00D26D0A" w:rsidP="00D26D0A">
            <w:pPr>
              <w:pStyle w:val="TAL"/>
            </w:pPr>
            <w:r w:rsidRPr="00E80F49">
              <w:t>RAN5#5-5G-NR Adhoc</w:t>
            </w:r>
          </w:p>
        </w:tc>
      </w:tr>
      <w:tr w:rsidR="00F57674" w:rsidRPr="00E80F49" w14:paraId="78193017" w14:textId="77777777" w:rsidTr="00C46B3C">
        <w:trPr>
          <w:trHeight w:val="248"/>
        </w:trPr>
        <w:tc>
          <w:tcPr>
            <w:tcW w:w="2160" w:type="dxa"/>
            <w:vAlign w:val="center"/>
          </w:tcPr>
          <w:p w14:paraId="4A4DA077" w14:textId="36A492FD" w:rsidR="00F57674" w:rsidRPr="00E80F49" w:rsidRDefault="00F57674" w:rsidP="00F57674">
            <w:pPr>
              <w:pStyle w:val="TAL"/>
            </w:pPr>
            <w:r>
              <w:t>6.3.3.4</w:t>
            </w:r>
            <w:r>
              <w:tab/>
              <w:t>PRACH</w:t>
            </w:r>
            <w:r w:rsidRPr="00E80F49">
              <w:t xml:space="preserve"> time mask</w:t>
            </w:r>
          </w:p>
        </w:tc>
        <w:tc>
          <w:tcPr>
            <w:tcW w:w="1476" w:type="dxa"/>
            <w:shd w:val="clear" w:color="auto" w:fill="auto"/>
            <w:vAlign w:val="center"/>
          </w:tcPr>
          <w:p w14:paraId="1F11D85D" w14:textId="77777777" w:rsidR="00F57674" w:rsidRDefault="00F57674" w:rsidP="00F57674">
            <w:pPr>
              <w:pStyle w:val="TAC"/>
            </w:pPr>
          </w:p>
        </w:tc>
        <w:tc>
          <w:tcPr>
            <w:tcW w:w="4590" w:type="dxa"/>
            <w:shd w:val="clear" w:color="auto" w:fill="auto"/>
            <w:vAlign w:val="center"/>
          </w:tcPr>
          <w:p w14:paraId="0AA6272E" w14:textId="62A7C20F" w:rsidR="00F57674" w:rsidRPr="00E80F49" w:rsidRDefault="00F57674" w:rsidP="00F57674">
            <w:pPr>
              <w:pStyle w:val="TAL"/>
            </w:pPr>
            <w:r w:rsidRPr="00E80F49">
              <w:t>“</w:t>
            </w:r>
            <w:r w:rsidRPr="00973638">
              <w:rPr>
                <w:lang w:eastAsia="ko-KR"/>
              </w:rPr>
              <w:t>38.521-1_TPanalysis_6.3.3.4_PRACH</w:t>
            </w:r>
            <w:r w:rsidRPr="00E80F49">
              <w:t>.zip”</w:t>
            </w:r>
          </w:p>
        </w:tc>
        <w:tc>
          <w:tcPr>
            <w:tcW w:w="1854" w:type="dxa"/>
            <w:vAlign w:val="center"/>
          </w:tcPr>
          <w:p w14:paraId="2339B673" w14:textId="58CCA498" w:rsidR="00F57674" w:rsidRPr="00E80F49" w:rsidRDefault="00F57674" w:rsidP="00F57674">
            <w:pPr>
              <w:pStyle w:val="TAL"/>
            </w:pPr>
            <w:r w:rsidRPr="00E80F49">
              <w:t>RAN5#</w:t>
            </w:r>
            <w:r>
              <w:t>96</w:t>
            </w:r>
            <w:r>
              <w:rPr>
                <w:rFonts w:hint="eastAsia"/>
                <w:lang w:eastAsia="zh-CN"/>
              </w:rPr>
              <w:t>-</w:t>
            </w:r>
            <w:r>
              <w:t>e</w:t>
            </w:r>
          </w:p>
        </w:tc>
      </w:tr>
      <w:tr w:rsidR="00F57674" w:rsidRPr="00E80F49" w14:paraId="40E04DF0" w14:textId="77777777" w:rsidTr="00C46B3C">
        <w:trPr>
          <w:trHeight w:val="248"/>
        </w:trPr>
        <w:tc>
          <w:tcPr>
            <w:tcW w:w="2160" w:type="dxa"/>
            <w:vAlign w:val="center"/>
          </w:tcPr>
          <w:p w14:paraId="30C7FA84" w14:textId="77777777" w:rsidR="00F57674" w:rsidRPr="00E80F49" w:rsidRDefault="00F57674" w:rsidP="00F57674">
            <w:pPr>
              <w:pStyle w:val="TAL"/>
            </w:pPr>
            <w:r w:rsidRPr="00E80F49">
              <w:t>6.3.3.6</w:t>
            </w:r>
            <w:r w:rsidRPr="00E80F49">
              <w:tab/>
              <w:t>SRS time mask</w:t>
            </w:r>
          </w:p>
        </w:tc>
        <w:tc>
          <w:tcPr>
            <w:tcW w:w="1476" w:type="dxa"/>
            <w:shd w:val="clear" w:color="auto" w:fill="auto"/>
            <w:vAlign w:val="center"/>
          </w:tcPr>
          <w:p w14:paraId="02E2681B" w14:textId="77777777" w:rsidR="00F57674" w:rsidRPr="00E80F49" w:rsidRDefault="00F57674" w:rsidP="00F57674">
            <w:pPr>
              <w:pStyle w:val="TAC"/>
              <w:rPr>
                <w:lang w:eastAsia="ko-KR"/>
              </w:rPr>
            </w:pPr>
            <w:r w:rsidRPr="00E80F49">
              <w:rPr>
                <w:lang w:eastAsia="ko-KR"/>
              </w:rPr>
              <w:t>30</w:t>
            </w:r>
          </w:p>
        </w:tc>
        <w:tc>
          <w:tcPr>
            <w:tcW w:w="4590" w:type="dxa"/>
            <w:shd w:val="clear" w:color="auto" w:fill="auto"/>
            <w:vAlign w:val="center"/>
          </w:tcPr>
          <w:p w14:paraId="42C09898" w14:textId="77777777" w:rsidR="00F57674" w:rsidRPr="00E80F49" w:rsidRDefault="00F57674" w:rsidP="00F57674">
            <w:pPr>
              <w:pStyle w:val="TAL"/>
            </w:pPr>
            <w:r w:rsidRPr="00E80F49">
              <w:rPr>
                <w:lang w:eastAsia="ko-KR"/>
              </w:rPr>
              <w:t>“38.521-1_TPanalysis_6.3.3.3_SRS.zip”</w:t>
            </w:r>
          </w:p>
        </w:tc>
        <w:tc>
          <w:tcPr>
            <w:tcW w:w="1854" w:type="dxa"/>
            <w:vAlign w:val="center"/>
          </w:tcPr>
          <w:p w14:paraId="71AACF51" w14:textId="77777777" w:rsidR="00F57674" w:rsidRPr="00E80F49" w:rsidRDefault="00F57674" w:rsidP="00F57674">
            <w:pPr>
              <w:pStyle w:val="TAL"/>
            </w:pPr>
            <w:r w:rsidRPr="00E80F49">
              <w:t>RAN5#82</w:t>
            </w:r>
          </w:p>
        </w:tc>
      </w:tr>
      <w:tr w:rsidR="00F57674" w:rsidRPr="00E80F49" w14:paraId="03EFBE10" w14:textId="77777777" w:rsidTr="00C46B3C">
        <w:trPr>
          <w:trHeight w:val="113"/>
        </w:trPr>
        <w:tc>
          <w:tcPr>
            <w:tcW w:w="2160" w:type="dxa"/>
            <w:vAlign w:val="center"/>
          </w:tcPr>
          <w:p w14:paraId="781ABF3C" w14:textId="77777777" w:rsidR="00F57674" w:rsidRPr="00E80F49" w:rsidRDefault="00F57674" w:rsidP="00F57674">
            <w:pPr>
              <w:pStyle w:val="TAL"/>
            </w:pPr>
            <w:r w:rsidRPr="00E80F49">
              <w:t>6.3.4.2</w:t>
            </w:r>
            <w:r w:rsidRPr="00E80F49">
              <w:tab/>
              <w:t>Absolute power tolerance</w:t>
            </w:r>
          </w:p>
        </w:tc>
        <w:tc>
          <w:tcPr>
            <w:tcW w:w="1476" w:type="dxa"/>
            <w:vAlign w:val="center"/>
          </w:tcPr>
          <w:p w14:paraId="352752D7" w14:textId="77777777" w:rsidR="00F57674" w:rsidRPr="00E80F49" w:rsidRDefault="00F57674" w:rsidP="00F57674">
            <w:pPr>
              <w:pStyle w:val="TAC"/>
            </w:pPr>
            <w:r w:rsidRPr="00E80F49">
              <w:t>6</w:t>
            </w:r>
          </w:p>
        </w:tc>
        <w:tc>
          <w:tcPr>
            <w:tcW w:w="4590" w:type="dxa"/>
            <w:vAlign w:val="center"/>
          </w:tcPr>
          <w:p w14:paraId="40A1C744"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19664848" w14:textId="77777777" w:rsidR="00F57674" w:rsidRPr="00E80F49" w:rsidRDefault="00F57674" w:rsidP="00F57674">
            <w:pPr>
              <w:pStyle w:val="TAL"/>
            </w:pPr>
            <w:r w:rsidRPr="00E80F49">
              <w:t>RAN5#83</w:t>
            </w:r>
          </w:p>
        </w:tc>
      </w:tr>
      <w:tr w:rsidR="00F57674" w:rsidRPr="00E80F49" w14:paraId="6830778E" w14:textId="77777777" w:rsidTr="00C46B3C">
        <w:trPr>
          <w:trHeight w:val="113"/>
        </w:trPr>
        <w:tc>
          <w:tcPr>
            <w:tcW w:w="2160" w:type="dxa"/>
            <w:vAlign w:val="center"/>
          </w:tcPr>
          <w:p w14:paraId="1F5B1F5E" w14:textId="77777777" w:rsidR="00F57674" w:rsidRPr="00E80F49" w:rsidRDefault="00F57674" w:rsidP="00F57674">
            <w:pPr>
              <w:pStyle w:val="TAL"/>
            </w:pPr>
            <w:r w:rsidRPr="00E80F49">
              <w:t>6.3.4.3</w:t>
            </w:r>
            <w:r w:rsidRPr="00E80F49">
              <w:tab/>
              <w:t>Relative power tolerance</w:t>
            </w:r>
          </w:p>
        </w:tc>
        <w:tc>
          <w:tcPr>
            <w:tcW w:w="1476" w:type="dxa"/>
            <w:vAlign w:val="center"/>
          </w:tcPr>
          <w:p w14:paraId="05CF0B6E" w14:textId="77777777" w:rsidR="00F57674" w:rsidRPr="00E80F49" w:rsidRDefault="00F57674" w:rsidP="00F57674">
            <w:pPr>
              <w:pStyle w:val="TAC"/>
            </w:pPr>
            <w:r w:rsidRPr="00E80F49">
              <w:t>TBD</w:t>
            </w:r>
          </w:p>
        </w:tc>
        <w:tc>
          <w:tcPr>
            <w:tcW w:w="4590" w:type="dxa"/>
            <w:vAlign w:val="center"/>
          </w:tcPr>
          <w:p w14:paraId="72F629DD" w14:textId="77777777" w:rsidR="00F57674" w:rsidRPr="00E80F49" w:rsidRDefault="00F57674" w:rsidP="00F57674">
            <w:pPr>
              <w:pStyle w:val="TAL"/>
            </w:pPr>
            <w:r w:rsidRPr="00E80F49">
              <w:t>“38.521-1_TPanalysis_6.3.4.3_RelPtol</w:t>
            </w:r>
            <w:r w:rsidRPr="00E80F49">
              <w:rPr>
                <w:lang w:eastAsia="zh-CN"/>
              </w:rPr>
              <w:t>_v2</w:t>
            </w:r>
            <w:r w:rsidRPr="00E80F49">
              <w:t>.zip”</w:t>
            </w:r>
          </w:p>
        </w:tc>
        <w:tc>
          <w:tcPr>
            <w:tcW w:w="1854" w:type="dxa"/>
            <w:vAlign w:val="center"/>
          </w:tcPr>
          <w:p w14:paraId="68B0F83F" w14:textId="77777777" w:rsidR="00F57674" w:rsidRPr="00E80F49" w:rsidRDefault="00F57674" w:rsidP="00F57674">
            <w:pPr>
              <w:pStyle w:val="TAL"/>
            </w:pPr>
            <w:r w:rsidRPr="00E80F49">
              <w:t>RAN5#83</w:t>
            </w:r>
          </w:p>
        </w:tc>
      </w:tr>
      <w:tr w:rsidR="00F57674" w:rsidRPr="00E80F49" w14:paraId="53EE7759" w14:textId="77777777" w:rsidTr="00C46B3C">
        <w:trPr>
          <w:trHeight w:val="113"/>
        </w:trPr>
        <w:tc>
          <w:tcPr>
            <w:tcW w:w="2160" w:type="dxa"/>
            <w:vAlign w:val="center"/>
          </w:tcPr>
          <w:p w14:paraId="2667674B" w14:textId="77777777" w:rsidR="00F57674" w:rsidRPr="00E80F49" w:rsidRDefault="00F57674" w:rsidP="00F57674">
            <w:pPr>
              <w:pStyle w:val="TAL"/>
            </w:pPr>
            <w:r w:rsidRPr="00E80F49">
              <w:t>6.3.4.4</w:t>
            </w:r>
            <w:r w:rsidRPr="00E80F49">
              <w:tab/>
              <w:t xml:space="preserve">Aggregate power </w:t>
            </w:r>
            <w:r w:rsidRPr="00E80F49">
              <w:lastRenderedPageBreak/>
              <w:t>tolerance</w:t>
            </w:r>
          </w:p>
        </w:tc>
        <w:tc>
          <w:tcPr>
            <w:tcW w:w="1476" w:type="dxa"/>
            <w:vAlign w:val="center"/>
          </w:tcPr>
          <w:p w14:paraId="67F26084" w14:textId="77777777" w:rsidR="00F57674" w:rsidRPr="00E80F49" w:rsidRDefault="00F57674" w:rsidP="00F57674">
            <w:pPr>
              <w:pStyle w:val="TAC"/>
            </w:pPr>
            <w:r w:rsidRPr="00E80F49">
              <w:lastRenderedPageBreak/>
              <w:t>PUCCH: 6</w:t>
            </w:r>
          </w:p>
          <w:p w14:paraId="586D919A" w14:textId="77777777" w:rsidR="00F57674" w:rsidRPr="00E80F49" w:rsidRDefault="00F57674" w:rsidP="00F57674">
            <w:pPr>
              <w:pStyle w:val="TAC"/>
            </w:pPr>
            <w:r w:rsidRPr="00E80F49">
              <w:lastRenderedPageBreak/>
              <w:t>PUSCH: 6</w:t>
            </w:r>
          </w:p>
        </w:tc>
        <w:tc>
          <w:tcPr>
            <w:tcW w:w="4590" w:type="dxa"/>
            <w:vAlign w:val="center"/>
          </w:tcPr>
          <w:p w14:paraId="7E779F20" w14:textId="77777777" w:rsidR="00F57674" w:rsidRPr="00E80F49" w:rsidRDefault="00F57674" w:rsidP="00F57674">
            <w:pPr>
              <w:pStyle w:val="TAL"/>
            </w:pPr>
            <w:r w:rsidRPr="00E80F49">
              <w:lastRenderedPageBreak/>
              <w:t>“38.521-1_TPanalysis_6.3.4.4_AggPtol</w:t>
            </w:r>
            <w:r w:rsidRPr="00E80F49">
              <w:rPr>
                <w:lang w:eastAsia="zh-CN"/>
              </w:rPr>
              <w:t>_v2</w:t>
            </w:r>
            <w:r w:rsidRPr="00E80F49">
              <w:t>.zip”</w:t>
            </w:r>
          </w:p>
        </w:tc>
        <w:tc>
          <w:tcPr>
            <w:tcW w:w="1854" w:type="dxa"/>
            <w:vAlign w:val="center"/>
          </w:tcPr>
          <w:p w14:paraId="4E209B31" w14:textId="77777777" w:rsidR="00F57674" w:rsidRPr="00E80F49" w:rsidRDefault="00F57674" w:rsidP="00F57674">
            <w:pPr>
              <w:pStyle w:val="TAL"/>
            </w:pPr>
            <w:r w:rsidRPr="00E80F49">
              <w:t>RAN5#83</w:t>
            </w:r>
          </w:p>
        </w:tc>
      </w:tr>
      <w:tr w:rsidR="00F57674" w:rsidRPr="00E80F49" w14:paraId="27D77E54" w14:textId="77777777" w:rsidTr="00C46B3C">
        <w:trPr>
          <w:trHeight w:val="113"/>
        </w:trPr>
        <w:tc>
          <w:tcPr>
            <w:tcW w:w="2160" w:type="dxa"/>
            <w:vAlign w:val="center"/>
          </w:tcPr>
          <w:p w14:paraId="7E657548" w14:textId="77777777" w:rsidR="00F57674" w:rsidRPr="00E80F49" w:rsidRDefault="00F57674" w:rsidP="00F57674">
            <w:pPr>
              <w:pStyle w:val="TAL"/>
            </w:pPr>
            <w:r w:rsidRPr="00E80F49">
              <w:t>6.3A.1.1</w:t>
            </w:r>
            <w:r w:rsidRPr="00E80F49">
              <w:tab/>
              <w:t>Minimum output power for CA (2UL CA)</w:t>
            </w:r>
          </w:p>
        </w:tc>
        <w:tc>
          <w:tcPr>
            <w:tcW w:w="1476" w:type="dxa"/>
            <w:vAlign w:val="center"/>
          </w:tcPr>
          <w:p w14:paraId="15515733" w14:textId="77777777" w:rsidR="00F57674" w:rsidRPr="00E80F49" w:rsidRDefault="00F57674" w:rsidP="00F57674">
            <w:pPr>
              <w:pStyle w:val="TAC"/>
            </w:pPr>
            <w:r w:rsidRPr="00E80F49">
              <w:t>20</w:t>
            </w:r>
          </w:p>
        </w:tc>
        <w:tc>
          <w:tcPr>
            <w:tcW w:w="4590" w:type="dxa"/>
            <w:vAlign w:val="center"/>
          </w:tcPr>
          <w:p w14:paraId="6C8B05BC" w14:textId="77777777" w:rsidR="00F57674" w:rsidRPr="00E80F49" w:rsidRDefault="00F57674" w:rsidP="00F57674">
            <w:pPr>
              <w:pStyle w:val="TAL"/>
            </w:pPr>
            <w:r w:rsidRPr="00E80F49">
              <w:rPr>
                <w:rFonts w:eastAsia="??"/>
                <w:szCs w:val="32"/>
              </w:rPr>
              <w:t>38.521-1_TPanalysis_6.3A.1.1_MinOP_CA.zip</w:t>
            </w:r>
          </w:p>
        </w:tc>
        <w:tc>
          <w:tcPr>
            <w:tcW w:w="1854" w:type="dxa"/>
            <w:vAlign w:val="center"/>
          </w:tcPr>
          <w:p w14:paraId="2C67DEB5" w14:textId="77777777" w:rsidR="00F57674" w:rsidRPr="00E80F49" w:rsidRDefault="00F57674" w:rsidP="00F57674">
            <w:pPr>
              <w:pStyle w:val="TAL"/>
            </w:pPr>
            <w:r w:rsidRPr="00E80F49">
              <w:t>RAN5#83</w:t>
            </w:r>
          </w:p>
        </w:tc>
      </w:tr>
      <w:tr w:rsidR="00F57674" w:rsidRPr="00E80F49" w14:paraId="19224A44" w14:textId="77777777" w:rsidTr="00C46B3C">
        <w:trPr>
          <w:trHeight w:val="113"/>
        </w:trPr>
        <w:tc>
          <w:tcPr>
            <w:tcW w:w="2160" w:type="dxa"/>
            <w:vAlign w:val="center"/>
          </w:tcPr>
          <w:p w14:paraId="11161551" w14:textId="77777777" w:rsidR="00F57674" w:rsidRPr="00E80F49" w:rsidRDefault="00F57674" w:rsidP="00F57674">
            <w:pPr>
              <w:pStyle w:val="TAL"/>
            </w:pPr>
            <w:r w:rsidRPr="00E80F49">
              <w:t>6.3A.3.1</w:t>
            </w:r>
            <w:r w:rsidRPr="00E80F49">
              <w:tab/>
              <w:t>Transmit ON/OFF time mask for CA (2UL CA)</w:t>
            </w:r>
          </w:p>
        </w:tc>
        <w:tc>
          <w:tcPr>
            <w:tcW w:w="1476" w:type="dxa"/>
            <w:vAlign w:val="center"/>
          </w:tcPr>
          <w:p w14:paraId="173C6BC4" w14:textId="77777777" w:rsidR="00F57674" w:rsidRPr="00E80F49" w:rsidRDefault="00F57674" w:rsidP="00F57674">
            <w:pPr>
              <w:pStyle w:val="TAC"/>
            </w:pPr>
            <w:r w:rsidRPr="00E80F49">
              <w:t>40</w:t>
            </w:r>
          </w:p>
        </w:tc>
        <w:tc>
          <w:tcPr>
            <w:tcW w:w="4590" w:type="dxa"/>
            <w:vAlign w:val="center"/>
          </w:tcPr>
          <w:p w14:paraId="03FEFF8B" w14:textId="260051FF" w:rsidR="00F57674" w:rsidRPr="00E80F49" w:rsidRDefault="00F57674" w:rsidP="00F57674">
            <w:pPr>
              <w:pStyle w:val="TAL"/>
            </w:pPr>
            <w:r w:rsidRPr="00E80F49">
              <w:t>“</w:t>
            </w:r>
            <w:r w:rsidRPr="00E80F49">
              <w:rPr>
                <w:rFonts w:eastAsia="??"/>
                <w:szCs w:val="32"/>
              </w:rPr>
              <w:t>38.521-1_TPanalysis_6.3A.3.1_</w:t>
            </w:r>
            <w:r w:rsidRPr="00E80F49">
              <w:t>OnOff_M</w:t>
            </w:r>
            <w:r w:rsidRPr="00E80F49">
              <w:rPr>
                <w:rFonts w:eastAsia="??"/>
                <w:szCs w:val="32"/>
              </w:rPr>
              <w:t>_CA</w:t>
            </w:r>
            <w:r w:rsidR="00502249" w:rsidRPr="00502249">
              <w:rPr>
                <w:rFonts w:eastAsia="??"/>
                <w:szCs w:val="32"/>
              </w:rPr>
              <w:t>_v1</w:t>
            </w:r>
            <w:r w:rsidRPr="00E80F49">
              <w:rPr>
                <w:rFonts w:eastAsia="??"/>
                <w:szCs w:val="32"/>
              </w:rPr>
              <w:t>.zip</w:t>
            </w:r>
            <w:r w:rsidRPr="00E80F49">
              <w:t>”</w:t>
            </w:r>
          </w:p>
        </w:tc>
        <w:tc>
          <w:tcPr>
            <w:tcW w:w="1854" w:type="dxa"/>
            <w:vAlign w:val="center"/>
          </w:tcPr>
          <w:p w14:paraId="689E39F5" w14:textId="63C9AAC0" w:rsidR="00F57674" w:rsidRPr="00E80F49" w:rsidRDefault="00F57674" w:rsidP="00F57674">
            <w:pPr>
              <w:pStyle w:val="TAL"/>
            </w:pPr>
            <w:r w:rsidRPr="00E80F49">
              <w:t>RAN5#</w:t>
            </w:r>
            <w:r w:rsidR="00502249" w:rsidRPr="00502249">
              <w:t>99</w:t>
            </w:r>
          </w:p>
        </w:tc>
      </w:tr>
      <w:tr w:rsidR="00F57674" w:rsidRPr="00E80F49" w14:paraId="128DE0AF" w14:textId="77777777" w:rsidTr="00C46B3C">
        <w:trPr>
          <w:trHeight w:val="113"/>
        </w:trPr>
        <w:tc>
          <w:tcPr>
            <w:tcW w:w="2160" w:type="dxa"/>
            <w:vAlign w:val="center"/>
          </w:tcPr>
          <w:p w14:paraId="3851EAAE" w14:textId="704ECBFD" w:rsidR="00F57674" w:rsidRPr="00E80F49" w:rsidRDefault="00F57674" w:rsidP="00F57674">
            <w:pPr>
              <w:pStyle w:val="TAL"/>
            </w:pPr>
            <w:r w:rsidRPr="00E80F49">
              <w:rPr>
                <w:lang w:eastAsia="zh-CN"/>
              </w:rPr>
              <w:t>6.3A.3.1_1</w:t>
            </w:r>
            <w:r w:rsidRPr="00E80F49">
              <w:rPr>
                <w:lang w:eastAsia="zh-CN"/>
              </w:rPr>
              <w:tab/>
              <w:t>Time mask for switching between two uplink carriers</w:t>
            </w:r>
          </w:p>
        </w:tc>
        <w:tc>
          <w:tcPr>
            <w:tcW w:w="1476" w:type="dxa"/>
            <w:vAlign w:val="center"/>
          </w:tcPr>
          <w:p w14:paraId="39A4EFBA" w14:textId="19F49842" w:rsidR="00F57674" w:rsidRPr="00E80F49" w:rsidRDefault="00F57674" w:rsidP="00F57674">
            <w:pPr>
              <w:pStyle w:val="TAC"/>
            </w:pPr>
            <w:r w:rsidRPr="00E80F49">
              <w:rPr>
                <w:lang w:eastAsia="zh-CN"/>
              </w:rPr>
              <w:t>1</w:t>
            </w:r>
          </w:p>
        </w:tc>
        <w:tc>
          <w:tcPr>
            <w:tcW w:w="4590" w:type="dxa"/>
            <w:vAlign w:val="center"/>
          </w:tcPr>
          <w:p w14:paraId="078D763C" w14:textId="03944647" w:rsidR="00F57674" w:rsidRPr="00E80F49" w:rsidRDefault="00F57674" w:rsidP="00F57674">
            <w:pPr>
              <w:pStyle w:val="TAL"/>
            </w:pPr>
            <w:r w:rsidRPr="00E80F49">
              <w:rPr>
                <w:lang w:eastAsia="zh-CN"/>
              </w:rPr>
              <w:t>“38.521-1_TPanalysis_6.3A.3.1_1_TxSwitch_M</w:t>
            </w:r>
            <w:r w:rsidR="0022433D">
              <w:rPr>
                <w:lang w:eastAsia="zh-CN"/>
              </w:rPr>
              <w:t>_v1</w:t>
            </w:r>
            <w:r w:rsidRPr="00E80F49">
              <w:rPr>
                <w:lang w:eastAsia="zh-CN"/>
              </w:rPr>
              <w:t>.zip”</w:t>
            </w:r>
          </w:p>
        </w:tc>
        <w:tc>
          <w:tcPr>
            <w:tcW w:w="1854" w:type="dxa"/>
            <w:vAlign w:val="center"/>
          </w:tcPr>
          <w:p w14:paraId="58FD9018" w14:textId="6CC8B243" w:rsidR="00F57674" w:rsidRPr="00E80F49" w:rsidRDefault="00F57674" w:rsidP="00F57674">
            <w:pPr>
              <w:pStyle w:val="TAL"/>
            </w:pPr>
            <w:r w:rsidRPr="00E80F49">
              <w:t>RAN5#</w:t>
            </w:r>
            <w:r w:rsidR="0022433D" w:rsidRPr="00E80F49">
              <w:t>9</w:t>
            </w:r>
            <w:r w:rsidR="0022433D">
              <w:t>6</w:t>
            </w:r>
            <w:r w:rsidRPr="00E80F49">
              <w:t>-e</w:t>
            </w:r>
          </w:p>
        </w:tc>
      </w:tr>
      <w:tr w:rsidR="00F57674" w:rsidRPr="00E80F49" w14:paraId="4DC2A974" w14:textId="77777777" w:rsidTr="00C46B3C">
        <w:trPr>
          <w:trHeight w:val="113"/>
        </w:trPr>
        <w:tc>
          <w:tcPr>
            <w:tcW w:w="2160" w:type="dxa"/>
            <w:vAlign w:val="center"/>
          </w:tcPr>
          <w:p w14:paraId="5387D982" w14:textId="77777777"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6.3A.4.1</w:t>
            </w:r>
            <w:r w:rsidRPr="00E80F49">
              <w:rPr>
                <w:rFonts w:ascii="Arial" w:eastAsia="DengXian" w:hAnsi="Arial"/>
                <w:sz w:val="18"/>
                <w:lang w:eastAsia="zh-CN"/>
              </w:rPr>
              <w:tab/>
              <w:t>Absolute power tolerance for CA (2UL CA)</w:t>
            </w:r>
          </w:p>
        </w:tc>
        <w:tc>
          <w:tcPr>
            <w:tcW w:w="1476" w:type="dxa"/>
            <w:vAlign w:val="center"/>
          </w:tcPr>
          <w:p w14:paraId="35536B2A" w14:textId="77777777" w:rsidR="00F57674" w:rsidRPr="00E80F49" w:rsidRDefault="00F57674" w:rsidP="00F57674">
            <w:pPr>
              <w:keepNext/>
              <w:keepLines/>
              <w:spacing w:after="0"/>
              <w:jc w:val="center"/>
              <w:rPr>
                <w:rFonts w:ascii="Arial" w:eastAsia="DengXian" w:hAnsi="Arial"/>
                <w:sz w:val="18"/>
                <w:lang w:eastAsia="zh-CN"/>
              </w:rPr>
            </w:pPr>
            <w:r w:rsidRPr="00E80F49">
              <w:rPr>
                <w:rFonts w:ascii="Arial" w:eastAsia="DengXian" w:hAnsi="Arial"/>
                <w:sz w:val="18"/>
                <w:lang w:eastAsia="zh-CN"/>
              </w:rPr>
              <w:t>Intra-band contiguous CA:4</w:t>
            </w:r>
          </w:p>
          <w:p w14:paraId="1DB04305" w14:textId="7AE966B8"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Intra-band non-contiguous CA:2</w:t>
            </w:r>
          </w:p>
        </w:tc>
        <w:tc>
          <w:tcPr>
            <w:tcW w:w="4590" w:type="dxa"/>
            <w:vAlign w:val="center"/>
          </w:tcPr>
          <w:p w14:paraId="0E07D4C9" w14:textId="4EF38D1C"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5" w:name="_Hlk54712482"/>
            <w:r w:rsidRPr="00E80F49">
              <w:rPr>
                <w:rFonts w:ascii="Arial" w:eastAsia="Malgun Gothic" w:hAnsi="Arial"/>
                <w:sz w:val="18"/>
                <w:lang w:eastAsia="en-US"/>
              </w:rPr>
              <w:t>“38.521-1_TPanalysis_6.3A.4.1_Abs_PTol_CA_v3.zip”</w:t>
            </w:r>
            <w:bookmarkEnd w:id="125"/>
          </w:p>
        </w:tc>
        <w:tc>
          <w:tcPr>
            <w:tcW w:w="1854" w:type="dxa"/>
            <w:vAlign w:val="center"/>
          </w:tcPr>
          <w:p w14:paraId="5D7ADED0" w14:textId="70795A96"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RAN5#95-e</w:t>
            </w:r>
          </w:p>
        </w:tc>
      </w:tr>
      <w:tr w:rsidR="00F57674" w:rsidRPr="00E80F49" w14:paraId="1D137BCC" w14:textId="77777777" w:rsidTr="00C46B3C">
        <w:trPr>
          <w:trHeight w:val="113"/>
        </w:trPr>
        <w:tc>
          <w:tcPr>
            <w:tcW w:w="2160" w:type="dxa"/>
            <w:vAlign w:val="center"/>
          </w:tcPr>
          <w:p w14:paraId="3FEBA374" w14:textId="400C13E2"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7697947"/>
            <w:r w:rsidRPr="00E80F49">
              <w:rPr>
                <w:rFonts w:ascii="Arial" w:eastAsia="DengXian" w:hAnsi="Arial"/>
                <w:sz w:val="18"/>
                <w:lang w:eastAsia="zh-CN"/>
              </w:rPr>
              <w:t>6.3A.4.2</w:t>
            </w:r>
            <w:r w:rsidRPr="00E80F49">
              <w:rPr>
                <w:rFonts w:ascii="Arial" w:eastAsia="DengXian" w:hAnsi="Arial"/>
                <w:sz w:val="18"/>
                <w:lang w:eastAsia="zh-CN"/>
              </w:rPr>
              <w:tab/>
              <w:t>Relative power tolerance for CA (2UL CA)</w:t>
            </w:r>
          </w:p>
        </w:tc>
        <w:tc>
          <w:tcPr>
            <w:tcW w:w="1476" w:type="dxa"/>
            <w:vAlign w:val="center"/>
          </w:tcPr>
          <w:p w14:paraId="4DEA6A96"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TBD</w:t>
            </w:r>
          </w:p>
        </w:tc>
        <w:tc>
          <w:tcPr>
            <w:tcW w:w="4590" w:type="dxa"/>
            <w:vAlign w:val="center"/>
          </w:tcPr>
          <w:p w14:paraId="3507E757" w14:textId="6F8315FE"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“38.521-1_TPanalysis_6.3A.4.2_Rel_PTol_CA_v1.zip”</w:t>
            </w:r>
          </w:p>
        </w:tc>
        <w:tc>
          <w:tcPr>
            <w:tcW w:w="1854" w:type="dxa"/>
            <w:vAlign w:val="center"/>
          </w:tcPr>
          <w:p w14:paraId="0B42CF33" w14:textId="03E9970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tr w:rsidR="00F57674" w:rsidRPr="00E80F49" w14:paraId="4DBD0C10" w14:textId="77777777" w:rsidTr="00C46B3C">
        <w:trPr>
          <w:trHeight w:val="113"/>
        </w:trPr>
        <w:tc>
          <w:tcPr>
            <w:tcW w:w="2160" w:type="dxa"/>
            <w:vAlign w:val="center"/>
          </w:tcPr>
          <w:p w14:paraId="0F80F14B"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6.3A.4.3</w:t>
            </w:r>
            <w:r w:rsidRPr="00E80F49">
              <w:rPr>
                <w:rFonts w:ascii="Arial" w:eastAsia="DengXian" w:hAnsi="Arial"/>
                <w:sz w:val="18"/>
                <w:lang w:eastAsia="zh-CN"/>
              </w:rPr>
              <w:tab/>
              <w:t>Aggregate power tolerance for CA (2UL CA)</w:t>
            </w:r>
          </w:p>
        </w:tc>
        <w:tc>
          <w:tcPr>
            <w:tcW w:w="1476" w:type="dxa"/>
            <w:vAlign w:val="center"/>
          </w:tcPr>
          <w:p w14:paraId="60B575DA"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PUCCH:4</w:t>
            </w:r>
          </w:p>
          <w:p w14:paraId="2C772176"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DengXian" w:hAnsi="Arial"/>
                <w:sz w:val="18"/>
                <w:lang w:eastAsia="zh-CN"/>
              </w:rPr>
              <w:t>PUSCH:4</w:t>
            </w:r>
          </w:p>
        </w:tc>
        <w:tc>
          <w:tcPr>
            <w:tcW w:w="4590" w:type="dxa"/>
            <w:vAlign w:val="center"/>
          </w:tcPr>
          <w:p w14:paraId="714B699B" w14:textId="79D1B37D"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“38.521-1_TPanalysis_6.3A.4.3_Agg_PTol_CA_v1.zip”</w:t>
            </w:r>
          </w:p>
        </w:tc>
        <w:tc>
          <w:tcPr>
            <w:tcW w:w="1854" w:type="dxa"/>
            <w:vAlign w:val="center"/>
          </w:tcPr>
          <w:p w14:paraId="751F52EC" w14:textId="33539E2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bookmarkEnd w:id="126"/>
      <w:tr w:rsidR="00F57674" w:rsidRPr="00E80F49" w14:paraId="25F5CC5E" w14:textId="77777777" w:rsidTr="00C46B3C">
        <w:trPr>
          <w:trHeight w:val="248"/>
        </w:trPr>
        <w:tc>
          <w:tcPr>
            <w:tcW w:w="2160" w:type="dxa"/>
            <w:vAlign w:val="center"/>
          </w:tcPr>
          <w:p w14:paraId="6884A40B" w14:textId="77777777" w:rsidR="00F57674" w:rsidRPr="00E80F49" w:rsidRDefault="00F57674" w:rsidP="00F57674">
            <w:pPr>
              <w:pStyle w:val="TAL"/>
            </w:pPr>
            <w:r w:rsidRPr="00E80F49">
              <w:t>6.3D.1</w:t>
            </w:r>
            <w:r w:rsidRPr="00E80F49">
              <w:tab/>
              <w:t>Minimum output power for UL-MIMO</w:t>
            </w:r>
          </w:p>
        </w:tc>
        <w:tc>
          <w:tcPr>
            <w:tcW w:w="1476" w:type="dxa"/>
            <w:shd w:val="clear" w:color="auto" w:fill="auto"/>
            <w:vAlign w:val="center"/>
          </w:tcPr>
          <w:p w14:paraId="439618DB" w14:textId="77777777" w:rsidR="00F57674" w:rsidRPr="00E80F49" w:rsidRDefault="00F57674" w:rsidP="00F57674">
            <w:pPr>
              <w:pStyle w:val="TAC"/>
              <w:rPr>
                <w:lang w:eastAsia="zh-CN"/>
              </w:rPr>
            </w:pPr>
            <w:r w:rsidRPr="00E80F49">
              <w:rPr>
                <w:lang w:eastAsia="zh-CN"/>
              </w:rPr>
              <w:t>45</w:t>
            </w:r>
          </w:p>
        </w:tc>
        <w:tc>
          <w:tcPr>
            <w:tcW w:w="4590" w:type="dxa"/>
            <w:shd w:val="clear" w:color="auto" w:fill="auto"/>
            <w:vAlign w:val="center"/>
          </w:tcPr>
          <w:p w14:paraId="704461BF" w14:textId="77777777" w:rsidR="00F57674" w:rsidRPr="00E80F49" w:rsidRDefault="00F57674" w:rsidP="00F57674">
            <w:pPr>
              <w:pStyle w:val="TAL"/>
            </w:pPr>
            <w:r w:rsidRPr="00E80F49">
              <w:t>“38.521-1_TPanalysis_6.3.1_MinOP_v3.zip”</w:t>
            </w:r>
          </w:p>
        </w:tc>
        <w:tc>
          <w:tcPr>
            <w:tcW w:w="1854" w:type="dxa"/>
            <w:vAlign w:val="center"/>
          </w:tcPr>
          <w:p w14:paraId="0A66D493" w14:textId="77777777" w:rsidR="00F57674" w:rsidRPr="00E80F49" w:rsidRDefault="00F57674" w:rsidP="00F57674">
            <w:pPr>
              <w:pStyle w:val="TAL"/>
            </w:pPr>
            <w:r w:rsidRPr="00E80F49">
              <w:t>RAN5#5-5G-NR Adhoc</w:t>
            </w:r>
          </w:p>
        </w:tc>
      </w:tr>
      <w:tr w:rsidR="00F57674" w:rsidRPr="00E80F49" w14:paraId="3FDFF277" w14:textId="77777777" w:rsidTr="00C46B3C">
        <w:trPr>
          <w:trHeight w:val="248"/>
        </w:trPr>
        <w:tc>
          <w:tcPr>
            <w:tcW w:w="2160" w:type="dxa"/>
            <w:vAlign w:val="center"/>
          </w:tcPr>
          <w:p w14:paraId="61ADF821" w14:textId="77777777" w:rsidR="00F57674" w:rsidRPr="00E80F49" w:rsidRDefault="00F57674" w:rsidP="00F57674">
            <w:pPr>
              <w:pStyle w:val="TAL"/>
              <w:rPr>
                <w:lang w:eastAsia="zh-CN"/>
              </w:rPr>
            </w:pPr>
            <w:r w:rsidRPr="00E80F49">
              <w:rPr>
                <w:lang w:eastAsia="zh-CN"/>
              </w:rPr>
              <w:t>6.3D.3</w:t>
            </w:r>
            <w:r w:rsidRPr="00E80F49">
              <w:rPr>
                <w:lang w:eastAsia="zh-CN"/>
              </w:rPr>
              <w:tab/>
              <w:t>Transmit ON/OFF time mask for UL-MIMO</w:t>
            </w:r>
          </w:p>
        </w:tc>
        <w:tc>
          <w:tcPr>
            <w:tcW w:w="1476" w:type="dxa"/>
            <w:shd w:val="clear" w:color="auto" w:fill="auto"/>
            <w:vAlign w:val="center"/>
          </w:tcPr>
          <w:p w14:paraId="6A14FCDA"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4235227E" w14:textId="77777777" w:rsidR="00F57674" w:rsidRPr="00E80F49" w:rsidRDefault="00F57674" w:rsidP="00F57674">
            <w:pPr>
              <w:pStyle w:val="TAL"/>
            </w:pPr>
            <w:r w:rsidRPr="00E80F49">
              <w:t>“38.521-1_TPanalysis_6.3.3.2_OnOff_M_v2.zip”</w:t>
            </w:r>
          </w:p>
        </w:tc>
        <w:tc>
          <w:tcPr>
            <w:tcW w:w="1854" w:type="dxa"/>
            <w:vAlign w:val="center"/>
          </w:tcPr>
          <w:p w14:paraId="0B7919D0" w14:textId="77777777" w:rsidR="00F57674" w:rsidRPr="00E80F49" w:rsidRDefault="00F57674" w:rsidP="00F57674">
            <w:pPr>
              <w:pStyle w:val="TAL"/>
            </w:pPr>
            <w:r w:rsidRPr="00E80F49">
              <w:t>RAN5#5-5G-NR Adhoc</w:t>
            </w:r>
          </w:p>
        </w:tc>
      </w:tr>
      <w:tr w:rsidR="00F57674" w:rsidRPr="00E80F49" w14:paraId="6F50BD3A" w14:textId="77777777" w:rsidTr="00C46B3C">
        <w:trPr>
          <w:trHeight w:val="248"/>
        </w:trPr>
        <w:tc>
          <w:tcPr>
            <w:tcW w:w="2160" w:type="dxa"/>
            <w:vAlign w:val="center"/>
          </w:tcPr>
          <w:p w14:paraId="0D659806" w14:textId="77777777" w:rsidR="00F57674" w:rsidRPr="00E80F49" w:rsidRDefault="00F57674" w:rsidP="00F57674">
            <w:pPr>
              <w:pStyle w:val="TAL"/>
            </w:pPr>
            <w:r w:rsidRPr="00E80F49">
              <w:t>6.3D.4.1</w:t>
            </w:r>
            <w:r w:rsidRPr="00E80F49">
              <w:tab/>
              <w:t>Absolute Power tolerance for UL-MIMO</w:t>
            </w:r>
          </w:p>
        </w:tc>
        <w:tc>
          <w:tcPr>
            <w:tcW w:w="1476" w:type="dxa"/>
            <w:shd w:val="clear" w:color="auto" w:fill="auto"/>
            <w:vAlign w:val="center"/>
          </w:tcPr>
          <w:p w14:paraId="0D85DB06" w14:textId="77777777" w:rsidR="00F57674" w:rsidRPr="00E80F49" w:rsidRDefault="00F57674" w:rsidP="00F57674">
            <w:pPr>
              <w:pStyle w:val="TAC"/>
              <w:rPr>
                <w:lang w:eastAsia="zh-CN"/>
              </w:rPr>
            </w:pPr>
            <w:r w:rsidRPr="00E80F49">
              <w:rPr>
                <w:lang w:eastAsia="zh-CN"/>
              </w:rPr>
              <w:t>6</w:t>
            </w:r>
          </w:p>
        </w:tc>
        <w:tc>
          <w:tcPr>
            <w:tcW w:w="4590" w:type="dxa"/>
            <w:shd w:val="clear" w:color="auto" w:fill="auto"/>
            <w:vAlign w:val="center"/>
          </w:tcPr>
          <w:p w14:paraId="63303B89"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4C68E61D" w14:textId="77777777" w:rsidR="00F57674" w:rsidRPr="00E80F49" w:rsidRDefault="00F57674" w:rsidP="00F57674">
            <w:pPr>
              <w:pStyle w:val="TAL"/>
              <w:rPr>
                <w:lang w:eastAsia="zh-CN"/>
              </w:rPr>
            </w:pPr>
            <w:r w:rsidRPr="00E80F49">
              <w:rPr>
                <w:lang w:eastAsia="zh-CN"/>
              </w:rPr>
              <w:t>RAN5#83</w:t>
            </w:r>
          </w:p>
        </w:tc>
      </w:tr>
      <w:tr w:rsidR="00F57674" w:rsidRPr="00E80F49" w14:paraId="78DD93CE" w14:textId="77777777" w:rsidTr="00C46B3C">
        <w:trPr>
          <w:trHeight w:val="248"/>
        </w:trPr>
        <w:tc>
          <w:tcPr>
            <w:tcW w:w="2160" w:type="dxa"/>
            <w:vAlign w:val="center"/>
          </w:tcPr>
          <w:p w14:paraId="077839FB" w14:textId="77777777" w:rsidR="00F57674" w:rsidRPr="00E80F49" w:rsidRDefault="00F57674" w:rsidP="00F57674">
            <w:pPr>
              <w:pStyle w:val="TAL"/>
            </w:pPr>
            <w:r w:rsidRPr="00E80F49">
              <w:t>6.3D.4.2</w:t>
            </w:r>
            <w:r w:rsidRPr="00E80F49">
              <w:tab/>
              <w:t>Relative Power Tolerance for UL-MIMO</w:t>
            </w:r>
          </w:p>
        </w:tc>
        <w:tc>
          <w:tcPr>
            <w:tcW w:w="1476" w:type="dxa"/>
            <w:shd w:val="clear" w:color="auto" w:fill="auto"/>
            <w:vAlign w:val="center"/>
          </w:tcPr>
          <w:p w14:paraId="2A5518D8"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1DA6D4F6" w14:textId="77777777" w:rsidR="00F57674" w:rsidRPr="00E80F49" w:rsidRDefault="00F57674" w:rsidP="00F57674">
            <w:pPr>
              <w:pStyle w:val="TAL"/>
            </w:pPr>
            <w:r w:rsidRPr="00E80F49">
              <w:t>“38.521-1_TPanalysis_6.3.4.3_RelPtol_v2.zip”</w:t>
            </w:r>
          </w:p>
        </w:tc>
        <w:tc>
          <w:tcPr>
            <w:tcW w:w="1854" w:type="dxa"/>
            <w:vAlign w:val="center"/>
          </w:tcPr>
          <w:p w14:paraId="2444A794" w14:textId="77777777" w:rsidR="00F57674" w:rsidRPr="00E80F49" w:rsidRDefault="00F57674" w:rsidP="00F57674">
            <w:pPr>
              <w:pStyle w:val="TAL"/>
            </w:pPr>
            <w:r w:rsidRPr="00E80F49">
              <w:rPr>
                <w:lang w:eastAsia="zh-CN"/>
              </w:rPr>
              <w:t>RAN5#83</w:t>
            </w:r>
          </w:p>
        </w:tc>
      </w:tr>
      <w:tr w:rsidR="00F57674" w:rsidRPr="00E80F49" w14:paraId="556EC145" w14:textId="77777777" w:rsidTr="00C46B3C">
        <w:trPr>
          <w:trHeight w:val="248"/>
        </w:trPr>
        <w:tc>
          <w:tcPr>
            <w:tcW w:w="2160" w:type="dxa"/>
            <w:vAlign w:val="center"/>
          </w:tcPr>
          <w:p w14:paraId="677C4B22" w14:textId="77777777" w:rsidR="00F57674" w:rsidRPr="00E80F49" w:rsidRDefault="00F57674" w:rsidP="00F57674">
            <w:pPr>
              <w:pStyle w:val="TAL"/>
            </w:pPr>
            <w:r w:rsidRPr="00E80F49">
              <w:t>6.3D.4.3</w:t>
            </w:r>
            <w:r w:rsidRPr="00E80F49">
              <w:tab/>
              <w:t>Aggregate Power tolerance for UL-MIMO</w:t>
            </w:r>
          </w:p>
        </w:tc>
        <w:tc>
          <w:tcPr>
            <w:tcW w:w="1476" w:type="dxa"/>
            <w:shd w:val="clear" w:color="auto" w:fill="auto"/>
            <w:vAlign w:val="center"/>
          </w:tcPr>
          <w:p w14:paraId="265B3696" w14:textId="77777777" w:rsidR="00F57674" w:rsidRPr="00E80F49" w:rsidRDefault="00F57674" w:rsidP="00F57674">
            <w:pPr>
              <w:pStyle w:val="TAC"/>
            </w:pPr>
            <w:r w:rsidRPr="00E80F49">
              <w:t>PUCCH: 6</w:t>
            </w:r>
          </w:p>
          <w:p w14:paraId="1449ED2A" w14:textId="77777777" w:rsidR="00F57674" w:rsidRPr="00E80F49" w:rsidRDefault="00F57674" w:rsidP="00F57674">
            <w:pPr>
              <w:pStyle w:val="TAC"/>
            </w:pPr>
            <w:r w:rsidRPr="00E80F49">
              <w:t>PUSCH: 6</w:t>
            </w:r>
          </w:p>
        </w:tc>
        <w:tc>
          <w:tcPr>
            <w:tcW w:w="4590" w:type="dxa"/>
            <w:shd w:val="clear" w:color="auto" w:fill="auto"/>
            <w:vAlign w:val="center"/>
          </w:tcPr>
          <w:p w14:paraId="731C2179" w14:textId="77777777" w:rsidR="00F57674" w:rsidRPr="00E80F49" w:rsidRDefault="00F57674" w:rsidP="00F57674">
            <w:pPr>
              <w:pStyle w:val="TAL"/>
            </w:pPr>
            <w:r w:rsidRPr="00E80F49">
              <w:t>“38.521-1_TPanalysis_6.3.4.4_AggPtol_v2.zip”</w:t>
            </w:r>
          </w:p>
        </w:tc>
        <w:tc>
          <w:tcPr>
            <w:tcW w:w="1854" w:type="dxa"/>
            <w:vAlign w:val="center"/>
          </w:tcPr>
          <w:p w14:paraId="193D0829" w14:textId="77777777" w:rsidR="00F57674" w:rsidRPr="00E80F49" w:rsidRDefault="00F57674" w:rsidP="00F57674">
            <w:pPr>
              <w:pStyle w:val="TAL"/>
            </w:pPr>
            <w:r w:rsidRPr="00E80F49">
              <w:rPr>
                <w:lang w:eastAsia="zh-CN"/>
              </w:rPr>
              <w:t>RAN5#83</w:t>
            </w:r>
          </w:p>
        </w:tc>
      </w:tr>
      <w:tr w:rsidR="00F57674" w:rsidRPr="00E80F49" w14:paraId="0E86F3D6" w14:textId="77777777" w:rsidTr="00C46B3C">
        <w:trPr>
          <w:trHeight w:val="113"/>
        </w:trPr>
        <w:tc>
          <w:tcPr>
            <w:tcW w:w="2160" w:type="dxa"/>
            <w:vAlign w:val="center"/>
          </w:tcPr>
          <w:p w14:paraId="14F94CA2" w14:textId="77777777" w:rsidR="00F57674" w:rsidRPr="00E80F49" w:rsidRDefault="00F57674" w:rsidP="00F57674">
            <w:pPr>
              <w:pStyle w:val="TAL"/>
            </w:pPr>
            <w:r w:rsidRPr="00E80F49">
              <w:t>6.4.1</w:t>
            </w:r>
            <w:r w:rsidRPr="00E80F49">
              <w:tab/>
              <w:t>Frequency error</w:t>
            </w:r>
          </w:p>
        </w:tc>
        <w:tc>
          <w:tcPr>
            <w:tcW w:w="1476" w:type="dxa"/>
            <w:vAlign w:val="center"/>
          </w:tcPr>
          <w:p w14:paraId="3AFDB127" w14:textId="77777777" w:rsidR="00F57674" w:rsidRPr="00E80F49" w:rsidRDefault="00F57674" w:rsidP="00F57674">
            <w:pPr>
              <w:pStyle w:val="TAC"/>
            </w:pPr>
            <w:r w:rsidRPr="00E80F49">
              <w:t>5</w:t>
            </w:r>
          </w:p>
        </w:tc>
        <w:tc>
          <w:tcPr>
            <w:tcW w:w="4590" w:type="dxa"/>
            <w:vAlign w:val="center"/>
          </w:tcPr>
          <w:p w14:paraId="3181F7E4" w14:textId="77777777" w:rsidR="00F57674" w:rsidRPr="00E80F49" w:rsidRDefault="00F57674" w:rsidP="00F57674">
            <w:pPr>
              <w:pStyle w:val="TAL"/>
            </w:pPr>
            <w:r w:rsidRPr="00E80F49">
              <w:t>“38.521-1_TPanalysis_6.4.1_FreqErr_v3.zip”</w:t>
            </w:r>
          </w:p>
        </w:tc>
        <w:tc>
          <w:tcPr>
            <w:tcW w:w="1854" w:type="dxa"/>
            <w:vAlign w:val="center"/>
          </w:tcPr>
          <w:p w14:paraId="620FADAF" w14:textId="77777777" w:rsidR="00F57674" w:rsidRPr="00E80F49" w:rsidRDefault="00F57674" w:rsidP="00F57674">
            <w:pPr>
              <w:pStyle w:val="TAL"/>
            </w:pPr>
            <w:r w:rsidRPr="00E80F49">
              <w:t>RAN5#84</w:t>
            </w:r>
          </w:p>
        </w:tc>
      </w:tr>
      <w:tr w:rsidR="00F57674" w:rsidRPr="00E80F49" w14:paraId="675277C4" w14:textId="77777777" w:rsidTr="00C46B3C">
        <w:trPr>
          <w:trHeight w:val="113"/>
        </w:trPr>
        <w:tc>
          <w:tcPr>
            <w:tcW w:w="2160" w:type="dxa"/>
            <w:vAlign w:val="center"/>
          </w:tcPr>
          <w:p w14:paraId="6A450360" w14:textId="77777777" w:rsidR="00F57674" w:rsidRPr="00E80F49" w:rsidRDefault="00F57674" w:rsidP="00F57674">
            <w:pPr>
              <w:pStyle w:val="TAL"/>
            </w:pPr>
            <w:r w:rsidRPr="00E80F49">
              <w:t>6.4.2.1</w:t>
            </w:r>
            <w:r w:rsidRPr="00E80F49">
              <w:tab/>
              <w:t>Error Vector Magnitude</w:t>
            </w:r>
          </w:p>
        </w:tc>
        <w:tc>
          <w:tcPr>
            <w:tcW w:w="1476" w:type="dxa"/>
            <w:vAlign w:val="center"/>
          </w:tcPr>
          <w:p w14:paraId="749F6146" w14:textId="77777777" w:rsidR="00F57674" w:rsidRPr="00E80F49" w:rsidRDefault="00F57674" w:rsidP="00F57674">
            <w:pPr>
              <w:pStyle w:val="TAC"/>
            </w:pPr>
            <w:r w:rsidRPr="00E80F49">
              <w:t>PUSCH: 252</w:t>
            </w:r>
          </w:p>
          <w:p w14:paraId="2163ADBF" w14:textId="77777777" w:rsidR="00F57674" w:rsidRPr="00E80F49" w:rsidRDefault="00F57674" w:rsidP="00F57674">
            <w:pPr>
              <w:pStyle w:val="TAC"/>
            </w:pPr>
            <w:r w:rsidRPr="00E80F49">
              <w:t>PUCCH: 36</w:t>
            </w:r>
          </w:p>
          <w:p w14:paraId="080D40D9" w14:textId="77777777" w:rsidR="00F57674" w:rsidRPr="00E80F49" w:rsidRDefault="00F57674" w:rsidP="00F57674">
            <w:pPr>
              <w:pStyle w:val="TAC"/>
            </w:pPr>
            <w:r w:rsidRPr="00E80F49">
              <w:t>PRACH: 36</w:t>
            </w:r>
          </w:p>
        </w:tc>
        <w:tc>
          <w:tcPr>
            <w:tcW w:w="4590" w:type="dxa"/>
            <w:vAlign w:val="center"/>
          </w:tcPr>
          <w:p w14:paraId="7F7D6ABE" w14:textId="42DEC2D2" w:rsidR="00F57674" w:rsidRPr="00E80F49" w:rsidRDefault="00F57674" w:rsidP="00F57674">
            <w:pPr>
              <w:pStyle w:val="TAL"/>
            </w:pPr>
            <w:r w:rsidRPr="00E80F49">
              <w:t>“38.521-1_TPanalysis_6.4.2.1_EVM_v3.zip”</w:t>
            </w:r>
          </w:p>
        </w:tc>
        <w:tc>
          <w:tcPr>
            <w:tcW w:w="1854" w:type="dxa"/>
            <w:vAlign w:val="center"/>
          </w:tcPr>
          <w:p w14:paraId="0974F7C8" w14:textId="76E4C0E3" w:rsidR="00F57674" w:rsidRPr="00E80F49" w:rsidRDefault="00F57674" w:rsidP="00F57674">
            <w:pPr>
              <w:pStyle w:val="TAL"/>
            </w:pPr>
            <w:r w:rsidRPr="00E80F49">
              <w:t>RAN5#94-e</w:t>
            </w:r>
          </w:p>
        </w:tc>
      </w:tr>
      <w:tr w:rsidR="00F57674" w:rsidRPr="00E80F49" w14:paraId="76A7DE70" w14:textId="77777777" w:rsidTr="00C46B3C">
        <w:trPr>
          <w:trHeight w:val="113"/>
        </w:trPr>
        <w:tc>
          <w:tcPr>
            <w:tcW w:w="2160" w:type="dxa"/>
            <w:vAlign w:val="center"/>
          </w:tcPr>
          <w:p w14:paraId="449A9D60" w14:textId="23B880D1" w:rsidR="00F57674" w:rsidRPr="00E80F49" w:rsidRDefault="00F57674" w:rsidP="00F57674">
            <w:pPr>
              <w:pStyle w:val="TAL"/>
            </w:pPr>
            <w:r w:rsidRPr="00E80F49">
              <w:t>6.4.2.1a</w:t>
            </w:r>
            <w:r w:rsidRPr="00E80F49">
              <w:tab/>
              <w:t>Error Vector Magnitude including symbols with transient period</w:t>
            </w:r>
          </w:p>
        </w:tc>
        <w:tc>
          <w:tcPr>
            <w:tcW w:w="1476" w:type="dxa"/>
            <w:vAlign w:val="center"/>
          </w:tcPr>
          <w:p w14:paraId="7A94336E" w14:textId="78328626" w:rsidR="00F57674" w:rsidRPr="00E80F49" w:rsidRDefault="00F57674" w:rsidP="00F57674">
            <w:pPr>
              <w:pStyle w:val="TAC"/>
            </w:pPr>
            <w:r w:rsidRPr="00E80F49">
              <w:t xml:space="preserve">PUSCH: 36 </w:t>
            </w:r>
          </w:p>
        </w:tc>
        <w:tc>
          <w:tcPr>
            <w:tcW w:w="4590" w:type="dxa"/>
            <w:vAlign w:val="center"/>
          </w:tcPr>
          <w:p w14:paraId="2285EEB6" w14:textId="455150CC" w:rsidR="00F57674" w:rsidRPr="00E80F49" w:rsidRDefault="00F57674" w:rsidP="00F57674">
            <w:pPr>
              <w:pStyle w:val="TAL"/>
            </w:pPr>
            <w:r w:rsidRPr="00E80F49">
              <w:t>“38.521-1_TPanalysis_6.4.2.1_EVM_v3.zip”</w:t>
            </w:r>
          </w:p>
        </w:tc>
        <w:tc>
          <w:tcPr>
            <w:tcW w:w="1854" w:type="dxa"/>
            <w:vAlign w:val="center"/>
          </w:tcPr>
          <w:p w14:paraId="07237764" w14:textId="5B9578A6" w:rsidR="00F57674" w:rsidRPr="00E80F49" w:rsidRDefault="00F57674" w:rsidP="00F57674">
            <w:pPr>
              <w:pStyle w:val="TAL"/>
            </w:pPr>
            <w:r w:rsidRPr="00E80F49">
              <w:t>RAN5#94e</w:t>
            </w:r>
          </w:p>
        </w:tc>
      </w:tr>
      <w:tr w:rsidR="00F57674" w:rsidRPr="00E80F49" w14:paraId="0C2C6CB7" w14:textId="77777777" w:rsidTr="00C46B3C">
        <w:trPr>
          <w:trHeight w:val="113"/>
        </w:trPr>
        <w:tc>
          <w:tcPr>
            <w:tcW w:w="2160" w:type="dxa"/>
            <w:vAlign w:val="center"/>
          </w:tcPr>
          <w:p w14:paraId="61C97850" w14:textId="77777777" w:rsidR="00F57674" w:rsidRPr="00E80F49" w:rsidRDefault="00F57674" w:rsidP="00F57674">
            <w:pPr>
              <w:pStyle w:val="TAL"/>
            </w:pPr>
            <w:r w:rsidRPr="00E80F49">
              <w:t>6.4.2.2</w:t>
            </w:r>
            <w:r w:rsidRPr="00E80F49">
              <w:tab/>
              <w:t>Carrier leakage</w:t>
            </w:r>
          </w:p>
        </w:tc>
        <w:tc>
          <w:tcPr>
            <w:tcW w:w="1476" w:type="dxa"/>
            <w:vAlign w:val="center"/>
          </w:tcPr>
          <w:p w14:paraId="0919744D" w14:textId="77777777" w:rsidR="00F57674" w:rsidRPr="00E80F49" w:rsidRDefault="00F57674" w:rsidP="00F57674">
            <w:pPr>
              <w:pStyle w:val="TAC"/>
            </w:pPr>
            <w:r w:rsidRPr="00E80F49">
              <w:t>3</w:t>
            </w:r>
          </w:p>
        </w:tc>
        <w:tc>
          <w:tcPr>
            <w:tcW w:w="4590" w:type="dxa"/>
            <w:vAlign w:val="center"/>
          </w:tcPr>
          <w:p w14:paraId="308F5C48" w14:textId="77777777" w:rsidR="00F57674" w:rsidRPr="00E80F49" w:rsidRDefault="00F57674" w:rsidP="00F57674">
            <w:pPr>
              <w:pStyle w:val="TAL"/>
            </w:pPr>
            <w:r w:rsidRPr="00E80F49">
              <w:t>“38.521-1_TPanalysis_6.4.2.2_CarrLeak_v2.zip”</w:t>
            </w:r>
          </w:p>
        </w:tc>
        <w:tc>
          <w:tcPr>
            <w:tcW w:w="1854" w:type="dxa"/>
            <w:vAlign w:val="center"/>
          </w:tcPr>
          <w:p w14:paraId="06D3F360" w14:textId="77777777" w:rsidR="00F57674" w:rsidRPr="00E80F49" w:rsidRDefault="00F57674" w:rsidP="00F57674">
            <w:pPr>
              <w:pStyle w:val="TAL"/>
            </w:pPr>
            <w:r w:rsidRPr="00E80F49">
              <w:t>RAN5#84</w:t>
            </w:r>
          </w:p>
        </w:tc>
      </w:tr>
      <w:tr w:rsidR="00F57674" w:rsidRPr="00E80F49" w14:paraId="7E0C0D24" w14:textId="77777777" w:rsidTr="00C46B3C">
        <w:trPr>
          <w:trHeight w:val="113"/>
        </w:trPr>
        <w:tc>
          <w:tcPr>
            <w:tcW w:w="2160" w:type="dxa"/>
            <w:vAlign w:val="center"/>
          </w:tcPr>
          <w:p w14:paraId="1F535CDC" w14:textId="77777777" w:rsidR="00F57674" w:rsidRPr="00E80F49" w:rsidRDefault="00F57674" w:rsidP="00F57674">
            <w:pPr>
              <w:pStyle w:val="TAL"/>
            </w:pPr>
            <w:r w:rsidRPr="00E80F49">
              <w:t>6.4.2.3</w:t>
            </w:r>
            <w:r w:rsidRPr="00E80F49">
              <w:tab/>
              <w:t>In-band emissions</w:t>
            </w:r>
          </w:p>
        </w:tc>
        <w:tc>
          <w:tcPr>
            <w:tcW w:w="1476" w:type="dxa"/>
            <w:vAlign w:val="center"/>
          </w:tcPr>
          <w:p w14:paraId="5C1E161F" w14:textId="77777777" w:rsidR="00F57674" w:rsidRPr="00E80F49" w:rsidRDefault="00F57674" w:rsidP="00F57674">
            <w:pPr>
              <w:pStyle w:val="TAC"/>
            </w:pPr>
            <w:r w:rsidRPr="00E80F49">
              <w:t>36</w:t>
            </w:r>
          </w:p>
        </w:tc>
        <w:tc>
          <w:tcPr>
            <w:tcW w:w="4590" w:type="dxa"/>
            <w:vAlign w:val="center"/>
          </w:tcPr>
          <w:p w14:paraId="094397EE" w14:textId="77777777" w:rsidR="00F57674" w:rsidRPr="00E80F49" w:rsidRDefault="00F57674" w:rsidP="00F57674">
            <w:pPr>
              <w:pStyle w:val="TAL"/>
            </w:pPr>
            <w:r w:rsidRPr="00E80F49">
              <w:t>“38.521-1_TPanalysis_6.4.2.3_IE_2.zip”</w:t>
            </w:r>
          </w:p>
        </w:tc>
        <w:tc>
          <w:tcPr>
            <w:tcW w:w="1854" w:type="dxa"/>
            <w:vAlign w:val="center"/>
          </w:tcPr>
          <w:p w14:paraId="012831D3" w14:textId="77777777" w:rsidR="00F57674" w:rsidRPr="00E80F49" w:rsidRDefault="00F57674" w:rsidP="00F57674">
            <w:pPr>
              <w:pStyle w:val="TAL"/>
            </w:pPr>
            <w:r w:rsidRPr="00E80F49">
              <w:t>RAN5#84</w:t>
            </w:r>
          </w:p>
        </w:tc>
      </w:tr>
      <w:tr w:rsidR="00F57674" w:rsidRPr="00E80F49" w14:paraId="1AE8883D" w14:textId="77777777" w:rsidTr="00C46B3C">
        <w:trPr>
          <w:trHeight w:val="113"/>
        </w:trPr>
        <w:tc>
          <w:tcPr>
            <w:tcW w:w="2160" w:type="dxa"/>
            <w:vAlign w:val="center"/>
          </w:tcPr>
          <w:p w14:paraId="2F6125B3" w14:textId="77777777" w:rsidR="00F57674" w:rsidRPr="00E80F49" w:rsidRDefault="00F57674" w:rsidP="00F57674">
            <w:pPr>
              <w:pStyle w:val="TAL"/>
            </w:pPr>
            <w:r w:rsidRPr="00E80F49">
              <w:t>6.4.2.4</w:t>
            </w:r>
            <w:r w:rsidRPr="00E80F49">
              <w:tab/>
              <w:t>EVM equalizer spectrum flatness</w:t>
            </w:r>
          </w:p>
        </w:tc>
        <w:tc>
          <w:tcPr>
            <w:tcW w:w="1476" w:type="dxa"/>
            <w:vAlign w:val="center"/>
          </w:tcPr>
          <w:p w14:paraId="3CF02090" w14:textId="77777777" w:rsidR="00F57674" w:rsidRPr="00E80F49" w:rsidRDefault="00F57674" w:rsidP="00F57674">
            <w:pPr>
              <w:pStyle w:val="TAC"/>
            </w:pPr>
            <w:r w:rsidRPr="00E80F49">
              <w:t>90</w:t>
            </w:r>
          </w:p>
        </w:tc>
        <w:tc>
          <w:tcPr>
            <w:tcW w:w="4590" w:type="dxa"/>
            <w:vAlign w:val="center"/>
          </w:tcPr>
          <w:p w14:paraId="631E1AAA" w14:textId="77777777" w:rsidR="00F57674" w:rsidRPr="00E80F49" w:rsidRDefault="00F57674" w:rsidP="00F57674">
            <w:pPr>
              <w:pStyle w:val="TAL"/>
            </w:pPr>
            <w:r w:rsidRPr="00E80F49">
              <w:t>“38.521-1 TPanalysis_6.4.2.4_EVMequalizerSpectrumFlatness_v3.zip”</w:t>
            </w:r>
          </w:p>
        </w:tc>
        <w:tc>
          <w:tcPr>
            <w:tcW w:w="1854" w:type="dxa"/>
            <w:vAlign w:val="center"/>
          </w:tcPr>
          <w:p w14:paraId="14F1CA3F" w14:textId="77777777" w:rsidR="00F57674" w:rsidRPr="00E80F49" w:rsidRDefault="00F57674" w:rsidP="00F57674">
            <w:pPr>
              <w:pStyle w:val="TAL"/>
            </w:pPr>
            <w:r w:rsidRPr="00E80F49">
              <w:t>RAN5#84</w:t>
            </w:r>
          </w:p>
        </w:tc>
      </w:tr>
      <w:tr w:rsidR="00F57674" w:rsidRPr="00E80F49" w14:paraId="0B820DB6" w14:textId="77777777" w:rsidTr="00C46B3C">
        <w:trPr>
          <w:trHeight w:val="113"/>
        </w:trPr>
        <w:tc>
          <w:tcPr>
            <w:tcW w:w="2160" w:type="dxa"/>
            <w:vAlign w:val="center"/>
          </w:tcPr>
          <w:p w14:paraId="65BF4C39" w14:textId="77777777" w:rsidR="00F57674" w:rsidRPr="00E80F49" w:rsidRDefault="00F57674" w:rsidP="00F57674">
            <w:pPr>
              <w:pStyle w:val="TAL"/>
            </w:pPr>
            <w:r w:rsidRPr="00E80F49">
              <w:t>6.4.2.5</w:t>
            </w:r>
            <w:r w:rsidRPr="00E80F49">
              <w:tab/>
              <w:t>EVM equalizer spectrum flatness for Pi/2 BPSK</w:t>
            </w:r>
          </w:p>
        </w:tc>
        <w:tc>
          <w:tcPr>
            <w:tcW w:w="1476" w:type="dxa"/>
            <w:vAlign w:val="center"/>
          </w:tcPr>
          <w:p w14:paraId="76DC0C28" w14:textId="490DF695" w:rsidR="00F57674" w:rsidRPr="00E80F49" w:rsidDel="00CB1913" w:rsidRDefault="00F57674" w:rsidP="00F57674">
            <w:pPr>
              <w:pStyle w:val="TAC"/>
            </w:pPr>
            <w:r w:rsidRPr="00E80F49">
              <w:t>9</w:t>
            </w:r>
          </w:p>
        </w:tc>
        <w:tc>
          <w:tcPr>
            <w:tcW w:w="4590" w:type="dxa"/>
            <w:vAlign w:val="center"/>
          </w:tcPr>
          <w:p w14:paraId="72CB587C" w14:textId="1C783648" w:rsidR="00F57674" w:rsidRPr="00E80F49" w:rsidRDefault="00F57674" w:rsidP="00F57674">
            <w:pPr>
              <w:pStyle w:val="TAL"/>
            </w:pPr>
            <w:r w:rsidRPr="00E80F49">
              <w:t>“38.521-1 TPanalysis_6.4.2.5_EVMequalizerSpectrumFlatness_BPSK_v2.zip”</w:t>
            </w:r>
          </w:p>
        </w:tc>
        <w:tc>
          <w:tcPr>
            <w:tcW w:w="1854" w:type="dxa"/>
            <w:vAlign w:val="center"/>
          </w:tcPr>
          <w:p w14:paraId="7E0E73EC" w14:textId="4AC71EB4" w:rsidR="00F57674" w:rsidRPr="00E80F49" w:rsidRDefault="00F57674" w:rsidP="00F57674">
            <w:pPr>
              <w:pStyle w:val="TAL"/>
            </w:pPr>
            <w:r w:rsidRPr="00E80F49">
              <w:t>RAN5#92-e</w:t>
            </w:r>
          </w:p>
        </w:tc>
      </w:tr>
      <w:tr w:rsidR="00F57674" w:rsidRPr="00E80F49" w14:paraId="7DE43990" w14:textId="77777777" w:rsidTr="00C46B3C">
        <w:trPr>
          <w:trHeight w:val="347"/>
        </w:trPr>
        <w:tc>
          <w:tcPr>
            <w:tcW w:w="2160" w:type="dxa"/>
            <w:vAlign w:val="center"/>
          </w:tcPr>
          <w:p w14:paraId="1754C507" w14:textId="77777777" w:rsidR="00F57674" w:rsidRPr="00E80F49" w:rsidRDefault="00F57674" w:rsidP="00F57674">
            <w:pPr>
              <w:pStyle w:val="TAL"/>
            </w:pPr>
            <w:r w:rsidRPr="00E80F49">
              <w:t>6.4A.1.1</w:t>
            </w:r>
            <w:r w:rsidRPr="00E80F49">
              <w:tab/>
              <w:t>Frequency error for CA (2UL CA)</w:t>
            </w:r>
          </w:p>
        </w:tc>
        <w:tc>
          <w:tcPr>
            <w:tcW w:w="1476" w:type="dxa"/>
            <w:vAlign w:val="center"/>
          </w:tcPr>
          <w:p w14:paraId="2A176314" w14:textId="77777777" w:rsidR="00F57674" w:rsidRPr="00E80F49" w:rsidRDefault="00F57674" w:rsidP="00F57674">
            <w:pPr>
              <w:pStyle w:val="TAC"/>
              <w:rPr>
                <w:rFonts w:eastAsia="SimSun" w:cs="Arial"/>
                <w:lang w:eastAsia="zh-CN"/>
              </w:rPr>
            </w:pPr>
            <w:r w:rsidRPr="00E80F49">
              <w:rPr>
                <w:rFonts w:eastAsia="SimSun" w:cs="Arial"/>
                <w:lang w:eastAsia="zh-CN"/>
              </w:rPr>
              <w:t>5</w:t>
            </w:r>
          </w:p>
        </w:tc>
        <w:tc>
          <w:tcPr>
            <w:tcW w:w="4590" w:type="dxa"/>
            <w:vAlign w:val="center"/>
          </w:tcPr>
          <w:p w14:paraId="5E40BF52" w14:textId="77777777" w:rsidR="00F57674" w:rsidRPr="00E80F49" w:rsidRDefault="00F57674" w:rsidP="00F57674">
            <w:pPr>
              <w:pStyle w:val="TAL"/>
            </w:pPr>
            <w:r w:rsidRPr="00E80F49">
              <w:rPr>
                <w:rFonts w:eastAsia="SimSun"/>
                <w:lang w:eastAsia="zh-CN"/>
              </w:rPr>
              <w:t>“38.521-1_TPanalysis on 6.4A.1.1_FreqErr.zip”</w:t>
            </w:r>
          </w:p>
        </w:tc>
        <w:tc>
          <w:tcPr>
            <w:tcW w:w="1854" w:type="dxa"/>
            <w:vAlign w:val="center"/>
          </w:tcPr>
          <w:p w14:paraId="74F88A72" w14:textId="77777777" w:rsidR="00F57674" w:rsidRPr="00E80F49" w:rsidRDefault="00F57674" w:rsidP="00F57674">
            <w:pPr>
              <w:pStyle w:val="TAL"/>
              <w:rPr>
                <w:szCs w:val="18"/>
              </w:rPr>
            </w:pPr>
            <w:r w:rsidRPr="00E80F49">
              <w:rPr>
                <w:szCs w:val="18"/>
              </w:rPr>
              <w:t>RAN5#8</w:t>
            </w:r>
            <w:r w:rsidRPr="00E80F49">
              <w:rPr>
                <w:rFonts w:eastAsia="SimSun"/>
                <w:szCs w:val="18"/>
                <w:lang w:eastAsia="zh-CN"/>
              </w:rPr>
              <w:t>2</w:t>
            </w:r>
          </w:p>
        </w:tc>
      </w:tr>
      <w:tr w:rsidR="00F57674" w:rsidRPr="00E80F49" w14:paraId="522F6D6B" w14:textId="77777777" w:rsidTr="00C46B3C">
        <w:trPr>
          <w:trHeight w:val="113"/>
        </w:trPr>
        <w:tc>
          <w:tcPr>
            <w:tcW w:w="2160" w:type="dxa"/>
            <w:vAlign w:val="center"/>
          </w:tcPr>
          <w:p w14:paraId="378136C9" w14:textId="77777777" w:rsidR="00F57674" w:rsidRPr="00E80F49" w:rsidRDefault="00F57674" w:rsidP="00F57674">
            <w:pPr>
              <w:pStyle w:val="TAL"/>
            </w:pPr>
            <w:r w:rsidRPr="00E80F49">
              <w:t>6.4A.2.1.1</w:t>
            </w:r>
            <w:r w:rsidRPr="00E80F49">
              <w:tab/>
              <w:t>Error Vector Magnitude for CA (2UL CA)</w:t>
            </w:r>
          </w:p>
        </w:tc>
        <w:tc>
          <w:tcPr>
            <w:tcW w:w="1476" w:type="dxa"/>
            <w:vAlign w:val="center"/>
          </w:tcPr>
          <w:p w14:paraId="731F7F07" w14:textId="77777777" w:rsidR="00F57674" w:rsidRPr="00E80F49" w:rsidRDefault="00F57674" w:rsidP="00F57674">
            <w:pPr>
              <w:pStyle w:val="TAC"/>
            </w:pPr>
            <w:r w:rsidRPr="00E80F49">
              <w:rPr>
                <w:rFonts w:eastAsia="SimSun" w:cs="Arial"/>
                <w:lang w:eastAsia="zh-CN"/>
              </w:rPr>
              <w:t>168</w:t>
            </w:r>
          </w:p>
        </w:tc>
        <w:tc>
          <w:tcPr>
            <w:tcW w:w="4590" w:type="dxa"/>
            <w:vAlign w:val="center"/>
          </w:tcPr>
          <w:p w14:paraId="1A5930B9" w14:textId="77777777" w:rsidR="00F57674" w:rsidRPr="00E80F49" w:rsidRDefault="00F57674" w:rsidP="00F57674">
            <w:pPr>
              <w:pStyle w:val="TAL"/>
            </w:pPr>
            <w:r w:rsidRPr="00E80F49">
              <w:rPr>
                <w:rFonts w:eastAsia="SimSun"/>
                <w:lang w:eastAsia="zh-CN"/>
              </w:rPr>
              <w:t>“38.521-1_TPanalysis on 6.4A.2.1.1_EVM.zip”</w:t>
            </w:r>
          </w:p>
        </w:tc>
        <w:tc>
          <w:tcPr>
            <w:tcW w:w="1854" w:type="dxa"/>
            <w:vAlign w:val="center"/>
          </w:tcPr>
          <w:p w14:paraId="6AAEE260" w14:textId="77777777" w:rsidR="00F57674" w:rsidRPr="00E80F49" w:rsidRDefault="00F57674" w:rsidP="00F57674">
            <w:pPr>
              <w:pStyle w:val="TAL"/>
            </w:pPr>
            <w:r w:rsidRPr="00E80F49">
              <w:rPr>
                <w:szCs w:val="18"/>
              </w:rPr>
              <w:t>RAN5#8</w:t>
            </w:r>
            <w:r w:rsidRPr="00E80F49">
              <w:rPr>
                <w:rFonts w:eastAsia="SimSun"/>
                <w:szCs w:val="18"/>
                <w:lang w:eastAsia="zh-CN"/>
              </w:rPr>
              <w:t>2</w:t>
            </w:r>
          </w:p>
        </w:tc>
      </w:tr>
      <w:tr w:rsidR="00F57674" w:rsidRPr="00E80F49" w14:paraId="51020D2F" w14:textId="77777777" w:rsidTr="00C46B3C">
        <w:trPr>
          <w:trHeight w:val="113"/>
        </w:trPr>
        <w:tc>
          <w:tcPr>
            <w:tcW w:w="2160" w:type="dxa"/>
            <w:vAlign w:val="center"/>
          </w:tcPr>
          <w:p w14:paraId="008574F9" w14:textId="77777777" w:rsidR="00F57674" w:rsidRPr="00E80F49" w:rsidRDefault="00F57674" w:rsidP="00F57674">
            <w:pPr>
              <w:keepNext/>
              <w:keepLines/>
              <w:spacing w:after="0"/>
              <w:rPr>
                <w:rFonts w:ascii="Arial" w:hAnsi="Arial"/>
                <w:sz w:val="18"/>
              </w:rPr>
            </w:pPr>
            <w:r w:rsidRPr="00E80F49">
              <w:rPr>
                <w:rFonts w:ascii="Arial" w:hAnsi="Arial"/>
                <w:sz w:val="18"/>
              </w:rPr>
              <w:t>6.4A.2.2.1</w:t>
            </w:r>
            <w:r w:rsidRPr="00E80F49">
              <w:rPr>
                <w:rFonts w:ascii="Arial" w:hAnsi="Arial"/>
                <w:sz w:val="18"/>
              </w:rPr>
              <w:tab/>
              <w:t>Carrier leakage for CA (2UL CA)</w:t>
            </w:r>
          </w:p>
        </w:tc>
        <w:tc>
          <w:tcPr>
            <w:tcW w:w="1476" w:type="dxa"/>
            <w:vAlign w:val="center"/>
          </w:tcPr>
          <w:p w14:paraId="1AE5126E" w14:textId="77777777" w:rsidR="00F57674" w:rsidRPr="00E80F49" w:rsidRDefault="00F57674" w:rsidP="00F57674">
            <w:pPr>
              <w:keepNext/>
              <w:keepLines/>
              <w:spacing w:after="0"/>
              <w:jc w:val="center"/>
              <w:rPr>
                <w:rFonts w:ascii="Arial" w:hAnsi="Arial"/>
                <w:sz w:val="18"/>
              </w:rPr>
            </w:pPr>
            <w:r w:rsidRPr="00E80F49">
              <w:rPr>
                <w:rFonts w:ascii="Arial" w:eastAsia="SimSun" w:hAnsi="Arial" w:cs="Arial"/>
                <w:sz w:val="18"/>
                <w:lang w:eastAsia="zh-CN"/>
              </w:rPr>
              <w:t>2</w:t>
            </w:r>
          </w:p>
        </w:tc>
        <w:tc>
          <w:tcPr>
            <w:tcW w:w="4590" w:type="dxa"/>
            <w:vAlign w:val="center"/>
          </w:tcPr>
          <w:p w14:paraId="6100D29D" w14:textId="77777777" w:rsidR="00F57674" w:rsidRPr="00E80F49" w:rsidRDefault="00F57674" w:rsidP="00F57674">
            <w:pPr>
              <w:keepNext/>
              <w:keepLines/>
              <w:spacing w:after="0"/>
              <w:rPr>
                <w:rFonts w:ascii="Arial" w:hAnsi="Arial"/>
                <w:sz w:val="18"/>
              </w:rPr>
            </w:pPr>
            <w:r w:rsidRPr="00E80F49">
              <w:rPr>
                <w:rFonts w:ascii="Arial" w:eastAsia="Yu Mincho" w:hAnsi="Arial"/>
                <w:sz w:val="18"/>
                <w:lang w:eastAsia="ja-JP"/>
              </w:rPr>
              <w:t>“38.521-1_TPanalysis on 6.4A.2.2.1_CarrLeak</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779CAF67" w14:textId="77777777" w:rsidR="00F57674" w:rsidRPr="00E80F49" w:rsidRDefault="00F57674" w:rsidP="00F57674">
            <w:pPr>
              <w:keepNext/>
              <w:keepLines/>
              <w:spacing w:after="0"/>
              <w:rPr>
                <w:rFonts w:ascii="Arial" w:hAnsi="Arial"/>
                <w:sz w:val="18"/>
              </w:rPr>
            </w:pPr>
            <w:r w:rsidRPr="00E80F49">
              <w:rPr>
                <w:rFonts w:ascii="Arial" w:hAnsi="Arial"/>
                <w:sz w:val="18"/>
                <w:szCs w:val="18"/>
              </w:rPr>
              <w:t>RAN5#8</w:t>
            </w:r>
            <w:r w:rsidRPr="00E80F49">
              <w:rPr>
                <w:rFonts w:ascii="Arial" w:eastAsia="SimSun" w:hAnsi="Arial"/>
                <w:sz w:val="18"/>
                <w:szCs w:val="18"/>
                <w:lang w:eastAsia="zh-CN"/>
              </w:rPr>
              <w:t>2</w:t>
            </w:r>
          </w:p>
        </w:tc>
      </w:tr>
      <w:tr w:rsidR="00F57674" w:rsidRPr="00E80F49" w14:paraId="5D8A0003" w14:textId="77777777" w:rsidTr="00C46B3C">
        <w:trPr>
          <w:trHeight w:val="347"/>
        </w:trPr>
        <w:tc>
          <w:tcPr>
            <w:tcW w:w="2160" w:type="dxa"/>
            <w:vAlign w:val="center"/>
          </w:tcPr>
          <w:p w14:paraId="56C0AD33" w14:textId="77777777" w:rsidR="00F57674" w:rsidRPr="00E80F49" w:rsidRDefault="00F57674" w:rsidP="00F57674">
            <w:pPr>
              <w:keepNext/>
              <w:keepLines/>
              <w:spacing w:after="0"/>
              <w:rPr>
                <w:rFonts w:ascii="Arial" w:hAnsi="Arial"/>
                <w:sz w:val="18"/>
              </w:rPr>
            </w:pPr>
            <w:r w:rsidRPr="00E80F49">
              <w:rPr>
                <w:rFonts w:ascii="Arial" w:hAnsi="Arial"/>
                <w:sz w:val="18"/>
              </w:rPr>
              <w:t>6.4A.2.3.1</w:t>
            </w:r>
            <w:r w:rsidRPr="00E80F49">
              <w:rPr>
                <w:rFonts w:ascii="Arial" w:hAnsi="Arial"/>
                <w:sz w:val="18"/>
              </w:rPr>
              <w:tab/>
              <w:t>In-band emissions for CA (2UL CA)</w:t>
            </w:r>
          </w:p>
        </w:tc>
        <w:tc>
          <w:tcPr>
            <w:tcW w:w="1476" w:type="dxa"/>
            <w:vAlign w:val="center"/>
          </w:tcPr>
          <w:p w14:paraId="38C1514C" w14:textId="77777777" w:rsidR="00F57674" w:rsidRPr="00E80F49" w:rsidRDefault="00F57674" w:rsidP="00F57674">
            <w:pPr>
              <w:keepNext/>
              <w:keepLines/>
              <w:spacing w:after="0"/>
              <w:jc w:val="center"/>
              <w:rPr>
                <w:rFonts w:ascii="Arial" w:eastAsia="SimSun" w:hAnsi="Arial" w:cs="Arial"/>
                <w:sz w:val="18"/>
                <w:lang w:eastAsia="zh-CN"/>
              </w:rPr>
            </w:pPr>
          </w:p>
        </w:tc>
        <w:tc>
          <w:tcPr>
            <w:tcW w:w="4590" w:type="dxa"/>
            <w:vAlign w:val="center"/>
          </w:tcPr>
          <w:p w14:paraId="6B58AD4B" w14:textId="77777777" w:rsidR="00F57674" w:rsidRPr="00E80F49" w:rsidRDefault="00F57674" w:rsidP="00F57674">
            <w:pPr>
              <w:keepNext/>
              <w:keepLines/>
              <w:spacing w:after="0"/>
              <w:rPr>
                <w:rFonts w:ascii="Arial" w:hAnsi="Arial"/>
                <w:sz w:val="18"/>
              </w:rPr>
            </w:pPr>
            <w:r w:rsidRPr="00E80F49">
              <w:rPr>
                <w:rFonts w:ascii="Arial" w:eastAsia="Yu Mincho" w:hAnsi="Arial"/>
                <w:sz w:val="18"/>
                <w:lang w:eastAsia="ja-JP"/>
              </w:rPr>
              <w:t>“38.521-1_TPanalysis on 6.4A.2.2.1_IBE</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43FD0A89" w14:textId="77777777" w:rsidR="00F57674" w:rsidRPr="00E80F49" w:rsidRDefault="00F57674" w:rsidP="00F57674">
            <w:pPr>
              <w:keepNext/>
              <w:keepLines/>
              <w:spacing w:after="0"/>
              <w:rPr>
                <w:rFonts w:ascii="Arial" w:hAnsi="Arial"/>
                <w:sz w:val="18"/>
                <w:szCs w:val="18"/>
              </w:rPr>
            </w:pPr>
            <w:r w:rsidRPr="00E80F49">
              <w:rPr>
                <w:rFonts w:ascii="Arial" w:hAnsi="Arial"/>
                <w:sz w:val="18"/>
                <w:szCs w:val="18"/>
              </w:rPr>
              <w:t>RAN5#8</w:t>
            </w:r>
            <w:r w:rsidRPr="00E80F49">
              <w:rPr>
                <w:rFonts w:ascii="Arial" w:eastAsia="SimSun" w:hAnsi="Arial"/>
                <w:sz w:val="18"/>
                <w:szCs w:val="18"/>
                <w:lang w:eastAsia="zh-CN"/>
              </w:rPr>
              <w:t>2</w:t>
            </w:r>
          </w:p>
        </w:tc>
      </w:tr>
      <w:tr w:rsidR="00F57674" w:rsidRPr="00E80F49" w14:paraId="4DA350EB" w14:textId="77777777" w:rsidTr="00C46B3C">
        <w:trPr>
          <w:trHeight w:val="347"/>
        </w:trPr>
        <w:tc>
          <w:tcPr>
            <w:tcW w:w="2160" w:type="dxa"/>
            <w:vAlign w:val="center"/>
          </w:tcPr>
          <w:p w14:paraId="122F4F8E" w14:textId="77777777" w:rsidR="00F57674" w:rsidRPr="00E80F49" w:rsidRDefault="00F57674" w:rsidP="00F57674">
            <w:pPr>
              <w:pStyle w:val="TAL"/>
            </w:pPr>
            <w:r w:rsidRPr="00E80F49">
              <w:t>6.4D.1</w:t>
            </w:r>
            <w:r w:rsidRPr="00E80F49">
              <w:tab/>
              <w:t>Frequency error</w:t>
            </w:r>
          </w:p>
        </w:tc>
        <w:tc>
          <w:tcPr>
            <w:tcW w:w="1476" w:type="dxa"/>
            <w:vAlign w:val="center"/>
          </w:tcPr>
          <w:p w14:paraId="3C0BB39B" w14:textId="77777777" w:rsidR="00F57674" w:rsidRPr="00E80F49" w:rsidRDefault="00F57674" w:rsidP="00F57674">
            <w:pPr>
              <w:pStyle w:val="TAC"/>
              <w:rPr>
                <w:rFonts w:cs="Arial"/>
                <w:lang w:eastAsia="zh-CN"/>
              </w:rPr>
            </w:pPr>
            <w:r w:rsidRPr="00E80F49">
              <w:t>5</w:t>
            </w:r>
          </w:p>
        </w:tc>
        <w:tc>
          <w:tcPr>
            <w:tcW w:w="4590" w:type="dxa"/>
            <w:vAlign w:val="center"/>
          </w:tcPr>
          <w:p w14:paraId="27F623EB" w14:textId="77777777" w:rsidR="00F57674" w:rsidRPr="00E80F49" w:rsidRDefault="00F57674" w:rsidP="00F57674">
            <w:pPr>
              <w:pStyle w:val="TAL"/>
              <w:rPr>
                <w:rFonts w:eastAsia="Yu Mincho"/>
                <w:lang w:eastAsia="ja-JP"/>
              </w:rPr>
            </w:pPr>
            <w:r w:rsidRPr="00E80F49">
              <w:t>“38.521-1_TPanalysis_6.4.1_FreqErr_v3.zip”</w:t>
            </w:r>
          </w:p>
        </w:tc>
        <w:tc>
          <w:tcPr>
            <w:tcW w:w="1854" w:type="dxa"/>
            <w:vAlign w:val="center"/>
          </w:tcPr>
          <w:p w14:paraId="28CCA359" w14:textId="77777777" w:rsidR="00F57674" w:rsidRPr="00E80F49" w:rsidRDefault="00F57674" w:rsidP="00F57674">
            <w:pPr>
              <w:pStyle w:val="TAL"/>
              <w:rPr>
                <w:szCs w:val="18"/>
              </w:rPr>
            </w:pPr>
            <w:r w:rsidRPr="00E80F49">
              <w:t>RAN5#84</w:t>
            </w:r>
          </w:p>
        </w:tc>
      </w:tr>
      <w:tr w:rsidR="00F57674" w:rsidRPr="00E80F49" w14:paraId="0AAB2988" w14:textId="77777777" w:rsidTr="00C46B3C">
        <w:trPr>
          <w:trHeight w:val="347"/>
        </w:trPr>
        <w:tc>
          <w:tcPr>
            <w:tcW w:w="2160" w:type="dxa"/>
            <w:vAlign w:val="center"/>
          </w:tcPr>
          <w:p w14:paraId="0D641B12" w14:textId="77777777" w:rsidR="00F57674" w:rsidRPr="00E80F49" w:rsidRDefault="00F57674" w:rsidP="00F57674">
            <w:pPr>
              <w:pStyle w:val="TAL"/>
            </w:pPr>
            <w:r w:rsidRPr="00E80F49">
              <w:lastRenderedPageBreak/>
              <w:t>6.4D.2.1</w:t>
            </w:r>
            <w:r w:rsidRPr="00E80F49">
              <w:tab/>
              <w:t>Error Vector Magnitude for UL MIMO</w:t>
            </w:r>
          </w:p>
        </w:tc>
        <w:tc>
          <w:tcPr>
            <w:tcW w:w="1476" w:type="dxa"/>
            <w:vAlign w:val="center"/>
          </w:tcPr>
          <w:p w14:paraId="546F30E5" w14:textId="77777777" w:rsidR="00F57674" w:rsidRPr="00E80F49" w:rsidRDefault="00F57674" w:rsidP="00F57674">
            <w:pPr>
              <w:pStyle w:val="TAC"/>
              <w:rPr>
                <w:lang w:eastAsia="zh-CN"/>
              </w:rPr>
            </w:pPr>
            <w:r w:rsidRPr="00E80F49">
              <w:t>PUSCH: 108</w:t>
            </w:r>
          </w:p>
        </w:tc>
        <w:tc>
          <w:tcPr>
            <w:tcW w:w="4590" w:type="dxa"/>
            <w:vAlign w:val="center"/>
          </w:tcPr>
          <w:p w14:paraId="48B3933D" w14:textId="40C8B30F" w:rsidR="00F57674" w:rsidRPr="00E80F49" w:rsidRDefault="00F57674" w:rsidP="00F57674">
            <w:pPr>
              <w:pStyle w:val="TAL"/>
              <w:rPr>
                <w:rFonts w:eastAsia="Yu Mincho"/>
                <w:lang w:eastAsia="ja-JP"/>
              </w:rPr>
            </w:pPr>
            <w:r w:rsidRPr="00E80F49">
              <w:rPr>
                <w:lang w:eastAsia="zh-CN"/>
              </w:rPr>
              <w:t>“38.521-1_TPanalysis on 6.4.2.1_EVM_v3.zip”</w:t>
            </w:r>
          </w:p>
        </w:tc>
        <w:tc>
          <w:tcPr>
            <w:tcW w:w="1854" w:type="dxa"/>
            <w:vAlign w:val="center"/>
          </w:tcPr>
          <w:p w14:paraId="2C246108" w14:textId="6E8A242F" w:rsidR="00F57674" w:rsidRPr="00E80F49" w:rsidRDefault="00F57674" w:rsidP="00F57674">
            <w:pPr>
              <w:pStyle w:val="TAL"/>
            </w:pPr>
            <w:r w:rsidRPr="00E80F49">
              <w:t>RAN5#94-e</w:t>
            </w:r>
          </w:p>
        </w:tc>
      </w:tr>
      <w:tr w:rsidR="00F57674" w:rsidRPr="00E80F49" w14:paraId="0B251D10" w14:textId="77777777" w:rsidTr="00C46B3C">
        <w:trPr>
          <w:trHeight w:val="347"/>
        </w:trPr>
        <w:tc>
          <w:tcPr>
            <w:tcW w:w="2160" w:type="dxa"/>
            <w:vAlign w:val="center"/>
          </w:tcPr>
          <w:p w14:paraId="6364EDAB"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6.4D.2.2</w:t>
            </w:r>
            <w:r w:rsidRPr="00E80F49">
              <w:rPr>
                <w:rFonts w:ascii="Arial" w:eastAsia="SimSun" w:hAnsi="Arial"/>
                <w:sz w:val="18"/>
                <w:lang w:eastAsia="en-US"/>
              </w:rPr>
              <w:tab/>
              <w:t>Carrier leakage for UL MIMO</w:t>
            </w:r>
          </w:p>
        </w:tc>
        <w:tc>
          <w:tcPr>
            <w:tcW w:w="1476" w:type="dxa"/>
            <w:vAlign w:val="center"/>
          </w:tcPr>
          <w:p w14:paraId="31FE99DB"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3</w:t>
            </w:r>
          </w:p>
        </w:tc>
        <w:tc>
          <w:tcPr>
            <w:tcW w:w="4590" w:type="dxa"/>
            <w:vAlign w:val="center"/>
          </w:tcPr>
          <w:p w14:paraId="0F612D25"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zh-CN"/>
              </w:rPr>
              <w:t>“38.521-1_TPanalysis on 6.4.2.2_CarrLeak_v2.zip”</w:t>
            </w:r>
          </w:p>
        </w:tc>
        <w:tc>
          <w:tcPr>
            <w:tcW w:w="1854" w:type="dxa"/>
            <w:vAlign w:val="center"/>
          </w:tcPr>
          <w:p w14:paraId="1E0D9BF7"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4E103668" w14:textId="77777777" w:rsidTr="00C46B3C">
        <w:trPr>
          <w:trHeight w:val="347"/>
        </w:trPr>
        <w:tc>
          <w:tcPr>
            <w:tcW w:w="2160" w:type="dxa"/>
            <w:vAlign w:val="center"/>
          </w:tcPr>
          <w:p w14:paraId="29D8A97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6.4D.2.3</w:t>
            </w:r>
            <w:r w:rsidRPr="00E80F49">
              <w:rPr>
                <w:rFonts w:ascii="Arial" w:eastAsia="SimSun" w:hAnsi="Arial"/>
                <w:sz w:val="18"/>
                <w:lang w:eastAsia="en-US"/>
              </w:rPr>
              <w:tab/>
              <w:t>In-band emissions for UL MIMO</w:t>
            </w:r>
          </w:p>
        </w:tc>
        <w:tc>
          <w:tcPr>
            <w:tcW w:w="1476" w:type="dxa"/>
            <w:vAlign w:val="center"/>
          </w:tcPr>
          <w:p w14:paraId="77EAB623"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18</w:t>
            </w:r>
          </w:p>
        </w:tc>
        <w:tc>
          <w:tcPr>
            <w:tcW w:w="4590" w:type="dxa"/>
            <w:vAlign w:val="center"/>
          </w:tcPr>
          <w:p w14:paraId="025A507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en-US"/>
              </w:rPr>
              <w:t>“38.521-1_TPanalysis_6.4.2.3_IE_2.zip”</w:t>
            </w:r>
          </w:p>
        </w:tc>
        <w:tc>
          <w:tcPr>
            <w:tcW w:w="1854" w:type="dxa"/>
            <w:vAlign w:val="center"/>
          </w:tcPr>
          <w:p w14:paraId="5DCE4A96"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485336E2" w14:textId="77777777" w:rsidTr="00C46B3C">
        <w:trPr>
          <w:trHeight w:val="347"/>
        </w:trPr>
        <w:tc>
          <w:tcPr>
            <w:tcW w:w="2160" w:type="dxa"/>
            <w:vAlign w:val="center"/>
          </w:tcPr>
          <w:p w14:paraId="5F04236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6.4D.2.4</w:t>
            </w:r>
            <w:r w:rsidRPr="00E80F49">
              <w:rPr>
                <w:rFonts w:ascii="Arial" w:eastAsia="SimSun" w:hAnsi="Arial"/>
                <w:sz w:val="18"/>
                <w:lang w:eastAsia="en-US"/>
              </w:rPr>
              <w:tab/>
              <w:t>EVM equalizer spectrum flatness for UL MIMO</w:t>
            </w:r>
          </w:p>
        </w:tc>
        <w:tc>
          <w:tcPr>
            <w:tcW w:w="1476" w:type="dxa"/>
            <w:vAlign w:val="center"/>
          </w:tcPr>
          <w:p w14:paraId="3CCFD8CD"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45</w:t>
            </w:r>
          </w:p>
        </w:tc>
        <w:tc>
          <w:tcPr>
            <w:tcW w:w="4590" w:type="dxa"/>
            <w:vAlign w:val="center"/>
          </w:tcPr>
          <w:p w14:paraId="0CBCFFE6" w14:textId="77777777" w:rsidR="00F57674" w:rsidRPr="00E80F49" w:rsidRDefault="00F57674" w:rsidP="00F57674">
            <w:pPr>
              <w:pStyle w:val="TAL"/>
              <w:rPr>
                <w:rFonts w:eastAsia="SimSun"/>
                <w:lang w:eastAsia="en-US"/>
              </w:rPr>
            </w:pPr>
            <w:r w:rsidRPr="00E80F49">
              <w:rPr>
                <w:rFonts w:eastAsia="SimSun"/>
                <w:lang w:eastAsia="en-US"/>
              </w:rPr>
              <w:t>“38.521-1_TPanalysis_6.4.2.4_EVMequalizerSpectrumFlatness_v3.zip”</w:t>
            </w:r>
          </w:p>
        </w:tc>
        <w:tc>
          <w:tcPr>
            <w:tcW w:w="1854" w:type="dxa"/>
            <w:vAlign w:val="center"/>
          </w:tcPr>
          <w:p w14:paraId="49B1E2B6"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7220B19A" w14:textId="77777777" w:rsidTr="00C46B3C">
        <w:trPr>
          <w:trHeight w:val="113"/>
        </w:trPr>
        <w:tc>
          <w:tcPr>
            <w:tcW w:w="2160" w:type="dxa"/>
            <w:vAlign w:val="center"/>
          </w:tcPr>
          <w:p w14:paraId="3B6D62FB" w14:textId="77777777" w:rsidR="00F57674" w:rsidRPr="00E80F49" w:rsidRDefault="00F57674" w:rsidP="00F57674">
            <w:pPr>
              <w:pStyle w:val="TAL"/>
            </w:pPr>
            <w:r w:rsidRPr="00E80F49">
              <w:t>6.4D.3</w:t>
            </w:r>
            <w:r w:rsidRPr="00E80F49">
              <w:tab/>
              <w:t>Time alignment error for UL-MIMO</w:t>
            </w:r>
          </w:p>
        </w:tc>
        <w:tc>
          <w:tcPr>
            <w:tcW w:w="1476" w:type="dxa"/>
            <w:vAlign w:val="center"/>
          </w:tcPr>
          <w:p w14:paraId="6E7AF9B8" w14:textId="77777777" w:rsidR="00F57674" w:rsidRPr="00E80F49" w:rsidRDefault="00F57674" w:rsidP="00F57674">
            <w:pPr>
              <w:pStyle w:val="TAC"/>
            </w:pPr>
            <w:r w:rsidRPr="00E80F49">
              <w:t>6</w:t>
            </w:r>
          </w:p>
        </w:tc>
        <w:tc>
          <w:tcPr>
            <w:tcW w:w="4590" w:type="dxa"/>
            <w:vAlign w:val="center"/>
          </w:tcPr>
          <w:p w14:paraId="7ECAED12" w14:textId="77777777" w:rsidR="00F57674" w:rsidRPr="00E80F49" w:rsidRDefault="00F57674" w:rsidP="00F57674">
            <w:pPr>
              <w:pStyle w:val="TAL"/>
            </w:pPr>
            <w:r w:rsidRPr="00E80F49">
              <w:t>“</w:t>
            </w:r>
            <w:r w:rsidRPr="00E80F49">
              <w:rPr>
                <w:rFonts w:eastAsia="??"/>
                <w:szCs w:val="32"/>
              </w:rPr>
              <w:t>38.521-1_TPanalysis_6.4D.3_TAE_MIMO.zip</w:t>
            </w:r>
            <w:r w:rsidRPr="00E80F49">
              <w:t>”</w:t>
            </w:r>
          </w:p>
        </w:tc>
        <w:tc>
          <w:tcPr>
            <w:tcW w:w="1854" w:type="dxa"/>
            <w:vAlign w:val="center"/>
          </w:tcPr>
          <w:p w14:paraId="49F5B4AA" w14:textId="77777777" w:rsidR="00F57674" w:rsidRPr="00E80F49" w:rsidRDefault="00F57674" w:rsidP="00F57674">
            <w:pPr>
              <w:pStyle w:val="TAL"/>
            </w:pPr>
            <w:r w:rsidRPr="00E80F49">
              <w:t>RAN5#82</w:t>
            </w:r>
          </w:p>
        </w:tc>
      </w:tr>
      <w:tr w:rsidR="00F57674" w:rsidRPr="00E80F49" w14:paraId="04626B6F" w14:textId="77777777" w:rsidTr="00C46B3C">
        <w:trPr>
          <w:trHeight w:val="113"/>
        </w:trPr>
        <w:tc>
          <w:tcPr>
            <w:tcW w:w="2160" w:type="dxa"/>
            <w:vAlign w:val="center"/>
          </w:tcPr>
          <w:p w14:paraId="6B4A4499" w14:textId="77777777" w:rsidR="00F57674" w:rsidRPr="00E80F49" w:rsidRDefault="00F57674" w:rsidP="00F57674">
            <w:pPr>
              <w:pStyle w:val="TAL"/>
            </w:pPr>
            <w:r w:rsidRPr="00E80F49">
              <w:t>6.5.1</w:t>
            </w:r>
            <w:r w:rsidRPr="00E80F49">
              <w:tab/>
              <w:t>Occupied bandwidth</w:t>
            </w:r>
          </w:p>
        </w:tc>
        <w:tc>
          <w:tcPr>
            <w:tcW w:w="1476" w:type="dxa"/>
            <w:vAlign w:val="center"/>
          </w:tcPr>
          <w:p w14:paraId="1B3691E7" w14:textId="77777777" w:rsidR="00F57674" w:rsidRPr="00E80F49" w:rsidRDefault="00F57674" w:rsidP="00F57674">
            <w:pPr>
              <w:pStyle w:val="TAC"/>
            </w:pPr>
            <w:r w:rsidRPr="00E80F49">
              <w:t>10</w:t>
            </w:r>
          </w:p>
        </w:tc>
        <w:tc>
          <w:tcPr>
            <w:tcW w:w="4590" w:type="dxa"/>
            <w:vAlign w:val="center"/>
          </w:tcPr>
          <w:p w14:paraId="17880930" w14:textId="53F1C238" w:rsidR="00F57674" w:rsidRPr="00E80F49" w:rsidRDefault="00F57674" w:rsidP="00F57674">
            <w:pPr>
              <w:pStyle w:val="TAL"/>
            </w:pPr>
            <w:r w:rsidRPr="00E80F49">
              <w:t>“38.521-1_TPanalysis_6.5.1_OccBW_v3.zip</w:t>
            </w:r>
          </w:p>
        </w:tc>
        <w:tc>
          <w:tcPr>
            <w:tcW w:w="1854" w:type="dxa"/>
            <w:vAlign w:val="center"/>
          </w:tcPr>
          <w:p w14:paraId="58D527BD" w14:textId="7CB4CE95" w:rsidR="00F57674" w:rsidRPr="00E80F49" w:rsidRDefault="00F57674" w:rsidP="00F57674">
            <w:pPr>
              <w:pStyle w:val="TAL"/>
            </w:pPr>
            <w:r w:rsidRPr="00E80F49">
              <w:t>RAN5#92-e</w:t>
            </w:r>
          </w:p>
        </w:tc>
      </w:tr>
      <w:tr w:rsidR="00F57674" w:rsidRPr="00E80F49" w14:paraId="59953CD4" w14:textId="77777777" w:rsidTr="00C46B3C">
        <w:trPr>
          <w:trHeight w:val="113"/>
        </w:trPr>
        <w:tc>
          <w:tcPr>
            <w:tcW w:w="2160" w:type="dxa"/>
            <w:vAlign w:val="center"/>
          </w:tcPr>
          <w:p w14:paraId="4EC038C5" w14:textId="77777777" w:rsidR="00F57674" w:rsidRPr="00E80F49" w:rsidRDefault="00F57674" w:rsidP="00F57674">
            <w:pPr>
              <w:pStyle w:val="TAL"/>
            </w:pPr>
            <w:r w:rsidRPr="00E80F49">
              <w:t>6.5.2.2</w:t>
            </w:r>
            <w:r w:rsidRPr="00E80F49">
              <w:tab/>
              <w:t>Spectrum Emission Mask</w:t>
            </w:r>
          </w:p>
        </w:tc>
        <w:tc>
          <w:tcPr>
            <w:tcW w:w="1476" w:type="dxa"/>
            <w:vAlign w:val="center"/>
          </w:tcPr>
          <w:p w14:paraId="3F4EC74A" w14:textId="77777777" w:rsidR="00F57674" w:rsidRPr="00E80F49" w:rsidRDefault="00F57674" w:rsidP="00F57674">
            <w:pPr>
              <w:pStyle w:val="TAC"/>
              <w:rPr>
                <w:lang w:eastAsia="zh-CN"/>
              </w:rPr>
            </w:pPr>
            <w:r w:rsidRPr="00E80F49">
              <w:rPr>
                <w:lang w:eastAsia="zh-CN"/>
              </w:rPr>
              <w:t>contiguous allocation: 144 (168</w:t>
            </w:r>
            <w:r w:rsidRPr="00E80F49">
              <w:rPr>
                <w:vertAlign w:val="superscript"/>
                <w:lang w:eastAsia="zh-CN"/>
              </w:rPr>
              <w:t>1</w:t>
            </w:r>
            <w:r w:rsidRPr="00E80F49">
              <w:rPr>
                <w:lang w:eastAsia="zh-CN"/>
              </w:rPr>
              <w:t>, 160</w:t>
            </w:r>
            <w:r w:rsidRPr="00E80F49">
              <w:rPr>
                <w:vertAlign w:val="superscript"/>
                <w:lang w:eastAsia="zh-CN"/>
              </w:rPr>
              <w:t>2,3</w:t>
            </w:r>
            <w:r w:rsidRPr="00E80F49">
              <w:rPr>
                <w:lang w:eastAsia="zh-CN"/>
              </w:rPr>
              <w:t>)</w:t>
            </w:r>
          </w:p>
          <w:p w14:paraId="4C404709" w14:textId="77777777" w:rsidR="00F57674" w:rsidRPr="00E80F49" w:rsidRDefault="00F57674" w:rsidP="00F57674">
            <w:pPr>
              <w:pStyle w:val="TAC"/>
            </w:pPr>
            <w:r w:rsidRPr="00E80F49">
              <w:rPr>
                <w:lang w:eastAsia="zh-CN"/>
              </w:rPr>
              <w:t>almost contiguous allocation: 24</w:t>
            </w:r>
          </w:p>
        </w:tc>
        <w:tc>
          <w:tcPr>
            <w:tcW w:w="4590" w:type="dxa"/>
            <w:vAlign w:val="center"/>
          </w:tcPr>
          <w:p w14:paraId="58F20659" w14:textId="4AA88627" w:rsidR="00F57674" w:rsidRPr="00E80F49" w:rsidRDefault="00F57674" w:rsidP="00F57674">
            <w:pPr>
              <w:pStyle w:val="TAL"/>
            </w:pPr>
            <w:r w:rsidRPr="00E80F49">
              <w:t>“38.521-1_TPanalysis_6.2.2_MPR_6.5.2.2_SEM_6.5.2.4.1_NR_ACLR_</w:t>
            </w:r>
            <w:r w:rsidR="00EE0433" w:rsidRPr="00EE0433">
              <w:t>v5</w:t>
            </w:r>
            <w:r w:rsidRPr="00E80F49">
              <w:t>.zip”</w:t>
            </w:r>
          </w:p>
        </w:tc>
        <w:tc>
          <w:tcPr>
            <w:tcW w:w="1854" w:type="dxa"/>
            <w:vAlign w:val="center"/>
          </w:tcPr>
          <w:p w14:paraId="57EA7B9E" w14:textId="3E2F706B" w:rsidR="00F57674" w:rsidRPr="00E80F49" w:rsidRDefault="00F57674" w:rsidP="00F57674">
            <w:pPr>
              <w:pStyle w:val="TAL"/>
            </w:pPr>
            <w:r w:rsidRPr="00E80F49">
              <w:t>RAN5#</w:t>
            </w:r>
            <w:r w:rsidR="00EE0433" w:rsidRPr="00EE0433">
              <w:t>99</w:t>
            </w:r>
          </w:p>
        </w:tc>
      </w:tr>
      <w:tr w:rsidR="00F57674" w:rsidRPr="00E80F49" w14:paraId="1DF0F73F" w14:textId="77777777" w:rsidTr="00C46B3C">
        <w:trPr>
          <w:trHeight w:val="113"/>
        </w:trPr>
        <w:tc>
          <w:tcPr>
            <w:tcW w:w="2160" w:type="dxa"/>
            <w:vAlign w:val="center"/>
          </w:tcPr>
          <w:p w14:paraId="4D4B8873" w14:textId="77777777" w:rsidR="00F57674" w:rsidRPr="00E80F49" w:rsidRDefault="00F57674" w:rsidP="00F57674">
            <w:pPr>
              <w:pStyle w:val="TAL"/>
            </w:pPr>
            <w:r w:rsidRPr="00E80F49">
              <w:t>6.5D.2.3 Additional spectrum emission mask for UL-MIMO</w:t>
            </w:r>
          </w:p>
        </w:tc>
        <w:tc>
          <w:tcPr>
            <w:tcW w:w="1476" w:type="dxa"/>
            <w:vAlign w:val="center"/>
          </w:tcPr>
          <w:p w14:paraId="65BE9225" w14:textId="77777777" w:rsidR="00F57674" w:rsidRPr="00E80F49" w:rsidRDefault="00F57674" w:rsidP="00F57674">
            <w:pPr>
              <w:pStyle w:val="TAC"/>
            </w:pPr>
            <w:r w:rsidRPr="00E80F49">
              <w:t>Table 4.1.2.1-1</w:t>
            </w:r>
          </w:p>
        </w:tc>
        <w:tc>
          <w:tcPr>
            <w:tcW w:w="4590" w:type="dxa"/>
            <w:vAlign w:val="center"/>
          </w:tcPr>
          <w:p w14:paraId="5AF984A2" w14:textId="77777777" w:rsidR="00F57674" w:rsidRPr="00E80F49" w:rsidRDefault="00F57674" w:rsidP="00F57674">
            <w:pPr>
              <w:pStyle w:val="TAL"/>
            </w:pPr>
            <w:r w:rsidRPr="00E80F49">
              <w:t>Table 4.1.2.1-1</w:t>
            </w:r>
          </w:p>
        </w:tc>
        <w:tc>
          <w:tcPr>
            <w:tcW w:w="1854" w:type="dxa"/>
            <w:vAlign w:val="center"/>
          </w:tcPr>
          <w:p w14:paraId="316229F9" w14:textId="77777777" w:rsidR="00F57674" w:rsidRPr="00E80F49" w:rsidRDefault="00F57674" w:rsidP="00F57674">
            <w:pPr>
              <w:pStyle w:val="TAL"/>
            </w:pPr>
            <w:r w:rsidRPr="00E80F49">
              <w:t>See Table 4.1.2.1-1</w:t>
            </w:r>
          </w:p>
        </w:tc>
      </w:tr>
      <w:tr w:rsidR="00F57674" w:rsidRPr="00E80F49" w14:paraId="1088BF21" w14:textId="77777777" w:rsidTr="00C46B3C">
        <w:trPr>
          <w:trHeight w:val="113"/>
        </w:trPr>
        <w:tc>
          <w:tcPr>
            <w:tcW w:w="2160" w:type="dxa"/>
            <w:vAlign w:val="center"/>
          </w:tcPr>
          <w:p w14:paraId="4049F1CC" w14:textId="77777777" w:rsidR="00F57674" w:rsidRPr="00E80F49" w:rsidRDefault="00F57674" w:rsidP="00F57674">
            <w:pPr>
              <w:pStyle w:val="TAL"/>
            </w:pPr>
            <w:r w:rsidRPr="00E80F49">
              <w:t>6.5.2.4.1</w:t>
            </w:r>
            <w:r w:rsidRPr="00E80F49">
              <w:tab/>
              <w:t>NR Adjacent channel leakage ratio</w:t>
            </w:r>
          </w:p>
        </w:tc>
        <w:tc>
          <w:tcPr>
            <w:tcW w:w="1476" w:type="dxa"/>
            <w:vAlign w:val="center"/>
          </w:tcPr>
          <w:p w14:paraId="6FCDE4A4" w14:textId="77777777" w:rsidR="00F57674" w:rsidRPr="00E80F49" w:rsidRDefault="00F57674" w:rsidP="00F57674">
            <w:pPr>
              <w:pStyle w:val="TAC"/>
              <w:rPr>
                <w:lang w:eastAsia="zh-CN"/>
              </w:rPr>
            </w:pPr>
            <w:r w:rsidRPr="00E80F49">
              <w:rPr>
                <w:lang w:eastAsia="zh-CN"/>
              </w:rPr>
              <w:t>contiguous allocation: 92</w:t>
            </w:r>
            <w:r w:rsidRPr="00E80F49">
              <w:t>0</w:t>
            </w:r>
            <w:r w:rsidRPr="00E80F49">
              <w:rPr>
                <w:lang w:eastAsia="zh-CN"/>
              </w:rPr>
              <w:t xml:space="preserve"> (1040</w:t>
            </w:r>
            <w:r w:rsidRPr="00E80F49">
              <w:rPr>
                <w:vertAlign w:val="superscript"/>
                <w:lang w:eastAsia="zh-CN"/>
              </w:rPr>
              <w:t>1</w:t>
            </w:r>
            <w:r w:rsidRPr="00E80F49">
              <w:rPr>
                <w:lang w:eastAsia="zh-CN"/>
              </w:rPr>
              <w:t>, 1000</w:t>
            </w:r>
            <w:r w:rsidRPr="00E80F49">
              <w:rPr>
                <w:vertAlign w:val="superscript"/>
                <w:lang w:eastAsia="zh-CN"/>
              </w:rPr>
              <w:t>2,3</w:t>
            </w:r>
            <w:r w:rsidRPr="00E80F49">
              <w:rPr>
                <w:lang w:eastAsia="zh-CN"/>
              </w:rPr>
              <w:t>)</w:t>
            </w:r>
          </w:p>
          <w:p w14:paraId="48C956FF" w14:textId="77777777" w:rsidR="00F57674" w:rsidRPr="00E80F49" w:rsidRDefault="00F57674" w:rsidP="00F57674">
            <w:pPr>
              <w:pStyle w:val="TAC"/>
            </w:pPr>
            <w:r w:rsidRPr="00E80F49">
              <w:rPr>
                <w:lang w:eastAsia="zh-CN"/>
              </w:rPr>
              <w:t>almost contiguous allocation: 120</w:t>
            </w:r>
          </w:p>
        </w:tc>
        <w:tc>
          <w:tcPr>
            <w:tcW w:w="4590" w:type="dxa"/>
            <w:vAlign w:val="center"/>
          </w:tcPr>
          <w:p w14:paraId="6F1B525F" w14:textId="3CF88214" w:rsidR="00F57674" w:rsidRPr="00E80F49" w:rsidRDefault="00F57674" w:rsidP="00F57674">
            <w:pPr>
              <w:pStyle w:val="TAL"/>
            </w:pPr>
            <w:r w:rsidRPr="00E80F49">
              <w:t>“38.521-1_TPanalysis_6.2.2_MPR_6.5.2.2_SEM_6.5.2.4.1_NR_ACLR_</w:t>
            </w:r>
            <w:r w:rsidR="00EE0433" w:rsidRPr="00EE0433">
              <w:t>v5</w:t>
            </w:r>
            <w:r w:rsidRPr="00E80F49">
              <w:t>.zip”</w:t>
            </w:r>
          </w:p>
        </w:tc>
        <w:tc>
          <w:tcPr>
            <w:tcW w:w="1854" w:type="dxa"/>
            <w:vAlign w:val="center"/>
          </w:tcPr>
          <w:p w14:paraId="0633E945" w14:textId="24A2FE80" w:rsidR="00F57674" w:rsidRPr="00E80F49" w:rsidRDefault="00F57674" w:rsidP="00F57674">
            <w:pPr>
              <w:pStyle w:val="TAL"/>
            </w:pPr>
            <w:r w:rsidRPr="00E80F49">
              <w:t>RAN5#</w:t>
            </w:r>
            <w:r w:rsidR="00EE0433" w:rsidRPr="00EE0433">
              <w:t>99</w:t>
            </w:r>
          </w:p>
        </w:tc>
      </w:tr>
      <w:tr w:rsidR="00F57674" w:rsidRPr="00E80F49" w14:paraId="7B60E939" w14:textId="77777777" w:rsidTr="00C46B3C">
        <w:trPr>
          <w:trHeight w:val="113"/>
        </w:trPr>
        <w:tc>
          <w:tcPr>
            <w:tcW w:w="2160" w:type="dxa"/>
            <w:vAlign w:val="center"/>
          </w:tcPr>
          <w:p w14:paraId="69191E44" w14:textId="77777777" w:rsidR="00F57674" w:rsidRPr="00E80F49" w:rsidRDefault="00F57674" w:rsidP="00F57674">
            <w:pPr>
              <w:pStyle w:val="TAL"/>
            </w:pPr>
            <w:r w:rsidRPr="00E80F49">
              <w:t>6.5.2.4.2</w:t>
            </w:r>
            <w:r w:rsidRPr="00E80F49">
              <w:tab/>
            </w:r>
            <w:r w:rsidRPr="00E80F49">
              <w:rPr>
                <w:snapToGrid w:val="0"/>
              </w:rPr>
              <w:t>UTRA ACLR</w:t>
            </w:r>
          </w:p>
        </w:tc>
        <w:tc>
          <w:tcPr>
            <w:tcW w:w="1476" w:type="dxa"/>
            <w:vAlign w:val="center"/>
          </w:tcPr>
          <w:p w14:paraId="03AB0946" w14:textId="67439945" w:rsidR="00F57674" w:rsidRPr="00E80F49" w:rsidRDefault="00F57674" w:rsidP="00F57674">
            <w:pPr>
              <w:pStyle w:val="TAC"/>
            </w:pPr>
            <w:r w:rsidRPr="00E80F49">
              <w:rPr>
                <w:lang w:eastAsia="zh-CN"/>
              </w:rPr>
              <w:t xml:space="preserve">Same as </w:t>
            </w:r>
            <w:r w:rsidRPr="00E80F49">
              <w:t>NS_</w:t>
            </w:r>
            <w:r w:rsidRPr="00E80F49">
              <w:rPr>
                <w:lang w:eastAsia="zh-CN"/>
              </w:rPr>
              <w:t>3</w:t>
            </w:r>
            <w:r w:rsidRPr="00E80F49">
              <w:t>U</w:t>
            </w:r>
            <w:r w:rsidRPr="00E80F49">
              <w:rPr>
                <w:lang w:eastAsia="zh-CN"/>
              </w:rPr>
              <w:t xml:space="preserve">, </w:t>
            </w:r>
            <w:r w:rsidRPr="00E80F49">
              <w:t>NS_</w:t>
            </w:r>
            <w:r w:rsidRPr="00E80F49">
              <w:rPr>
                <w:lang w:eastAsia="zh-CN"/>
              </w:rPr>
              <w:t>5</w:t>
            </w:r>
            <w:r w:rsidRPr="00E80F49">
              <w:t xml:space="preserve">U </w:t>
            </w:r>
            <w:r w:rsidRPr="00E80F49">
              <w:rPr>
                <w:lang w:eastAsia="zh-CN"/>
              </w:rPr>
              <w:t>,</w:t>
            </w:r>
            <w:r w:rsidRPr="00E80F49">
              <w:t>NS_</w:t>
            </w:r>
            <w:r w:rsidRPr="00E80F49">
              <w:rPr>
                <w:lang w:eastAsia="zh-CN"/>
              </w:rPr>
              <w:t>43</w:t>
            </w:r>
            <w:r w:rsidRPr="00E80F49">
              <w:t>U</w:t>
            </w:r>
            <w:r w:rsidRPr="00E80F49">
              <w:rPr>
                <w:lang w:eastAsia="zh-CN"/>
              </w:rPr>
              <w:t xml:space="preserve">, and </w:t>
            </w:r>
            <w:r w:rsidRPr="00E80F49">
              <w:t>NS_</w:t>
            </w:r>
            <w:r w:rsidRPr="00E80F49">
              <w:rPr>
                <w:lang w:eastAsia="zh-CN"/>
              </w:rPr>
              <w:t xml:space="preserve">100 in </w:t>
            </w:r>
            <w:r w:rsidRPr="00E80F49">
              <w:t>Table 4.1.1.1-1</w:t>
            </w:r>
          </w:p>
        </w:tc>
        <w:tc>
          <w:tcPr>
            <w:tcW w:w="4590" w:type="dxa"/>
            <w:vAlign w:val="center"/>
          </w:tcPr>
          <w:p w14:paraId="538F6B7D" w14:textId="4BAB949B" w:rsidR="00F57674" w:rsidRPr="00E80F49" w:rsidRDefault="00F57674" w:rsidP="00F57674">
            <w:pPr>
              <w:pStyle w:val="TAL"/>
            </w:pPr>
            <w:r w:rsidRPr="00E80F49">
              <w:t>“38.521-1_TPanalysis_6.5.2.4.2_UTRA ACLR_v</w:t>
            </w:r>
            <w:r w:rsidRPr="00E80F49">
              <w:rPr>
                <w:lang w:eastAsia="zh-CN"/>
              </w:rPr>
              <w:t>3</w:t>
            </w:r>
            <w:r w:rsidRPr="00E80F49">
              <w:t>.zip”</w:t>
            </w:r>
          </w:p>
        </w:tc>
        <w:tc>
          <w:tcPr>
            <w:tcW w:w="1854" w:type="dxa"/>
            <w:vAlign w:val="center"/>
          </w:tcPr>
          <w:p w14:paraId="401B88EE" w14:textId="72534EBF" w:rsidR="00F57674" w:rsidRPr="00E80F49" w:rsidRDefault="00F57674" w:rsidP="00F57674">
            <w:pPr>
              <w:pStyle w:val="TAL"/>
            </w:pPr>
            <w:r w:rsidRPr="00E80F49">
              <w:t>RAN5#91-e</w:t>
            </w:r>
          </w:p>
        </w:tc>
      </w:tr>
      <w:tr w:rsidR="00F57674" w:rsidRPr="00E80F49" w14:paraId="57E0DD54" w14:textId="77777777" w:rsidTr="00C46B3C">
        <w:trPr>
          <w:trHeight w:val="113"/>
        </w:trPr>
        <w:tc>
          <w:tcPr>
            <w:tcW w:w="2160" w:type="dxa"/>
            <w:vAlign w:val="center"/>
          </w:tcPr>
          <w:p w14:paraId="4FE03CF2" w14:textId="77777777" w:rsidR="00F57674" w:rsidRPr="00E80F49" w:rsidRDefault="00F57674" w:rsidP="00F57674">
            <w:pPr>
              <w:pStyle w:val="TAL"/>
            </w:pPr>
            <w:r w:rsidRPr="00E80F49">
              <w:t>6.5.3.1</w:t>
            </w:r>
            <w:r w:rsidRPr="00E80F49">
              <w:tab/>
              <w:t>General spurious emissions</w:t>
            </w:r>
          </w:p>
        </w:tc>
        <w:tc>
          <w:tcPr>
            <w:tcW w:w="1476" w:type="dxa"/>
            <w:vAlign w:val="center"/>
          </w:tcPr>
          <w:p w14:paraId="688EF8E3" w14:textId="77777777" w:rsidR="00F57674" w:rsidRPr="00E80F49" w:rsidRDefault="00F57674" w:rsidP="00F57674">
            <w:pPr>
              <w:pStyle w:val="TAC"/>
            </w:pPr>
            <w:r w:rsidRPr="00E80F49">
              <w:t>27</w:t>
            </w:r>
          </w:p>
        </w:tc>
        <w:tc>
          <w:tcPr>
            <w:tcW w:w="4590" w:type="dxa"/>
            <w:vAlign w:val="center"/>
          </w:tcPr>
          <w:p w14:paraId="4FEF08A9" w14:textId="77777777" w:rsidR="00F57674" w:rsidRPr="00E80F49" w:rsidRDefault="00F57674" w:rsidP="00F57674">
            <w:pPr>
              <w:pStyle w:val="TAL"/>
            </w:pPr>
            <w:r w:rsidRPr="00E80F49">
              <w:t>“38.521-1_TP analysis_6.5.3.1_TX_Spurious_Emission_v1.zip”</w:t>
            </w:r>
          </w:p>
        </w:tc>
        <w:tc>
          <w:tcPr>
            <w:tcW w:w="1854" w:type="dxa"/>
            <w:vAlign w:val="center"/>
          </w:tcPr>
          <w:p w14:paraId="202C2053" w14:textId="77777777" w:rsidR="00F57674" w:rsidRPr="00E80F49" w:rsidRDefault="00F57674" w:rsidP="00F57674">
            <w:pPr>
              <w:pStyle w:val="TAL"/>
            </w:pPr>
            <w:r w:rsidRPr="00E80F49">
              <w:t>RAN5#89-e</w:t>
            </w:r>
          </w:p>
        </w:tc>
      </w:tr>
      <w:tr w:rsidR="00F57674" w:rsidRPr="00E80F49" w14:paraId="218CF1F7" w14:textId="77777777" w:rsidTr="00C46B3C">
        <w:trPr>
          <w:trHeight w:val="113"/>
        </w:trPr>
        <w:tc>
          <w:tcPr>
            <w:tcW w:w="2160" w:type="dxa"/>
            <w:vAlign w:val="center"/>
          </w:tcPr>
          <w:p w14:paraId="6897BCCD" w14:textId="77777777" w:rsidR="00F57674" w:rsidRPr="00E80F49" w:rsidRDefault="00F57674" w:rsidP="00F57674">
            <w:pPr>
              <w:pStyle w:val="TAL"/>
            </w:pPr>
            <w:r w:rsidRPr="00E80F49">
              <w:t>6.5.3.2</w:t>
            </w:r>
            <w:r w:rsidRPr="00E80F49">
              <w:tab/>
              <w:t>Spurious emissions for UE co-existence</w:t>
            </w:r>
          </w:p>
        </w:tc>
        <w:tc>
          <w:tcPr>
            <w:tcW w:w="1476" w:type="dxa"/>
            <w:vAlign w:val="center"/>
          </w:tcPr>
          <w:p w14:paraId="2032E3C9" w14:textId="77777777" w:rsidR="00F57674" w:rsidRPr="00E80F49" w:rsidRDefault="00F57674" w:rsidP="00F57674">
            <w:pPr>
              <w:pStyle w:val="TAC"/>
            </w:pPr>
            <w:r w:rsidRPr="00E80F49">
              <w:t>27</w:t>
            </w:r>
          </w:p>
        </w:tc>
        <w:tc>
          <w:tcPr>
            <w:tcW w:w="4590" w:type="dxa"/>
            <w:vAlign w:val="center"/>
          </w:tcPr>
          <w:p w14:paraId="5B594B4B" w14:textId="77777777" w:rsidR="00F57674" w:rsidRPr="00E80F49" w:rsidRDefault="00F57674" w:rsidP="00F57674">
            <w:pPr>
              <w:pStyle w:val="TAL"/>
            </w:pPr>
            <w:r w:rsidRPr="00E80F49">
              <w:t>“38.521-1_TP analysis_6.5.3.1_TX_Spurious_Emission_v1.zip”</w:t>
            </w:r>
          </w:p>
        </w:tc>
        <w:tc>
          <w:tcPr>
            <w:tcW w:w="1854" w:type="dxa"/>
            <w:vAlign w:val="center"/>
          </w:tcPr>
          <w:p w14:paraId="0BAA5BB5" w14:textId="77777777" w:rsidR="00F57674" w:rsidRPr="00E80F49" w:rsidRDefault="00F57674" w:rsidP="00F57674">
            <w:pPr>
              <w:pStyle w:val="TAL"/>
            </w:pPr>
            <w:r w:rsidRPr="00E80F49">
              <w:t>RAN5#89-e</w:t>
            </w:r>
          </w:p>
        </w:tc>
      </w:tr>
      <w:tr w:rsidR="00F57674" w:rsidRPr="00E80F49" w14:paraId="05E99C0F" w14:textId="77777777" w:rsidTr="00C46B3C">
        <w:trPr>
          <w:trHeight w:val="113"/>
        </w:trPr>
        <w:tc>
          <w:tcPr>
            <w:tcW w:w="2160" w:type="dxa"/>
            <w:vAlign w:val="center"/>
          </w:tcPr>
          <w:p w14:paraId="372B67F3" w14:textId="77777777" w:rsidR="00F57674" w:rsidRPr="00E80F49" w:rsidRDefault="00F57674" w:rsidP="00F57674">
            <w:pPr>
              <w:pStyle w:val="TAL"/>
            </w:pPr>
            <w:r w:rsidRPr="00E80F49">
              <w:t>6.5.3.3</w:t>
            </w:r>
            <w:r w:rsidRPr="00E80F49">
              <w:tab/>
              <w:t>Additional spurious emissions</w:t>
            </w:r>
          </w:p>
        </w:tc>
        <w:tc>
          <w:tcPr>
            <w:tcW w:w="1476" w:type="dxa"/>
            <w:vAlign w:val="center"/>
          </w:tcPr>
          <w:p w14:paraId="173F993D" w14:textId="77777777" w:rsidR="00F57674" w:rsidRPr="00E80F49" w:rsidRDefault="00F57674" w:rsidP="00F57674">
            <w:pPr>
              <w:pStyle w:val="TAC"/>
            </w:pPr>
            <w:r w:rsidRPr="00E80F49">
              <w:t>See Table 4.1. 2.1-1</w:t>
            </w:r>
          </w:p>
        </w:tc>
        <w:tc>
          <w:tcPr>
            <w:tcW w:w="4590" w:type="dxa"/>
            <w:vAlign w:val="center"/>
          </w:tcPr>
          <w:p w14:paraId="7DE68954" w14:textId="77777777" w:rsidR="00F57674" w:rsidRPr="00E80F49" w:rsidRDefault="00F57674" w:rsidP="00F57674">
            <w:pPr>
              <w:pStyle w:val="TAL"/>
            </w:pPr>
            <w:r w:rsidRPr="00E80F49">
              <w:t>See Table 4.1.2.1-1</w:t>
            </w:r>
          </w:p>
        </w:tc>
        <w:tc>
          <w:tcPr>
            <w:tcW w:w="1854" w:type="dxa"/>
            <w:vAlign w:val="center"/>
          </w:tcPr>
          <w:p w14:paraId="102F695C" w14:textId="77777777" w:rsidR="00F57674" w:rsidRPr="00E80F49" w:rsidRDefault="00F57674" w:rsidP="00F57674">
            <w:pPr>
              <w:pStyle w:val="TAL"/>
            </w:pPr>
            <w:r w:rsidRPr="00E80F49">
              <w:t>See Table 4.1.2.1-1</w:t>
            </w:r>
          </w:p>
        </w:tc>
      </w:tr>
      <w:tr w:rsidR="00F57674" w:rsidRPr="00E80F49" w14:paraId="38FDC620" w14:textId="77777777" w:rsidTr="00C46B3C">
        <w:trPr>
          <w:trHeight w:val="113"/>
        </w:trPr>
        <w:tc>
          <w:tcPr>
            <w:tcW w:w="2160" w:type="dxa"/>
            <w:vAlign w:val="center"/>
          </w:tcPr>
          <w:p w14:paraId="6E149050" w14:textId="77777777" w:rsidR="00F57674" w:rsidRPr="00E80F49" w:rsidRDefault="00F57674" w:rsidP="00F57674">
            <w:pPr>
              <w:pStyle w:val="TAL"/>
            </w:pPr>
            <w:r w:rsidRPr="00E80F49">
              <w:t>6.5.4</w:t>
            </w:r>
            <w:r w:rsidRPr="00E80F49">
              <w:tab/>
              <w:t>Transmit intermodulation</w:t>
            </w:r>
          </w:p>
        </w:tc>
        <w:tc>
          <w:tcPr>
            <w:tcW w:w="1476" w:type="dxa"/>
            <w:vAlign w:val="center"/>
          </w:tcPr>
          <w:p w14:paraId="25F134FD" w14:textId="77777777" w:rsidR="00F57674" w:rsidRPr="00E80F49" w:rsidRDefault="00F57674" w:rsidP="00F57674">
            <w:pPr>
              <w:pStyle w:val="TAC"/>
            </w:pPr>
            <w:r w:rsidRPr="00E80F49">
              <w:t>8</w:t>
            </w:r>
          </w:p>
        </w:tc>
        <w:tc>
          <w:tcPr>
            <w:tcW w:w="4590" w:type="dxa"/>
            <w:vAlign w:val="center"/>
          </w:tcPr>
          <w:p w14:paraId="318AA55A" w14:textId="77777777" w:rsidR="00F57674" w:rsidRPr="00E80F49" w:rsidRDefault="00F57674" w:rsidP="00F57674">
            <w:pPr>
              <w:pStyle w:val="TAL"/>
            </w:pPr>
            <w:r w:rsidRPr="00E80F49">
              <w:t>“38.521-1_TPanalysis_6.5.4_TxIm.zip”</w:t>
            </w:r>
          </w:p>
        </w:tc>
        <w:tc>
          <w:tcPr>
            <w:tcW w:w="1854" w:type="dxa"/>
            <w:vAlign w:val="center"/>
          </w:tcPr>
          <w:p w14:paraId="2EF64690" w14:textId="77777777" w:rsidR="00F57674" w:rsidRPr="00E80F49" w:rsidRDefault="00F57674" w:rsidP="00F57674">
            <w:pPr>
              <w:pStyle w:val="TAL"/>
            </w:pPr>
            <w:r w:rsidRPr="00E80F49">
              <w:t>RAN5#80</w:t>
            </w:r>
          </w:p>
        </w:tc>
      </w:tr>
      <w:tr w:rsidR="00F57674" w:rsidRPr="00E80F49" w14:paraId="1D37DAED" w14:textId="77777777" w:rsidTr="00C46B3C">
        <w:trPr>
          <w:trHeight w:val="113"/>
        </w:trPr>
        <w:tc>
          <w:tcPr>
            <w:tcW w:w="2160" w:type="dxa"/>
            <w:vAlign w:val="center"/>
          </w:tcPr>
          <w:p w14:paraId="7AA67BDC" w14:textId="77777777" w:rsidR="00F57674" w:rsidRPr="00E80F49" w:rsidRDefault="00F57674" w:rsidP="00F57674">
            <w:pPr>
              <w:pStyle w:val="TAL"/>
              <w:rPr>
                <w:lang w:eastAsia="ko-KR"/>
              </w:rPr>
            </w:pPr>
            <w:r w:rsidRPr="00E80F49">
              <w:rPr>
                <w:lang w:eastAsia="ko-KR"/>
              </w:rPr>
              <w:t>6.5A.1.1</w:t>
            </w:r>
            <w:r w:rsidRPr="00E80F49">
              <w:rPr>
                <w:lang w:eastAsia="ko-KR"/>
              </w:rPr>
              <w:tab/>
              <w:t>Occupied bandwidth for CA (2UL CA)</w:t>
            </w:r>
          </w:p>
        </w:tc>
        <w:tc>
          <w:tcPr>
            <w:tcW w:w="1476" w:type="dxa"/>
            <w:vAlign w:val="center"/>
          </w:tcPr>
          <w:p w14:paraId="5FEA96A3" w14:textId="77777777" w:rsidR="00F57674" w:rsidRPr="00E80F49" w:rsidRDefault="00F57674" w:rsidP="00F57674">
            <w:pPr>
              <w:pStyle w:val="TAC"/>
            </w:pPr>
            <w:r w:rsidRPr="00E80F49">
              <w:t>Inter-band: 2</w:t>
            </w:r>
          </w:p>
          <w:p w14:paraId="100182E6" w14:textId="77777777" w:rsidR="00F57674" w:rsidRPr="00E80F49" w:rsidRDefault="00F57674" w:rsidP="00F57674">
            <w:pPr>
              <w:pStyle w:val="TAC"/>
            </w:pPr>
            <w:r w:rsidRPr="00E80F49">
              <w:t>Intra-band contiguous: 1</w:t>
            </w:r>
          </w:p>
          <w:p w14:paraId="45A1E4D3" w14:textId="25075ED0" w:rsidR="00F57674" w:rsidRPr="00E80F49" w:rsidRDefault="00F57674" w:rsidP="00F57674">
            <w:pPr>
              <w:pStyle w:val="TAC"/>
            </w:pPr>
            <w:r w:rsidRPr="00E80F49">
              <w:t>Intra-band non-contiguous: 1</w:t>
            </w:r>
          </w:p>
        </w:tc>
        <w:tc>
          <w:tcPr>
            <w:tcW w:w="4590" w:type="dxa"/>
            <w:vAlign w:val="center"/>
          </w:tcPr>
          <w:p w14:paraId="6ED444EC" w14:textId="399B71BF" w:rsidR="00F57674" w:rsidRPr="00E80F49" w:rsidRDefault="00F57674" w:rsidP="00F57674">
            <w:pPr>
              <w:pStyle w:val="TAL"/>
              <w:rPr>
                <w:lang w:eastAsia="ko-KR"/>
              </w:rPr>
            </w:pPr>
            <w:r w:rsidRPr="00E80F49">
              <w:rPr>
                <w:lang w:eastAsia="ko-KR"/>
              </w:rPr>
              <w:t>“38.521-1_TPanalysis_6.5A.1.1_OccBW_v2.zip”</w:t>
            </w:r>
          </w:p>
        </w:tc>
        <w:tc>
          <w:tcPr>
            <w:tcW w:w="1854" w:type="dxa"/>
            <w:vAlign w:val="center"/>
          </w:tcPr>
          <w:p w14:paraId="6064FC81" w14:textId="1B677A64" w:rsidR="00F57674" w:rsidRPr="00E80F49" w:rsidRDefault="00F57674" w:rsidP="00F57674">
            <w:pPr>
              <w:pStyle w:val="TAL"/>
              <w:rPr>
                <w:lang w:eastAsia="ko-KR"/>
              </w:rPr>
            </w:pPr>
            <w:r w:rsidRPr="00E80F49">
              <w:rPr>
                <w:lang w:eastAsia="ko-KR"/>
              </w:rPr>
              <w:t>RAN5#92-e</w:t>
            </w:r>
          </w:p>
        </w:tc>
      </w:tr>
      <w:tr w:rsidR="00F57674" w:rsidRPr="00E80F49" w14:paraId="10A1B796" w14:textId="77777777" w:rsidTr="00C46B3C">
        <w:trPr>
          <w:trHeight w:val="113"/>
        </w:trPr>
        <w:tc>
          <w:tcPr>
            <w:tcW w:w="2160" w:type="dxa"/>
            <w:vAlign w:val="center"/>
          </w:tcPr>
          <w:p w14:paraId="02D66575" w14:textId="77777777" w:rsidR="00F57674" w:rsidRPr="00E80F49" w:rsidRDefault="00F57674" w:rsidP="00F57674">
            <w:pPr>
              <w:keepNext/>
              <w:keepLines/>
              <w:spacing w:after="0"/>
              <w:rPr>
                <w:rFonts w:ascii="Arial" w:hAnsi="Arial"/>
                <w:sz w:val="18"/>
              </w:rPr>
            </w:pPr>
            <w:r w:rsidRPr="00E80F49">
              <w:rPr>
                <w:rFonts w:ascii="Arial" w:hAnsi="Arial"/>
                <w:sz w:val="18"/>
              </w:rPr>
              <w:t>6.5A.2.2.1</w:t>
            </w:r>
            <w:r w:rsidRPr="00E80F49">
              <w:rPr>
                <w:rFonts w:ascii="Arial" w:hAnsi="Arial"/>
                <w:sz w:val="18"/>
              </w:rPr>
              <w:tab/>
              <w:t>Spectrum emission mask for CA (2UL CA)</w:t>
            </w:r>
          </w:p>
        </w:tc>
        <w:tc>
          <w:tcPr>
            <w:tcW w:w="1476" w:type="dxa"/>
            <w:vAlign w:val="center"/>
          </w:tcPr>
          <w:p w14:paraId="1FEBBBE6" w14:textId="77777777" w:rsidR="00F57674" w:rsidRPr="00E80F49" w:rsidRDefault="00F57674" w:rsidP="00F57674">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Inter-band CA:112</w:t>
            </w:r>
          </w:p>
          <w:p w14:paraId="7CD27FF7" w14:textId="77777777" w:rsidR="005741F2" w:rsidRPr="005741F2" w:rsidRDefault="00F57674" w:rsidP="005741F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Intra-band</w:t>
            </w:r>
            <w:r w:rsidR="005741F2" w:rsidRPr="005741F2">
              <w:rPr>
                <w:rFonts w:ascii="Arial" w:eastAsia="SimSun" w:hAnsi="Arial" w:cs="Arial"/>
                <w:sz w:val="18"/>
                <w:lang w:eastAsia="zh-CN"/>
              </w:rPr>
              <w:t xml:space="preserve"> contiguous</w:t>
            </w:r>
            <w:r w:rsidRPr="00E80F49">
              <w:rPr>
                <w:rFonts w:ascii="Arial" w:eastAsia="SimSun" w:hAnsi="Arial" w:cs="Arial"/>
                <w:sz w:val="18"/>
                <w:lang w:eastAsia="zh-CN"/>
              </w:rPr>
              <w:t xml:space="preserve"> CA:72</w:t>
            </w:r>
          </w:p>
          <w:p w14:paraId="75FEE52F" w14:textId="328429C8" w:rsidR="00F57674" w:rsidRPr="00E80F49" w:rsidRDefault="005741F2" w:rsidP="005741F2">
            <w:pPr>
              <w:keepNext/>
              <w:keepLines/>
              <w:spacing w:after="0"/>
              <w:jc w:val="center"/>
              <w:rPr>
                <w:rFonts w:ascii="Arial" w:hAnsi="Arial" w:cs="Arial"/>
                <w:sz w:val="18"/>
              </w:rPr>
            </w:pPr>
            <w:r w:rsidRPr="005741F2">
              <w:rPr>
                <w:rFonts w:ascii="Arial" w:eastAsia="SimSun" w:hAnsi="Arial" w:cs="Arial"/>
                <w:sz w:val="18"/>
                <w:lang w:eastAsia="zh-CN"/>
              </w:rPr>
              <w:t>Intra-band non-contiguous CA:72</w:t>
            </w:r>
          </w:p>
        </w:tc>
        <w:tc>
          <w:tcPr>
            <w:tcW w:w="4590" w:type="dxa"/>
            <w:vAlign w:val="center"/>
          </w:tcPr>
          <w:p w14:paraId="4EAB384F" w14:textId="7C80F6F3" w:rsidR="00F57674" w:rsidRPr="00E80F49" w:rsidRDefault="005741F2" w:rsidP="00F57674">
            <w:pPr>
              <w:pStyle w:val="TAL"/>
            </w:pPr>
            <w:r w:rsidRPr="005741F2">
              <w:rPr>
                <w:rFonts w:eastAsia="SimSun"/>
              </w:rPr>
              <w:t>“38.521-1_TPanalysis_6.2A.2_MPR_6.5A.2.4.1_ACLR_6.5A.2.2.1_SEM”</w:t>
            </w:r>
          </w:p>
        </w:tc>
        <w:tc>
          <w:tcPr>
            <w:tcW w:w="1854" w:type="dxa"/>
            <w:vAlign w:val="center"/>
          </w:tcPr>
          <w:p w14:paraId="199BFF66" w14:textId="4ECE0B76" w:rsidR="00F57674" w:rsidRPr="00E80F49" w:rsidRDefault="00F57674" w:rsidP="00F57674">
            <w:pPr>
              <w:keepNext/>
              <w:keepLines/>
              <w:spacing w:after="0"/>
              <w:rPr>
                <w:rFonts w:ascii="Arial" w:eastAsia="SimSun" w:hAnsi="Arial"/>
                <w:sz w:val="18"/>
                <w:szCs w:val="18"/>
                <w:lang w:eastAsia="zh-CN"/>
              </w:rPr>
            </w:pPr>
            <w:r w:rsidRPr="00E80F49">
              <w:rPr>
                <w:rFonts w:ascii="Arial" w:eastAsia="SimSun" w:hAnsi="Arial"/>
                <w:sz w:val="18"/>
                <w:szCs w:val="18"/>
                <w:lang w:eastAsia="zh-CN"/>
              </w:rPr>
              <w:t>RAN5#9</w:t>
            </w:r>
            <w:r w:rsidR="005741F2" w:rsidRPr="005741F2">
              <w:rPr>
                <w:rFonts w:ascii="Arial" w:eastAsia="SimSun" w:hAnsi="Arial"/>
                <w:sz w:val="18"/>
                <w:szCs w:val="18"/>
                <w:lang w:eastAsia="zh-CN"/>
              </w:rPr>
              <w:t>8</w:t>
            </w:r>
          </w:p>
        </w:tc>
      </w:tr>
      <w:tr w:rsidR="00F57674" w:rsidRPr="00E80F49" w14:paraId="32CE6AE1" w14:textId="77777777" w:rsidTr="00C46B3C">
        <w:trPr>
          <w:trHeight w:val="113"/>
        </w:trPr>
        <w:tc>
          <w:tcPr>
            <w:tcW w:w="2160" w:type="dxa"/>
            <w:vAlign w:val="center"/>
          </w:tcPr>
          <w:p w14:paraId="270CAC91" w14:textId="77777777" w:rsidR="00F57674" w:rsidRPr="00E80F49" w:rsidRDefault="00F57674" w:rsidP="00F57674">
            <w:pPr>
              <w:pStyle w:val="TAL"/>
            </w:pPr>
            <w:r w:rsidRPr="00E80F49">
              <w:t>6.5A.2.4.1.1</w:t>
            </w:r>
            <w:r w:rsidRPr="00E80F49">
              <w:tab/>
              <w:t>NR ACLR for CA (2UL CA)</w:t>
            </w:r>
          </w:p>
        </w:tc>
        <w:tc>
          <w:tcPr>
            <w:tcW w:w="1476" w:type="dxa"/>
            <w:vAlign w:val="center"/>
          </w:tcPr>
          <w:p w14:paraId="3280B7BA" w14:textId="5A33DD40" w:rsidR="00F57674" w:rsidRPr="00E80F49" w:rsidRDefault="00F57674" w:rsidP="00F57674">
            <w:pPr>
              <w:pStyle w:val="TAC"/>
              <w:rPr>
                <w:rFonts w:eastAsia="SimSun" w:cs="Arial"/>
                <w:lang w:eastAsia="zh-CN"/>
              </w:rPr>
            </w:pPr>
            <w:r w:rsidRPr="00E80F49">
              <w:rPr>
                <w:rFonts w:eastAsia="SimSun" w:cs="Arial"/>
                <w:lang w:eastAsia="zh-CN"/>
              </w:rPr>
              <w:t>For inter-band CA:14</w:t>
            </w:r>
            <w:r w:rsidR="005741F2" w:rsidRPr="005741F2">
              <w:rPr>
                <w:rFonts w:eastAsia="SimSun" w:cs="Arial"/>
                <w:lang w:eastAsia="zh-CN"/>
              </w:rPr>
              <w:t>80</w:t>
            </w:r>
          </w:p>
          <w:p w14:paraId="0F151970" w14:textId="621ED6A0" w:rsidR="00F57674" w:rsidRPr="00E80F49" w:rsidRDefault="00F57674" w:rsidP="00F57674">
            <w:pPr>
              <w:pStyle w:val="TAC"/>
              <w:rPr>
                <w:rFonts w:eastAsia="SimSun" w:cs="Arial"/>
                <w:lang w:eastAsia="zh-CN"/>
              </w:rPr>
            </w:pPr>
            <w:r w:rsidRPr="00E80F49">
              <w:rPr>
                <w:rFonts w:eastAsia="SimSun" w:cs="Arial"/>
                <w:lang w:eastAsia="zh-CN"/>
              </w:rPr>
              <w:t>For intra-band contiguous CA: 720 (contiguous RB allocation)</w:t>
            </w:r>
          </w:p>
          <w:p w14:paraId="377DA060" w14:textId="38FD4C78" w:rsidR="00F57674" w:rsidRPr="00E80F49" w:rsidRDefault="005741F2" w:rsidP="00F57674">
            <w:pPr>
              <w:pStyle w:val="TAC"/>
              <w:rPr>
                <w:rFonts w:eastAsia="SimSun" w:cs="Arial"/>
                <w:lang w:eastAsia="zh-CN"/>
              </w:rPr>
            </w:pPr>
            <w:r w:rsidRPr="005741F2">
              <w:rPr>
                <w:rFonts w:eastAsia="SimSun" w:cs="Arial"/>
                <w:lang w:eastAsia="zh-CN"/>
              </w:rPr>
              <w:t>1080</w:t>
            </w:r>
            <w:r w:rsidR="00F57674" w:rsidRPr="00E80F49">
              <w:rPr>
                <w:rFonts w:eastAsia="SimSun" w:cs="Arial"/>
                <w:lang w:eastAsia="zh-CN"/>
              </w:rPr>
              <w:t xml:space="preserve"> (non-contiguous RB allocation)</w:t>
            </w:r>
          </w:p>
          <w:p w14:paraId="2C44FD8F" w14:textId="7466E29A" w:rsidR="00F57674" w:rsidRPr="00E80F49" w:rsidRDefault="00F57674" w:rsidP="00F57674">
            <w:pPr>
              <w:pStyle w:val="TAC"/>
              <w:rPr>
                <w:rFonts w:eastAsia="SimSun" w:cs="Arial"/>
                <w:lang w:eastAsia="zh-CN"/>
              </w:rPr>
            </w:pPr>
            <w:r w:rsidRPr="00E80F49">
              <w:rPr>
                <w:rFonts w:eastAsia="SimSun" w:cs="Arial"/>
                <w:lang w:eastAsia="zh-CN"/>
              </w:rPr>
              <w:t xml:space="preserve">For intra-band non-contiguous </w:t>
            </w:r>
            <w:r w:rsidRPr="00E80F49">
              <w:rPr>
                <w:rFonts w:eastAsia="SimSun" w:cs="Arial"/>
                <w:lang w:eastAsia="zh-CN"/>
              </w:rPr>
              <w:lastRenderedPageBreak/>
              <w:t>CA: 2</w:t>
            </w:r>
            <w:r w:rsidR="005741F2" w:rsidRPr="005741F2">
              <w:rPr>
                <w:rFonts w:eastAsia="SimSun" w:cs="Arial"/>
                <w:lang w:eastAsia="zh-CN"/>
              </w:rPr>
              <w:t>880</w:t>
            </w:r>
          </w:p>
        </w:tc>
        <w:tc>
          <w:tcPr>
            <w:tcW w:w="4590" w:type="dxa"/>
            <w:vAlign w:val="center"/>
          </w:tcPr>
          <w:p w14:paraId="6DC02A58" w14:textId="1A498592" w:rsidR="00F57674" w:rsidRPr="00E80F49" w:rsidRDefault="005741F2" w:rsidP="00F57674">
            <w:pPr>
              <w:pStyle w:val="TAL"/>
            </w:pPr>
            <w:r w:rsidRPr="005741F2">
              <w:rPr>
                <w:rFonts w:eastAsia="Yu Mincho"/>
                <w:lang w:eastAsia="ja-JP"/>
              </w:rPr>
              <w:lastRenderedPageBreak/>
              <w:t>“38.521-1_TPanalysis_6.2A.2_MPR_6.5A.2.4.1_ACLR_6.5A.2.2.1_SEM”</w:t>
            </w:r>
          </w:p>
        </w:tc>
        <w:tc>
          <w:tcPr>
            <w:tcW w:w="1854" w:type="dxa"/>
            <w:vAlign w:val="center"/>
          </w:tcPr>
          <w:p w14:paraId="0025522E" w14:textId="42674C18" w:rsidR="00F57674" w:rsidRPr="00E80F49" w:rsidRDefault="00F57674" w:rsidP="00F57674">
            <w:pPr>
              <w:pStyle w:val="TAL"/>
              <w:rPr>
                <w:rFonts w:eastAsia="SimSun"/>
                <w:szCs w:val="18"/>
                <w:lang w:eastAsia="zh-CN"/>
              </w:rPr>
            </w:pPr>
            <w:r w:rsidRPr="00E80F49">
              <w:rPr>
                <w:rFonts w:eastAsia="SimSun"/>
                <w:szCs w:val="18"/>
                <w:lang w:eastAsia="zh-CN"/>
              </w:rPr>
              <w:t>RAN5#9</w:t>
            </w:r>
            <w:r w:rsidR="005741F2" w:rsidRPr="005741F2">
              <w:rPr>
                <w:rFonts w:eastAsia="SimSun"/>
                <w:szCs w:val="18"/>
                <w:lang w:eastAsia="zh-CN"/>
              </w:rPr>
              <w:t>8</w:t>
            </w:r>
          </w:p>
        </w:tc>
      </w:tr>
      <w:tr w:rsidR="00F57674" w:rsidRPr="00E80F49" w14:paraId="2ABA9386" w14:textId="77777777" w:rsidTr="00C46B3C">
        <w:trPr>
          <w:trHeight w:val="113"/>
        </w:trPr>
        <w:tc>
          <w:tcPr>
            <w:tcW w:w="2160" w:type="dxa"/>
            <w:vAlign w:val="center"/>
          </w:tcPr>
          <w:p w14:paraId="33E70E1C" w14:textId="77777777" w:rsidR="00F57674" w:rsidRPr="00E80F49" w:rsidRDefault="00F57674" w:rsidP="00F57674">
            <w:pPr>
              <w:keepNext/>
              <w:keepLines/>
              <w:spacing w:after="0"/>
              <w:rPr>
                <w:rFonts w:ascii="Arial" w:hAnsi="Arial"/>
                <w:sz w:val="18"/>
              </w:rPr>
            </w:pPr>
            <w:r w:rsidRPr="00E80F49">
              <w:rPr>
                <w:rFonts w:ascii="Arial" w:hAnsi="Arial"/>
                <w:sz w:val="18"/>
              </w:rPr>
              <w:t>6.5A.2.4.2.1</w:t>
            </w:r>
            <w:r w:rsidRPr="00E80F49">
              <w:rPr>
                <w:rFonts w:ascii="Arial" w:hAnsi="Arial"/>
                <w:sz w:val="18"/>
              </w:rPr>
              <w:tab/>
              <w:t>UTRA ACLR for CA (2UL CA)</w:t>
            </w:r>
          </w:p>
        </w:tc>
        <w:tc>
          <w:tcPr>
            <w:tcW w:w="1476" w:type="dxa"/>
            <w:vAlign w:val="center"/>
          </w:tcPr>
          <w:p w14:paraId="42151E44" w14:textId="77777777" w:rsidR="00F57674" w:rsidRPr="00E80F49" w:rsidRDefault="00F57674" w:rsidP="00F57674">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840</w:t>
            </w:r>
          </w:p>
        </w:tc>
        <w:tc>
          <w:tcPr>
            <w:tcW w:w="4590" w:type="dxa"/>
            <w:vAlign w:val="center"/>
          </w:tcPr>
          <w:p w14:paraId="3F36E53A" w14:textId="77777777" w:rsidR="00F57674" w:rsidRPr="00E80F49" w:rsidRDefault="00F57674" w:rsidP="00F57674">
            <w:pPr>
              <w:pStyle w:val="TAL"/>
            </w:pPr>
            <w:r w:rsidRPr="00E80F49">
              <w:rPr>
                <w:rFonts w:eastAsia="Yu Mincho"/>
                <w:lang w:eastAsia="ja-JP"/>
              </w:rPr>
              <w:t xml:space="preserve">“38.521-1_TPanalysis on </w:t>
            </w:r>
            <w:r w:rsidRPr="00E80F49">
              <w:t xml:space="preserve">6.5A.2.4.2.1 UTRA ACLR </w:t>
            </w:r>
            <w:r w:rsidRPr="00E80F49">
              <w:rPr>
                <w:rFonts w:eastAsia="Yu Mincho"/>
                <w:lang w:eastAsia="ja-JP"/>
              </w:rPr>
              <w:t>.zip”</w:t>
            </w:r>
          </w:p>
        </w:tc>
        <w:tc>
          <w:tcPr>
            <w:tcW w:w="1854" w:type="dxa"/>
            <w:vAlign w:val="center"/>
          </w:tcPr>
          <w:p w14:paraId="3804C9B2" w14:textId="77777777" w:rsidR="00F57674" w:rsidRPr="00E80F49" w:rsidRDefault="00F57674" w:rsidP="00F57674">
            <w:pPr>
              <w:keepNext/>
              <w:keepLines/>
              <w:spacing w:after="0"/>
              <w:rPr>
                <w:rFonts w:ascii="Arial" w:eastAsia="SimSun" w:hAnsi="Arial"/>
                <w:sz w:val="18"/>
                <w:szCs w:val="18"/>
                <w:lang w:eastAsia="zh-CN"/>
              </w:rPr>
            </w:pPr>
            <w:r w:rsidRPr="00E80F49">
              <w:rPr>
                <w:rFonts w:ascii="Arial" w:eastAsia="SimSun" w:hAnsi="Arial"/>
                <w:sz w:val="18"/>
                <w:szCs w:val="18"/>
                <w:lang w:eastAsia="zh-CN"/>
              </w:rPr>
              <w:t>RAN5#82</w:t>
            </w:r>
          </w:p>
        </w:tc>
      </w:tr>
      <w:tr w:rsidR="00F57674" w:rsidRPr="00E80F49" w14:paraId="3FEDCE6B" w14:textId="77777777" w:rsidTr="00C46B3C">
        <w:trPr>
          <w:trHeight w:val="113"/>
        </w:trPr>
        <w:tc>
          <w:tcPr>
            <w:tcW w:w="2160" w:type="dxa"/>
            <w:vAlign w:val="center"/>
          </w:tcPr>
          <w:p w14:paraId="52BA37B2" w14:textId="77777777" w:rsidR="00F57674" w:rsidRPr="00E80F49" w:rsidRDefault="00F57674" w:rsidP="00F57674">
            <w:pPr>
              <w:keepNext/>
              <w:keepLines/>
              <w:spacing w:after="0"/>
              <w:rPr>
                <w:rFonts w:ascii="Arial" w:hAnsi="Arial"/>
                <w:sz w:val="18"/>
              </w:rPr>
            </w:pPr>
            <w:r w:rsidRPr="00E80F49">
              <w:rPr>
                <w:rFonts w:ascii="Arial" w:hAnsi="Arial"/>
                <w:sz w:val="18"/>
              </w:rPr>
              <w:t>6.5A.3.1.1</w:t>
            </w:r>
            <w:r w:rsidRPr="00E80F49">
              <w:rPr>
                <w:rFonts w:ascii="Arial" w:hAnsi="Arial"/>
                <w:sz w:val="18"/>
              </w:rPr>
              <w:tab/>
              <w:t>General spurious emissions for CA (2UL CA)</w:t>
            </w:r>
          </w:p>
        </w:tc>
        <w:tc>
          <w:tcPr>
            <w:tcW w:w="1476" w:type="dxa"/>
            <w:vAlign w:val="center"/>
          </w:tcPr>
          <w:p w14:paraId="0F69852D" w14:textId="77777777" w:rsidR="007D4343" w:rsidRPr="007D4343" w:rsidRDefault="007D4343" w:rsidP="007D4343">
            <w:pPr>
              <w:keepNext/>
              <w:keepLines/>
              <w:spacing w:after="0"/>
              <w:jc w:val="center"/>
              <w:rPr>
                <w:rFonts w:ascii="Arial" w:hAnsi="Arial" w:cs="Arial"/>
                <w:sz w:val="18"/>
                <w:lang w:eastAsia="zh-CN"/>
              </w:rPr>
            </w:pPr>
            <w:r w:rsidRPr="007D4343">
              <w:rPr>
                <w:rFonts w:ascii="Arial" w:hAnsi="Arial" w:cs="Arial"/>
                <w:sz w:val="18"/>
                <w:lang w:eastAsia="zh-CN"/>
              </w:rPr>
              <w:t xml:space="preserve">For inter-band CA: </w:t>
            </w:r>
            <w:r w:rsidR="00F57674" w:rsidRPr="00E80F49">
              <w:rPr>
                <w:rFonts w:ascii="Arial" w:hAnsi="Arial" w:cs="Arial"/>
                <w:sz w:val="18"/>
                <w:lang w:eastAsia="zh-CN"/>
              </w:rPr>
              <w:t>12</w:t>
            </w:r>
          </w:p>
          <w:p w14:paraId="4CF79476" w14:textId="5E26C811" w:rsidR="00F57674" w:rsidRPr="00E80F49" w:rsidRDefault="007D4343" w:rsidP="007D4343">
            <w:pPr>
              <w:keepNext/>
              <w:keepLines/>
              <w:spacing w:after="0"/>
              <w:jc w:val="center"/>
              <w:rPr>
                <w:rFonts w:ascii="Arial" w:hAnsi="Arial" w:cs="Arial"/>
                <w:sz w:val="18"/>
                <w:lang w:eastAsia="zh-CN"/>
              </w:rPr>
            </w:pPr>
            <w:r w:rsidRPr="007D4343">
              <w:rPr>
                <w:rFonts w:ascii="Arial" w:hAnsi="Arial" w:cs="Arial"/>
                <w:sz w:val="18"/>
                <w:lang w:eastAsia="zh-CN"/>
              </w:rPr>
              <w:t>For intra-band contiguous CA: 20</w:t>
            </w:r>
          </w:p>
        </w:tc>
        <w:tc>
          <w:tcPr>
            <w:tcW w:w="4590" w:type="dxa"/>
            <w:vAlign w:val="center"/>
          </w:tcPr>
          <w:p w14:paraId="510742D1" w14:textId="00887620" w:rsidR="00F57674" w:rsidRPr="00E80F49" w:rsidRDefault="00F57674" w:rsidP="00F57674">
            <w:pPr>
              <w:pStyle w:val="TAL"/>
              <w:rPr>
                <w:rFonts w:eastAsia="Yu Mincho"/>
                <w:lang w:eastAsia="ja-JP"/>
              </w:rPr>
            </w:pPr>
            <w:r w:rsidRPr="00E80F49">
              <w:rPr>
                <w:rFonts w:cs="Arial"/>
                <w:lang w:eastAsia="zh-CN"/>
              </w:rPr>
              <w:t>“</w:t>
            </w:r>
            <w:r w:rsidR="007D4343" w:rsidRPr="007D4343">
              <w:rPr>
                <w:rFonts w:cs="Arial"/>
                <w:lang w:eastAsia="zh-CN"/>
              </w:rPr>
              <w:t>38.521-1_TPanalysis_6.5A.3.1.1_Spurious_v2.zip</w:t>
            </w:r>
            <w:r w:rsidRPr="00E80F49">
              <w:rPr>
                <w:rFonts w:cs="Arial"/>
                <w:lang w:eastAsia="zh-CN"/>
              </w:rPr>
              <w:t>”</w:t>
            </w:r>
          </w:p>
        </w:tc>
        <w:tc>
          <w:tcPr>
            <w:tcW w:w="1854" w:type="dxa"/>
            <w:vAlign w:val="center"/>
          </w:tcPr>
          <w:p w14:paraId="1E9B1E80" w14:textId="3EFDDAE8" w:rsidR="00F57674" w:rsidRPr="00E80F49" w:rsidRDefault="00F57674" w:rsidP="00F57674">
            <w:pPr>
              <w:keepNext/>
              <w:keepLines/>
              <w:spacing w:after="0"/>
              <w:rPr>
                <w:rFonts w:ascii="Arial" w:hAnsi="Arial"/>
                <w:sz w:val="18"/>
                <w:szCs w:val="18"/>
                <w:lang w:eastAsia="zh-CN"/>
              </w:rPr>
            </w:pPr>
            <w:r w:rsidRPr="00E80F49">
              <w:rPr>
                <w:rFonts w:ascii="Arial" w:hAnsi="Arial"/>
                <w:sz w:val="18"/>
                <w:szCs w:val="18"/>
                <w:lang w:eastAsia="zh-CN"/>
              </w:rPr>
              <w:t>RAN5#9</w:t>
            </w:r>
            <w:r w:rsidR="007D4343" w:rsidRPr="007D4343">
              <w:rPr>
                <w:rFonts w:ascii="Arial" w:hAnsi="Arial"/>
                <w:sz w:val="18"/>
                <w:szCs w:val="18"/>
                <w:lang w:eastAsia="zh-CN"/>
              </w:rPr>
              <w:t>8</w:t>
            </w:r>
          </w:p>
        </w:tc>
      </w:tr>
      <w:tr w:rsidR="00F57674" w:rsidRPr="00E80F49" w14:paraId="12614873"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F57674" w:rsidRPr="00E80F49" w:rsidRDefault="00F57674" w:rsidP="00F57674">
            <w:pPr>
              <w:keepNext/>
              <w:keepLines/>
              <w:spacing w:after="0"/>
              <w:rPr>
                <w:rFonts w:ascii="Arial" w:hAnsi="Arial"/>
                <w:sz w:val="18"/>
              </w:rPr>
            </w:pPr>
            <w:r w:rsidRPr="00E80F49">
              <w:rPr>
                <w:rFonts w:ascii="Arial" w:hAnsi="Arial"/>
                <w:sz w:val="18"/>
              </w:rPr>
              <w:t>6.5A.3.2.1</w:t>
            </w:r>
            <w:r w:rsidRPr="00E80F49">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2764BBC1" w14:textId="77777777" w:rsidR="00C45BB9" w:rsidRPr="00C45BB9" w:rsidRDefault="00C45BB9" w:rsidP="00C45BB9">
            <w:pPr>
              <w:keepNext/>
              <w:keepLines/>
              <w:spacing w:after="0"/>
              <w:jc w:val="center"/>
              <w:rPr>
                <w:rFonts w:ascii="Arial" w:hAnsi="Arial"/>
                <w:sz w:val="18"/>
              </w:rPr>
            </w:pPr>
            <w:r w:rsidRPr="00C45BB9">
              <w:rPr>
                <w:rFonts w:ascii="Arial" w:hAnsi="Arial"/>
                <w:sz w:val="18"/>
              </w:rPr>
              <w:t xml:space="preserve">For inter-band CA </w:t>
            </w:r>
            <w:r w:rsidR="00F57674" w:rsidRPr="00E80F49">
              <w:rPr>
                <w:rFonts w:ascii="Arial" w:hAnsi="Arial"/>
                <w:sz w:val="18"/>
              </w:rPr>
              <w:t>See table 4.1.3.2-1</w:t>
            </w:r>
          </w:p>
          <w:p w14:paraId="00BE64ED" w14:textId="5E83AD75" w:rsidR="00F57674" w:rsidRPr="00E80F49" w:rsidRDefault="00C45BB9" w:rsidP="00C45BB9">
            <w:pPr>
              <w:keepNext/>
              <w:keepLines/>
              <w:spacing w:after="0"/>
              <w:jc w:val="center"/>
              <w:rPr>
                <w:rFonts w:ascii="Arial" w:hAnsi="Arial"/>
                <w:sz w:val="18"/>
              </w:rPr>
            </w:pPr>
            <w:r w:rsidRPr="00C45BB9">
              <w:rPr>
                <w:rFonts w:ascii="Arial" w:hAnsi="Arial"/>
                <w:sz w:val="18"/>
              </w:rPr>
              <w:t>For intra-band contiguous CA: 8</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15409A9A" w:rsidR="00F57674" w:rsidRPr="00E80F49" w:rsidRDefault="00F57674" w:rsidP="00F57674">
            <w:pPr>
              <w:keepNext/>
              <w:keepLines/>
              <w:spacing w:after="0"/>
              <w:rPr>
                <w:rFonts w:ascii="Arial" w:hAnsi="Arial"/>
                <w:sz w:val="18"/>
              </w:rPr>
            </w:pPr>
            <w:r w:rsidRPr="00E80F49">
              <w:rPr>
                <w:rFonts w:ascii="Arial" w:hAnsi="Arial"/>
                <w:sz w:val="18"/>
              </w:rPr>
              <w:t>“</w:t>
            </w:r>
            <w:r w:rsidR="00C45BB9" w:rsidRPr="00C45BB9">
              <w:rPr>
                <w:rFonts w:ascii="Arial" w:hAnsi="Arial"/>
                <w:sz w:val="18"/>
              </w:rPr>
              <w:t>38.521-1_TPanalysis_6.5A.3.2.1_SECoex_v2.zip</w:t>
            </w:r>
            <w:r w:rsidRPr="00E80F49">
              <w:rPr>
                <w:rFonts w:ascii="Arial" w:hAnsi="Arial"/>
                <w:sz w:val="18"/>
              </w:rPr>
              <w:t>”</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0FCCE9D3" w:rsidR="00F57674" w:rsidRPr="00E80F49" w:rsidRDefault="00F57674" w:rsidP="00F57674">
            <w:pPr>
              <w:keepNext/>
              <w:keepLines/>
              <w:spacing w:after="0"/>
              <w:rPr>
                <w:rFonts w:ascii="Arial" w:hAnsi="Arial"/>
                <w:sz w:val="18"/>
              </w:rPr>
            </w:pPr>
            <w:r w:rsidRPr="00E80F49">
              <w:rPr>
                <w:rFonts w:ascii="Arial" w:hAnsi="Arial"/>
                <w:sz w:val="18"/>
              </w:rPr>
              <w:t>RAN5#9</w:t>
            </w:r>
            <w:r w:rsidR="00C45BB9" w:rsidRPr="00C45BB9">
              <w:rPr>
                <w:rFonts w:ascii="Arial" w:hAnsi="Arial"/>
                <w:sz w:val="18"/>
              </w:rPr>
              <w:t>8</w:t>
            </w:r>
          </w:p>
        </w:tc>
      </w:tr>
      <w:tr w:rsidR="00F57674" w:rsidRPr="00E80F49" w14:paraId="4D150397"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F57674" w:rsidRPr="00E80F49" w:rsidRDefault="00F57674" w:rsidP="00F57674">
            <w:pPr>
              <w:keepNext/>
              <w:keepLines/>
              <w:spacing w:after="0"/>
              <w:rPr>
                <w:rFonts w:ascii="Arial" w:hAnsi="Arial"/>
                <w:sz w:val="18"/>
              </w:rPr>
            </w:pPr>
            <w:r w:rsidRPr="00E80F49">
              <w:rPr>
                <w:rFonts w:ascii="Arial" w:hAnsi="Arial"/>
                <w:sz w:val="18"/>
              </w:rPr>
              <w:t>6.5A.4.1</w:t>
            </w:r>
            <w:r w:rsidRPr="00E80F49">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F57674" w:rsidRPr="00E80F49" w:rsidRDefault="00F57674" w:rsidP="00F57674">
            <w:pPr>
              <w:keepNext/>
              <w:keepLines/>
              <w:spacing w:after="0"/>
              <w:jc w:val="center"/>
              <w:rPr>
                <w:rFonts w:ascii="Arial" w:hAnsi="Arial"/>
                <w:sz w:val="18"/>
              </w:rPr>
            </w:pPr>
            <w:r w:rsidRPr="00E80F49">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F57674" w:rsidRPr="00E80F49" w:rsidRDefault="00F57674" w:rsidP="00F57674">
            <w:pPr>
              <w:keepNext/>
              <w:keepLines/>
              <w:spacing w:after="0"/>
              <w:rPr>
                <w:rFonts w:ascii="Arial" w:hAnsi="Arial"/>
                <w:sz w:val="18"/>
              </w:rPr>
            </w:pPr>
            <w:r w:rsidRPr="00E80F49">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F57674" w:rsidRPr="00E80F49" w:rsidRDefault="00F57674" w:rsidP="00F57674">
            <w:pPr>
              <w:keepNext/>
              <w:keepLines/>
              <w:spacing w:after="0"/>
              <w:rPr>
                <w:rFonts w:ascii="Arial" w:hAnsi="Arial"/>
                <w:sz w:val="18"/>
              </w:rPr>
            </w:pPr>
            <w:r w:rsidRPr="00E80F49">
              <w:rPr>
                <w:rFonts w:ascii="Arial" w:hAnsi="Arial"/>
                <w:sz w:val="18"/>
              </w:rPr>
              <w:t>RAN5#82</w:t>
            </w:r>
          </w:p>
        </w:tc>
      </w:tr>
      <w:tr w:rsidR="00F57674" w:rsidRPr="00E80F49" w14:paraId="211FD3CB" w14:textId="77777777" w:rsidTr="00C46B3C">
        <w:trPr>
          <w:trHeight w:val="113"/>
        </w:trPr>
        <w:tc>
          <w:tcPr>
            <w:tcW w:w="2160" w:type="dxa"/>
            <w:vAlign w:val="center"/>
          </w:tcPr>
          <w:p w14:paraId="3A37A421" w14:textId="77777777" w:rsidR="00F57674" w:rsidRPr="00E80F49" w:rsidRDefault="00F57674" w:rsidP="00F57674">
            <w:pPr>
              <w:keepNext/>
              <w:keepLines/>
              <w:spacing w:after="0"/>
              <w:rPr>
                <w:rFonts w:ascii="Arial" w:hAnsi="Arial"/>
                <w:sz w:val="18"/>
              </w:rPr>
            </w:pPr>
            <w:r w:rsidRPr="00E80F49">
              <w:rPr>
                <w:rFonts w:ascii="Arial" w:hAnsi="Arial"/>
                <w:sz w:val="18"/>
              </w:rPr>
              <w:t>6.5D.1</w:t>
            </w:r>
            <w:r w:rsidRPr="00E80F49">
              <w:rPr>
                <w:rFonts w:ascii="Arial" w:hAnsi="Arial"/>
                <w:sz w:val="18"/>
              </w:rPr>
              <w:tab/>
              <w:t>Occupied bandwidth for UL-MIMO</w:t>
            </w:r>
          </w:p>
        </w:tc>
        <w:tc>
          <w:tcPr>
            <w:tcW w:w="1476" w:type="dxa"/>
            <w:vAlign w:val="center"/>
          </w:tcPr>
          <w:p w14:paraId="03A04B87" w14:textId="50D8699E" w:rsidR="00F57674" w:rsidRPr="00E80F49" w:rsidRDefault="00F57674" w:rsidP="00F57674">
            <w:pPr>
              <w:keepNext/>
              <w:keepLines/>
              <w:spacing w:after="0"/>
              <w:jc w:val="center"/>
              <w:rPr>
                <w:rFonts w:ascii="Arial" w:hAnsi="Arial"/>
                <w:sz w:val="18"/>
              </w:rPr>
            </w:pPr>
            <w:r w:rsidRPr="00E80F49">
              <w:rPr>
                <w:rFonts w:ascii="Arial" w:hAnsi="Arial"/>
                <w:sz w:val="18"/>
              </w:rPr>
              <w:t>10</w:t>
            </w:r>
          </w:p>
        </w:tc>
        <w:tc>
          <w:tcPr>
            <w:tcW w:w="4590" w:type="dxa"/>
            <w:vAlign w:val="center"/>
          </w:tcPr>
          <w:p w14:paraId="377E1CBC" w14:textId="6BCF052C" w:rsidR="00F57674" w:rsidRPr="00E80F49" w:rsidRDefault="00F57674" w:rsidP="00F57674">
            <w:pPr>
              <w:keepNext/>
              <w:keepLines/>
              <w:spacing w:after="0"/>
              <w:rPr>
                <w:rFonts w:ascii="Arial" w:hAnsi="Arial"/>
                <w:sz w:val="18"/>
              </w:rPr>
            </w:pPr>
            <w:r w:rsidRPr="00E80F49">
              <w:rPr>
                <w:rFonts w:ascii="Arial" w:hAnsi="Arial"/>
                <w:sz w:val="18"/>
              </w:rPr>
              <w:t>38.521-1_TPanalysis_6.5.1_OBW_v3.zip</w:t>
            </w:r>
          </w:p>
        </w:tc>
        <w:tc>
          <w:tcPr>
            <w:tcW w:w="1854" w:type="dxa"/>
            <w:vAlign w:val="center"/>
          </w:tcPr>
          <w:p w14:paraId="7C2135F4" w14:textId="000667B1" w:rsidR="00F57674" w:rsidRPr="00E80F49" w:rsidRDefault="00F57674" w:rsidP="00F57674">
            <w:pPr>
              <w:keepNext/>
              <w:keepLines/>
              <w:spacing w:after="0"/>
              <w:rPr>
                <w:rFonts w:ascii="Arial" w:hAnsi="Arial"/>
                <w:sz w:val="18"/>
              </w:rPr>
            </w:pPr>
            <w:r w:rsidRPr="00E80F49">
              <w:rPr>
                <w:rFonts w:ascii="Arial" w:hAnsi="Arial"/>
                <w:sz w:val="18"/>
              </w:rPr>
              <w:t>RAN5#92-e</w:t>
            </w:r>
          </w:p>
        </w:tc>
      </w:tr>
      <w:tr w:rsidR="00F57674" w:rsidRPr="00E80F49" w:rsidDel="00717E2A" w14:paraId="69CA70CB" w14:textId="77777777" w:rsidTr="00C46B3C">
        <w:trPr>
          <w:trHeight w:val="113"/>
        </w:trPr>
        <w:tc>
          <w:tcPr>
            <w:tcW w:w="2160" w:type="dxa"/>
            <w:vAlign w:val="center"/>
          </w:tcPr>
          <w:p w14:paraId="6EAB8D56" w14:textId="543E14A9" w:rsidR="00F57674" w:rsidRPr="00E80F49" w:rsidDel="00717E2A" w:rsidRDefault="00F57674" w:rsidP="00F57674">
            <w:pPr>
              <w:keepNext/>
              <w:keepLines/>
              <w:spacing w:after="0"/>
              <w:rPr>
                <w:rFonts w:ascii="Arial" w:hAnsi="Arial"/>
                <w:sz w:val="18"/>
              </w:rPr>
            </w:pPr>
            <w:r w:rsidRPr="00E80F49">
              <w:rPr>
                <w:rFonts w:ascii="Arial" w:hAnsi="Arial"/>
                <w:sz w:val="18"/>
              </w:rPr>
              <w:t>6.5D.2.2</w:t>
            </w:r>
            <w:r w:rsidRPr="00E80F49">
              <w:rPr>
                <w:rFonts w:ascii="Arial" w:hAnsi="Arial"/>
                <w:sz w:val="18"/>
              </w:rPr>
              <w:tab/>
              <w:t>Spectrum emission mask for UL MIMO</w:t>
            </w:r>
          </w:p>
        </w:tc>
        <w:tc>
          <w:tcPr>
            <w:tcW w:w="1476" w:type="dxa"/>
            <w:vAlign w:val="center"/>
          </w:tcPr>
          <w:p w14:paraId="56B4D53B" w14:textId="77777777" w:rsidR="00F57674" w:rsidRPr="00E80F49" w:rsidRDefault="00F57674" w:rsidP="00F57674">
            <w:pPr>
              <w:pStyle w:val="TAL"/>
            </w:pPr>
            <w:r w:rsidRPr="00E80F49">
              <w:t>UL MIMO with 2-layer: 64</w:t>
            </w:r>
          </w:p>
          <w:p w14:paraId="465A0BE3" w14:textId="7265278D" w:rsidR="00F57674" w:rsidRPr="00E80F49" w:rsidDel="00717E2A" w:rsidRDefault="00F57674" w:rsidP="00F57674">
            <w:pPr>
              <w:keepNext/>
              <w:keepLines/>
              <w:spacing w:after="0"/>
              <w:jc w:val="center"/>
              <w:rPr>
                <w:rFonts w:ascii="Arial" w:hAnsi="Arial"/>
                <w:sz w:val="18"/>
              </w:rPr>
            </w:pPr>
            <w:r w:rsidRPr="00E80F49">
              <w:rPr>
                <w:rFonts w:ascii="Arial" w:hAnsi="Arial"/>
                <w:sz w:val="18"/>
              </w:rPr>
              <w:t>UL MIMO with ULFPTx: 144</w:t>
            </w:r>
          </w:p>
        </w:tc>
        <w:tc>
          <w:tcPr>
            <w:tcW w:w="4590" w:type="dxa"/>
            <w:vAlign w:val="center"/>
          </w:tcPr>
          <w:p w14:paraId="0786CFD2" w14:textId="1C0A480C" w:rsidR="00F57674" w:rsidRPr="00E80F49" w:rsidDel="00717E2A" w:rsidRDefault="00F57674" w:rsidP="00F57674">
            <w:pPr>
              <w:keepNext/>
              <w:keepLines/>
              <w:spacing w:after="0"/>
              <w:rPr>
                <w:rFonts w:ascii="Arial" w:hAnsi="Arial"/>
                <w:sz w:val="18"/>
              </w:rPr>
            </w:pPr>
            <w:r w:rsidRPr="00E80F49">
              <w:rPr>
                <w:rFonts w:ascii="Arial" w:hAnsi="Arial"/>
                <w:sz w:val="18"/>
              </w:rPr>
              <w:t>“38.521-1_TPanalysis_6.2.2_MPR_6.5.2.2_SEM_6.5.2.4.1_NR_ACLR_</w:t>
            </w:r>
            <w:r w:rsidR="00EE0433" w:rsidRPr="00EE0433">
              <w:rPr>
                <w:rFonts w:ascii="Arial" w:hAnsi="Arial"/>
                <w:sz w:val="18"/>
              </w:rPr>
              <w:t>v5</w:t>
            </w:r>
            <w:r w:rsidRPr="00E80F49">
              <w:rPr>
                <w:rFonts w:ascii="Arial" w:hAnsi="Arial"/>
                <w:sz w:val="18"/>
              </w:rPr>
              <w:t>.zip”</w:t>
            </w:r>
          </w:p>
        </w:tc>
        <w:tc>
          <w:tcPr>
            <w:tcW w:w="1854" w:type="dxa"/>
            <w:vAlign w:val="center"/>
          </w:tcPr>
          <w:p w14:paraId="59DF6249" w14:textId="517ABC24" w:rsidR="00F57674" w:rsidRPr="00E80F49" w:rsidDel="00717E2A" w:rsidRDefault="00F57674" w:rsidP="00F57674">
            <w:pPr>
              <w:keepNext/>
              <w:keepLines/>
              <w:spacing w:after="0"/>
              <w:rPr>
                <w:rFonts w:ascii="Arial" w:hAnsi="Arial"/>
                <w:sz w:val="18"/>
              </w:rPr>
            </w:pPr>
            <w:r w:rsidRPr="00E80F49">
              <w:rPr>
                <w:rFonts w:ascii="Arial" w:hAnsi="Arial"/>
                <w:sz w:val="18"/>
              </w:rPr>
              <w:t>RAN5#</w:t>
            </w:r>
            <w:r w:rsidR="00EE0433" w:rsidRPr="00EE0433">
              <w:rPr>
                <w:rFonts w:ascii="Arial" w:hAnsi="Arial"/>
                <w:sz w:val="18"/>
              </w:rPr>
              <w:t>99</w:t>
            </w:r>
          </w:p>
        </w:tc>
      </w:tr>
      <w:tr w:rsidR="00F57674" w:rsidRPr="00E80F49" w14:paraId="3FBF7CE9" w14:textId="77777777" w:rsidTr="00C46B3C">
        <w:trPr>
          <w:trHeight w:val="113"/>
        </w:trPr>
        <w:tc>
          <w:tcPr>
            <w:tcW w:w="2160" w:type="dxa"/>
            <w:vAlign w:val="center"/>
          </w:tcPr>
          <w:p w14:paraId="5D0CD9DA" w14:textId="77777777" w:rsidR="00F57674" w:rsidRPr="00E80F49" w:rsidRDefault="00F57674" w:rsidP="00F57674">
            <w:pPr>
              <w:keepNext/>
              <w:keepLines/>
              <w:spacing w:after="0"/>
              <w:rPr>
                <w:rFonts w:ascii="Arial" w:hAnsi="Arial"/>
                <w:sz w:val="18"/>
              </w:rPr>
            </w:pPr>
            <w:bookmarkStart w:id="127" w:name="_Hlk105749824"/>
            <w:r w:rsidRPr="00E80F49">
              <w:rPr>
                <w:rFonts w:ascii="Arial" w:hAnsi="Arial"/>
                <w:sz w:val="18"/>
              </w:rPr>
              <w:t>6.5D.2.4.1</w:t>
            </w:r>
            <w:bookmarkEnd w:id="127"/>
            <w:r w:rsidRPr="00E80F49">
              <w:rPr>
                <w:rFonts w:ascii="Arial" w:hAnsi="Arial"/>
                <w:sz w:val="18"/>
              </w:rPr>
              <w:tab/>
              <w:t>NR ACLR for UL-MIMO</w:t>
            </w:r>
          </w:p>
        </w:tc>
        <w:tc>
          <w:tcPr>
            <w:tcW w:w="1476" w:type="dxa"/>
            <w:vAlign w:val="center"/>
          </w:tcPr>
          <w:p w14:paraId="6694A3A2" w14:textId="77777777" w:rsidR="00F57674" w:rsidRPr="00E80F49" w:rsidRDefault="00F57674" w:rsidP="00F57674">
            <w:pPr>
              <w:pStyle w:val="TAL"/>
            </w:pPr>
            <w:r w:rsidRPr="00E80F49">
              <w:t>UL MIMO with 2-layer: 400</w:t>
            </w:r>
          </w:p>
          <w:p w14:paraId="510E687F" w14:textId="6F5669F8" w:rsidR="00F57674" w:rsidRPr="00E80F49" w:rsidRDefault="00F57674" w:rsidP="00F57674">
            <w:pPr>
              <w:pStyle w:val="TAL"/>
            </w:pPr>
            <w:r w:rsidRPr="00E80F49">
              <w:t>UL MIMO with ULFPTx: 920</w:t>
            </w:r>
          </w:p>
        </w:tc>
        <w:tc>
          <w:tcPr>
            <w:tcW w:w="4590" w:type="dxa"/>
            <w:vAlign w:val="center"/>
          </w:tcPr>
          <w:p w14:paraId="30CBA3FC" w14:textId="673D0DF1" w:rsidR="00F57674" w:rsidRPr="00E80F49" w:rsidRDefault="00F57674" w:rsidP="00F57674">
            <w:pPr>
              <w:keepNext/>
              <w:keepLines/>
              <w:spacing w:after="0"/>
              <w:rPr>
                <w:rFonts w:ascii="Arial" w:hAnsi="Arial"/>
                <w:sz w:val="18"/>
              </w:rPr>
            </w:pPr>
            <w:r w:rsidRPr="00E80F49">
              <w:rPr>
                <w:rFonts w:ascii="Arial" w:hAnsi="Arial"/>
                <w:sz w:val="18"/>
              </w:rPr>
              <w:t>“38.521-1_TPanalysis_6.2.2_MPR_6.5.2.2_SEM_6.5.2.4.1_NR_ACLR_</w:t>
            </w:r>
            <w:r w:rsidR="00EE0433" w:rsidRPr="00EE0433">
              <w:rPr>
                <w:rFonts w:ascii="Arial" w:hAnsi="Arial"/>
                <w:sz w:val="18"/>
              </w:rPr>
              <w:t xml:space="preserve"> v5</w:t>
            </w:r>
            <w:r w:rsidRPr="00E80F49">
              <w:rPr>
                <w:rFonts w:ascii="Arial" w:hAnsi="Arial"/>
                <w:sz w:val="18"/>
              </w:rPr>
              <w:t>.zip</w:t>
            </w:r>
          </w:p>
        </w:tc>
        <w:tc>
          <w:tcPr>
            <w:tcW w:w="1854" w:type="dxa"/>
            <w:vAlign w:val="center"/>
          </w:tcPr>
          <w:p w14:paraId="0F5EB7D7" w14:textId="2C4CD1E2" w:rsidR="00F57674" w:rsidRPr="00E80F49" w:rsidRDefault="00F57674" w:rsidP="00F57674">
            <w:pPr>
              <w:keepNext/>
              <w:keepLines/>
              <w:spacing w:after="0"/>
              <w:rPr>
                <w:rFonts w:ascii="Arial" w:hAnsi="Arial"/>
                <w:sz w:val="18"/>
              </w:rPr>
            </w:pPr>
            <w:r w:rsidRPr="00E80F49">
              <w:rPr>
                <w:rFonts w:ascii="Arial" w:hAnsi="Arial"/>
                <w:sz w:val="18"/>
              </w:rPr>
              <w:t>RAN5#</w:t>
            </w:r>
            <w:r w:rsidR="00EE0433" w:rsidRPr="00EE0433">
              <w:rPr>
                <w:rFonts w:ascii="Arial" w:hAnsi="Arial"/>
                <w:sz w:val="18"/>
                <w:lang w:eastAsia="zh-CN"/>
              </w:rPr>
              <w:t>99</w:t>
            </w:r>
          </w:p>
        </w:tc>
      </w:tr>
      <w:tr w:rsidR="00F57674" w:rsidRPr="00E80F49" w14:paraId="46335211" w14:textId="77777777" w:rsidTr="00C46B3C">
        <w:trPr>
          <w:trHeight w:val="113"/>
        </w:trPr>
        <w:tc>
          <w:tcPr>
            <w:tcW w:w="2160" w:type="dxa"/>
            <w:vAlign w:val="center"/>
          </w:tcPr>
          <w:p w14:paraId="3027CD43"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6.5D.2.4.2</w:t>
            </w:r>
            <w:r w:rsidRPr="00E80F49">
              <w:rPr>
                <w:rFonts w:ascii="Arial" w:eastAsia="Malgun Gothic" w:hAnsi="Arial"/>
                <w:sz w:val="18"/>
                <w:lang w:eastAsia="en-US"/>
              </w:rPr>
              <w:tab/>
              <w:t>UTRA ACLR for UL-MIMO</w:t>
            </w:r>
          </w:p>
        </w:tc>
        <w:tc>
          <w:tcPr>
            <w:tcW w:w="1476" w:type="dxa"/>
            <w:vAlign w:val="center"/>
          </w:tcPr>
          <w:p w14:paraId="01FA5C49"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96 for NS_3U</w:t>
            </w:r>
          </w:p>
        </w:tc>
        <w:tc>
          <w:tcPr>
            <w:tcW w:w="4590" w:type="dxa"/>
            <w:vAlign w:val="center"/>
          </w:tcPr>
          <w:p w14:paraId="0C58EB79" w14:textId="77777777" w:rsidR="00F57674" w:rsidRPr="00E80F49" w:rsidRDefault="00F57674" w:rsidP="00F57674">
            <w:pPr>
              <w:keepNext/>
              <w:keepLines/>
              <w:spacing w:after="0"/>
              <w:rPr>
                <w:rFonts w:ascii="Arial" w:eastAsia="Malgun Gothic" w:hAnsi="Arial"/>
                <w:sz w:val="18"/>
              </w:rPr>
            </w:pPr>
            <w:r w:rsidRPr="00E80F49">
              <w:rPr>
                <w:rFonts w:ascii="Arial" w:eastAsia="Malgun Gothic" w:hAnsi="Arial"/>
                <w:sz w:val="18"/>
                <w:lang w:eastAsia="en-US"/>
              </w:rPr>
              <w:t>“38.521-1_TPanalysis_6.5D.2.4.2_UTRA ALCR_NS_3U</w:t>
            </w:r>
            <w:r w:rsidRPr="00E80F49">
              <w:rPr>
                <w:rFonts w:ascii="Arial" w:eastAsia="Malgun Gothic" w:hAnsi="Arial"/>
                <w:sz w:val="18"/>
              </w:rPr>
              <w:t>_v1</w:t>
            </w:r>
            <w:r w:rsidRPr="00E80F49">
              <w:rPr>
                <w:rFonts w:ascii="Arial" w:eastAsia="Malgun Gothic" w:hAnsi="Arial"/>
                <w:sz w:val="18"/>
                <w:lang w:eastAsia="en-US"/>
              </w:rPr>
              <w:t>.zip”</w:t>
            </w:r>
          </w:p>
          <w:p w14:paraId="7CB300EE" w14:textId="4A4E2C91"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7A37B54D"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RAN5#5-5G-NR Adhoc</w:t>
            </w:r>
          </w:p>
        </w:tc>
      </w:tr>
      <w:tr w:rsidR="00F57674" w:rsidRPr="00E80F49" w14:paraId="6A8C256C" w14:textId="77777777" w:rsidTr="00C46B3C">
        <w:trPr>
          <w:trHeight w:val="113"/>
        </w:trPr>
        <w:tc>
          <w:tcPr>
            <w:tcW w:w="2160" w:type="dxa"/>
            <w:vAlign w:val="center"/>
          </w:tcPr>
          <w:p w14:paraId="06E02BFF" w14:textId="5D49AD41"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6.5D.2_1.4.2</w:t>
            </w:r>
            <w:r w:rsidRPr="00E80F49">
              <w:rPr>
                <w:rFonts w:ascii="Arial" w:eastAsia="Malgun Gothic" w:hAnsi="Arial"/>
                <w:sz w:val="18"/>
              </w:rPr>
              <w:tab/>
              <w:t>UTRA ACLR for UL MIMO (Rel-16 onward)</w:t>
            </w:r>
          </w:p>
        </w:tc>
        <w:tc>
          <w:tcPr>
            <w:tcW w:w="1476" w:type="dxa"/>
            <w:vAlign w:val="center"/>
          </w:tcPr>
          <w:p w14:paraId="61048AAF" w14:textId="6592900A"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rPr>
              <w:t>216 for NS_3U</w:t>
            </w:r>
          </w:p>
        </w:tc>
        <w:tc>
          <w:tcPr>
            <w:tcW w:w="4590" w:type="dxa"/>
            <w:vAlign w:val="center"/>
          </w:tcPr>
          <w:p w14:paraId="45AAD310" w14:textId="77777777" w:rsidR="00F57674" w:rsidRPr="00E80F49" w:rsidRDefault="00F57674" w:rsidP="00F57674">
            <w:pPr>
              <w:keepNext/>
              <w:keepLines/>
              <w:spacing w:after="0"/>
              <w:rPr>
                <w:rFonts w:ascii="Arial" w:eastAsia="Malgun Gothic" w:hAnsi="Arial"/>
                <w:sz w:val="18"/>
              </w:rPr>
            </w:pPr>
            <w:r w:rsidRPr="00E80F49">
              <w:rPr>
                <w:rFonts w:ascii="Arial" w:eastAsia="Malgun Gothic" w:hAnsi="Arial"/>
                <w:sz w:val="18"/>
              </w:rPr>
              <w:t>“</w:t>
            </w:r>
            <w:bookmarkStart w:id="128" w:name="_Hlk62817045"/>
            <w:r w:rsidRPr="00E80F49">
              <w:rPr>
                <w:rFonts w:ascii="Arial" w:eastAsia="Malgun Gothic" w:hAnsi="Arial"/>
                <w:sz w:val="18"/>
              </w:rPr>
              <w:t>38.521-1_TPanalysis_6.5D.2.4.2_UTRA ALCR_NS_3U_v1.zip</w:t>
            </w:r>
            <w:bookmarkEnd w:id="128"/>
            <w:r w:rsidRPr="00E80F49">
              <w:rPr>
                <w:rFonts w:ascii="Arial" w:eastAsia="Malgun Gothic" w:hAnsi="Arial"/>
                <w:sz w:val="18"/>
              </w:rPr>
              <w:t>”</w:t>
            </w:r>
          </w:p>
          <w:p w14:paraId="06494C7F" w14:textId="456FEAB3"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45084D59" w14:textId="203259A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RAN5#90-e</w:t>
            </w:r>
          </w:p>
        </w:tc>
      </w:tr>
      <w:tr w:rsidR="00F57674" w:rsidRPr="00E80F49" w14:paraId="17075C60" w14:textId="77777777" w:rsidTr="00C46B3C">
        <w:trPr>
          <w:trHeight w:val="113"/>
        </w:trPr>
        <w:tc>
          <w:tcPr>
            <w:tcW w:w="2160" w:type="dxa"/>
            <w:vAlign w:val="center"/>
          </w:tcPr>
          <w:p w14:paraId="39E04332" w14:textId="77777777" w:rsidR="00F57674" w:rsidRPr="00E80F49" w:rsidRDefault="00F57674" w:rsidP="00F57674">
            <w:pPr>
              <w:keepNext/>
              <w:keepLines/>
              <w:spacing w:after="0"/>
              <w:rPr>
                <w:rFonts w:ascii="Arial" w:hAnsi="Arial"/>
                <w:sz w:val="18"/>
              </w:rPr>
            </w:pPr>
            <w:r w:rsidRPr="00E80F49">
              <w:rPr>
                <w:rFonts w:ascii="Arial" w:hAnsi="Arial"/>
                <w:sz w:val="18"/>
              </w:rPr>
              <w:t>6.5D.3.1</w:t>
            </w:r>
            <w:r w:rsidRPr="00E80F49">
              <w:rPr>
                <w:rFonts w:ascii="Arial" w:hAnsi="Arial"/>
                <w:sz w:val="18"/>
              </w:rPr>
              <w:tab/>
              <w:t>General spurious emissions</w:t>
            </w:r>
          </w:p>
        </w:tc>
        <w:tc>
          <w:tcPr>
            <w:tcW w:w="1476" w:type="dxa"/>
          </w:tcPr>
          <w:p w14:paraId="6B7EBA04" w14:textId="77777777" w:rsidR="00F57674" w:rsidRPr="00E80F49" w:rsidRDefault="00F57674" w:rsidP="00F57674">
            <w:pPr>
              <w:keepNext/>
              <w:keepLines/>
              <w:spacing w:after="0"/>
              <w:jc w:val="center"/>
              <w:rPr>
                <w:rFonts w:ascii="Arial" w:hAnsi="Arial"/>
                <w:sz w:val="18"/>
              </w:rPr>
            </w:pPr>
            <w:r w:rsidRPr="00E80F49">
              <w:rPr>
                <w:rFonts w:ascii="Arial" w:hAnsi="Arial"/>
                <w:sz w:val="18"/>
                <w:lang w:eastAsia="zh-CN"/>
              </w:rPr>
              <w:t>27</w:t>
            </w:r>
          </w:p>
        </w:tc>
        <w:tc>
          <w:tcPr>
            <w:tcW w:w="4590" w:type="dxa"/>
            <w:vAlign w:val="center"/>
          </w:tcPr>
          <w:p w14:paraId="77B31805" w14:textId="77777777" w:rsidR="00F57674" w:rsidRPr="00E80F49" w:rsidRDefault="00F57674" w:rsidP="00F57674">
            <w:pPr>
              <w:keepNext/>
              <w:keepLines/>
              <w:spacing w:after="0"/>
              <w:rPr>
                <w:rFonts w:ascii="Arial" w:hAnsi="Arial"/>
                <w:sz w:val="18"/>
              </w:rPr>
            </w:pPr>
            <w:r w:rsidRPr="00E80F49">
              <w:rPr>
                <w:rFonts w:ascii="Arial" w:hAnsi="Arial"/>
                <w:sz w:val="18"/>
              </w:rPr>
              <w:t>“38.521-1_TP analysis_6.5.3.1_TX_Spurious_Emission_v1.zip”</w:t>
            </w:r>
          </w:p>
        </w:tc>
        <w:tc>
          <w:tcPr>
            <w:tcW w:w="1854" w:type="dxa"/>
            <w:vAlign w:val="center"/>
          </w:tcPr>
          <w:p w14:paraId="2CAD7FAA" w14:textId="77777777" w:rsidR="00F57674" w:rsidRPr="00E80F49" w:rsidRDefault="00F57674" w:rsidP="00F57674">
            <w:pPr>
              <w:keepNext/>
              <w:keepLines/>
              <w:spacing w:after="0"/>
              <w:rPr>
                <w:rFonts w:ascii="Arial" w:hAnsi="Arial"/>
                <w:sz w:val="18"/>
              </w:rPr>
            </w:pPr>
            <w:r w:rsidRPr="00E80F49">
              <w:rPr>
                <w:rFonts w:ascii="Arial" w:hAnsi="Arial"/>
                <w:sz w:val="18"/>
              </w:rPr>
              <w:t>RAN5#89-e</w:t>
            </w:r>
          </w:p>
        </w:tc>
      </w:tr>
      <w:tr w:rsidR="00F57674" w:rsidRPr="00E80F49" w14:paraId="238BA366" w14:textId="77777777" w:rsidTr="00C46B3C">
        <w:trPr>
          <w:trHeight w:val="113"/>
        </w:trPr>
        <w:tc>
          <w:tcPr>
            <w:tcW w:w="2160" w:type="dxa"/>
            <w:vAlign w:val="center"/>
          </w:tcPr>
          <w:p w14:paraId="106F8A85" w14:textId="77777777" w:rsidR="00F57674" w:rsidRPr="00E80F49" w:rsidRDefault="00F57674" w:rsidP="00F57674">
            <w:pPr>
              <w:pStyle w:val="TAL"/>
            </w:pPr>
            <w:r w:rsidRPr="00E80F49">
              <w:t>6.5D.3.2</w:t>
            </w:r>
            <w:r w:rsidRPr="00E80F49">
              <w:tab/>
              <w:t>Spurious emissions for UE co-existence for UL-MIMO</w:t>
            </w:r>
          </w:p>
        </w:tc>
        <w:tc>
          <w:tcPr>
            <w:tcW w:w="1476" w:type="dxa"/>
          </w:tcPr>
          <w:p w14:paraId="2221DA46" w14:textId="77777777" w:rsidR="00F57674" w:rsidRPr="00E80F49" w:rsidRDefault="00F57674" w:rsidP="00F57674">
            <w:pPr>
              <w:pStyle w:val="TAC"/>
            </w:pPr>
            <w:r w:rsidRPr="00E80F49">
              <w:rPr>
                <w:lang w:eastAsia="zh-CN"/>
              </w:rPr>
              <w:t>27</w:t>
            </w:r>
          </w:p>
        </w:tc>
        <w:tc>
          <w:tcPr>
            <w:tcW w:w="4590" w:type="dxa"/>
            <w:vAlign w:val="center"/>
          </w:tcPr>
          <w:p w14:paraId="07BF6DA0" w14:textId="77777777" w:rsidR="00F57674" w:rsidRPr="00E80F49" w:rsidRDefault="00F57674" w:rsidP="00F57674">
            <w:pPr>
              <w:pStyle w:val="TAL"/>
            </w:pPr>
            <w:r w:rsidRPr="00E80F49">
              <w:t>“38.521-1_TP analysis_6.5.3.1_TX_Spurious_Emission_v1.zip”</w:t>
            </w:r>
          </w:p>
        </w:tc>
        <w:tc>
          <w:tcPr>
            <w:tcW w:w="1854" w:type="dxa"/>
            <w:vAlign w:val="center"/>
          </w:tcPr>
          <w:p w14:paraId="55DD3D75" w14:textId="77777777" w:rsidR="00F57674" w:rsidRPr="00E80F49" w:rsidRDefault="00F57674" w:rsidP="00F57674">
            <w:pPr>
              <w:pStyle w:val="TAL"/>
            </w:pPr>
            <w:r w:rsidRPr="00E80F49">
              <w:t>RAN5#89-e</w:t>
            </w:r>
          </w:p>
        </w:tc>
      </w:tr>
      <w:tr w:rsidR="00F57674" w:rsidRPr="00E80F49" w14:paraId="15EA7A72" w14:textId="77777777" w:rsidTr="00C46B3C">
        <w:trPr>
          <w:trHeight w:val="113"/>
        </w:trPr>
        <w:tc>
          <w:tcPr>
            <w:tcW w:w="2160" w:type="dxa"/>
            <w:vAlign w:val="center"/>
          </w:tcPr>
          <w:p w14:paraId="3F083721" w14:textId="77777777" w:rsidR="00F57674" w:rsidRPr="00E80F49" w:rsidRDefault="00F57674" w:rsidP="00F57674">
            <w:pPr>
              <w:pStyle w:val="TAL"/>
            </w:pPr>
            <w:r w:rsidRPr="00E80F49">
              <w:t>6.5D.3.3</w:t>
            </w:r>
            <w:r w:rsidRPr="00E80F49">
              <w:tab/>
              <w:t>Additional spurious emissions for UL-MIMO</w:t>
            </w:r>
          </w:p>
        </w:tc>
        <w:tc>
          <w:tcPr>
            <w:tcW w:w="1476" w:type="dxa"/>
            <w:vAlign w:val="center"/>
          </w:tcPr>
          <w:p w14:paraId="3937B3DF" w14:textId="77777777" w:rsidR="00F57674" w:rsidRPr="00E80F49" w:rsidRDefault="00F57674" w:rsidP="00F57674">
            <w:pPr>
              <w:pStyle w:val="TAC"/>
              <w:jc w:val="left"/>
            </w:pPr>
            <w:r w:rsidRPr="00E80F49">
              <w:t>Table 4.1.2.1-1</w:t>
            </w:r>
          </w:p>
        </w:tc>
        <w:tc>
          <w:tcPr>
            <w:tcW w:w="4590" w:type="dxa"/>
            <w:vAlign w:val="center"/>
          </w:tcPr>
          <w:p w14:paraId="28FC4569" w14:textId="77777777" w:rsidR="00F57674" w:rsidRPr="00E80F49" w:rsidRDefault="00F57674" w:rsidP="00F57674">
            <w:pPr>
              <w:pStyle w:val="TAL"/>
            </w:pPr>
            <w:r w:rsidRPr="00E80F49">
              <w:t>Table 4.1.2.1-1</w:t>
            </w:r>
          </w:p>
        </w:tc>
        <w:tc>
          <w:tcPr>
            <w:tcW w:w="1854" w:type="dxa"/>
          </w:tcPr>
          <w:p w14:paraId="70FF86FD" w14:textId="77777777" w:rsidR="00F57674" w:rsidRPr="00E80F49" w:rsidRDefault="00F57674" w:rsidP="00F57674">
            <w:pPr>
              <w:pStyle w:val="TAL"/>
            </w:pPr>
            <w:r w:rsidRPr="00E80F49">
              <w:t>RAN5#5-5G-NR Adhoc</w:t>
            </w:r>
          </w:p>
        </w:tc>
      </w:tr>
      <w:tr w:rsidR="00F57674" w:rsidRPr="00E80F49" w14:paraId="38676C46" w14:textId="77777777" w:rsidTr="00C46B3C">
        <w:trPr>
          <w:trHeight w:val="113"/>
        </w:trPr>
        <w:tc>
          <w:tcPr>
            <w:tcW w:w="2160" w:type="dxa"/>
            <w:vAlign w:val="center"/>
          </w:tcPr>
          <w:p w14:paraId="5F68157E"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6.5D.3_1.1</w:t>
            </w:r>
            <w:r w:rsidRPr="00E80F49">
              <w:rPr>
                <w:rFonts w:ascii="Arial" w:eastAsia="Malgun Gothic" w:hAnsi="Arial"/>
                <w:sz w:val="18"/>
                <w:lang w:eastAsia="en-US"/>
              </w:rPr>
              <w:tab/>
              <w:t>General spurious emissions (Rel-16 onward)</w:t>
            </w:r>
          </w:p>
        </w:tc>
        <w:tc>
          <w:tcPr>
            <w:tcW w:w="1476" w:type="dxa"/>
            <w:vAlign w:val="center"/>
          </w:tcPr>
          <w:p w14:paraId="370D77D0"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ABA35C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74AD537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7812FEEC" w14:textId="77777777" w:rsidTr="00C46B3C">
        <w:trPr>
          <w:trHeight w:val="113"/>
        </w:trPr>
        <w:tc>
          <w:tcPr>
            <w:tcW w:w="2160" w:type="dxa"/>
            <w:vAlign w:val="center"/>
          </w:tcPr>
          <w:p w14:paraId="72B178E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6.5D.3_1.2</w:t>
            </w:r>
            <w:r w:rsidRPr="00E80F49">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5A485B0"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63A97C50"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0AE7279D" w14:textId="77777777" w:rsidTr="00C46B3C">
        <w:trPr>
          <w:trHeight w:val="113"/>
        </w:trPr>
        <w:tc>
          <w:tcPr>
            <w:tcW w:w="2160" w:type="dxa"/>
            <w:vAlign w:val="center"/>
          </w:tcPr>
          <w:p w14:paraId="0BCA993A"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6.5D.3_1.3</w:t>
            </w:r>
            <w:r w:rsidRPr="00E80F49">
              <w:rPr>
                <w:rFonts w:ascii="Arial" w:eastAsia="Malgun Gothic" w:hAnsi="Arial"/>
                <w:sz w:val="18"/>
                <w:lang w:eastAsia="en-US"/>
              </w:rPr>
              <w:tab/>
              <w:t>Additional spurious emissions for UL-MIMO (Rel-16 onward)</w:t>
            </w:r>
          </w:p>
        </w:tc>
        <w:tc>
          <w:tcPr>
            <w:tcW w:w="1476" w:type="dxa"/>
            <w:vAlign w:val="center"/>
          </w:tcPr>
          <w:p w14:paraId="7664F25A"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4590" w:type="dxa"/>
            <w:vAlign w:val="center"/>
          </w:tcPr>
          <w:p w14:paraId="19B24DF3"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1854" w:type="dxa"/>
            <w:vAlign w:val="center"/>
          </w:tcPr>
          <w:p w14:paraId="68652271"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1F192931" w14:textId="77777777" w:rsidTr="00C46B3C">
        <w:trPr>
          <w:trHeight w:val="113"/>
        </w:trPr>
        <w:tc>
          <w:tcPr>
            <w:tcW w:w="2160" w:type="dxa"/>
            <w:vAlign w:val="center"/>
          </w:tcPr>
          <w:p w14:paraId="60E76E5A" w14:textId="77777777" w:rsidR="00F57674" w:rsidRPr="00E80F49" w:rsidRDefault="00F57674" w:rsidP="00F57674">
            <w:pPr>
              <w:pStyle w:val="TAL"/>
            </w:pPr>
            <w:r w:rsidRPr="00E80F49">
              <w:t>6.5D.4</w:t>
            </w:r>
            <w:r w:rsidRPr="00E80F49">
              <w:tab/>
              <w:t>Transmit intermodulation for UL-MIMO</w:t>
            </w:r>
          </w:p>
        </w:tc>
        <w:tc>
          <w:tcPr>
            <w:tcW w:w="1476" w:type="dxa"/>
            <w:vAlign w:val="center"/>
          </w:tcPr>
          <w:p w14:paraId="29815501" w14:textId="77777777" w:rsidR="00F57674" w:rsidRPr="00E80F49" w:rsidRDefault="00F57674" w:rsidP="00F57674">
            <w:pPr>
              <w:pStyle w:val="TAC"/>
            </w:pPr>
          </w:p>
        </w:tc>
        <w:tc>
          <w:tcPr>
            <w:tcW w:w="4590" w:type="dxa"/>
            <w:vAlign w:val="center"/>
          </w:tcPr>
          <w:p w14:paraId="61A6C6D3" w14:textId="77777777" w:rsidR="00F57674" w:rsidRPr="00E80F49" w:rsidRDefault="00F57674" w:rsidP="00F57674">
            <w:pPr>
              <w:pStyle w:val="TAL"/>
            </w:pPr>
            <w:r w:rsidRPr="00E80F49">
              <w:t>“38.521-1_TPanalysis_6.5.4_TxIm_v2.zip”</w:t>
            </w:r>
          </w:p>
        </w:tc>
        <w:tc>
          <w:tcPr>
            <w:tcW w:w="1854" w:type="dxa"/>
            <w:vAlign w:val="center"/>
          </w:tcPr>
          <w:p w14:paraId="56268716" w14:textId="77777777" w:rsidR="00F57674" w:rsidRPr="00E80F49" w:rsidRDefault="00F57674" w:rsidP="00F57674">
            <w:pPr>
              <w:pStyle w:val="TAL"/>
            </w:pPr>
            <w:r w:rsidRPr="00E80F49">
              <w:t>RAN5#82</w:t>
            </w:r>
          </w:p>
        </w:tc>
      </w:tr>
      <w:tr w:rsidR="00F57674" w:rsidRPr="00E80F49" w14:paraId="1491F93E" w14:textId="77777777" w:rsidTr="00C46B3C">
        <w:trPr>
          <w:trHeight w:val="113"/>
        </w:trPr>
        <w:tc>
          <w:tcPr>
            <w:tcW w:w="10080" w:type="dxa"/>
            <w:gridSpan w:val="4"/>
            <w:vAlign w:val="center"/>
          </w:tcPr>
          <w:p w14:paraId="234DFA3E" w14:textId="77777777" w:rsidR="00F57674" w:rsidRPr="00E80F49" w:rsidRDefault="00F57674" w:rsidP="00F57674">
            <w:pPr>
              <w:pStyle w:val="TAN"/>
              <w:rPr>
                <w:lang w:eastAsia="zh-CN"/>
              </w:rPr>
            </w:pPr>
            <w:r w:rsidRPr="00E80F49">
              <w:rPr>
                <w:lang w:eastAsia="zh-CN"/>
              </w:rPr>
              <w:t>NOTE 1: F</w:t>
            </w:r>
            <w:r w:rsidRPr="00E80F49">
              <w:t xml:space="preserve">or </w:t>
            </w:r>
            <w:r w:rsidRPr="00E80F49">
              <w:rPr>
                <w:lang w:eastAsia="ja-JP"/>
              </w:rPr>
              <w:t xml:space="preserve">power class </w:t>
            </w:r>
            <w:r w:rsidRPr="00E80F49">
              <w:rPr>
                <w:lang w:eastAsia="zh-CN"/>
              </w:rPr>
              <w:t xml:space="preserve">3 </w:t>
            </w:r>
            <w:r w:rsidRPr="00E80F49">
              <w:t>UE operating in bands n40, n4</w:t>
            </w:r>
            <w:r w:rsidRPr="00E80F49">
              <w:rPr>
                <w:lang w:eastAsia="zh-CN"/>
              </w:rPr>
              <w:t>1</w:t>
            </w:r>
            <w:r w:rsidRPr="00E80F49">
              <w:t>,</w:t>
            </w:r>
            <w:r w:rsidRPr="00E80F49">
              <w:rPr>
                <w:lang w:eastAsia="zh-CN"/>
              </w:rPr>
              <w:t xml:space="preserve"> </w:t>
            </w:r>
            <w:r w:rsidRPr="00E80F49">
              <w:t>n77, n78 and n79</w:t>
            </w:r>
            <w:r w:rsidRPr="00E80F49">
              <w:rPr>
                <w:lang w:eastAsia="zh-CN"/>
              </w:rPr>
              <w:t>.</w:t>
            </w:r>
          </w:p>
          <w:p w14:paraId="0185F445" w14:textId="77777777" w:rsidR="00F57674" w:rsidRPr="00E80F49" w:rsidRDefault="00F57674" w:rsidP="00F57674">
            <w:pPr>
              <w:pStyle w:val="TAN"/>
              <w:rPr>
                <w:lang w:eastAsia="zh-CN"/>
              </w:rPr>
            </w:pPr>
            <w:r w:rsidRPr="00E80F49">
              <w:rPr>
                <w:lang w:eastAsia="zh-CN"/>
              </w:rPr>
              <w:t>NOTE 2: UE operating in FDD mode, or in TDD mode in bands other than n40, n41, n77, n78 and n79, or in TDD mode the IE powerBoostPi2BPSK is set to 0 for bands n40, n41, n77, n78 and n79.</w:t>
            </w:r>
          </w:p>
          <w:p w14:paraId="0AF8A315" w14:textId="77777777" w:rsidR="00F57674" w:rsidRPr="00E80F49" w:rsidRDefault="00F57674" w:rsidP="00F57674">
            <w:pPr>
              <w:pStyle w:val="TAN"/>
              <w:rPr>
                <w:lang w:eastAsia="zh-CN"/>
              </w:rPr>
            </w:pPr>
            <w:r w:rsidRPr="00E80F49">
              <w:rPr>
                <w:lang w:eastAsia="zh-CN"/>
              </w:rPr>
              <w:t>NOTE 3: UEs supporting pi/2 BPSK DMRS and the corresponding IE [DMRSPi2BPSK] is set to 1.</w:t>
            </w:r>
          </w:p>
          <w:p w14:paraId="7F950FF4" w14:textId="77777777" w:rsidR="00F57674" w:rsidRPr="00E80F49" w:rsidRDefault="00F57674" w:rsidP="00F57674">
            <w:pPr>
              <w:pStyle w:val="TAN"/>
            </w:pPr>
            <w:r w:rsidRPr="00E80F49">
              <w:t>NOTE 4: The maximum number of test point is 24 if only default points are applied.</w:t>
            </w:r>
          </w:p>
        </w:tc>
      </w:tr>
    </w:tbl>
    <w:p w14:paraId="3F13897A" w14:textId="77777777" w:rsidR="00397292" w:rsidRPr="00E80F49" w:rsidRDefault="00397292" w:rsidP="00397292"/>
    <w:p w14:paraId="6B8DF1DF" w14:textId="77777777" w:rsidR="00397292" w:rsidRPr="00E80F49" w:rsidRDefault="00397292" w:rsidP="00397292">
      <w:pPr>
        <w:pStyle w:val="TH"/>
      </w:pPr>
      <w:r w:rsidRPr="00E80F49">
        <w:lastRenderedPageBreak/>
        <w:t>Table 4.1</w:t>
      </w:r>
      <w:r w:rsidR="00486BD4" w:rsidRPr="00E80F49">
        <w:t>.1.1</w:t>
      </w:r>
      <w:r w:rsidRPr="00E80F49">
        <w:t>-2: NR UE receiv</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20C6C1CA" w14:textId="77777777" w:rsidTr="00443738">
        <w:trPr>
          <w:trHeight w:val="248"/>
        </w:trPr>
        <w:tc>
          <w:tcPr>
            <w:tcW w:w="2160" w:type="dxa"/>
            <w:vAlign w:val="center"/>
          </w:tcPr>
          <w:p w14:paraId="3F84EF13"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9D47781" w14:textId="77777777" w:rsidR="00397292" w:rsidRPr="00E80F49" w:rsidRDefault="00397292" w:rsidP="00750578">
            <w:pPr>
              <w:pStyle w:val="TAH"/>
            </w:pPr>
            <w:r w:rsidRPr="00E80F49">
              <w:t>Number of test points</w:t>
            </w:r>
          </w:p>
        </w:tc>
        <w:tc>
          <w:tcPr>
            <w:tcW w:w="4590" w:type="dxa"/>
            <w:shd w:val="clear" w:color="auto" w:fill="auto"/>
            <w:vAlign w:val="center"/>
          </w:tcPr>
          <w:p w14:paraId="16F97445" w14:textId="77777777" w:rsidR="00397292" w:rsidRPr="00E80F49" w:rsidRDefault="00397292" w:rsidP="00750578">
            <w:pPr>
              <w:pStyle w:val="TAH"/>
            </w:pPr>
            <w:r w:rsidRPr="00E80F49">
              <w:t>Justification in attachment</w:t>
            </w:r>
          </w:p>
        </w:tc>
        <w:tc>
          <w:tcPr>
            <w:tcW w:w="1854" w:type="dxa"/>
            <w:vAlign w:val="center"/>
          </w:tcPr>
          <w:p w14:paraId="7AEE3DD3" w14:textId="77777777" w:rsidR="00397292" w:rsidRPr="00E80F49" w:rsidRDefault="00397292" w:rsidP="00750578">
            <w:pPr>
              <w:pStyle w:val="TAH"/>
            </w:pPr>
            <w:r w:rsidRPr="00E80F49">
              <w:t>Comments</w:t>
            </w:r>
          </w:p>
        </w:tc>
      </w:tr>
      <w:tr w:rsidR="00EB7C1E" w:rsidRPr="00E80F49" w14:paraId="46E85211" w14:textId="77777777" w:rsidTr="00443738">
        <w:tc>
          <w:tcPr>
            <w:tcW w:w="2160" w:type="dxa"/>
            <w:vAlign w:val="center"/>
          </w:tcPr>
          <w:p w14:paraId="040518DC" w14:textId="77777777" w:rsidR="00EB7C1E" w:rsidRPr="00E80F49" w:rsidRDefault="00EB7C1E" w:rsidP="00E23678">
            <w:pPr>
              <w:pStyle w:val="TAL"/>
            </w:pPr>
            <w:r w:rsidRPr="00E80F49">
              <w:t>7.3</w:t>
            </w:r>
            <w:r w:rsidR="00E23678" w:rsidRPr="00E80F49">
              <w:t xml:space="preserve"> </w:t>
            </w:r>
            <w:r w:rsidRPr="00E80F49">
              <w:t>Reference sensitivity power leve</w:t>
            </w:r>
            <w:r w:rsidR="00E23678" w:rsidRPr="00E80F49">
              <w:t>l</w:t>
            </w:r>
          </w:p>
        </w:tc>
        <w:tc>
          <w:tcPr>
            <w:tcW w:w="1476" w:type="dxa"/>
            <w:vAlign w:val="center"/>
          </w:tcPr>
          <w:p w14:paraId="6EEF579C" w14:textId="77777777" w:rsidR="00FB608E" w:rsidRDefault="00FB608E" w:rsidP="00FB608E">
            <w:pPr>
              <w:pStyle w:val="TAC"/>
            </w:pPr>
            <w:r w:rsidRPr="0028364B">
              <w:t>symmetric channel bandwidths</w:t>
            </w:r>
            <w:r>
              <w:t xml:space="preserve">: </w:t>
            </w:r>
            <w:r w:rsidR="00EB7C1E" w:rsidRPr="00E80F49">
              <w:t>45</w:t>
            </w:r>
          </w:p>
          <w:p w14:paraId="5297656B" w14:textId="6F00F308" w:rsidR="00EB7C1E" w:rsidRPr="00E80F49" w:rsidRDefault="00FB608E" w:rsidP="00FB608E">
            <w:pPr>
              <w:pStyle w:val="TAC"/>
            </w:pPr>
            <w:r w:rsidRPr="0028364B">
              <w:t>asymmetric channel bandwidths</w:t>
            </w:r>
            <w:r>
              <w:t>: 30</w:t>
            </w:r>
          </w:p>
        </w:tc>
        <w:tc>
          <w:tcPr>
            <w:tcW w:w="4590" w:type="dxa"/>
            <w:vAlign w:val="center"/>
          </w:tcPr>
          <w:p w14:paraId="151AAE3D" w14:textId="7888B583" w:rsidR="00EB7C1E" w:rsidRPr="00E80F49" w:rsidRDefault="00EB7C1E" w:rsidP="00E201E9">
            <w:pPr>
              <w:pStyle w:val="TAL"/>
            </w:pPr>
            <w:r w:rsidRPr="00E80F49">
              <w:t>“38.521-1_TPanalysis_7.3_RefSense</w:t>
            </w:r>
            <w:r w:rsidR="00D25316" w:rsidRPr="00E80F49">
              <w:t>_v</w:t>
            </w:r>
            <w:r w:rsidR="001752A1" w:rsidRPr="00E80F49">
              <w:t>4</w:t>
            </w:r>
            <w:r w:rsidRPr="00E80F49">
              <w:t>.zip”</w:t>
            </w:r>
          </w:p>
        </w:tc>
        <w:tc>
          <w:tcPr>
            <w:tcW w:w="1854" w:type="dxa"/>
            <w:vAlign w:val="center"/>
          </w:tcPr>
          <w:p w14:paraId="3B9B1102" w14:textId="2FA84B6A" w:rsidR="00EB7C1E" w:rsidRPr="00E80F49" w:rsidRDefault="001E53F3" w:rsidP="001E53F3">
            <w:pPr>
              <w:pStyle w:val="TAL"/>
            </w:pPr>
            <w:r w:rsidRPr="00E80F49">
              <w:t>RAN5#</w:t>
            </w:r>
            <w:r w:rsidR="001752A1" w:rsidRPr="00E80F49">
              <w:t>9</w:t>
            </w:r>
            <w:r w:rsidRPr="00E80F49">
              <w:t>5-</w:t>
            </w:r>
            <w:r w:rsidR="001752A1" w:rsidRPr="00E80F49">
              <w:t>e</w:t>
            </w:r>
          </w:p>
        </w:tc>
      </w:tr>
      <w:tr w:rsidR="00D03BE6" w:rsidRPr="00E80F49" w14:paraId="1560941E" w14:textId="77777777" w:rsidTr="005F258C">
        <w:tc>
          <w:tcPr>
            <w:tcW w:w="2160" w:type="dxa"/>
            <w:vAlign w:val="center"/>
          </w:tcPr>
          <w:p w14:paraId="59A135EF" w14:textId="77777777" w:rsidR="00D03BE6" w:rsidRPr="00E80F49" w:rsidRDefault="00D03BE6" w:rsidP="005F258C">
            <w:pPr>
              <w:pStyle w:val="TAL"/>
            </w:pPr>
            <w:r w:rsidRPr="00E80F49">
              <w:t>7.3A Reference sensitivity for CA</w:t>
            </w:r>
          </w:p>
        </w:tc>
        <w:tc>
          <w:tcPr>
            <w:tcW w:w="1476" w:type="dxa"/>
            <w:vAlign w:val="center"/>
          </w:tcPr>
          <w:p w14:paraId="189EF0E9" w14:textId="77777777" w:rsidR="00D03BE6" w:rsidRPr="00E80F49" w:rsidRDefault="00486BD4" w:rsidP="005F258C">
            <w:pPr>
              <w:pStyle w:val="TAC"/>
            </w:pPr>
            <w:r w:rsidRPr="00E80F49">
              <w:t>See clause 4.1.3</w:t>
            </w:r>
          </w:p>
        </w:tc>
        <w:tc>
          <w:tcPr>
            <w:tcW w:w="4590" w:type="dxa"/>
            <w:vAlign w:val="center"/>
          </w:tcPr>
          <w:p w14:paraId="248CE161" w14:textId="77777777" w:rsidR="00D03BE6" w:rsidRPr="00E80F49" w:rsidRDefault="00486BD4" w:rsidP="005F258C">
            <w:pPr>
              <w:pStyle w:val="TAL"/>
            </w:pPr>
            <w:r w:rsidRPr="00E80F49">
              <w:t>See clause 4.1.3</w:t>
            </w:r>
          </w:p>
        </w:tc>
        <w:tc>
          <w:tcPr>
            <w:tcW w:w="1854" w:type="dxa"/>
            <w:vAlign w:val="center"/>
          </w:tcPr>
          <w:p w14:paraId="4BAF0BB2" w14:textId="77777777" w:rsidR="00D03BE6" w:rsidRPr="00E80F49" w:rsidRDefault="00486BD4" w:rsidP="005F258C">
            <w:pPr>
              <w:pStyle w:val="TAL"/>
            </w:pPr>
            <w:r w:rsidRPr="00E80F49">
              <w:t>See clause 4.1.3</w:t>
            </w:r>
          </w:p>
        </w:tc>
      </w:tr>
      <w:tr w:rsidR="00EC032B" w:rsidRPr="00E80F49" w14:paraId="2E554BA7" w14:textId="77777777" w:rsidTr="00066F97">
        <w:tc>
          <w:tcPr>
            <w:tcW w:w="2160" w:type="dxa"/>
            <w:vAlign w:val="center"/>
          </w:tcPr>
          <w:p w14:paraId="351EFE51" w14:textId="77777777" w:rsidR="00EC032B" w:rsidRPr="00E80F49" w:rsidRDefault="00EC032B" w:rsidP="00066F97">
            <w:pPr>
              <w:pStyle w:val="TAL"/>
            </w:pPr>
            <w:r w:rsidRPr="00E80F49">
              <w:t>7.3D.2 Reference sensitivity power level for UL-MIMO</w:t>
            </w:r>
          </w:p>
        </w:tc>
        <w:tc>
          <w:tcPr>
            <w:tcW w:w="1476" w:type="dxa"/>
            <w:vAlign w:val="center"/>
          </w:tcPr>
          <w:p w14:paraId="010F44D8" w14:textId="1B8461AC" w:rsidR="00EC032B" w:rsidRPr="00E80F49" w:rsidRDefault="00FB608E" w:rsidP="00066F97">
            <w:pPr>
              <w:pStyle w:val="TAC"/>
            </w:pPr>
            <w:r>
              <w:rPr>
                <w:rFonts w:hint="eastAsia"/>
              </w:rPr>
              <w:t>4</w:t>
            </w:r>
            <w:r>
              <w:t>5</w:t>
            </w:r>
          </w:p>
        </w:tc>
        <w:tc>
          <w:tcPr>
            <w:tcW w:w="4590" w:type="dxa"/>
            <w:vAlign w:val="center"/>
          </w:tcPr>
          <w:p w14:paraId="41D0B6A9" w14:textId="73DEE191" w:rsidR="00EC032B" w:rsidRPr="00E80F49" w:rsidRDefault="00EC032B" w:rsidP="00066F97">
            <w:pPr>
              <w:pStyle w:val="TAL"/>
            </w:pPr>
            <w:r w:rsidRPr="00E80F49">
              <w:t>“38.521-1_TPanalysis_7.3_RefSense_</w:t>
            </w:r>
            <w:r w:rsidR="00FB608E">
              <w:t>v4</w:t>
            </w:r>
            <w:r w:rsidRPr="00E80F49">
              <w:t>.zip”</w:t>
            </w:r>
          </w:p>
        </w:tc>
        <w:tc>
          <w:tcPr>
            <w:tcW w:w="1854" w:type="dxa"/>
            <w:vAlign w:val="center"/>
          </w:tcPr>
          <w:p w14:paraId="7EFC40F7" w14:textId="48807149" w:rsidR="00EC032B" w:rsidRPr="00E80F49" w:rsidRDefault="00EC032B" w:rsidP="00066F97">
            <w:pPr>
              <w:pStyle w:val="TAL"/>
            </w:pPr>
            <w:r w:rsidRPr="00E80F49">
              <w:t>RAN5#</w:t>
            </w:r>
            <w:r w:rsidR="00FB608E">
              <w:t>95-e</w:t>
            </w:r>
          </w:p>
        </w:tc>
      </w:tr>
      <w:tr w:rsidR="00F42A19" w:rsidRPr="00E80F49" w14:paraId="6A07F75E" w14:textId="77777777" w:rsidTr="00443738">
        <w:tc>
          <w:tcPr>
            <w:tcW w:w="2160" w:type="dxa"/>
            <w:vAlign w:val="center"/>
          </w:tcPr>
          <w:p w14:paraId="19440C54" w14:textId="77777777" w:rsidR="00F42A19" w:rsidRPr="00E80F49" w:rsidRDefault="00F42A19"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vAlign w:val="center"/>
          </w:tcPr>
          <w:p w14:paraId="019B81DF" w14:textId="77777777" w:rsidR="00FB608E" w:rsidRDefault="00FB608E" w:rsidP="00FB608E">
            <w:pPr>
              <w:pStyle w:val="TAC"/>
            </w:pPr>
            <w:r w:rsidRPr="0028364B">
              <w:t>symmetric channel bandwidths</w:t>
            </w:r>
            <w:r>
              <w:t xml:space="preserve">: </w:t>
            </w:r>
            <w:r w:rsidR="00F42A19" w:rsidRPr="00E80F49">
              <w:rPr>
                <w:lang w:eastAsia="zh-CN"/>
              </w:rPr>
              <w:t>6</w:t>
            </w:r>
          </w:p>
          <w:p w14:paraId="6299B101" w14:textId="45D204C7" w:rsidR="00F42A19" w:rsidRPr="00E80F49" w:rsidRDefault="00FB608E" w:rsidP="00FB608E">
            <w:pPr>
              <w:pStyle w:val="TAC"/>
              <w:rPr>
                <w:lang w:eastAsia="zh-CN"/>
              </w:rPr>
            </w:pPr>
            <w:r w:rsidRPr="0028364B">
              <w:t>asymmetric channel bandwidths</w:t>
            </w:r>
            <w:r>
              <w:t>: 4</w:t>
            </w:r>
          </w:p>
        </w:tc>
        <w:tc>
          <w:tcPr>
            <w:tcW w:w="4590" w:type="dxa"/>
            <w:vAlign w:val="center"/>
          </w:tcPr>
          <w:p w14:paraId="3D285FEF" w14:textId="0286CFDF" w:rsidR="00F42A19" w:rsidRPr="00E80F49" w:rsidRDefault="00F42A19" w:rsidP="00DA636D">
            <w:pPr>
              <w:pStyle w:val="TAL"/>
            </w:pPr>
            <w:r w:rsidRPr="00E80F49">
              <w:t>“38.521-1_TPanalysis_7.</w:t>
            </w:r>
            <w:r w:rsidRPr="00E80F49">
              <w:rPr>
                <w:lang w:eastAsia="zh-CN"/>
              </w:rPr>
              <w:t>4</w:t>
            </w:r>
            <w:r w:rsidRPr="00E80F49">
              <w:t>_</w:t>
            </w:r>
            <w:r w:rsidRPr="00E80F49">
              <w:rPr>
                <w:lang w:eastAsia="zh-CN"/>
              </w:rPr>
              <w:t>Maximun input level</w:t>
            </w:r>
            <w:r w:rsidR="00EC032B" w:rsidRPr="00E80F49">
              <w:rPr>
                <w:lang w:eastAsia="zh-CN"/>
              </w:rPr>
              <w:t>_</w:t>
            </w:r>
            <w:r w:rsidR="00FB608E">
              <w:t>v3</w:t>
            </w:r>
            <w:r w:rsidRPr="00E80F49">
              <w:t>.zip”</w:t>
            </w:r>
          </w:p>
        </w:tc>
        <w:tc>
          <w:tcPr>
            <w:tcW w:w="1854" w:type="dxa"/>
            <w:vAlign w:val="center"/>
          </w:tcPr>
          <w:p w14:paraId="50F5353B" w14:textId="44D5330B" w:rsidR="00F42A19" w:rsidRPr="00E80F49" w:rsidRDefault="00F42A19" w:rsidP="00DA636D">
            <w:pPr>
              <w:pStyle w:val="TAL"/>
              <w:rPr>
                <w:lang w:eastAsia="zh-CN"/>
              </w:rPr>
            </w:pPr>
            <w:r w:rsidRPr="00E80F49">
              <w:t>RAN5#</w:t>
            </w:r>
            <w:r w:rsidR="00FB608E">
              <w:t>96-e</w:t>
            </w:r>
          </w:p>
        </w:tc>
      </w:tr>
      <w:tr w:rsidR="002A3D21" w:rsidRPr="00E80F49" w14:paraId="53567B74" w14:textId="77777777" w:rsidTr="009E5560">
        <w:tc>
          <w:tcPr>
            <w:tcW w:w="2160" w:type="dxa"/>
            <w:vAlign w:val="center"/>
          </w:tcPr>
          <w:p w14:paraId="4EA9B04F"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7.4A </w:t>
            </w:r>
            <w:r w:rsidRPr="00E80F49">
              <w:rPr>
                <w:rFonts w:ascii="Arial" w:eastAsia="Malgun Gothic" w:hAnsi="Arial"/>
                <w:sz w:val="18"/>
                <w:lang w:eastAsia="zh-CN"/>
              </w:rPr>
              <w:t>Maximum</w:t>
            </w:r>
            <w:r w:rsidRPr="00E80F49">
              <w:rPr>
                <w:rFonts w:ascii="Arial" w:eastAsia="Malgun Gothic" w:hAnsi="Arial"/>
                <w:sz w:val="18"/>
                <w:lang w:eastAsia="en-US"/>
              </w:rPr>
              <w:t xml:space="preserve"> </w:t>
            </w:r>
            <w:r w:rsidRPr="00E80F49">
              <w:rPr>
                <w:rFonts w:ascii="Arial" w:eastAsia="Malgun Gothic" w:hAnsi="Arial"/>
                <w:sz w:val="18"/>
                <w:lang w:eastAsia="zh-CN"/>
              </w:rPr>
              <w:t>input</w:t>
            </w:r>
            <w:r w:rsidRPr="00E80F49">
              <w:rPr>
                <w:rFonts w:ascii="Arial" w:eastAsia="Malgun Gothic" w:hAnsi="Arial"/>
                <w:sz w:val="18"/>
                <w:lang w:eastAsia="en-US"/>
              </w:rPr>
              <w:t xml:space="preserve"> level for CA</w:t>
            </w:r>
          </w:p>
        </w:tc>
        <w:tc>
          <w:tcPr>
            <w:tcW w:w="1476" w:type="dxa"/>
            <w:vAlign w:val="center"/>
          </w:tcPr>
          <w:p w14:paraId="5EDD9466"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2CC:2</w:t>
            </w:r>
          </w:p>
          <w:p w14:paraId="7592F4C1"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3CC:</w:t>
            </w:r>
            <w:r w:rsidRPr="00E80F49">
              <w:rPr>
                <w:rFonts w:ascii="Arial" w:eastAsia="Malgun Gothic" w:hAnsi="Arial" w:cs="Arial"/>
                <w:sz w:val="18"/>
                <w:lang w:eastAsia="zh-CN"/>
              </w:rPr>
              <w:t>2</w:t>
            </w:r>
          </w:p>
        </w:tc>
        <w:tc>
          <w:tcPr>
            <w:tcW w:w="4590" w:type="dxa"/>
            <w:vAlign w:val="center"/>
          </w:tcPr>
          <w:p w14:paraId="21C478F1" w14:textId="198C76BD"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“38.521-1_TPanalysis 7.4A maxIL for CA_v1.zip”</w:t>
            </w:r>
          </w:p>
        </w:tc>
        <w:tc>
          <w:tcPr>
            <w:tcW w:w="1854" w:type="dxa"/>
            <w:vAlign w:val="center"/>
          </w:tcPr>
          <w:p w14:paraId="09606D87"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EC032B" w:rsidRPr="00E80F49" w14:paraId="69131A46" w14:textId="77777777" w:rsidTr="00066F97">
        <w:tc>
          <w:tcPr>
            <w:tcW w:w="2160" w:type="dxa"/>
            <w:vAlign w:val="center"/>
          </w:tcPr>
          <w:p w14:paraId="37CAFFCF" w14:textId="77777777" w:rsidR="00EC032B" w:rsidRPr="00E80F49" w:rsidRDefault="00EC032B" w:rsidP="00066F97">
            <w:pPr>
              <w:pStyle w:val="TAL"/>
            </w:pPr>
            <w:r w:rsidRPr="00E80F49">
              <w:t>7.4D Maximum input level for UL-MIMO</w:t>
            </w:r>
          </w:p>
        </w:tc>
        <w:tc>
          <w:tcPr>
            <w:tcW w:w="1476" w:type="dxa"/>
            <w:vAlign w:val="center"/>
          </w:tcPr>
          <w:p w14:paraId="01C48CE8" w14:textId="0103345C" w:rsidR="00EC032B" w:rsidRPr="00E80F49" w:rsidRDefault="00FB608E" w:rsidP="00066F97">
            <w:pPr>
              <w:pStyle w:val="TAC"/>
              <w:rPr>
                <w:lang w:eastAsia="zh-CN"/>
              </w:rPr>
            </w:pPr>
            <w:r>
              <w:rPr>
                <w:rFonts w:hint="eastAsia"/>
              </w:rPr>
              <w:t>6</w:t>
            </w:r>
          </w:p>
        </w:tc>
        <w:tc>
          <w:tcPr>
            <w:tcW w:w="4590" w:type="dxa"/>
            <w:vAlign w:val="center"/>
          </w:tcPr>
          <w:p w14:paraId="6C5E588D" w14:textId="4214131D" w:rsidR="00EC032B" w:rsidRPr="00E80F49" w:rsidRDefault="00EC032B" w:rsidP="00066F97">
            <w:pPr>
              <w:pStyle w:val="TAL"/>
            </w:pPr>
            <w:r w:rsidRPr="00E80F49">
              <w:t>“38.521-1_TPanalysis_7.</w:t>
            </w:r>
            <w:r w:rsidRPr="00E80F49">
              <w:rPr>
                <w:lang w:eastAsia="zh-CN"/>
              </w:rPr>
              <w:t>4</w:t>
            </w:r>
            <w:r w:rsidRPr="00E80F49">
              <w:t>_</w:t>
            </w:r>
            <w:r w:rsidRPr="00E80F49">
              <w:rPr>
                <w:lang w:eastAsia="zh-CN"/>
              </w:rPr>
              <w:t>Maximun input level_</w:t>
            </w:r>
            <w:r w:rsidR="00FB608E">
              <w:t>v3</w:t>
            </w:r>
            <w:r w:rsidRPr="00E80F49">
              <w:t>.zip”</w:t>
            </w:r>
          </w:p>
        </w:tc>
        <w:tc>
          <w:tcPr>
            <w:tcW w:w="1854" w:type="dxa"/>
            <w:vAlign w:val="center"/>
          </w:tcPr>
          <w:p w14:paraId="7A7802DF" w14:textId="172E2032" w:rsidR="00EC032B" w:rsidRPr="00E80F49" w:rsidRDefault="00EC032B" w:rsidP="00066F97">
            <w:pPr>
              <w:pStyle w:val="TAL"/>
            </w:pPr>
            <w:r w:rsidRPr="00E80F49">
              <w:t>RAN5#</w:t>
            </w:r>
            <w:r w:rsidR="00FB608E">
              <w:t>96-e</w:t>
            </w:r>
          </w:p>
        </w:tc>
      </w:tr>
      <w:tr w:rsidR="00397292" w:rsidRPr="00E80F49" w14:paraId="321D5BD3" w14:textId="77777777" w:rsidTr="00443738">
        <w:tc>
          <w:tcPr>
            <w:tcW w:w="2160" w:type="dxa"/>
            <w:vAlign w:val="center"/>
          </w:tcPr>
          <w:p w14:paraId="1CE3D39C" w14:textId="77777777" w:rsidR="00397292" w:rsidRPr="00E80F49" w:rsidRDefault="003D427A" w:rsidP="00E23678">
            <w:pPr>
              <w:pStyle w:val="TAL"/>
            </w:pPr>
            <w:r w:rsidRPr="00E80F49">
              <w:t>7.5</w:t>
            </w:r>
            <w:r w:rsidR="00E23678" w:rsidRPr="00E80F49">
              <w:t xml:space="preserve"> </w:t>
            </w:r>
            <w:r w:rsidRPr="00E80F49">
              <w:t>Adjacent Channel Selectivit</w:t>
            </w:r>
            <w:r w:rsidR="00E23678" w:rsidRPr="00E80F49">
              <w:t>y</w:t>
            </w:r>
          </w:p>
        </w:tc>
        <w:tc>
          <w:tcPr>
            <w:tcW w:w="1476" w:type="dxa"/>
            <w:vAlign w:val="center"/>
          </w:tcPr>
          <w:p w14:paraId="7A5A6100" w14:textId="77777777" w:rsidR="00FB608E" w:rsidRDefault="00FB608E" w:rsidP="00FB608E">
            <w:pPr>
              <w:pStyle w:val="TAC"/>
            </w:pPr>
            <w:r w:rsidRPr="0028364B">
              <w:t>symmetric channel bandwidths</w:t>
            </w:r>
            <w:r>
              <w:t xml:space="preserve">: </w:t>
            </w:r>
            <w:r w:rsidR="003D427A" w:rsidRPr="00E80F49">
              <w:t>3</w:t>
            </w:r>
          </w:p>
          <w:p w14:paraId="6B39DBE4" w14:textId="78483A80" w:rsidR="00397292" w:rsidRPr="00E80F49" w:rsidRDefault="00FB608E" w:rsidP="00FB608E">
            <w:pPr>
              <w:pStyle w:val="TAC"/>
            </w:pPr>
            <w:r w:rsidRPr="0028364B">
              <w:t>asymmetric channel bandwidths</w:t>
            </w:r>
            <w:r>
              <w:t>: 2</w:t>
            </w:r>
          </w:p>
        </w:tc>
        <w:tc>
          <w:tcPr>
            <w:tcW w:w="4590" w:type="dxa"/>
            <w:vAlign w:val="center"/>
          </w:tcPr>
          <w:p w14:paraId="25B599F7" w14:textId="5F95DDC7" w:rsidR="00397292" w:rsidRPr="00E80F49" w:rsidRDefault="00A7198B" w:rsidP="00E201E9">
            <w:pPr>
              <w:pStyle w:val="TAL"/>
            </w:pPr>
            <w:r w:rsidRPr="00E80F49">
              <w:t>“38.521-1_TPanalysis_7.5_ACS</w:t>
            </w:r>
            <w:r w:rsidR="00EC032B" w:rsidRPr="00E80F49">
              <w:t>_</w:t>
            </w:r>
            <w:r w:rsidR="00FB608E">
              <w:t>v3</w:t>
            </w:r>
            <w:r w:rsidRPr="00E80F49">
              <w:t>.zip”</w:t>
            </w:r>
          </w:p>
        </w:tc>
        <w:tc>
          <w:tcPr>
            <w:tcW w:w="1854" w:type="dxa"/>
            <w:vAlign w:val="center"/>
          </w:tcPr>
          <w:p w14:paraId="42E04E01" w14:textId="1369FD4D" w:rsidR="00397292" w:rsidRPr="00E80F49" w:rsidRDefault="00EC032B" w:rsidP="00E201E9">
            <w:pPr>
              <w:pStyle w:val="TAL"/>
            </w:pPr>
            <w:r w:rsidRPr="00E80F49">
              <w:t>RAN5#</w:t>
            </w:r>
            <w:r w:rsidR="00FB608E">
              <w:t>96-e</w:t>
            </w:r>
          </w:p>
        </w:tc>
      </w:tr>
      <w:tr w:rsidR="00A07E68" w:rsidRPr="00E80F49" w14:paraId="1D1968CD" w14:textId="77777777" w:rsidTr="002B27A8">
        <w:tc>
          <w:tcPr>
            <w:tcW w:w="2160" w:type="dxa"/>
            <w:vAlign w:val="center"/>
          </w:tcPr>
          <w:p w14:paraId="2B5870DD" w14:textId="77777777" w:rsidR="00A07E68" w:rsidRPr="00E80F49" w:rsidRDefault="00000000" w:rsidP="002B27A8">
            <w:pPr>
              <w:pStyle w:val="TAL"/>
            </w:pPr>
            <w:fldSimple w:instr=" DOCPROPERTY  CrTitle  \* MERGEFORMAT ">
              <w:r w:rsidR="00A07E68" w:rsidRPr="00E80F49">
                <w:t>7.5A</w:t>
              </w:r>
              <w:r w:rsidR="009F1B03" w:rsidRPr="00E80F49">
                <w:t xml:space="preserve"> </w:t>
              </w:r>
              <w:r w:rsidR="00A07E68" w:rsidRPr="00E80F49">
                <w:t>Adjacent channel selectivity for DL CA</w:t>
              </w:r>
            </w:fldSimple>
          </w:p>
        </w:tc>
        <w:tc>
          <w:tcPr>
            <w:tcW w:w="1476" w:type="dxa"/>
            <w:vAlign w:val="center"/>
          </w:tcPr>
          <w:p w14:paraId="7AEEA580" w14:textId="77777777" w:rsidR="009F1B03" w:rsidRPr="00E80F49" w:rsidRDefault="009F1B03" w:rsidP="00820F9A">
            <w:pPr>
              <w:pStyle w:val="TAC"/>
            </w:pPr>
            <w:r w:rsidRPr="00E80F49">
              <w:t>intra-band contiguous CA: 2</w:t>
            </w:r>
          </w:p>
          <w:p w14:paraId="305009D3" w14:textId="77777777" w:rsidR="00A07E68" w:rsidRPr="00E80F49" w:rsidRDefault="009F1B03" w:rsidP="00820F9A">
            <w:pPr>
              <w:pStyle w:val="TAC"/>
            </w:pPr>
            <w:r w:rsidRPr="00E80F49">
              <w:t>inter-band CA: 1</w:t>
            </w:r>
          </w:p>
        </w:tc>
        <w:tc>
          <w:tcPr>
            <w:tcW w:w="4590" w:type="dxa"/>
            <w:vAlign w:val="center"/>
          </w:tcPr>
          <w:p w14:paraId="0995B3E7" w14:textId="77777777" w:rsidR="00A07E68" w:rsidRPr="00E80F49" w:rsidRDefault="00A07E68" w:rsidP="002B27A8">
            <w:pPr>
              <w:pStyle w:val="TAL"/>
            </w:pPr>
            <w:r w:rsidRPr="00E80F49">
              <w:rPr>
                <w:lang w:eastAsia="zh-CN"/>
              </w:rPr>
              <w:t>“</w:t>
            </w:r>
            <w:bookmarkStart w:id="129" w:name="_Hlk8715857"/>
            <w:r w:rsidRPr="00E80F49">
              <w:rPr>
                <w:lang w:eastAsia="zh-CN"/>
              </w:rPr>
              <w:t>38.521-1_TPanalysis_7.5A.1_ACS_2CA</w:t>
            </w:r>
            <w:bookmarkEnd w:id="129"/>
            <w:r w:rsidRPr="00E80F49">
              <w:rPr>
                <w:lang w:eastAsia="zh-CN"/>
              </w:rPr>
              <w:t>.zip”</w:t>
            </w:r>
          </w:p>
        </w:tc>
        <w:tc>
          <w:tcPr>
            <w:tcW w:w="1854" w:type="dxa"/>
            <w:vAlign w:val="center"/>
          </w:tcPr>
          <w:p w14:paraId="4F236D00" w14:textId="77777777" w:rsidR="00A07E68" w:rsidRPr="00E80F49" w:rsidRDefault="00A07E68" w:rsidP="002B27A8">
            <w:pPr>
              <w:pStyle w:val="TAL"/>
            </w:pPr>
            <w:r w:rsidRPr="00E80F49">
              <w:t>RAN5#83</w:t>
            </w:r>
          </w:p>
        </w:tc>
      </w:tr>
      <w:tr w:rsidR="00EC032B" w:rsidRPr="00E80F49" w14:paraId="2C228E7A" w14:textId="77777777" w:rsidTr="00066F97">
        <w:tc>
          <w:tcPr>
            <w:tcW w:w="2160" w:type="dxa"/>
            <w:vAlign w:val="center"/>
          </w:tcPr>
          <w:p w14:paraId="72D6451B" w14:textId="77777777" w:rsidR="00EC032B" w:rsidRPr="00E80F49" w:rsidRDefault="00EC032B" w:rsidP="00066F97">
            <w:pPr>
              <w:pStyle w:val="TAL"/>
            </w:pPr>
            <w:r w:rsidRPr="00E80F49">
              <w:t>7.5D Adjacent Channel Selectivity for UL-MIMO</w:t>
            </w:r>
          </w:p>
        </w:tc>
        <w:tc>
          <w:tcPr>
            <w:tcW w:w="1476" w:type="dxa"/>
            <w:vAlign w:val="center"/>
          </w:tcPr>
          <w:p w14:paraId="21260556" w14:textId="5A59749C" w:rsidR="00EC032B" w:rsidRPr="00E80F49" w:rsidRDefault="00C26397" w:rsidP="00066F97">
            <w:pPr>
              <w:pStyle w:val="TAC"/>
            </w:pPr>
            <w:r>
              <w:t>3</w:t>
            </w:r>
          </w:p>
        </w:tc>
        <w:tc>
          <w:tcPr>
            <w:tcW w:w="4590" w:type="dxa"/>
            <w:vAlign w:val="center"/>
          </w:tcPr>
          <w:p w14:paraId="4AA776B4" w14:textId="77777777" w:rsidR="00EC032B" w:rsidRPr="00E80F49" w:rsidRDefault="00EC032B" w:rsidP="00066F97">
            <w:pPr>
              <w:pStyle w:val="TAL"/>
            </w:pPr>
            <w:r w:rsidRPr="00E80F49">
              <w:t>“38.521-1_TPanalysis_7.5_ACS_v2.zip”</w:t>
            </w:r>
          </w:p>
        </w:tc>
        <w:tc>
          <w:tcPr>
            <w:tcW w:w="1854" w:type="dxa"/>
            <w:vAlign w:val="center"/>
          </w:tcPr>
          <w:p w14:paraId="1581B5A7" w14:textId="77777777" w:rsidR="00EC032B" w:rsidRPr="00E80F49" w:rsidRDefault="00EC032B" w:rsidP="00066F97">
            <w:pPr>
              <w:pStyle w:val="TAL"/>
            </w:pPr>
            <w:r w:rsidRPr="00E80F49">
              <w:t>RAN5#82</w:t>
            </w:r>
          </w:p>
        </w:tc>
      </w:tr>
      <w:tr w:rsidR="00C26397" w:rsidRPr="00E80F49" w14:paraId="1AEC901F" w14:textId="77777777" w:rsidTr="00443738">
        <w:trPr>
          <w:trHeight w:val="113"/>
        </w:trPr>
        <w:tc>
          <w:tcPr>
            <w:tcW w:w="2160" w:type="dxa"/>
            <w:vAlign w:val="center"/>
          </w:tcPr>
          <w:p w14:paraId="44C0AABF" w14:textId="77777777" w:rsidR="00C26397" w:rsidRPr="00E80F49" w:rsidRDefault="00C26397" w:rsidP="00C26397">
            <w:pPr>
              <w:pStyle w:val="TAL"/>
            </w:pPr>
            <w:r w:rsidRPr="00E80F49">
              <w:t>7.6.2 In Band Blocking</w:t>
            </w:r>
          </w:p>
        </w:tc>
        <w:tc>
          <w:tcPr>
            <w:tcW w:w="1476" w:type="dxa"/>
            <w:vAlign w:val="center"/>
          </w:tcPr>
          <w:p w14:paraId="39360AD4" w14:textId="77777777" w:rsidR="00C26397" w:rsidRDefault="00C26397" w:rsidP="00C26397">
            <w:pPr>
              <w:pStyle w:val="TAC"/>
            </w:pPr>
            <w:r w:rsidRPr="0028364B">
              <w:t>symmetric channel bandwidths</w:t>
            </w:r>
            <w:r>
              <w:t>: 3</w:t>
            </w:r>
          </w:p>
          <w:p w14:paraId="2E6345B8" w14:textId="64273CED" w:rsidR="00C26397" w:rsidRPr="00E80F49" w:rsidRDefault="00C26397" w:rsidP="00C26397">
            <w:pPr>
              <w:pStyle w:val="TAC"/>
            </w:pPr>
            <w:r w:rsidRPr="0028364B">
              <w:t>asymmetric channel bandwidths</w:t>
            </w:r>
            <w:r>
              <w:t>: 2</w:t>
            </w:r>
          </w:p>
        </w:tc>
        <w:tc>
          <w:tcPr>
            <w:tcW w:w="4590" w:type="dxa"/>
            <w:vAlign w:val="center"/>
          </w:tcPr>
          <w:p w14:paraId="31765FA3" w14:textId="505934A7" w:rsidR="00C26397" w:rsidRPr="00E80F49" w:rsidRDefault="00C26397" w:rsidP="00C26397">
            <w:pPr>
              <w:pStyle w:val="TAL"/>
            </w:pPr>
            <w:r w:rsidRPr="00E80F49">
              <w:t>“38.521-1_TPanalysis_7.6.2_InB_Block</w:t>
            </w:r>
            <w:bookmarkStart w:id="130" w:name="OLE_LINK12"/>
            <w:bookmarkStart w:id="131" w:name="OLE_LINK13"/>
            <w:r w:rsidRPr="00E80F49">
              <w:rPr>
                <w:rFonts w:eastAsia="SimSun"/>
                <w:kern w:val="2"/>
              </w:rPr>
              <w:t>_v</w:t>
            </w:r>
            <w:r>
              <w:rPr>
                <w:rFonts w:eastAsia="SimSun"/>
                <w:kern w:val="2"/>
              </w:rPr>
              <w:t>3</w:t>
            </w:r>
            <w:bookmarkEnd w:id="130"/>
            <w:bookmarkEnd w:id="131"/>
            <w:r w:rsidRPr="00E80F49">
              <w:t>.zip”</w:t>
            </w:r>
          </w:p>
        </w:tc>
        <w:tc>
          <w:tcPr>
            <w:tcW w:w="1854" w:type="dxa"/>
            <w:vAlign w:val="center"/>
          </w:tcPr>
          <w:p w14:paraId="253FC81C" w14:textId="1CF367D1" w:rsidR="00C26397" w:rsidRPr="00E80F49" w:rsidRDefault="00C26397" w:rsidP="00C26397">
            <w:pPr>
              <w:pStyle w:val="TAL"/>
            </w:pPr>
            <w:r w:rsidRPr="00E80F49">
              <w:t>RAN5#</w:t>
            </w:r>
            <w:r>
              <w:t>96-e</w:t>
            </w:r>
          </w:p>
        </w:tc>
      </w:tr>
      <w:tr w:rsidR="00C26397" w:rsidRPr="00E80F49" w14:paraId="468B86C4" w14:textId="77777777" w:rsidTr="00C46B3C">
        <w:trPr>
          <w:trHeight w:val="113"/>
        </w:trPr>
        <w:tc>
          <w:tcPr>
            <w:tcW w:w="2160" w:type="dxa"/>
            <w:vAlign w:val="center"/>
          </w:tcPr>
          <w:p w14:paraId="0061C6B7" w14:textId="77777777" w:rsidR="00C26397" w:rsidRPr="00E80F49" w:rsidRDefault="00C26397" w:rsidP="00C26397">
            <w:pPr>
              <w:pStyle w:val="TAL"/>
            </w:pPr>
            <w:r w:rsidRPr="00E80F49">
              <w:t>7.6.3 Out-of-band blocking</w:t>
            </w:r>
          </w:p>
        </w:tc>
        <w:tc>
          <w:tcPr>
            <w:tcW w:w="1476" w:type="dxa"/>
            <w:vAlign w:val="center"/>
          </w:tcPr>
          <w:p w14:paraId="2F055C3D" w14:textId="77777777" w:rsidR="00C26397" w:rsidRDefault="00C26397" w:rsidP="00C26397">
            <w:pPr>
              <w:pStyle w:val="TAC"/>
              <w:rPr>
                <w:rFonts w:cs="Arial"/>
              </w:rPr>
            </w:pPr>
            <w:r w:rsidRPr="0028364B">
              <w:t>symmetric channel bandwidths</w:t>
            </w:r>
            <w:r>
              <w:t xml:space="preserve">: </w:t>
            </w:r>
            <w:r>
              <w:rPr>
                <w:rFonts w:cs="Arial"/>
              </w:rPr>
              <w:t>3</w:t>
            </w:r>
          </w:p>
          <w:p w14:paraId="4210F89A" w14:textId="40E276C6" w:rsidR="00C26397" w:rsidRPr="00E80F49" w:rsidRDefault="00C26397" w:rsidP="00C26397">
            <w:pPr>
              <w:pStyle w:val="TAC"/>
              <w:rPr>
                <w:rFonts w:cs="Arial"/>
              </w:rPr>
            </w:pPr>
            <w:r w:rsidRPr="0028364B">
              <w:t>asymmetric channel bandwidths</w:t>
            </w:r>
            <w:r>
              <w:t>: 2</w:t>
            </w:r>
          </w:p>
        </w:tc>
        <w:tc>
          <w:tcPr>
            <w:tcW w:w="4590" w:type="dxa"/>
            <w:vAlign w:val="center"/>
          </w:tcPr>
          <w:p w14:paraId="201E068A" w14:textId="4AF35D1A" w:rsidR="00C26397" w:rsidRPr="00E80F49" w:rsidRDefault="00C26397" w:rsidP="00C26397">
            <w:pPr>
              <w:pStyle w:val="TAL"/>
            </w:pPr>
            <w:r w:rsidRPr="00E80F49">
              <w:t>“38.521-1_TPanalysis_7.6.3_OobBlocking_v</w:t>
            </w:r>
            <w:r>
              <w:t>3</w:t>
            </w:r>
            <w:r w:rsidRPr="00E80F49">
              <w:t>.zip”</w:t>
            </w:r>
          </w:p>
        </w:tc>
        <w:tc>
          <w:tcPr>
            <w:tcW w:w="1854" w:type="dxa"/>
          </w:tcPr>
          <w:p w14:paraId="3AED8EC9" w14:textId="44B73467" w:rsidR="00C26397" w:rsidRPr="00E80F49" w:rsidRDefault="00C26397" w:rsidP="00C26397">
            <w:pPr>
              <w:pStyle w:val="TAL"/>
            </w:pPr>
            <w:r w:rsidRPr="00512410">
              <w:t>RAN5#96-e</w:t>
            </w:r>
          </w:p>
        </w:tc>
      </w:tr>
      <w:tr w:rsidR="00C26397" w:rsidRPr="00E80F49" w14:paraId="0222F6AD" w14:textId="77777777" w:rsidTr="00C46B3C">
        <w:trPr>
          <w:trHeight w:val="113"/>
        </w:trPr>
        <w:tc>
          <w:tcPr>
            <w:tcW w:w="2160" w:type="dxa"/>
            <w:vAlign w:val="center"/>
          </w:tcPr>
          <w:p w14:paraId="71BDED8F" w14:textId="77777777" w:rsidR="00C26397" w:rsidRPr="00E80F49" w:rsidRDefault="00C26397" w:rsidP="00C26397">
            <w:pPr>
              <w:pStyle w:val="TAL"/>
            </w:pPr>
            <w:r w:rsidRPr="00E80F49">
              <w:t>7.6.4 Narrow band blocking</w:t>
            </w:r>
          </w:p>
        </w:tc>
        <w:tc>
          <w:tcPr>
            <w:tcW w:w="1476" w:type="dxa"/>
            <w:vAlign w:val="center"/>
          </w:tcPr>
          <w:p w14:paraId="14B14015" w14:textId="77777777" w:rsidR="00C26397" w:rsidRDefault="00C26397" w:rsidP="00C26397">
            <w:pPr>
              <w:pStyle w:val="TAC"/>
              <w:rPr>
                <w:rFonts w:cs="Arial"/>
              </w:rPr>
            </w:pPr>
            <w:r w:rsidRPr="0028364B">
              <w:t>symmetric channel bandwidths</w:t>
            </w:r>
            <w:r>
              <w:t xml:space="preserve">: </w:t>
            </w:r>
            <w:r>
              <w:rPr>
                <w:rFonts w:cs="Arial"/>
              </w:rPr>
              <w:t>3</w:t>
            </w:r>
          </w:p>
          <w:p w14:paraId="1E4F776B" w14:textId="436225B0" w:rsidR="00C26397" w:rsidRPr="00E80F49" w:rsidRDefault="00C26397" w:rsidP="00C26397">
            <w:pPr>
              <w:pStyle w:val="TAC"/>
              <w:rPr>
                <w:rFonts w:cs="Arial"/>
              </w:rPr>
            </w:pPr>
            <w:r w:rsidRPr="0028364B">
              <w:t>asymmetric channel bandwidths</w:t>
            </w:r>
            <w:r>
              <w:t>: 2</w:t>
            </w:r>
          </w:p>
        </w:tc>
        <w:tc>
          <w:tcPr>
            <w:tcW w:w="4590" w:type="dxa"/>
            <w:vAlign w:val="center"/>
          </w:tcPr>
          <w:p w14:paraId="69A51012" w14:textId="274CBBB6" w:rsidR="00C26397" w:rsidRPr="00E80F49" w:rsidRDefault="00C26397" w:rsidP="00C26397">
            <w:pPr>
              <w:pStyle w:val="TAL"/>
            </w:pPr>
            <w:r w:rsidRPr="00E80F49">
              <w:t>“38.521-1_TPanalysis_7.6.</w:t>
            </w:r>
            <w:r w:rsidRPr="00E80F49">
              <w:rPr>
                <w:lang w:eastAsia="zh-CN"/>
              </w:rPr>
              <w:t>4</w:t>
            </w:r>
            <w:r w:rsidRPr="00E80F49">
              <w:t>_</w:t>
            </w:r>
            <w:r w:rsidRPr="00E80F49">
              <w:rPr>
                <w:lang w:eastAsia="zh-CN"/>
              </w:rPr>
              <w:t>Narrow</w:t>
            </w:r>
            <w:r w:rsidRPr="00E80F49">
              <w:t>bBlocking_v</w:t>
            </w:r>
            <w:r>
              <w:t>3</w:t>
            </w:r>
            <w:r w:rsidRPr="00E80F49">
              <w:t>.zip”</w:t>
            </w:r>
          </w:p>
        </w:tc>
        <w:tc>
          <w:tcPr>
            <w:tcW w:w="1854" w:type="dxa"/>
          </w:tcPr>
          <w:p w14:paraId="7C667853" w14:textId="45CA08BD" w:rsidR="00C26397" w:rsidRPr="00E80F49" w:rsidRDefault="00C26397" w:rsidP="00C26397">
            <w:pPr>
              <w:pStyle w:val="TAL"/>
            </w:pPr>
            <w:r w:rsidRPr="00512410">
              <w:t>RAN5#96-e</w:t>
            </w:r>
          </w:p>
        </w:tc>
      </w:tr>
      <w:tr w:rsidR="00DC4948" w:rsidRPr="00E80F49" w14:paraId="6193AB22" w14:textId="77777777" w:rsidTr="00DE6AF3">
        <w:trPr>
          <w:trHeight w:val="113"/>
        </w:trPr>
        <w:tc>
          <w:tcPr>
            <w:tcW w:w="2160" w:type="dxa"/>
            <w:vAlign w:val="center"/>
          </w:tcPr>
          <w:p w14:paraId="125DFB54" w14:textId="77777777" w:rsidR="00DC4948" w:rsidRPr="00E80F49" w:rsidRDefault="00DC4948" w:rsidP="0060323E">
            <w:pPr>
              <w:pStyle w:val="TAC"/>
              <w:rPr>
                <w:lang w:eastAsia="zh-CN"/>
              </w:rPr>
            </w:pPr>
            <w:r w:rsidRPr="00E80F49">
              <w:rPr>
                <w:lang w:eastAsia="zh-CN"/>
              </w:rPr>
              <w:t xml:space="preserve">7.6A.2 Inband blocking for CA </w:t>
            </w:r>
            <w:r w:rsidR="0080336B" w:rsidRPr="00E80F49">
              <w:rPr>
                <w:rFonts w:cs="Arial"/>
                <w:lang w:eastAsia="zh-CN"/>
              </w:rPr>
              <w:t>2CC:</w:t>
            </w:r>
            <w:r w:rsidR="0060323E" w:rsidRPr="00E80F49">
              <w:rPr>
                <w:rFonts w:cs="Arial"/>
                <w:lang w:eastAsia="zh-CN"/>
              </w:rPr>
              <w:t xml:space="preserve"> </w:t>
            </w:r>
            <w:r w:rsidR="0080336B" w:rsidRPr="00E80F49">
              <w:rPr>
                <w:rFonts w:cs="Arial"/>
                <w:lang w:eastAsia="zh-CN"/>
              </w:rPr>
              <w:t>3CC:1</w:t>
            </w:r>
          </w:p>
        </w:tc>
        <w:tc>
          <w:tcPr>
            <w:tcW w:w="1476" w:type="dxa"/>
            <w:vAlign w:val="center"/>
          </w:tcPr>
          <w:p w14:paraId="3A7F8D00" w14:textId="77777777" w:rsidR="00DC4948" w:rsidRPr="00E80F49" w:rsidRDefault="00DC4948" w:rsidP="00DE6AF3">
            <w:pPr>
              <w:pStyle w:val="TAC"/>
              <w:rPr>
                <w:rFonts w:cs="Arial"/>
                <w:lang w:eastAsia="zh-CN"/>
              </w:rPr>
            </w:pPr>
            <w:r w:rsidRPr="00E80F49">
              <w:rPr>
                <w:rFonts w:cs="Arial"/>
                <w:lang w:eastAsia="zh-CN"/>
              </w:rPr>
              <w:t>1</w:t>
            </w:r>
          </w:p>
        </w:tc>
        <w:tc>
          <w:tcPr>
            <w:tcW w:w="4590" w:type="dxa"/>
            <w:vAlign w:val="center"/>
          </w:tcPr>
          <w:p w14:paraId="4A510E6B" w14:textId="2E3A7178" w:rsidR="00DC4948" w:rsidRPr="00E80F49" w:rsidRDefault="002A3D21" w:rsidP="00DE6AF3">
            <w:pPr>
              <w:pStyle w:val="TAL"/>
              <w:rPr>
                <w:lang w:eastAsia="zh-CN"/>
              </w:rPr>
            </w:pPr>
            <w:r w:rsidRPr="00E80F49">
              <w:rPr>
                <w:lang w:eastAsia="zh-CN"/>
              </w:rPr>
              <w:t>“38.521-1_TPanalysis 7.6A.2 IBB for CA_v1.zip”</w:t>
            </w:r>
          </w:p>
        </w:tc>
        <w:tc>
          <w:tcPr>
            <w:tcW w:w="1854" w:type="dxa"/>
            <w:vAlign w:val="center"/>
          </w:tcPr>
          <w:p w14:paraId="22A2FB69" w14:textId="77777777" w:rsidR="00DC4948" w:rsidRPr="00E80F49" w:rsidRDefault="00DC4948" w:rsidP="00DE6AF3">
            <w:pPr>
              <w:pStyle w:val="TAL"/>
              <w:rPr>
                <w:lang w:eastAsia="zh-CN"/>
              </w:rPr>
            </w:pPr>
            <w:r w:rsidRPr="00E80F49">
              <w:rPr>
                <w:lang w:eastAsia="zh-CN"/>
              </w:rPr>
              <w:t>RAN5#</w:t>
            </w:r>
            <w:r w:rsidR="0080336B" w:rsidRPr="00E80F49">
              <w:rPr>
                <w:lang w:eastAsia="zh-CN"/>
              </w:rPr>
              <w:t>8</w:t>
            </w:r>
            <w:r w:rsidR="002A3D21" w:rsidRPr="00E80F49">
              <w:rPr>
                <w:lang w:eastAsia="zh-CN"/>
              </w:rPr>
              <w:t>9</w:t>
            </w:r>
            <w:r w:rsidR="0080336B" w:rsidRPr="00E80F49">
              <w:rPr>
                <w:lang w:eastAsia="zh-CN"/>
              </w:rPr>
              <w:t>-e</w:t>
            </w:r>
          </w:p>
        </w:tc>
      </w:tr>
      <w:tr w:rsidR="009F1B03" w:rsidRPr="00E80F49" w14:paraId="054A3795" w14:textId="77777777" w:rsidTr="00C053AD">
        <w:trPr>
          <w:trHeight w:val="113"/>
        </w:trPr>
        <w:tc>
          <w:tcPr>
            <w:tcW w:w="2160" w:type="dxa"/>
            <w:vAlign w:val="center"/>
          </w:tcPr>
          <w:p w14:paraId="791915D5" w14:textId="77777777" w:rsidR="009F1B03" w:rsidRPr="00E80F49" w:rsidRDefault="009F1B03" w:rsidP="00C053AD">
            <w:pPr>
              <w:pStyle w:val="TAL"/>
            </w:pPr>
            <w:r w:rsidRPr="00E80F49">
              <w:rPr>
                <w:lang w:eastAsia="zh-CN"/>
              </w:rPr>
              <w:t>7.6A.3 Out-of-band blocking for CA</w:t>
            </w:r>
          </w:p>
        </w:tc>
        <w:tc>
          <w:tcPr>
            <w:tcW w:w="1476" w:type="dxa"/>
            <w:vAlign w:val="center"/>
          </w:tcPr>
          <w:p w14:paraId="52678E74" w14:textId="77777777" w:rsidR="009F1B03" w:rsidRPr="00E80F49" w:rsidRDefault="009F1B03" w:rsidP="00C053AD">
            <w:pPr>
              <w:pStyle w:val="TAC"/>
              <w:rPr>
                <w:rFonts w:cs="Arial"/>
                <w:lang w:eastAsia="zh-CN"/>
              </w:rPr>
            </w:pPr>
            <w:r w:rsidRPr="00E80F49">
              <w:rPr>
                <w:rFonts w:cs="Arial"/>
                <w:lang w:eastAsia="zh-CN"/>
              </w:rPr>
              <w:t>1</w:t>
            </w:r>
          </w:p>
        </w:tc>
        <w:tc>
          <w:tcPr>
            <w:tcW w:w="4590" w:type="dxa"/>
            <w:vAlign w:val="center"/>
          </w:tcPr>
          <w:p w14:paraId="69D0DE91" w14:textId="77777777" w:rsidR="009F1B03" w:rsidRPr="00E80F49" w:rsidRDefault="009F1B03" w:rsidP="00C053AD">
            <w:pPr>
              <w:pStyle w:val="TAL"/>
            </w:pPr>
            <w:r w:rsidRPr="00E80F49">
              <w:t>“38.521-1_TPanalysis_7.6A.3 Out-of-band blocking for CA</w:t>
            </w:r>
            <w:r w:rsidR="00D13AA2" w:rsidRPr="00E80F49">
              <w:t>_v</w:t>
            </w:r>
            <w:r w:rsidR="00D13AA2" w:rsidRPr="00E80F49">
              <w:rPr>
                <w:lang w:eastAsia="zh-CN"/>
              </w:rPr>
              <w:t>1</w:t>
            </w:r>
            <w:r w:rsidRPr="00E80F49">
              <w:t>.zip”</w:t>
            </w:r>
          </w:p>
        </w:tc>
        <w:tc>
          <w:tcPr>
            <w:tcW w:w="1854" w:type="dxa"/>
            <w:vAlign w:val="center"/>
          </w:tcPr>
          <w:p w14:paraId="0CF74622" w14:textId="77777777" w:rsidR="009F1B03" w:rsidRPr="00E80F49" w:rsidRDefault="009F1B03" w:rsidP="00C053AD">
            <w:pPr>
              <w:pStyle w:val="TAL"/>
            </w:pPr>
            <w:r w:rsidRPr="00E80F49">
              <w:t>RAN5#</w:t>
            </w:r>
            <w:r w:rsidR="00D13AA2" w:rsidRPr="00E80F49">
              <w:t>8</w:t>
            </w:r>
            <w:r w:rsidR="00D13AA2" w:rsidRPr="00E80F49">
              <w:rPr>
                <w:lang w:eastAsia="zh-CN"/>
              </w:rPr>
              <w:t>6-e</w:t>
            </w:r>
          </w:p>
        </w:tc>
      </w:tr>
      <w:tr w:rsidR="009F1B03" w:rsidRPr="00E80F49" w14:paraId="6BA75713" w14:textId="77777777" w:rsidTr="00C053AD">
        <w:trPr>
          <w:trHeight w:val="113"/>
        </w:trPr>
        <w:tc>
          <w:tcPr>
            <w:tcW w:w="2160" w:type="dxa"/>
            <w:vAlign w:val="center"/>
          </w:tcPr>
          <w:p w14:paraId="0B430F92" w14:textId="77777777" w:rsidR="009F1B03" w:rsidRPr="00E80F49" w:rsidRDefault="009F1B03" w:rsidP="00C053AD">
            <w:pPr>
              <w:pStyle w:val="TAL"/>
            </w:pPr>
            <w:r w:rsidRPr="00E80F49">
              <w:rPr>
                <w:lang w:eastAsia="zh-CN"/>
              </w:rPr>
              <w:t>7.6A.4 Narrow band blocking for CA</w:t>
            </w:r>
          </w:p>
        </w:tc>
        <w:tc>
          <w:tcPr>
            <w:tcW w:w="1476" w:type="dxa"/>
            <w:vAlign w:val="center"/>
          </w:tcPr>
          <w:p w14:paraId="26B90F9C" w14:textId="77777777" w:rsidR="009F1B03" w:rsidRPr="00E80F49" w:rsidRDefault="009F1B03" w:rsidP="00820F9A">
            <w:pPr>
              <w:pStyle w:val="TAC"/>
              <w:rPr>
                <w:rFonts w:cs="Arial"/>
                <w:lang w:eastAsia="zh-CN"/>
              </w:rPr>
            </w:pPr>
            <w:r w:rsidRPr="00E80F49">
              <w:t>1</w:t>
            </w:r>
          </w:p>
        </w:tc>
        <w:tc>
          <w:tcPr>
            <w:tcW w:w="4590" w:type="dxa"/>
            <w:vAlign w:val="center"/>
          </w:tcPr>
          <w:p w14:paraId="249896A9" w14:textId="77777777" w:rsidR="009F1B03" w:rsidRPr="00E80F49" w:rsidRDefault="009F1B03" w:rsidP="00C053AD">
            <w:pPr>
              <w:pStyle w:val="TAL"/>
            </w:pPr>
            <w:r w:rsidRPr="00E80F49">
              <w:t>“38.521-1_TPanalysis_</w:t>
            </w:r>
            <w:r w:rsidRPr="00E80F49">
              <w:rPr>
                <w:lang w:eastAsia="zh-CN"/>
              </w:rPr>
              <w:t>7.6A.4 Narrow band blocking</w:t>
            </w:r>
            <w:r w:rsidRPr="00E80F49">
              <w:t xml:space="preserve"> for CA</w:t>
            </w:r>
            <w:r w:rsidR="00D13AA2" w:rsidRPr="00E80F49">
              <w:t>_v</w:t>
            </w:r>
            <w:r w:rsidR="00D13AA2" w:rsidRPr="00E80F49">
              <w:rPr>
                <w:lang w:eastAsia="zh-CN"/>
              </w:rPr>
              <w:t>1</w:t>
            </w:r>
            <w:r w:rsidRPr="00E80F49">
              <w:t>.zip”</w:t>
            </w:r>
          </w:p>
        </w:tc>
        <w:tc>
          <w:tcPr>
            <w:tcW w:w="1854" w:type="dxa"/>
            <w:vAlign w:val="center"/>
          </w:tcPr>
          <w:p w14:paraId="0CD893B6" w14:textId="77777777" w:rsidR="009F1B03" w:rsidRPr="00E80F49" w:rsidRDefault="009F1B03" w:rsidP="00C053AD">
            <w:pPr>
              <w:pStyle w:val="TAL"/>
            </w:pPr>
            <w:r w:rsidRPr="00E80F49">
              <w:t>RAN5#8</w:t>
            </w:r>
            <w:r w:rsidR="00D13AA2" w:rsidRPr="00E80F49">
              <w:rPr>
                <w:lang w:eastAsia="zh-CN"/>
              </w:rPr>
              <w:t>6-e</w:t>
            </w:r>
          </w:p>
        </w:tc>
      </w:tr>
      <w:tr w:rsidR="0032361E" w:rsidRPr="00E80F49"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E80F49" w:rsidRDefault="0032361E" w:rsidP="002B27A8">
            <w:pPr>
              <w:pStyle w:val="TAL"/>
              <w:rPr>
                <w:kern w:val="2"/>
              </w:rPr>
            </w:pPr>
            <w:r w:rsidRPr="00E80F49">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E80F49" w:rsidRDefault="0032361E" w:rsidP="002B27A8">
            <w:pPr>
              <w:pStyle w:val="TAL"/>
              <w:rPr>
                <w:kern w:val="2"/>
              </w:rPr>
            </w:pPr>
            <w:r w:rsidRPr="00E80F49">
              <w:rPr>
                <w:kern w:val="2"/>
              </w:rPr>
              <w:t>“38.521-1_TPanalysis_7.6.2_InB_Block_</w:t>
            </w:r>
            <w:r w:rsidR="00C26397">
              <w:rPr>
                <w:kern w:val="2"/>
              </w:rPr>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E80F49" w:rsidRDefault="0032361E" w:rsidP="002B27A8">
            <w:pPr>
              <w:pStyle w:val="TAL"/>
              <w:rPr>
                <w:kern w:val="2"/>
              </w:rPr>
            </w:pPr>
            <w:r w:rsidRPr="00E80F49">
              <w:rPr>
                <w:kern w:val="2"/>
              </w:rPr>
              <w:t>RAN5#</w:t>
            </w:r>
            <w:r w:rsidR="00C26397">
              <w:rPr>
                <w:kern w:val="2"/>
              </w:rPr>
              <w:t>96-e</w:t>
            </w:r>
          </w:p>
        </w:tc>
      </w:tr>
      <w:tr w:rsidR="00464CB6" w:rsidRPr="00E80F49"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E80F49" w:rsidRDefault="00464CB6" w:rsidP="002B27A8">
            <w:pPr>
              <w:pStyle w:val="TAL"/>
              <w:rPr>
                <w:kern w:val="2"/>
              </w:rPr>
            </w:pPr>
            <w:r w:rsidRPr="00E80F49">
              <w:rPr>
                <w:kern w:val="2"/>
              </w:rPr>
              <w:t>7.6D.</w:t>
            </w:r>
            <w:r w:rsidRPr="00E80F49">
              <w:rPr>
                <w:kern w:val="2"/>
                <w:lang w:eastAsia="zh-CN"/>
              </w:rPr>
              <w:t>3</w:t>
            </w:r>
            <w:r w:rsidRPr="00E80F49">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E80F49" w:rsidRDefault="00464CB6"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E80F49" w:rsidRDefault="00464CB6" w:rsidP="002B27A8">
            <w:pPr>
              <w:pStyle w:val="TAL"/>
              <w:rPr>
                <w:kern w:val="2"/>
              </w:rPr>
            </w:pPr>
            <w:r w:rsidRPr="00E80F49">
              <w:rPr>
                <w:kern w:val="2"/>
              </w:rPr>
              <w:t>“</w:t>
            </w:r>
            <w:r w:rsidRPr="00E80F49">
              <w:t>38.521-1_TPanalysis_7.6.3_OobBlocking_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E80F49" w:rsidRDefault="00464CB6" w:rsidP="002B27A8">
            <w:pPr>
              <w:pStyle w:val="TAL"/>
              <w:rPr>
                <w:kern w:val="2"/>
              </w:rPr>
            </w:pPr>
            <w:r w:rsidRPr="00E80F49">
              <w:rPr>
                <w:kern w:val="2"/>
              </w:rPr>
              <w:t>RAN5#</w:t>
            </w:r>
            <w:r w:rsidR="00C26397">
              <w:rPr>
                <w:kern w:val="2"/>
              </w:rPr>
              <w:t>96-e</w:t>
            </w:r>
          </w:p>
        </w:tc>
      </w:tr>
      <w:tr w:rsidR="0032361E" w:rsidRPr="00E80F49"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E80F49" w:rsidRDefault="0032361E" w:rsidP="002B27A8">
            <w:pPr>
              <w:pStyle w:val="TAL"/>
              <w:rPr>
                <w:kern w:val="2"/>
              </w:rPr>
            </w:pPr>
            <w:r w:rsidRPr="00E80F49">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E80F49" w:rsidRDefault="0032361E" w:rsidP="002B27A8">
            <w:pPr>
              <w:pStyle w:val="TAL"/>
              <w:rPr>
                <w:kern w:val="2"/>
              </w:rPr>
            </w:pPr>
            <w:r w:rsidRPr="00E80F49">
              <w:rPr>
                <w:kern w:val="2"/>
              </w:rPr>
              <w:t>“</w:t>
            </w:r>
            <w:r w:rsidRPr="00E80F49">
              <w:t>38.521-1_TPanalysis_7.6.4_NarrowbBlocking_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E80F49" w:rsidRDefault="0032361E" w:rsidP="002B27A8">
            <w:pPr>
              <w:pStyle w:val="TAL"/>
              <w:rPr>
                <w:kern w:val="2"/>
              </w:rPr>
            </w:pPr>
            <w:r w:rsidRPr="00E80F49">
              <w:rPr>
                <w:kern w:val="2"/>
              </w:rPr>
              <w:t>RAN5#</w:t>
            </w:r>
            <w:r w:rsidR="00C26397">
              <w:rPr>
                <w:kern w:val="2"/>
              </w:rPr>
              <w:t>96-e</w:t>
            </w:r>
          </w:p>
        </w:tc>
      </w:tr>
      <w:tr w:rsidR="00C26397" w:rsidRPr="00E80F49" w14:paraId="5876C06D" w14:textId="77777777" w:rsidTr="00066F97">
        <w:trPr>
          <w:trHeight w:val="113"/>
        </w:trPr>
        <w:tc>
          <w:tcPr>
            <w:tcW w:w="2160" w:type="dxa"/>
            <w:vAlign w:val="center"/>
          </w:tcPr>
          <w:p w14:paraId="31F03731" w14:textId="77777777" w:rsidR="00C26397" w:rsidRPr="00E80F49" w:rsidRDefault="00C26397" w:rsidP="00C26397">
            <w:pPr>
              <w:keepNext/>
              <w:keepLines/>
              <w:spacing w:after="0"/>
              <w:rPr>
                <w:rFonts w:ascii="Arial" w:eastAsia="SimSun" w:hAnsi="Arial"/>
                <w:sz w:val="18"/>
              </w:rPr>
            </w:pPr>
            <w:r w:rsidRPr="00E80F49">
              <w:rPr>
                <w:rFonts w:ascii="Arial" w:eastAsia="SimSun" w:hAnsi="Arial"/>
                <w:sz w:val="18"/>
              </w:rPr>
              <w:lastRenderedPageBreak/>
              <w:t>7.7</w:t>
            </w:r>
            <w:r w:rsidRPr="00E80F49">
              <w:rPr>
                <w:rFonts w:ascii="Arial" w:eastAsia="SimSun" w:hAnsi="Arial"/>
                <w:sz w:val="18"/>
              </w:rPr>
              <w:tab/>
              <w:t>Spurious response</w:t>
            </w:r>
          </w:p>
        </w:tc>
        <w:tc>
          <w:tcPr>
            <w:tcW w:w="1476" w:type="dxa"/>
            <w:vAlign w:val="center"/>
          </w:tcPr>
          <w:p w14:paraId="79BE8025" w14:textId="77777777" w:rsidR="00C26397" w:rsidRPr="000E67C8" w:rsidRDefault="00C26397" w:rsidP="00C46B3C">
            <w:pPr>
              <w:pStyle w:val="TAC"/>
            </w:pPr>
            <w:r w:rsidRPr="0028364B">
              <w:t>symmetric channel bandwidths</w:t>
            </w:r>
            <w:r>
              <w:t xml:space="preserve">: </w:t>
            </w:r>
            <w:r w:rsidRPr="000E67C8">
              <w:t>3</w:t>
            </w:r>
          </w:p>
          <w:p w14:paraId="67821CFA" w14:textId="28BC3AD1" w:rsidR="00C26397" w:rsidRPr="00E80F49" w:rsidRDefault="00C26397" w:rsidP="00C46B3C">
            <w:pPr>
              <w:pStyle w:val="TAC"/>
              <w:rPr>
                <w:rFonts w:eastAsia="SimSun" w:cs="Arial"/>
              </w:rPr>
            </w:pPr>
            <w:r w:rsidRPr="0028364B">
              <w:t>asymmetric channel bandwidths</w:t>
            </w:r>
            <w:r>
              <w:t>: 2</w:t>
            </w:r>
          </w:p>
        </w:tc>
        <w:tc>
          <w:tcPr>
            <w:tcW w:w="4590" w:type="dxa"/>
            <w:vAlign w:val="center"/>
          </w:tcPr>
          <w:p w14:paraId="059E9C48" w14:textId="5948C4DE" w:rsidR="00C26397" w:rsidRPr="00E80F49" w:rsidRDefault="00C26397" w:rsidP="00C26397">
            <w:pPr>
              <w:keepNext/>
              <w:keepLines/>
              <w:spacing w:after="0"/>
              <w:rPr>
                <w:rFonts w:ascii="Arial" w:eastAsia="SimSun" w:hAnsi="Arial"/>
                <w:sz w:val="18"/>
              </w:rPr>
            </w:pPr>
            <w:r w:rsidRPr="00E80F49">
              <w:rPr>
                <w:rFonts w:ascii="Arial" w:eastAsia="SimSun" w:hAnsi="Arial"/>
                <w:sz w:val="18"/>
              </w:rPr>
              <w:t>“38.521-1_TPanalysis_7.</w:t>
            </w:r>
            <w:r w:rsidRPr="00E80F49">
              <w:rPr>
                <w:rFonts w:ascii="Arial" w:eastAsia="SimSun" w:hAnsi="Arial"/>
                <w:sz w:val="18"/>
                <w:lang w:eastAsia="zh-CN"/>
              </w:rPr>
              <w:t>7</w:t>
            </w:r>
            <w:r w:rsidRPr="00E80F49">
              <w:rPr>
                <w:rFonts w:ascii="Arial" w:eastAsia="SimSun" w:hAnsi="Arial"/>
                <w:sz w:val="18"/>
              </w:rPr>
              <w:t>_Spurious response</w:t>
            </w:r>
            <w:r>
              <w:rPr>
                <w:rFonts w:ascii="Arial" w:hAnsi="Arial"/>
                <w:sz w:val="18"/>
                <w:szCs w:val="18"/>
              </w:rPr>
              <w:t>_v2</w:t>
            </w:r>
            <w:r w:rsidRPr="00E80F49">
              <w:rPr>
                <w:rFonts w:ascii="Arial" w:eastAsia="SimSun" w:hAnsi="Arial"/>
                <w:sz w:val="18"/>
              </w:rPr>
              <w:t>.zip”</w:t>
            </w:r>
          </w:p>
        </w:tc>
        <w:tc>
          <w:tcPr>
            <w:tcW w:w="1854" w:type="dxa"/>
            <w:vAlign w:val="center"/>
          </w:tcPr>
          <w:p w14:paraId="30DE3A7E" w14:textId="402DC5A5" w:rsidR="00C26397" w:rsidRPr="00E80F49" w:rsidRDefault="00C26397" w:rsidP="00C26397">
            <w:pPr>
              <w:keepNext/>
              <w:keepLines/>
              <w:spacing w:after="0"/>
              <w:rPr>
                <w:rFonts w:ascii="Arial" w:eastAsia="SimSun" w:hAnsi="Arial"/>
                <w:sz w:val="18"/>
              </w:rPr>
            </w:pPr>
            <w:r w:rsidRPr="00E80F49">
              <w:rPr>
                <w:rFonts w:ascii="Arial" w:eastAsia="SimSun" w:hAnsi="Arial"/>
                <w:sz w:val="18"/>
              </w:rPr>
              <w:t>RAN5#</w:t>
            </w:r>
            <w:r>
              <w:rPr>
                <w:rFonts w:ascii="Arial" w:hAnsi="Arial"/>
                <w:sz w:val="18"/>
                <w:szCs w:val="18"/>
              </w:rPr>
              <w:t>96-e</w:t>
            </w:r>
          </w:p>
        </w:tc>
      </w:tr>
      <w:tr w:rsidR="00C26397" w:rsidRPr="00E80F49"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 xml:space="preserve">7.7D </w:t>
            </w:r>
            <w:r w:rsidRPr="00E80F49">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E80F49" w:rsidRDefault="00C26397" w:rsidP="00C26397">
            <w:pPr>
              <w:keepNext/>
              <w:keepLines/>
              <w:spacing w:after="0"/>
              <w:jc w:val="center"/>
              <w:textAlignment w:val="auto"/>
              <w:rPr>
                <w:rFonts w:ascii="Arial" w:eastAsia="SimSun" w:hAnsi="Arial" w:cs="Arial"/>
                <w:kern w:val="2"/>
                <w:sz w:val="18"/>
                <w:lang w:eastAsia="zh-CN"/>
              </w:rPr>
            </w:pPr>
            <w:r>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E80F49" w:rsidRDefault="00C26397" w:rsidP="00C26397">
            <w:pPr>
              <w:keepNext/>
              <w:keepLines/>
              <w:spacing w:after="0"/>
              <w:textAlignment w:val="auto"/>
              <w:rPr>
                <w:rFonts w:ascii="Arial" w:eastAsia="SimSun" w:hAnsi="Arial"/>
                <w:kern w:val="2"/>
                <w:sz w:val="18"/>
                <w:lang w:eastAsia="en-US"/>
              </w:rPr>
            </w:pPr>
            <w:r w:rsidRPr="00E80F49">
              <w:rPr>
                <w:rFonts w:ascii="Arial" w:eastAsia="SimSun" w:hAnsi="Arial"/>
                <w:kern w:val="2"/>
                <w:sz w:val="18"/>
                <w:lang w:eastAsia="en-US"/>
              </w:rPr>
              <w:t>“38.521-1_TPanalysis_</w:t>
            </w:r>
            <w:r>
              <w:rPr>
                <w:rFonts w:ascii="Arial" w:hAnsi="Arial"/>
                <w:sz w:val="18"/>
                <w:szCs w:val="18"/>
              </w:rPr>
              <w:t>7.7_Spurious response</w:t>
            </w:r>
            <w:r w:rsidRPr="00E80F49">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RAN5#</w:t>
            </w:r>
            <w:r>
              <w:rPr>
                <w:rFonts w:ascii="Arial" w:hAnsi="Arial"/>
                <w:kern w:val="2"/>
                <w:sz w:val="18"/>
                <w:szCs w:val="18"/>
              </w:rPr>
              <w:t>96-e</w:t>
            </w:r>
          </w:p>
        </w:tc>
      </w:tr>
      <w:tr w:rsidR="00C26397" w:rsidRPr="00E80F49" w14:paraId="0FDAB90F" w14:textId="77777777" w:rsidTr="00443738">
        <w:trPr>
          <w:trHeight w:val="113"/>
        </w:trPr>
        <w:tc>
          <w:tcPr>
            <w:tcW w:w="2160" w:type="dxa"/>
            <w:vAlign w:val="center"/>
          </w:tcPr>
          <w:p w14:paraId="26CC7144" w14:textId="77777777" w:rsidR="00C26397" w:rsidRPr="00E80F49" w:rsidRDefault="00C26397" w:rsidP="00C26397">
            <w:pPr>
              <w:pStyle w:val="TAL"/>
              <w:rPr>
                <w:lang w:eastAsia="ja-JP"/>
              </w:rPr>
            </w:pPr>
            <w:r w:rsidRPr="00E80F49">
              <w:rPr>
                <w:lang w:eastAsia="ja-JP"/>
              </w:rPr>
              <w:t>7.8.2 Wide band Intermodulation</w:t>
            </w:r>
          </w:p>
        </w:tc>
        <w:tc>
          <w:tcPr>
            <w:tcW w:w="1476" w:type="dxa"/>
            <w:vAlign w:val="center"/>
          </w:tcPr>
          <w:p w14:paraId="0CAD5614" w14:textId="77777777" w:rsidR="00C26397" w:rsidRDefault="00C26397" w:rsidP="00C26397">
            <w:pPr>
              <w:pStyle w:val="TAC"/>
              <w:rPr>
                <w:rFonts w:cs="Arial"/>
              </w:rPr>
            </w:pPr>
            <w:r w:rsidRPr="0028364B">
              <w:t>symmetric channel bandwidths</w:t>
            </w:r>
            <w:r>
              <w:t xml:space="preserve">: </w:t>
            </w:r>
            <w:r>
              <w:rPr>
                <w:rFonts w:cs="Arial"/>
              </w:rPr>
              <w:t>3</w:t>
            </w:r>
          </w:p>
          <w:p w14:paraId="0C2205B6" w14:textId="47C44AF9" w:rsidR="00C26397" w:rsidRPr="00E80F49" w:rsidRDefault="00C26397" w:rsidP="00C26397">
            <w:pPr>
              <w:pStyle w:val="TAC"/>
              <w:rPr>
                <w:rFonts w:cs="Arial"/>
                <w:lang w:eastAsia="ja-JP"/>
              </w:rPr>
            </w:pPr>
            <w:r w:rsidRPr="0028364B">
              <w:t>asymmetric channel bandwidths</w:t>
            </w:r>
            <w:r>
              <w:t>: 2</w:t>
            </w:r>
          </w:p>
        </w:tc>
        <w:tc>
          <w:tcPr>
            <w:tcW w:w="4590" w:type="dxa"/>
            <w:vAlign w:val="center"/>
          </w:tcPr>
          <w:p w14:paraId="1041DFF3" w14:textId="507D0254" w:rsidR="00C26397" w:rsidRPr="00E80F49" w:rsidRDefault="00C26397" w:rsidP="00C26397">
            <w:pPr>
              <w:pStyle w:val="TAL"/>
            </w:pPr>
            <w:r w:rsidRPr="00E80F49">
              <w:t>“38.521-1_TPanalysis_7.</w:t>
            </w:r>
            <w:r w:rsidRPr="00E80F49">
              <w:rPr>
                <w:lang w:eastAsia="ja-JP"/>
              </w:rPr>
              <w:t>8.2</w:t>
            </w:r>
            <w:r w:rsidRPr="00E80F49">
              <w:t>_</w:t>
            </w:r>
            <w:r w:rsidRPr="00E80F49">
              <w:rPr>
                <w:lang w:eastAsia="ja-JP"/>
              </w:rPr>
              <w:t>WidebandIntermod_</w:t>
            </w:r>
            <w:r>
              <w:t>v3</w:t>
            </w:r>
            <w:r w:rsidRPr="00E80F49">
              <w:t>.zip”</w:t>
            </w:r>
          </w:p>
        </w:tc>
        <w:tc>
          <w:tcPr>
            <w:tcW w:w="1854" w:type="dxa"/>
            <w:vAlign w:val="center"/>
          </w:tcPr>
          <w:p w14:paraId="4A393608" w14:textId="38364D17" w:rsidR="00C26397" w:rsidRPr="00E80F49" w:rsidRDefault="00C26397" w:rsidP="00C26397">
            <w:pPr>
              <w:pStyle w:val="TAL"/>
              <w:rPr>
                <w:lang w:eastAsia="ja-JP"/>
              </w:rPr>
            </w:pPr>
            <w:r w:rsidRPr="00E80F49">
              <w:t>RAN5#</w:t>
            </w:r>
            <w:r>
              <w:t>96-e</w:t>
            </w:r>
          </w:p>
        </w:tc>
      </w:tr>
      <w:tr w:rsidR="009F1B03" w:rsidRPr="00E80F49" w14:paraId="314E36F6" w14:textId="77777777" w:rsidTr="00C053AD">
        <w:trPr>
          <w:trHeight w:val="113"/>
        </w:trPr>
        <w:tc>
          <w:tcPr>
            <w:tcW w:w="2160" w:type="dxa"/>
            <w:vAlign w:val="center"/>
          </w:tcPr>
          <w:p w14:paraId="54FA3A5B" w14:textId="77777777" w:rsidR="009F1B03" w:rsidRPr="00E80F49" w:rsidRDefault="009F1B03" w:rsidP="00C053AD">
            <w:pPr>
              <w:pStyle w:val="TAL"/>
            </w:pPr>
            <w:r w:rsidRPr="00E80F49">
              <w:rPr>
                <w:lang w:eastAsia="zh-CN"/>
              </w:rPr>
              <w:t>7.8A Wide band Intermodulation for CA</w:t>
            </w:r>
          </w:p>
        </w:tc>
        <w:tc>
          <w:tcPr>
            <w:tcW w:w="1476" w:type="dxa"/>
            <w:vAlign w:val="center"/>
          </w:tcPr>
          <w:p w14:paraId="1E9DA0F5" w14:textId="77777777" w:rsidR="009F1B03" w:rsidRPr="00E80F49" w:rsidRDefault="009F1B03" w:rsidP="009F1B03">
            <w:pPr>
              <w:pStyle w:val="TAC"/>
              <w:rPr>
                <w:rFonts w:cs="Arial"/>
                <w:lang w:eastAsia="zh-CN"/>
              </w:rPr>
            </w:pPr>
            <w:r w:rsidRPr="00E80F49">
              <w:t>1</w:t>
            </w:r>
          </w:p>
        </w:tc>
        <w:tc>
          <w:tcPr>
            <w:tcW w:w="4590" w:type="dxa"/>
            <w:vAlign w:val="center"/>
          </w:tcPr>
          <w:p w14:paraId="2034A010" w14:textId="77777777" w:rsidR="009F1B03" w:rsidRPr="00E80F49" w:rsidRDefault="009F1B03" w:rsidP="00C053AD">
            <w:pPr>
              <w:pStyle w:val="TAL"/>
            </w:pPr>
            <w:r w:rsidRPr="00E80F49">
              <w:t>“38.521-1_TPanalysis_</w:t>
            </w:r>
            <w:r w:rsidRPr="00E80F49">
              <w:rPr>
                <w:lang w:eastAsia="zh-CN"/>
              </w:rPr>
              <w:t>7.8A Wide band Intermodulation</w:t>
            </w:r>
            <w:r w:rsidRPr="00E80F49">
              <w:t xml:space="preserve"> for CA</w:t>
            </w:r>
            <w:r w:rsidR="00D13AA2" w:rsidRPr="00E80F49">
              <w:rPr>
                <w:kern w:val="2"/>
              </w:rPr>
              <w:t>_v</w:t>
            </w:r>
            <w:r w:rsidR="00D13AA2" w:rsidRPr="00E80F49">
              <w:rPr>
                <w:kern w:val="2"/>
                <w:lang w:eastAsia="zh-CN"/>
              </w:rPr>
              <w:t>1</w:t>
            </w:r>
            <w:r w:rsidRPr="00E80F49">
              <w:t>.zip”</w:t>
            </w:r>
          </w:p>
        </w:tc>
        <w:tc>
          <w:tcPr>
            <w:tcW w:w="1854" w:type="dxa"/>
            <w:vAlign w:val="center"/>
          </w:tcPr>
          <w:p w14:paraId="1DED3D1D" w14:textId="77777777" w:rsidR="009F1B03" w:rsidRPr="00E80F49" w:rsidRDefault="009F1B03" w:rsidP="00C053AD">
            <w:pPr>
              <w:pStyle w:val="TAL"/>
            </w:pPr>
            <w:r w:rsidRPr="00E80F49">
              <w:t>RAN5#8</w:t>
            </w:r>
            <w:r w:rsidR="00D13AA2" w:rsidRPr="00E80F49">
              <w:rPr>
                <w:lang w:eastAsia="zh-CN"/>
              </w:rPr>
              <w:t>6-e</w:t>
            </w:r>
          </w:p>
        </w:tc>
      </w:tr>
      <w:tr w:rsidR="000C2EAC" w:rsidRPr="00E80F49"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E80F49" w:rsidRDefault="000C2EAC" w:rsidP="002B27A8">
            <w:pPr>
              <w:pStyle w:val="TAL"/>
              <w:rPr>
                <w:kern w:val="2"/>
                <w:lang w:eastAsia="ja-JP"/>
              </w:rPr>
            </w:pPr>
            <w:r w:rsidRPr="00E80F49">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E80F49" w:rsidRDefault="000C2EAC" w:rsidP="002B27A8">
            <w:pPr>
              <w:pStyle w:val="TAC"/>
              <w:rPr>
                <w:rFonts w:cs="Arial"/>
                <w:kern w:val="2"/>
                <w:lang w:eastAsia="ja-JP"/>
              </w:rPr>
            </w:pPr>
            <w:r w:rsidRPr="00E80F49">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E80F49" w:rsidRDefault="000C2EAC" w:rsidP="002B27A8">
            <w:pPr>
              <w:pStyle w:val="TAL"/>
              <w:rPr>
                <w:kern w:val="2"/>
              </w:rPr>
            </w:pPr>
            <w:r w:rsidRPr="00E80F49">
              <w:t>“38.521-1_TPanalysis_7.</w:t>
            </w:r>
            <w:r w:rsidRPr="00E80F49">
              <w:rPr>
                <w:lang w:eastAsia="ja-JP"/>
              </w:rPr>
              <w:t>8.2</w:t>
            </w:r>
            <w:r w:rsidRPr="00E80F49">
              <w:t>_</w:t>
            </w:r>
            <w:r w:rsidRPr="00E80F49">
              <w:rPr>
                <w:lang w:eastAsia="ja-JP"/>
              </w:rPr>
              <w:t>WidebandIntermod_</w:t>
            </w:r>
            <w:r w:rsidR="00C26397">
              <w:t>v3</w:t>
            </w:r>
            <w:r w:rsidRPr="00E80F49">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E80F49" w:rsidRDefault="000C2EAC" w:rsidP="002B27A8">
            <w:pPr>
              <w:pStyle w:val="TAL"/>
              <w:rPr>
                <w:kern w:val="2"/>
                <w:lang w:eastAsia="ja-JP"/>
              </w:rPr>
            </w:pPr>
            <w:r w:rsidRPr="00E80F49">
              <w:t>RAN5#</w:t>
            </w:r>
            <w:r w:rsidR="00C26397">
              <w:t>96-e</w:t>
            </w:r>
          </w:p>
        </w:tc>
      </w:tr>
      <w:tr w:rsidR="00A62570" w:rsidRPr="00E80F49" w14:paraId="4894C002" w14:textId="77777777" w:rsidTr="00443738">
        <w:trPr>
          <w:trHeight w:val="113"/>
        </w:trPr>
        <w:tc>
          <w:tcPr>
            <w:tcW w:w="2160" w:type="dxa"/>
            <w:vAlign w:val="center"/>
          </w:tcPr>
          <w:p w14:paraId="7633298D" w14:textId="77777777" w:rsidR="00A62570" w:rsidRPr="00E80F49" w:rsidRDefault="00A62570" w:rsidP="00A62570">
            <w:pPr>
              <w:pStyle w:val="TAL"/>
              <w:rPr>
                <w:lang w:eastAsia="ja-JP"/>
              </w:rPr>
            </w:pPr>
            <w:r w:rsidRPr="00E80F49">
              <w:rPr>
                <w:lang w:eastAsia="ja-JP"/>
              </w:rPr>
              <w:t>7.9 Spurious emissions</w:t>
            </w:r>
          </w:p>
        </w:tc>
        <w:tc>
          <w:tcPr>
            <w:tcW w:w="1476" w:type="dxa"/>
            <w:vAlign w:val="center"/>
          </w:tcPr>
          <w:p w14:paraId="23CE03A8"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316EFA35" w14:textId="77777777" w:rsidR="00A62570" w:rsidRPr="00E80F49" w:rsidRDefault="00A62570" w:rsidP="00A62570">
            <w:pPr>
              <w:pStyle w:val="TAL"/>
            </w:pPr>
            <w:r w:rsidRPr="00E80F49">
              <w:t>“38.521-1_TPanalysis_7.</w:t>
            </w:r>
            <w:r w:rsidRPr="00E80F49">
              <w:rPr>
                <w:lang w:eastAsia="ja-JP"/>
              </w:rPr>
              <w:t>9</w:t>
            </w:r>
            <w:r w:rsidRPr="00E80F49">
              <w:t>_</w:t>
            </w:r>
            <w:r w:rsidRPr="00E80F49">
              <w:rPr>
                <w:lang w:eastAsia="ja-JP"/>
              </w:rPr>
              <w:t>RxSpurious</w:t>
            </w:r>
            <w:r w:rsidRPr="00E80F49">
              <w:t>.zip”</w:t>
            </w:r>
          </w:p>
        </w:tc>
        <w:tc>
          <w:tcPr>
            <w:tcW w:w="1854" w:type="dxa"/>
            <w:vAlign w:val="center"/>
          </w:tcPr>
          <w:p w14:paraId="0981833F" w14:textId="77777777" w:rsidR="00A62570" w:rsidRPr="00E80F49" w:rsidRDefault="00A62570" w:rsidP="00A62570">
            <w:pPr>
              <w:pStyle w:val="TAL"/>
              <w:rPr>
                <w:lang w:eastAsia="ja-JP"/>
              </w:rPr>
            </w:pPr>
            <w:r w:rsidRPr="00E80F49">
              <w:rPr>
                <w:lang w:eastAsia="ja-JP"/>
              </w:rPr>
              <w:t>RAN5#81</w:t>
            </w:r>
          </w:p>
        </w:tc>
      </w:tr>
    </w:tbl>
    <w:p w14:paraId="0D96E871" w14:textId="77777777" w:rsidR="00486BD4" w:rsidRPr="00E80F49" w:rsidRDefault="00486BD4" w:rsidP="00486BD4"/>
    <w:p w14:paraId="715FF71D" w14:textId="77777777" w:rsidR="00486BD4" w:rsidRPr="00E80F49" w:rsidRDefault="00486BD4" w:rsidP="00486BD4">
      <w:pPr>
        <w:pStyle w:val="Heading4"/>
      </w:pPr>
      <w:bookmarkStart w:id="132" w:name="_Toc59039978"/>
      <w:bookmarkStart w:id="133" w:name="_Toc68073917"/>
      <w:bookmarkStart w:id="134" w:name="_Toc75371778"/>
      <w:bookmarkStart w:id="135" w:name="_Toc83727846"/>
      <w:bookmarkStart w:id="136" w:name="_Toc100005946"/>
      <w:bookmarkStart w:id="137" w:name="_Toc106703493"/>
      <w:bookmarkStart w:id="138" w:name="_Toc138858392"/>
      <w:r w:rsidRPr="00E80F49">
        <w:t>4.1.1.2</w:t>
      </w:r>
      <w:r w:rsidRPr="00E80F49">
        <w:tab/>
        <w:t>FR1 SUL test cases</w:t>
      </w:r>
      <w:bookmarkEnd w:id="132"/>
      <w:bookmarkEnd w:id="133"/>
      <w:bookmarkEnd w:id="134"/>
      <w:bookmarkEnd w:id="135"/>
      <w:bookmarkEnd w:id="136"/>
      <w:bookmarkEnd w:id="137"/>
      <w:bookmarkEnd w:id="138"/>
    </w:p>
    <w:p w14:paraId="5D1B516A" w14:textId="08C4CBC8" w:rsidR="004D3FB8" w:rsidRPr="00E80F49" w:rsidRDefault="00486BD4" w:rsidP="004D3FB8">
      <w:r w:rsidRPr="00E80F49">
        <w:t xml:space="preserve">This section contains information on test point selection for SUL test cases in [2]. The basic </w:t>
      </w:r>
      <w:r w:rsidRPr="00E80F49">
        <w:rPr>
          <w:lang w:eastAsia="zh-CN"/>
        </w:rPr>
        <w:t xml:space="preserve">principle </w:t>
      </w:r>
      <w:r w:rsidRPr="00E80F49">
        <w:t>is following the same rules for test point selection in single carrier test cases.</w:t>
      </w:r>
      <w:r w:rsidRPr="00E80F49">
        <w:rPr>
          <w:lang w:eastAsia="zh-CN"/>
        </w:rPr>
        <w:t xml:space="preserve"> In these SUL test cases, </w:t>
      </w:r>
      <w:r w:rsidRPr="00E80F49">
        <w:t>there are default test points to be used unless SUL configuration specific test points are over-ruling.</w:t>
      </w:r>
    </w:p>
    <w:p w14:paraId="0997F8FE" w14:textId="7C0F2CF1" w:rsidR="00486BD4" w:rsidRPr="00E80F49" w:rsidRDefault="004D3FB8" w:rsidP="004D3FB8">
      <w:r w:rsidRPr="00E80F49">
        <w:rPr>
          <w:b/>
        </w:rPr>
        <w:t>Basic rules for Tx SUL test cases:</w:t>
      </w:r>
    </w:p>
    <w:p w14:paraId="2637D9A7" w14:textId="77777777" w:rsidR="00486BD4" w:rsidRPr="00E80F49" w:rsidRDefault="00486BD4" w:rsidP="00486BD4">
      <w:r w:rsidRPr="00E80F49">
        <w:t>For Test environment: Adopt the same selection of test environment in corresponding single carrier test cases.</w:t>
      </w:r>
    </w:p>
    <w:p w14:paraId="47A5AA0B" w14:textId="0614877D" w:rsidR="00486BD4" w:rsidRPr="00E80F49" w:rsidRDefault="00486BD4" w:rsidP="00486BD4">
      <w:r w:rsidRPr="00E80F49">
        <w:t xml:space="preserve">For Test frequency: </w:t>
      </w:r>
      <w:r w:rsidRPr="00E80F49">
        <w:rPr>
          <w:lang w:eastAsia="zh-CN"/>
        </w:rPr>
        <w:t>C</w:t>
      </w:r>
      <w:r w:rsidRPr="00E80F49">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E80F49" w:rsidRDefault="00486BD4" w:rsidP="00486BD4">
      <w:r w:rsidRPr="00E80F49">
        <w:t xml:space="preserve">For Test SCS: Considering </w:t>
      </w:r>
      <w:r w:rsidR="0022433D" w:rsidRPr="004A6878">
        <w:t>lowest supported SCS can obtain minimum guardband and maximum spectrum utilization,</w:t>
      </w:r>
      <w:r w:rsidR="0022433D">
        <w:t xml:space="preserve"> and </w:t>
      </w:r>
      <w:r w:rsidRPr="00E80F49">
        <w:t>only 15 kHz SCS is supported for SUL band</w:t>
      </w:r>
      <w:r w:rsidR="0022433D">
        <w:t xml:space="preserve"> in SUL configurations</w:t>
      </w:r>
      <w:r w:rsidRPr="00E80F49">
        <w:t xml:space="preserve">, it’s reasonable to select 15 kHz SCS for SUL carrier and </w:t>
      </w:r>
      <w:r w:rsidR="0022433D" w:rsidRPr="001332C1">
        <w:t xml:space="preserve">lowest supported SCS for </w:t>
      </w:r>
      <w:r w:rsidRPr="00E80F49">
        <w:t>Non-SUL carrier regardless of SUL configurations.</w:t>
      </w:r>
    </w:p>
    <w:p w14:paraId="7BD9C0AB" w14:textId="77777777" w:rsidR="00486BD4" w:rsidRPr="00E80F49" w:rsidRDefault="00486BD4" w:rsidP="00486BD4">
      <w:r w:rsidRPr="00E80F49">
        <w:t xml:space="preserve">For Test channel bandwidths: Under the limit of 15 kHz SCS, only the lowest channel bandwidth is supported for </w:t>
      </w:r>
      <w:r w:rsidRPr="00E80F49">
        <w:rPr>
          <w:lang w:eastAsia="zh-CN"/>
        </w:rPr>
        <w:t xml:space="preserve">current </w:t>
      </w:r>
      <w:r w:rsidRPr="00E80F49">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E80F49" w:rsidRDefault="00486BD4" w:rsidP="007C7624">
      <w:r w:rsidRPr="00E80F49">
        <w:t>For waveform, modulation and RB allocations: Adopt the same selection of test configurations as in corresponding single carrier test cases for SUL carrier.</w:t>
      </w:r>
    </w:p>
    <w:p w14:paraId="4477E500" w14:textId="77777777" w:rsidR="007C7624" w:rsidRPr="00E80F49" w:rsidRDefault="007C7624" w:rsidP="007C7624">
      <w:pPr>
        <w:rPr>
          <w:b/>
        </w:rPr>
      </w:pPr>
      <w:r w:rsidRPr="00E80F49">
        <w:rPr>
          <w:b/>
        </w:rPr>
        <w:t>Basic rules for Rx SUL test cases:</w:t>
      </w:r>
    </w:p>
    <w:p w14:paraId="46991CF9" w14:textId="77777777" w:rsidR="007C7624" w:rsidRPr="00E80F49" w:rsidRDefault="007C7624" w:rsidP="007C7624">
      <w:r w:rsidRPr="00E80F49">
        <w:t xml:space="preserve">In Rx testing for SUL, test point selection in clause 7.3C and 7.6C need to be defined. </w:t>
      </w:r>
      <w:r w:rsidRPr="00E80F49">
        <w:rPr>
          <w:lang w:eastAsia="zh-CN"/>
        </w:rPr>
        <w:t>C</w:t>
      </w:r>
      <w:r w:rsidRPr="00E80F49">
        <w:t xml:space="preserve">onsidering the focus of Rx test cases is testing DL bands, the configuration of SUL carrier shall be selected to ensure the test coverage without </w:t>
      </w:r>
      <w:bookmarkStart w:id="139" w:name="OLE_LINK210"/>
      <w:r w:rsidRPr="00E80F49">
        <w:t>costing too much testing time.</w:t>
      </w:r>
      <w:bookmarkEnd w:id="139"/>
      <w:r w:rsidRPr="00E80F49">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E80F49" w:rsidRDefault="007C7624" w:rsidP="007C7624">
      <w:r w:rsidRPr="00E80F49">
        <w:t>For Test environment: Adopt the same selection of test environment in corresponding single carrier test cases.</w:t>
      </w:r>
    </w:p>
    <w:p w14:paraId="48F7E439" w14:textId="77777777" w:rsidR="007C7624" w:rsidRPr="00E80F49" w:rsidRDefault="007C7624" w:rsidP="007C7624">
      <w:r w:rsidRPr="00E80F49">
        <w:t>For Test frequency: The Non-SUL carrier should select the same test frequency as corresponding single carrier test cases. Select Mid range as default for SUL carrier.</w:t>
      </w:r>
    </w:p>
    <w:p w14:paraId="68FB3AF1" w14:textId="77777777" w:rsidR="007C7624" w:rsidRPr="00E80F49" w:rsidRDefault="007C7624" w:rsidP="007C7624">
      <w:r w:rsidRPr="00E80F49">
        <w:t xml:space="preserve">For Test SCS: Since the REFSENS requirement for SUL is specified for 15 kHz SCS for SUL band and the test point selection of clause 7.6C is also based on that of clause 7.3C, 15 kHz SCS should be selected for SUL carrier. </w:t>
      </w:r>
      <w:bookmarkStart w:id="140" w:name="OLE_LINK134"/>
      <w:bookmarkStart w:id="141" w:name="OLE_LINK135"/>
      <w:r w:rsidRPr="00E80F49">
        <w:t>For the Non-SUL carrier the SCS should be selected following the same rule as single carrier testing.</w:t>
      </w:r>
      <w:bookmarkEnd w:id="140"/>
      <w:bookmarkEnd w:id="141"/>
      <w:r w:rsidRPr="00E80F49">
        <w:t xml:space="preserve"> </w:t>
      </w:r>
    </w:p>
    <w:p w14:paraId="09112065" w14:textId="77777777" w:rsidR="007C7624" w:rsidRPr="00E80F49" w:rsidRDefault="007C7624" w:rsidP="007C7624">
      <w:r w:rsidRPr="00E80F49">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E80F49" w:rsidRDefault="007C7624" w:rsidP="007C7624">
      <w:r w:rsidRPr="00E80F49">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E80F49" w:rsidRDefault="00486BD4" w:rsidP="00486BD4">
      <w:pPr>
        <w:rPr>
          <w:lang w:eastAsia="zh-CN"/>
        </w:rPr>
      </w:pPr>
      <w:r w:rsidRPr="00E80F49">
        <w:t>Number of test points for SUL test cases in FR1 are listed in table 4.1.1.2-1 and table 4.1.1.2-2.</w:t>
      </w:r>
    </w:p>
    <w:p w14:paraId="7E51599D" w14:textId="77777777" w:rsidR="00486BD4" w:rsidRPr="00E80F49" w:rsidRDefault="00486BD4" w:rsidP="00486BD4">
      <w:pPr>
        <w:pStyle w:val="TH"/>
        <w:rPr>
          <w:lang w:eastAsia="x-none"/>
        </w:rPr>
      </w:pPr>
      <w:r w:rsidRPr="00E80F49">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401FC4C9" w14:textId="77777777" w:rsidTr="009E5560">
        <w:tc>
          <w:tcPr>
            <w:tcW w:w="3285" w:type="dxa"/>
            <w:shd w:val="clear" w:color="auto" w:fill="auto"/>
            <w:vAlign w:val="center"/>
          </w:tcPr>
          <w:p w14:paraId="11E7D426" w14:textId="77777777" w:rsidR="00486BD4" w:rsidRPr="00E80F49" w:rsidRDefault="00486BD4" w:rsidP="009E5560">
            <w:pPr>
              <w:pStyle w:val="TAH"/>
            </w:pPr>
            <w:r w:rsidRPr="00E80F49">
              <w:t>Subclause</w:t>
            </w:r>
          </w:p>
        </w:tc>
        <w:tc>
          <w:tcPr>
            <w:tcW w:w="3285" w:type="dxa"/>
            <w:shd w:val="clear" w:color="auto" w:fill="auto"/>
            <w:vAlign w:val="center"/>
          </w:tcPr>
          <w:p w14:paraId="05C26FE1" w14:textId="77777777" w:rsidR="00486BD4" w:rsidRPr="00E80F49" w:rsidRDefault="00486BD4" w:rsidP="009E5560">
            <w:pPr>
              <w:pStyle w:val="TAH"/>
            </w:pPr>
            <w:r w:rsidRPr="00E80F49">
              <w:t>Number of test points</w:t>
            </w:r>
          </w:p>
        </w:tc>
        <w:tc>
          <w:tcPr>
            <w:tcW w:w="3285" w:type="dxa"/>
            <w:shd w:val="clear" w:color="auto" w:fill="auto"/>
          </w:tcPr>
          <w:p w14:paraId="0F4AB573" w14:textId="77777777" w:rsidR="00486BD4" w:rsidRPr="00E80F49" w:rsidRDefault="00486BD4" w:rsidP="009E5560">
            <w:pPr>
              <w:pStyle w:val="TAH"/>
            </w:pPr>
            <w:r w:rsidRPr="00E80F49">
              <w:t>Comments</w:t>
            </w:r>
          </w:p>
        </w:tc>
      </w:tr>
      <w:tr w:rsidR="00486BD4" w:rsidRPr="00E80F49" w14:paraId="12E3DDDF" w14:textId="77777777" w:rsidTr="009E5560">
        <w:tc>
          <w:tcPr>
            <w:tcW w:w="3285" w:type="dxa"/>
            <w:shd w:val="clear" w:color="auto" w:fill="auto"/>
          </w:tcPr>
          <w:p w14:paraId="1DCD1BDA" w14:textId="77777777" w:rsidR="00486BD4" w:rsidRPr="00E80F49" w:rsidRDefault="00486BD4" w:rsidP="009E5560">
            <w:pPr>
              <w:pStyle w:val="TAL"/>
            </w:pPr>
            <w:r w:rsidRPr="00E80F49">
              <w:t>6.2C.1</w:t>
            </w:r>
            <w:r w:rsidRPr="00E80F49">
              <w:tab/>
              <w:t>Configured transmitted power for SUL</w:t>
            </w:r>
          </w:p>
        </w:tc>
        <w:tc>
          <w:tcPr>
            <w:tcW w:w="3285" w:type="dxa"/>
            <w:shd w:val="clear" w:color="auto" w:fill="auto"/>
          </w:tcPr>
          <w:p w14:paraId="60B242F3" w14:textId="77777777" w:rsidR="00486BD4" w:rsidRPr="00E80F49" w:rsidRDefault="00486BD4" w:rsidP="009E5560">
            <w:pPr>
              <w:pStyle w:val="TAC"/>
              <w:rPr>
                <w:lang w:eastAsia="zh-CN"/>
              </w:rPr>
            </w:pPr>
            <w:r w:rsidRPr="00E80F49">
              <w:rPr>
                <w:lang w:eastAsia="zh-CN"/>
              </w:rPr>
              <w:t>30</w:t>
            </w:r>
          </w:p>
        </w:tc>
        <w:tc>
          <w:tcPr>
            <w:tcW w:w="3285" w:type="dxa"/>
            <w:shd w:val="clear" w:color="auto" w:fill="auto"/>
          </w:tcPr>
          <w:p w14:paraId="31BF4C6E" w14:textId="77777777" w:rsidR="00486BD4" w:rsidRPr="00E80F49" w:rsidRDefault="00486BD4" w:rsidP="009E5560">
            <w:pPr>
              <w:pStyle w:val="TAL"/>
              <w:rPr>
                <w:lang w:eastAsia="zh-CN"/>
              </w:rPr>
            </w:pPr>
            <w:r w:rsidRPr="00E80F49">
              <w:rPr>
                <w:lang w:eastAsia="zh-CN"/>
              </w:rPr>
              <w:t>RAN5#86e</w:t>
            </w:r>
          </w:p>
        </w:tc>
      </w:tr>
      <w:tr w:rsidR="00486BD4" w:rsidRPr="00E80F49" w14:paraId="37B669E9" w14:textId="77777777" w:rsidTr="009E5560">
        <w:tc>
          <w:tcPr>
            <w:tcW w:w="3285" w:type="dxa"/>
            <w:shd w:val="clear" w:color="auto" w:fill="auto"/>
          </w:tcPr>
          <w:p w14:paraId="4AC3798B" w14:textId="77777777" w:rsidR="00486BD4" w:rsidRPr="00E80F49" w:rsidRDefault="00486BD4" w:rsidP="009E5560">
            <w:pPr>
              <w:pStyle w:val="TAL"/>
            </w:pPr>
            <w:r w:rsidRPr="00E80F49">
              <w:t>6.2C.3</w:t>
            </w:r>
            <w:r w:rsidRPr="00E80F49">
              <w:tab/>
              <w:t>UE maximum output power for SUL</w:t>
            </w:r>
          </w:p>
        </w:tc>
        <w:tc>
          <w:tcPr>
            <w:tcW w:w="3285" w:type="dxa"/>
            <w:shd w:val="clear" w:color="auto" w:fill="auto"/>
          </w:tcPr>
          <w:p w14:paraId="481AB8EA" w14:textId="77777777" w:rsidR="00486BD4" w:rsidRPr="00E80F49" w:rsidRDefault="00486BD4" w:rsidP="009E5560">
            <w:pPr>
              <w:pStyle w:val="TAC"/>
              <w:rPr>
                <w:lang w:eastAsia="zh-CN"/>
              </w:rPr>
            </w:pPr>
            <w:r w:rsidRPr="00E80F49">
              <w:rPr>
                <w:lang w:eastAsia="zh-CN"/>
              </w:rPr>
              <w:t>270</w:t>
            </w:r>
          </w:p>
        </w:tc>
        <w:tc>
          <w:tcPr>
            <w:tcW w:w="3285" w:type="dxa"/>
            <w:shd w:val="clear" w:color="auto" w:fill="auto"/>
          </w:tcPr>
          <w:p w14:paraId="4434C6AB" w14:textId="77777777" w:rsidR="00486BD4" w:rsidRPr="00E80F49" w:rsidRDefault="00486BD4" w:rsidP="009E5560">
            <w:pPr>
              <w:pStyle w:val="TAL"/>
            </w:pPr>
            <w:r w:rsidRPr="00E80F49">
              <w:rPr>
                <w:lang w:eastAsia="zh-CN"/>
              </w:rPr>
              <w:t>RAN5#86e</w:t>
            </w:r>
          </w:p>
        </w:tc>
      </w:tr>
      <w:tr w:rsidR="00486BD4" w:rsidRPr="00E80F49" w14:paraId="362BE800" w14:textId="77777777" w:rsidTr="009E5560">
        <w:tc>
          <w:tcPr>
            <w:tcW w:w="3285" w:type="dxa"/>
            <w:shd w:val="clear" w:color="auto" w:fill="auto"/>
          </w:tcPr>
          <w:p w14:paraId="6C09D6AD" w14:textId="77777777" w:rsidR="00486BD4" w:rsidRPr="00E80F49" w:rsidRDefault="00486BD4" w:rsidP="009E5560">
            <w:pPr>
              <w:pStyle w:val="TAL"/>
            </w:pPr>
            <w:r w:rsidRPr="00E80F49">
              <w:t>6.2C.4</w:t>
            </w:r>
            <w:r w:rsidRPr="00E80F49">
              <w:tab/>
              <w:t>UE maximum output power reduction for SUL</w:t>
            </w:r>
          </w:p>
        </w:tc>
        <w:tc>
          <w:tcPr>
            <w:tcW w:w="3285" w:type="dxa"/>
            <w:shd w:val="clear" w:color="auto" w:fill="auto"/>
          </w:tcPr>
          <w:p w14:paraId="507D8C2E" w14:textId="5339F672" w:rsidR="00486BD4" w:rsidRPr="00E80F49" w:rsidRDefault="00D35826" w:rsidP="009E5560">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7B7798C0" w14:textId="71B04A8E" w:rsidR="00486BD4" w:rsidRPr="00E80F49" w:rsidRDefault="00486BD4" w:rsidP="009E5560">
            <w:pPr>
              <w:pStyle w:val="TAL"/>
            </w:pPr>
            <w:r w:rsidRPr="00E80F49">
              <w:rPr>
                <w:lang w:eastAsia="zh-CN"/>
              </w:rPr>
              <w:t>RAN5#</w:t>
            </w:r>
            <w:r w:rsidR="00D35826" w:rsidRPr="00E80F49">
              <w:rPr>
                <w:lang w:eastAsia="zh-CN"/>
              </w:rPr>
              <w:t>90e</w:t>
            </w:r>
          </w:p>
        </w:tc>
      </w:tr>
      <w:tr w:rsidR="00486BD4" w:rsidRPr="00E80F49" w14:paraId="166DF032" w14:textId="77777777" w:rsidTr="009E5560">
        <w:tc>
          <w:tcPr>
            <w:tcW w:w="3285" w:type="dxa"/>
            <w:shd w:val="clear" w:color="auto" w:fill="auto"/>
          </w:tcPr>
          <w:p w14:paraId="4D70115B" w14:textId="77777777" w:rsidR="00486BD4" w:rsidRPr="00E80F49" w:rsidRDefault="00486BD4" w:rsidP="009E5560">
            <w:pPr>
              <w:pStyle w:val="TAL"/>
            </w:pPr>
            <w:r w:rsidRPr="00E80F49">
              <w:t>6.2C.5</w:t>
            </w:r>
            <w:r w:rsidRPr="00E80F49">
              <w:tab/>
              <w:t>UE additional maximum output power reduction for SUL</w:t>
            </w:r>
          </w:p>
        </w:tc>
        <w:tc>
          <w:tcPr>
            <w:tcW w:w="3285" w:type="dxa"/>
            <w:shd w:val="clear" w:color="auto" w:fill="auto"/>
          </w:tcPr>
          <w:p w14:paraId="5F56A33A" w14:textId="3CB335BA" w:rsidR="00486BD4" w:rsidRPr="00E80F49" w:rsidRDefault="00486BD4" w:rsidP="009E5560">
            <w:pPr>
              <w:pStyle w:val="TAC"/>
              <w:rPr>
                <w:lang w:eastAsia="zh-CN"/>
              </w:rPr>
            </w:pPr>
            <w:r w:rsidRPr="00E80F49">
              <w:t>Table 4.1.</w:t>
            </w:r>
            <w:r w:rsidR="0091784C">
              <w:t>2</w:t>
            </w:r>
            <w:r w:rsidRPr="00E80F49">
              <w:t>.1-1</w:t>
            </w:r>
          </w:p>
        </w:tc>
        <w:tc>
          <w:tcPr>
            <w:tcW w:w="3285" w:type="dxa"/>
            <w:shd w:val="clear" w:color="auto" w:fill="auto"/>
          </w:tcPr>
          <w:p w14:paraId="19C0D9BD" w14:textId="77777777" w:rsidR="00486BD4" w:rsidRPr="00E80F49" w:rsidRDefault="00486BD4" w:rsidP="009E5560">
            <w:pPr>
              <w:pStyle w:val="TAL"/>
            </w:pPr>
            <w:r w:rsidRPr="00E80F49">
              <w:rPr>
                <w:lang w:eastAsia="zh-CN"/>
              </w:rPr>
              <w:t>RAN5#87e</w:t>
            </w:r>
          </w:p>
        </w:tc>
      </w:tr>
      <w:tr w:rsidR="00486BD4" w:rsidRPr="00E80F49" w14:paraId="279BB1F6" w14:textId="77777777" w:rsidTr="009E5560">
        <w:tc>
          <w:tcPr>
            <w:tcW w:w="3285" w:type="dxa"/>
            <w:shd w:val="clear" w:color="auto" w:fill="auto"/>
          </w:tcPr>
          <w:p w14:paraId="12A45B0D" w14:textId="5758FDBC" w:rsidR="00486BD4" w:rsidRPr="00E80F49" w:rsidRDefault="00486BD4" w:rsidP="009E5560">
            <w:pPr>
              <w:pStyle w:val="TAL"/>
            </w:pPr>
            <w:r w:rsidRPr="00E80F49">
              <w:t>6.3C.1</w:t>
            </w:r>
            <w:r w:rsidR="00C46B3C">
              <w:tab/>
            </w:r>
            <w:r w:rsidRPr="00E80F49">
              <w:t>Minimum output power for SUL</w:t>
            </w:r>
          </w:p>
        </w:tc>
        <w:tc>
          <w:tcPr>
            <w:tcW w:w="3285" w:type="dxa"/>
            <w:shd w:val="clear" w:color="auto" w:fill="auto"/>
          </w:tcPr>
          <w:p w14:paraId="4645ADA1"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7A22E442" w14:textId="77777777" w:rsidR="00486BD4" w:rsidRPr="00E80F49" w:rsidRDefault="00486BD4" w:rsidP="009E5560">
            <w:pPr>
              <w:pStyle w:val="TAL"/>
            </w:pPr>
            <w:r w:rsidRPr="00E80F49">
              <w:rPr>
                <w:lang w:eastAsia="zh-CN"/>
              </w:rPr>
              <w:t>RAN5#87e</w:t>
            </w:r>
          </w:p>
        </w:tc>
      </w:tr>
      <w:tr w:rsidR="00486BD4" w:rsidRPr="00E80F49" w14:paraId="642A5AB3" w14:textId="77777777" w:rsidTr="009E5560">
        <w:tc>
          <w:tcPr>
            <w:tcW w:w="3285" w:type="dxa"/>
            <w:shd w:val="clear" w:color="auto" w:fill="auto"/>
          </w:tcPr>
          <w:p w14:paraId="1B06F91F" w14:textId="10F499C5" w:rsidR="00486BD4" w:rsidRPr="00E80F49" w:rsidRDefault="00486BD4" w:rsidP="009E5560">
            <w:pPr>
              <w:pStyle w:val="TAL"/>
              <w:rPr>
                <w:lang w:eastAsia="zh-CN"/>
              </w:rPr>
            </w:pPr>
            <w:r w:rsidRPr="00E80F49">
              <w:rPr>
                <w:lang w:eastAsia="zh-CN"/>
              </w:rPr>
              <w:t>6.3C.3</w:t>
            </w:r>
            <w:r w:rsidR="0022433D">
              <w:rPr>
                <w:lang w:eastAsia="zh-CN"/>
              </w:rPr>
              <w:t>.1</w:t>
            </w:r>
            <w:r w:rsidR="00C46B3C">
              <w:rPr>
                <w:lang w:eastAsia="zh-CN"/>
              </w:rPr>
              <w:tab/>
            </w:r>
            <w:r w:rsidRPr="00E80F49">
              <w:rPr>
                <w:lang w:eastAsia="zh-CN"/>
              </w:rPr>
              <w:t>Transmit ON/OFF time mask for SUL</w:t>
            </w:r>
          </w:p>
        </w:tc>
        <w:tc>
          <w:tcPr>
            <w:tcW w:w="3285" w:type="dxa"/>
            <w:shd w:val="clear" w:color="auto" w:fill="auto"/>
          </w:tcPr>
          <w:p w14:paraId="758FCA10"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2847C3AC" w14:textId="77777777" w:rsidR="00486BD4" w:rsidRPr="00E80F49" w:rsidRDefault="00486BD4" w:rsidP="009E5560">
            <w:pPr>
              <w:pStyle w:val="TAL"/>
              <w:rPr>
                <w:lang w:eastAsia="zh-CN"/>
              </w:rPr>
            </w:pPr>
            <w:r w:rsidRPr="00E80F49">
              <w:rPr>
                <w:lang w:eastAsia="zh-CN"/>
              </w:rPr>
              <w:t>RAN5#87e</w:t>
            </w:r>
          </w:p>
        </w:tc>
      </w:tr>
      <w:tr w:rsidR="0022433D" w:rsidRPr="00E80F49" w14:paraId="5D0BF3D8" w14:textId="77777777" w:rsidTr="009E5560">
        <w:tc>
          <w:tcPr>
            <w:tcW w:w="3285" w:type="dxa"/>
            <w:shd w:val="clear" w:color="auto" w:fill="auto"/>
          </w:tcPr>
          <w:p w14:paraId="6B8D124D" w14:textId="4A2E15C8" w:rsidR="0022433D" w:rsidRPr="00E80F49" w:rsidRDefault="0022433D" w:rsidP="0022433D">
            <w:pPr>
              <w:pStyle w:val="TAL"/>
              <w:rPr>
                <w:lang w:eastAsia="zh-CN"/>
              </w:rPr>
            </w:pPr>
            <w:r>
              <w:rPr>
                <w:rFonts w:hint="eastAsia"/>
                <w:lang w:eastAsia="zh-CN"/>
              </w:rPr>
              <w:t>6</w:t>
            </w:r>
            <w:r>
              <w:rPr>
                <w:lang w:eastAsia="zh-CN"/>
              </w:rPr>
              <w:t>.3C.3.2</w:t>
            </w:r>
            <w:r>
              <w:rPr>
                <w:lang w:eastAsia="zh-CN"/>
              </w:rPr>
              <w:tab/>
            </w:r>
            <w:r w:rsidRPr="0039658C">
              <w:t>General transmit ON/OFF time mask for switching between two uplink carriers</w:t>
            </w:r>
          </w:p>
        </w:tc>
        <w:tc>
          <w:tcPr>
            <w:tcW w:w="3285" w:type="dxa"/>
            <w:shd w:val="clear" w:color="auto" w:fill="auto"/>
          </w:tcPr>
          <w:p w14:paraId="1E03FC5A" w14:textId="4BFAD125" w:rsidR="0022433D" w:rsidRPr="00E80F49" w:rsidRDefault="0022433D" w:rsidP="0022433D">
            <w:pPr>
              <w:pStyle w:val="TAC"/>
              <w:rPr>
                <w:lang w:eastAsia="zh-CN"/>
              </w:rPr>
            </w:pPr>
            <w:r>
              <w:rPr>
                <w:rFonts w:hint="eastAsia"/>
                <w:lang w:eastAsia="zh-CN"/>
              </w:rPr>
              <w:t>1</w:t>
            </w:r>
          </w:p>
        </w:tc>
        <w:tc>
          <w:tcPr>
            <w:tcW w:w="3285" w:type="dxa"/>
            <w:shd w:val="clear" w:color="auto" w:fill="auto"/>
          </w:tcPr>
          <w:p w14:paraId="19F4BD39" w14:textId="70364624" w:rsidR="0022433D" w:rsidRPr="00E80F49" w:rsidRDefault="0022433D" w:rsidP="0022433D">
            <w:pPr>
              <w:pStyle w:val="TAL"/>
              <w:rPr>
                <w:lang w:eastAsia="zh-CN"/>
              </w:rPr>
            </w:pPr>
            <w:r>
              <w:rPr>
                <w:rFonts w:hint="eastAsia"/>
                <w:lang w:eastAsia="zh-CN"/>
              </w:rPr>
              <w:t>R</w:t>
            </w:r>
            <w:r>
              <w:rPr>
                <w:lang w:eastAsia="zh-CN"/>
              </w:rPr>
              <w:t>AN5#96e</w:t>
            </w:r>
          </w:p>
        </w:tc>
      </w:tr>
      <w:tr w:rsidR="0022433D" w:rsidRPr="00E80F49" w14:paraId="74E0BFA6" w14:textId="77777777" w:rsidTr="009E5560">
        <w:tc>
          <w:tcPr>
            <w:tcW w:w="3285" w:type="dxa"/>
            <w:shd w:val="clear" w:color="auto" w:fill="auto"/>
          </w:tcPr>
          <w:p w14:paraId="47E66E3A" w14:textId="77777777" w:rsidR="0022433D" w:rsidRPr="00E80F49" w:rsidRDefault="0022433D" w:rsidP="0022433D">
            <w:pPr>
              <w:pStyle w:val="TAL"/>
            </w:pPr>
            <w:r w:rsidRPr="00E80F49">
              <w:t>6.3C.4.1</w:t>
            </w:r>
            <w:r w:rsidRPr="00E80F49">
              <w:tab/>
              <w:t>Absolute power tolerance for SUL</w:t>
            </w:r>
          </w:p>
        </w:tc>
        <w:tc>
          <w:tcPr>
            <w:tcW w:w="3285" w:type="dxa"/>
            <w:shd w:val="clear" w:color="auto" w:fill="auto"/>
          </w:tcPr>
          <w:p w14:paraId="6E1F81CE" w14:textId="77777777" w:rsidR="0022433D" w:rsidRPr="00E80F49" w:rsidRDefault="0022433D" w:rsidP="0022433D">
            <w:pPr>
              <w:pStyle w:val="TAC"/>
              <w:rPr>
                <w:lang w:eastAsia="zh-CN"/>
              </w:rPr>
            </w:pPr>
            <w:r w:rsidRPr="00E80F49">
              <w:rPr>
                <w:lang w:eastAsia="zh-CN"/>
              </w:rPr>
              <w:t>3</w:t>
            </w:r>
          </w:p>
        </w:tc>
        <w:tc>
          <w:tcPr>
            <w:tcW w:w="3285" w:type="dxa"/>
            <w:shd w:val="clear" w:color="auto" w:fill="auto"/>
          </w:tcPr>
          <w:p w14:paraId="49C3BAC4" w14:textId="77777777" w:rsidR="0022433D" w:rsidRPr="00E80F49" w:rsidRDefault="0022433D" w:rsidP="0022433D">
            <w:pPr>
              <w:pStyle w:val="TAL"/>
            </w:pPr>
            <w:r w:rsidRPr="00E80F49">
              <w:rPr>
                <w:lang w:eastAsia="zh-CN"/>
              </w:rPr>
              <w:t>RAN5#87e</w:t>
            </w:r>
          </w:p>
        </w:tc>
      </w:tr>
      <w:tr w:rsidR="0022433D" w:rsidRPr="00E80F49" w14:paraId="597B533E" w14:textId="77777777" w:rsidTr="009E5560">
        <w:tc>
          <w:tcPr>
            <w:tcW w:w="3285" w:type="dxa"/>
            <w:shd w:val="clear" w:color="auto" w:fill="auto"/>
          </w:tcPr>
          <w:p w14:paraId="6D254A53" w14:textId="77777777" w:rsidR="0022433D" w:rsidRPr="00E80F49" w:rsidRDefault="0022433D" w:rsidP="0022433D">
            <w:pPr>
              <w:pStyle w:val="TAL"/>
            </w:pPr>
            <w:r w:rsidRPr="00E80F49">
              <w:t>6.3C.4.2</w:t>
            </w:r>
            <w:r w:rsidRPr="00E80F49">
              <w:tab/>
              <w:t>Power Control Relative power tolerance for SUL</w:t>
            </w:r>
          </w:p>
        </w:tc>
        <w:tc>
          <w:tcPr>
            <w:tcW w:w="3285" w:type="dxa"/>
            <w:shd w:val="clear" w:color="auto" w:fill="auto"/>
          </w:tcPr>
          <w:p w14:paraId="4AA13847" w14:textId="77777777" w:rsidR="0022433D" w:rsidRPr="00E80F49" w:rsidRDefault="0022433D" w:rsidP="0022433D">
            <w:pPr>
              <w:pStyle w:val="TAC"/>
              <w:rPr>
                <w:lang w:eastAsia="zh-CN"/>
              </w:rPr>
            </w:pPr>
            <w:r w:rsidRPr="00E80F49">
              <w:rPr>
                <w:lang w:eastAsia="zh-CN"/>
              </w:rPr>
              <w:t>TBD</w:t>
            </w:r>
          </w:p>
        </w:tc>
        <w:tc>
          <w:tcPr>
            <w:tcW w:w="3285" w:type="dxa"/>
            <w:shd w:val="clear" w:color="auto" w:fill="auto"/>
          </w:tcPr>
          <w:p w14:paraId="25F8EBD0" w14:textId="77777777" w:rsidR="0022433D" w:rsidRPr="00E80F49" w:rsidRDefault="0022433D" w:rsidP="0022433D">
            <w:pPr>
              <w:pStyle w:val="TAL"/>
            </w:pPr>
            <w:r w:rsidRPr="00E80F49">
              <w:rPr>
                <w:lang w:eastAsia="zh-CN"/>
              </w:rPr>
              <w:t>RAN5#87e</w:t>
            </w:r>
          </w:p>
        </w:tc>
      </w:tr>
      <w:tr w:rsidR="0022433D" w:rsidRPr="00E80F49" w14:paraId="73DE92A7" w14:textId="77777777" w:rsidTr="009E5560">
        <w:tc>
          <w:tcPr>
            <w:tcW w:w="3285" w:type="dxa"/>
            <w:shd w:val="clear" w:color="auto" w:fill="auto"/>
          </w:tcPr>
          <w:p w14:paraId="6B3552B4" w14:textId="77777777" w:rsidR="0022433D" w:rsidRPr="00E80F49" w:rsidRDefault="0022433D" w:rsidP="0022433D">
            <w:pPr>
              <w:pStyle w:val="TAL"/>
            </w:pPr>
            <w:r w:rsidRPr="00E80F49">
              <w:t>6.3C.4.3</w:t>
            </w:r>
            <w:r w:rsidRPr="00E80F49">
              <w:tab/>
              <w:t>Aggregate power tolerance for SUL</w:t>
            </w:r>
          </w:p>
        </w:tc>
        <w:tc>
          <w:tcPr>
            <w:tcW w:w="3285" w:type="dxa"/>
            <w:shd w:val="clear" w:color="auto" w:fill="auto"/>
          </w:tcPr>
          <w:p w14:paraId="77B2B3C8" w14:textId="77777777" w:rsidR="0022433D" w:rsidRPr="00E80F49" w:rsidRDefault="0022433D" w:rsidP="0022433D">
            <w:pPr>
              <w:pStyle w:val="TAC"/>
              <w:rPr>
                <w:lang w:eastAsia="zh-CN"/>
              </w:rPr>
            </w:pPr>
            <w:r w:rsidRPr="00E80F49">
              <w:rPr>
                <w:lang w:eastAsia="zh-CN"/>
              </w:rPr>
              <w:t>PUCCH: 3</w:t>
            </w:r>
          </w:p>
          <w:p w14:paraId="1DA7EB2E" w14:textId="77777777" w:rsidR="0022433D" w:rsidRPr="00E80F49" w:rsidRDefault="0022433D" w:rsidP="0022433D">
            <w:pPr>
              <w:pStyle w:val="TAC"/>
              <w:rPr>
                <w:lang w:eastAsia="zh-CN"/>
              </w:rPr>
            </w:pPr>
            <w:r w:rsidRPr="00E80F49">
              <w:rPr>
                <w:lang w:eastAsia="zh-CN"/>
              </w:rPr>
              <w:t>PUSCH: 3</w:t>
            </w:r>
          </w:p>
        </w:tc>
        <w:tc>
          <w:tcPr>
            <w:tcW w:w="3285" w:type="dxa"/>
            <w:shd w:val="clear" w:color="auto" w:fill="auto"/>
          </w:tcPr>
          <w:p w14:paraId="4DF6105D" w14:textId="77777777" w:rsidR="0022433D" w:rsidRPr="00E80F49" w:rsidRDefault="0022433D" w:rsidP="0022433D">
            <w:pPr>
              <w:pStyle w:val="TAL"/>
            </w:pPr>
            <w:r w:rsidRPr="00E80F49">
              <w:rPr>
                <w:lang w:eastAsia="zh-CN"/>
              </w:rPr>
              <w:t>RAN5#87e</w:t>
            </w:r>
          </w:p>
        </w:tc>
      </w:tr>
      <w:tr w:rsidR="0022433D" w:rsidRPr="00E80F49" w14:paraId="52B746E5" w14:textId="77777777" w:rsidTr="009E5560">
        <w:tc>
          <w:tcPr>
            <w:tcW w:w="3285" w:type="dxa"/>
            <w:shd w:val="clear" w:color="auto" w:fill="auto"/>
          </w:tcPr>
          <w:p w14:paraId="3CAD0CD3" w14:textId="77777777" w:rsidR="0022433D" w:rsidRPr="00E80F49" w:rsidRDefault="0022433D" w:rsidP="0022433D">
            <w:pPr>
              <w:pStyle w:val="TAL"/>
            </w:pPr>
            <w:r w:rsidRPr="00E80F49">
              <w:t>6.4C.1</w:t>
            </w:r>
            <w:r w:rsidRPr="00E80F49">
              <w:tab/>
              <w:t>Frequency error for SUL</w:t>
            </w:r>
          </w:p>
        </w:tc>
        <w:tc>
          <w:tcPr>
            <w:tcW w:w="3285" w:type="dxa"/>
            <w:shd w:val="clear" w:color="auto" w:fill="auto"/>
          </w:tcPr>
          <w:p w14:paraId="55D1D3BE" w14:textId="77777777" w:rsidR="0022433D" w:rsidRPr="00E80F49" w:rsidRDefault="0022433D" w:rsidP="0022433D">
            <w:pPr>
              <w:pStyle w:val="TAC"/>
              <w:rPr>
                <w:lang w:eastAsia="zh-CN"/>
              </w:rPr>
            </w:pPr>
            <w:r w:rsidRPr="00E80F49">
              <w:rPr>
                <w:lang w:eastAsia="zh-CN"/>
              </w:rPr>
              <w:t>5</w:t>
            </w:r>
          </w:p>
        </w:tc>
        <w:tc>
          <w:tcPr>
            <w:tcW w:w="3285" w:type="dxa"/>
            <w:shd w:val="clear" w:color="auto" w:fill="auto"/>
          </w:tcPr>
          <w:p w14:paraId="6DB4F8BC" w14:textId="77777777" w:rsidR="0022433D" w:rsidRPr="00E80F49" w:rsidRDefault="0022433D" w:rsidP="0022433D">
            <w:pPr>
              <w:pStyle w:val="TAL"/>
            </w:pPr>
            <w:r w:rsidRPr="00E80F49">
              <w:rPr>
                <w:lang w:eastAsia="zh-CN"/>
              </w:rPr>
              <w:t>RAN5#86e</w:t>
            </w:r>
          </w:p>
        </w:tc>
      </w:tr>
      <w:tr w:rsidR="0022433D" w:rsidRPr="00E80F49" w14:paraId="1C161941" w14:textId="77777777" w:rsidTr="0074462D">
        <w:tc>
          <w:tcPr>
            <w:tcW w:w="3285" w:type="dxa"/>
            <w:shd w:val="clear" w:color="auto" w:fill="auto"/>
          </w:tcPr>
          <w:p w14:paraId="1FA17AE0" w14:textId="77777777" w:rsidR="0022433D" w:rsidRPr="00E80F49" w:rsidRDefault="0022433D" w:rsidP="0022433D">
            <w:pPr>
              <w:pStyle w:val="TAL"/>
            </w:pPr>
            <w:r w:rsidRPr="00E80F49">
              <w:t>6.4C.2.1</w:t>
            </w:r>
            <w:r w:rsidRPr="00E80F49">
              <w:tab/>
              <w:t>Error Vector Magnitude for SUL</w:t>
            </w:r>
          </w:p>
        </w:tc>
        <w:tc>
          <w:tcPr>
            <w:tcW w:w="3285" w:type="dxa"/>
            <w:shd w:val="clear" w:color="auto" w:fill="auto"/>
          </w:tcPr>
          <w:p w14:paraId="10F3A0BF" w14:textId="77777777" w:rsidR="0022433D" w:rsidRPr="00E80F49" w:rsidRDefault="0022433D" w:rsidP="0022433D">
            <w:pPr>
              <w:pStyle w:val="TAC"/>
              <w:rPr>
                <w:lang w:eastAsia="zh-CN"/>
              </w:rPr>
            </w:pPr>
            <w:r w:rsidRPr="00E80F49">
              <w:rPr>
                <w:lang w:eastAsia="zh-CN"/>
              </w:rPr>
              <w:t>PUSCH: 84</w:t>
            </w:r>
          </w:p>
          <w:p w14:paraId="6D6A69CB" w14:textId="77777777" w:rsidR="0022433D" w:rsidRPr="00E80F49" w:rsidRDefault="0022433D" w:rsidP="0022433D">
            <w:pPr>
              <w:pStyle w:val="TAC"/>
              <w:rPr>
                <w:lang w:eastAsia="zh-CN"/>
              </w:rPr>
            </w:pPr>
            <w:r w:rsidRPr="00E80F49">
              <w:rPr>
                <w:lang w:eastAsia="zh-CN"/>
              </w:rPr>
              <w:t>PUCCH: 24</w:t>
            </w:r>
          </w:p>
          <w:p w14:paraId="2669899B" w14:textId="77777777" w:rsidR="0022433D" w:rsidRPr="00E80F49" w:rsidRDefault="0022433D" w:rsidP="0022433D">
            <w:pPr>
              <w:pStyle w:val="TAC"/>
              <w:rPr>
                <w:lang w:eastAsia="zh-CN"/>
              </w:rPr>
            </w:pPr>
            <w:r w:rsidRPr="00E80F49">
              <w:rPr>
                <w:lang w:eastAsia="zh-CN"/>
              </w:rPr>
              <w:t>PRACH: 12</w:t>
            </w:r>
          </w:p>
        </w:tc>
        <w:tc>
          <w:tcPr>
            <w:tcW w:w="3285" w:type="dxa"/>
            <w:shd w:val="clear" w:color="auto" w:fill="auto"/>
          </w:tcPr>
          <w:p w14:paraId="39D0D8B3" w14:textId="77777777" w:rsidR="0022433D" w:rsidRPr="00E80F49" w:rsidRDefault="0022433D" w:rsidP="0022433D">
            <w:pPr>
              <w:pStyle w:val="TAL"/>
            </w:pPr>
            <w:r w:rsidRPr="00E80F49">
              <w:rPr>
                <w:lang w:eastAsia="zh-CN"/>
              </w:rPr>
              <w:t>RAN5#86e</w:t>
            </w:r>
          </w:p>
        </w:tc>
      </w:tr>
      <w:tr w:rsidR="0022433D" w:rsidRPr="00E80F49" w14:paraId="63456E6A" w14:textId="77777777" w:rsidTr="00CF3F9A">
        <w:tc>
          <w:tcPr>
            <w:tcW w:w="3285" w:type="dxa"/>
            <w:shd w:val="clear" w:color="auto" w:fill="auto"/>
          </w:tcPr>
          <w:p w14:paraId="7CAE4C26" w14:textId="36BBB4FD" w:rsidR="0022433D" w:rsidRPr="00E80F49" w:rsidRDefault="0022433D" w:rsidP="0022433D">
            <w:pPr>
              <w:pStyle w:val="TAL"/>
            </w:pPr>
            <w:r w:rsidRPr="00E80F49">
              <w:t>6.4C.2.2</w:t>
            </w:r>
            <w:r w:rsidRPr="00E80F49">
              <w:tab/>
              <w:t>Carrier leakage for SUL</w:t>
            </w:r>
          </w:p>
        </w:tc>
        <w:tc>
          <w:tcPr>
            <w:tcW w:w="3285" w:type="dxa"/>
            <w:shd w:val="clear" w:color="auto" w:fill="auto"/>
            <w:vAlign w:val="center"/>
          </w:tcPr>
          <w:p w14:paraId="45AC5BA5" w14:textId="5A1B1910" w:rsidR="0022433D" w:rsidRPr="00E80F49" w:rsidRDefault="0022433D" w:rsidP="0022433D">
            <w:pPr>
              <w:pStyle w:val="TAC"/>
              <w:rPr>
                <w:lang w:eastAsia="zh-CN"/>
              </w:rPr>
            </w:pPr>
            <w:r w:rsidRPr="00E80F49">
              <w:t>3</w:t>
            </w:r>
          </w:p>
        </w:tc>
        <w:tc>
          <w:tcPr>
            <w:tcW w:w="3285" w:type="dxa"/>
            <w:shd w:val="clear" w:color="auto" w:fill="auto"/>
          </w:tcPr>
          <w:p w14:paraId="00449CF1" w14:textId="5C9D5BC5" w:rsidR="0022433D" w:rsidRPr="00E80F49" w:rsidRDefault="0022433D" w:rsidP="0022433D">
            <w:pPr>
              <w:pStyle w:val="TAL"/>
              <w:rPr>
                <w:lang w:eastAsia="zh-CN"/>
              </w:rPr>
            </w:pPr>
            <w:r w:rsidRPr="00E80F49">
              <w:rPr>
                <w:lang w:eastAsia="zh-CN"/>
              </w:rPr>
              <w:t>RAN5#90e</w:t>
            </w:r>
          </w:p>
        </w:tc>
      </w:tr>
      <w:tr w:rsidR="0022433D" w:rsidRPr="00E80F49" w14:paraId="1F0117E7" w14:textId="77777777" w:rsidTr="00CF3F9A">
        <w:tc>
          <w:tcPr>
            <w:tcW w:w="3285" w:type="dxa"/>
            <w:shd w:val="clear" w:color="auto" w:fill="auto"/>
          </w:tcPr>
          <w:p w14:paraId="0DD4B8D8" w14:textId="1BD6700E" w:rsidR="0022433D" w:rsidRPr="00E80F49" w:rsidRDefault="0022433D" w:rsidP="0022433D">
            <w:pPr>
              <w:pStyle w:val="TAL"/>
            </w:pPr>
            <w:bookmarkStart w:id="142" w:name="_Toc27478094"/>
            <w:bookmarkStart w:id="143" w:name="_Toc36226796"/>
            <w:bookmarkStart w:id="144" w:name="_Toc44324081"/>
            <w:bookmarkStart w:id="145" w:name="_Toc52990275"/>
            <w:bookmarkStart w:id="146" w:name="_Toc60823474"/>
            <w:bookmarkStart w:id="147" w:name="_Toc60825396"/>
            <w:r w:rsidRPr="00E80F49">
              <w:t>6.4C.2.3</w:t>
            </w:r>
            <w:r w:rsidRPr="00E80F49">
              <w:tab/>
              <w:t>In-band emissions for SUL</w:t>
            </w:r>
            <w:bookmarkEnd w:id="142"/>
            <w:bookmarkEnd w:id="143"/>
            <w:bookmarkEnd w:id="144"/>
            <w:bookmarkEnd w:id="145"/>
            <w:bookmarkEnd w:id="146"/>
            <w:bookmarkEnd w:id="147"/>
          </w:p>
        </w:tc>
        <w:tc>
          <w:tcPr>
            <w:tcW w:w="3285" w:type="dxa"/>
            <w:shd w:val="clear" w:color="auto" w:fill="auto"/>
            <w:vAlign w:val="center"/>
          </w:tcPr>
          <w:p w14:paraId="34C3EF6A" w14:textId="0C959A9D" w:rsidR="0022433D" w:rsidRPr="00E80F49" w:rsidRDefault="0022433D" w:rsidP="0022433D">
            <w:pPr>
              <w:pStyle w:val="TAC"/>
              <w:rPr>
                <w:lang w:eastAsia="zh-CN"/>
              </w:rPr>
            </w:pPr>
            <w:r w:rsidRPr="00E80F49">
              <w:t>36</w:t>
            </w:r>
          </w:p>
        </w:tc>
        <w:tc>
          <w:tcPr>
            <w:tcW w:w="3285" w:type="dxa"/>
            <w:shd w:val="clear" w:color="auto" w:fill="auto"/>
          </w:tcPr>
          <w:p w14:paraId="5BC49125" w14:textId="62591E1F" w:rsidR="0022433D" w:rsidRPr="00E80F49" w:rsidRDefault="0022433D" w:rsidP="0022433D">
            <w:pPr>
              <w:pStyle w:val="TAL"/>
              <w:rPr>
                <w:lang w:eastAsia="zh-CN"/>
              </w:rPr>
            </w:pPr>
            <w:r w:rsidRPr="00E80F49">
              <w:rPr>
                <w:lang w:eastAsia="zh-CN"/>
              </w:rPr>
              <w:t>RAN5#90e</w:t>
            </w:r>
          </w:p>
        </w:tc>
      </w:tr>
      <w:tr w:rsidR="0022433D" w:rsidRPr="00E80F49" w14:paraId="531860CD" w14:textId="77777777" w:rsidTr="00CF3F9A">
        <w:tc>
          <w:tcPr>
            <w:tcW w:w="3285" w:type="dxa"/>
            <w:shd w:val="clear" w:color="auto" w:fill="auto"/>
          </w:tcPr>
          <w:p w14:paraId="568074C6" w14:textId="0FE58818" w:rsidR="0022433D" w:rsidRPr="00E80F49" w:rsidRDefault="0022433D" w:rsidP="0022433D">
            <w:pPr>
              <w:pStyle w:val="TAL"/>
            </w:pPr>
            <w:r w:rsidRPr="00E80F49">
              <w:t>6.4C.2.4</w:t>
            </w:r>
            <w:r w:rsidRPr="00E80F49">
              <w:tab/>
              <w:t>EVM equalizer spectrum flatness for SUL</w:t>
            </w:r>
          </w:p>
        </w:tc>
        <w:tc>
          <w:tcPr>
            <w:tcW w:w="3285" w:type="dxa"/>
            <w:shd w:val="clear" w:color="auto" w:fill="auto"/>
            <w:vAlign w:val="center"/>
          </w:tcPr>
          <w:p w14:paraId="190CAFC4" w14:textId="73A2CBB8" w:rsidR="0022433D" w:rsidRPr="00E80F49" w:rsidRDefault="0022433D" w:rsidP="0022433D">
            <w:pPr>
              <w:pStyle w:val="TAC"/>
              <w:rPr>
                <w:lang w:eastAsia="zh-CN"/>
              </w:rPr>
            </w:pPr>
            <w:r w:rsidRPr="00E80F49">
              <w:t>90</w:t>
            </w:r>
          </w:p>
        </w:tc>
        <w:tc>
          <w:tcPr>
            <w:tcW w:w="3285" w:type="dxa"/>
            <w:shd w:val="clear" w:color="auto" w:fill="auto"/>
          </w:tcPr>
          <w:p w14:paraId="16BFB1E5" w14:textId="476E4B3A" w:rsidR="0022433D" w:rsidRPr="00E80F49" w:rsidRDefault="0022433D" w:rsidP="0022433D">
            <w:pPr>
              <w:pStyle w:val="TAL"/>
              <w:rPr>
                <w:lang w:eastAsia="zh-CN"/>
              </w:rPr>
            </w:pPr>
            <w:r w:rsidRPr="00E80F49">
              <w:rPr>
                <w:lang w:eastAsia="zh-CN"/>
              </w:rPr>
              <w:t>RAN5#90e</w:t>
            </w:r>
          </w:p>
        </w:tc>
      </w:tr>
      <w:tr w:rsidR="0022433D" w:rsidRPr="00E80F49" w14:paraId="00DB6B09" w14:textId="77777777" w:rsidTr="00CF3F9A">
        <w:tc>
          <w:tcPr>
            <w:tcW w:w="3285" w:type="dxa"/>
            <w:shd w:val="clear" w:color="auto" w:fill="auto"/>
          </w:tcPr>
          <w:p w14:paraId="0C98EB70" w14:textId="6D48D3CC" w:rsidR="0022433D" w:rsidRPr="00E80F49" w:rsidRDefault="0022433D" w:rsidP="0022433D">
            <w:pPr>
              <w:pStyle w:val="TAL"/>
            </w:pPr>
            <w:r w:rsidRPr="00E80F49">
              <w:t>6.4C.2.5</w:t>
            </w:r>
            <w:r w:rsidRPr="00E80F49">
              <w:tab/>
              <w:t>EVM equalizer spectrum flatness for Pi/2 BPSK for SUL</w:t>
            </w:r>
          </w:p>
        </w:tc>
        <w:tc>
          <w:tcPr>
            <w:tcW w:w="3285" w:type="dxa"/>
            <w:shd w:val="clear" w:color="auto" w:fill="auto"/>
            <w:vAlign w:val="center"/>
          </w:tcPr>
          <w:p w14:paraId="618CD012" w14:textId="1DF2303F" w:rsidR="0022433D" w:rsidRPr="00E80F49" w:rsidRDefault="0022433D" w:rsidP="0022433D">
            <w:pPr>
              <w:pStyle w:val="TAC"/>
              <w:rPr>
                <w:lang w:eastAsia="zh-CN"/>
              </w:rPr>
            </w:pPr>
            <w:r w:rsidRPr="00E80F49">
              <w:t>9</w:t>
            </w:r>
          </w:p>
        </w:tc>
        <w:tc>
          <w:tcPr>
            <w:tcW w:w="3285" w:type="dxa"/>
            <w:shd w:val="clear" w:color="auto" w:fill="auto"/>
          </w:tcPr>
          <w:p w14:paraId="72173F11" w14:textId="6F31B388" w:rsidR="0022433D" w:rsidRPr="00E80F49" w:rsidRDefault="0022433D" w:rsidP="0022433D">
            <w:pPr>
              <w:pStyle w:val="TAL"/>
              <w:rPr>
                <w:lang w:eastAsia="zh-CN"/>
              </w:rPr>
            </w:pPr>
            <w:r w:rsidRPr="00E80F49">
              <w:rPr>
                <w:lang w:eastAsia="zh-CN"/>
              </w:rPr>
              <w:t>RAN5#90e</w:t>
            </w:r>
          </w:p>
        </w:tc>
      </w:tr>
      <w:tr w:rsidR="0022433D" w:rsidRPr="00E80F49" w14:paraId="3995D312" w14:textId="77777777" w:rsidTr="009E5560">
        <w:tc>
          <w:tcPr>
            <w:tcW w:w="3285" w:type="dxa"/>
            <w:shd w:val="clear" w:color="auto" w:fill="auto"/>
          </w:tcPr>
          <w:p w14:paraId="3FB963B2" w14:textId="77777777" w:rsidR="0022433D" w:rsidRPr="00E80F49" w:rsidRDefault="0022433D" w:rsidP="0022433D">
            <w:pPr>
              <w:pStyle w:val="TAL"/>
            </w:pPr>
            <w:r w:rsidRPr="00E80F49">
              <w:t>6.5C.1</w:t>
            </w:r>
            <w:r w:rsidRPr="00E80F49">
              <w:tab/>
              <w:t>Occupied bandwidth for SUL</w:t>
            </w:r>
          </w:p>
        </w:tc>
        <w:tc>
          <w:tcPr>
            <w:tcW w:w="3285" w:type="dxa"/>
            <w:shd w:val="clear" w:color="auto" w:fill="auto"/>
          </w:tcPr>
          <w:p w14:paraId="463266F3" w14:textId="77777777" w:rsidR="0022433D" w:rsidRPr="00E80F49" w:rsidRDefault="0022433D" w:rsidP="0022433D">
            <w:pPr>
              <w:pStyle w:val="TAC"/>
              <w:rPr>
                <w:lang w:eastAsia="zh-CN"/>
              </w:rPr>
            </w:pPr>
            <w:r w:rsidRPr="00E80F49">
              <w:rPr>
                <w:lang w:eastAsia="zh-CN"/>
              </w:rPr>
              <w:t>18</w:t>
            </w:r>
          </w:p>
        </w:tc>
        <w:tc>
          <w:tcPr>
            <w:tcW w:w="3285" w:type="dxa"/>
            <w:shd w:val="clear" w:color="auto" w:fill="auto"/>
          </w:tcPr>
          <w:p w14:paraId="16A45677" w14:textId="77777777" w:rsidR="0022433D" w:rsidRPr="00E80F49" w:rsidRDefault="0022433D" w:rsidP="0022433D">
            <w:pPr>
              <w:pStyle w:val="TAL"/>
            </w:pPr>
            <w:r w:rsidRPr="00E80F49">
              <w:rPr>
                <w:lang w:eastAsia="zh-CN"/>
              </w:rPr>
              <w:t>RAN5#86e</w:t>
            </w:r>
          </w:p>
        </w:tc>
      </w:tr>
      <w:tr w:rsidR="0022433D" w:rsidRPr="00E80F49" w14:paraId="58E3D601" w14:textId="77777777" w:rsidTr="009E5560">
        <w:tc>
          <w:tcPr>
            <w:tcW w:w="3285" w:type="dxa"/>
            <w:shd w:val="clear" w:color="auto" w:fill="auto"/>
          </w:tcPr>
          <w:p w14:paraId="43CF2A16" w14:textId="77777777" w:rsidR="0022433D" w:rsidRPr="00E80F49" w:rsidRDefault="0022433D" w:rsidP="0022433D">
            <w:pPr>
              <w:pStyle w:val="TAL"/>
            </w:pPr>
            <w:r w:rsidRPr="00E80F49">
              <w:t>6.5C.2.2</w:t>
            </w:r>
            <w:r w:rsidRPr="00E80F49">
              <w:tab/>
              <w:t>Spectrum Emission Mask for SUL</w:t>
            </w:r>
          </w:p>
        </w:tc>
        <w:tc>
          <w:tcPr>
            <w:tcW w:w="3285" w:type="dxa"/>
            <w:shd w:val="clear" w:color="auto" w:fill="auto"/>
          </w:tcPr>
          <w:p w14:paraId="5CB63697" w14:textId="2155C765" w:rsidR="0022433D" w:rsidRPr="00E80F49" w:rsidRDefault="0022433D" w:rsidP="0022433D">
            <w:pPr>
              <w:pStyle w:val="TAC"/>
              <w:rPr>
                <w:lang w:eastAsia="zh-CN"/>
              </w:rPr>
            </w:pPr>
            <w:r w:rsidRPr="00E80F49">
              <w:rPr>
                <w:lang w:eastAsia="zh-CN"/>
              </w:rPr>
              <w:t>72 (80</w:t>
            </w:r>
            <w:r w:rsidRPr="00E80F49">
              <w:rPr>
                <w:vertAlign w:val="superscript"/>
                <w:lang w:eastAsia="zh-CN"/>
              </w:rPr>
              <w:t>1</w:t>
            </w:r>
            <w:r w:rsidRPr="00E80F49">
              <w:rPr>
                <w:lang w:eastAsia="zh-CN"/>
              </w:rPr>
              <w:t>)</w:t>
            </w:r>
          </w:p>
        </w:tc>
        <w:tc>
          <w:tcPr>
            <w:tcW w:w="3285" w:type="dxa"/>
            <w:shd w:val="clear" w:color="auto" w:fill="auto"/>
          </w:tcPr>
          <w:p w14:paraId="55592B6D" w14:textId="72CF41C2" w:rsidR="0022433D" w:rsidRPr="00E80F49" w:rsidRDefault="0022433D" w:rsidP="0022433D">
            <w:pPr>
              <w:pStyle w:val="TAL"/>
            </w:pPr>
            <w:r w:rsidRPr="00E80F49">
              <w:rPr>
                <w:lang w:eastAsia="zh-CN"/>
              </w:rPr>
              <w:t>RAN5#90e</w:t>
            </w:r>
          </w:p>
        </w:tc>
      </w:tr>
      <w:tr w:rsidR="0022433D" w:rsidRPr="00E80F49" w14:paraId="7DD3E067" w14:textId="77777777" w:rsidTr="009E5560">
        <w:tc>
          <w:tcPr>
            <w:tcW w:w="3285" w:type="dxa"/>
            <w:shd w:val="clear" w:color="auto" w:fill="auto"/>
          </w:tcPr>
          <w:p w14:paraId="3795C34C" w14:textId="77777777" w:rsidR="0022433D" w:rsidRPr="00E80F49" w:rsidRDefault="0022433D" w:rsidP="0022433D">
            <w:pPr>
              <w:pStyle w:val="TAL"/>
            </w:pPr>
            <w:r w:rsidRPr="00E80F49">
              <w:t>6.5C.2.3</w:t>
            </w:r>
            <w:r w:rsidRPr="00E80F49">
              <w:tab/>
              <w:t>Additional spectrum emission mask for SUL</w:t>
            </w:r>
          </w:p>
        </w:tc>
        <w:tc>
          <w:tcPr>
            <w:tcW w:w="3285" w:type="dxa"/>
            <w:shd w:val="clear" w:color="auto" w:fill="auto"/>
          </w:tcPr>
          <w:p w14:paraId="077219C6" w14:textId="42210174" w:rsidR="0022433D" w:rsidRPr="00E80F49" w:rsidRDefault="0091784C" w:rsidP="0022433D">
            <w:pPr>
              <w:pStyle w:val="TAC"/>
            </w:pPr>
            <w:r w:rsidRPr="00E80F49">
              <w:t>Table 4.1.</w:t>
            </w:r>
            <w:r>
              <w:t>2</w:t>
            </w:r>
            <w:r w:rsidRPr="00E80F49">
              <w:t>.1-1</w:t>
            </w:r>
          </w:p>
        </w:tc>
        <w:tc>
          <w:tcPr>
            <w:tcW w:w="3285" w:type="dxa"/>
            <w:shd w:val="clear" w:color="auto" w:fill="auto"/>
          </w:tcPr>
          <w:p w14:paraId="3F536844" w14:textId="77777777" w:rsidR="0022433D" w:rsidRPr="00E80F49" w:rsidRDefault="0022433D" w:rsidP="0022433D">
            <w:pPr>
              <w:pStyle w:val="TAL"/>
            </w:pPr>
            <w:r w:rsidRPr="00E80F49">
              <w:rPr>
                <w:lang w:eastAsia="zh-CN"/>
              </w:rPr>
              <w:t>RAN5#86e</w:t>
            </w:r>
          </w:p>
        </w:tc>
      </w:tr>
      <w:tr w:rsidR="0022433D" w:rsidRPr="00E80F49" w14:paraId="23C0A90C" w14:textId="77777777" w:rsidTr="009E5560">
        <w:tc>
          <w:tcPr>
            <w:tcW w:w="3285" w:type="dxa"/>
            <w:shd w:val="clear" w:color="auto" w:fill="auto"/>
          </w:tcPr>
          <w:p w14:paraId="4454B83E" w14:textId="77777777" w:rsidR="0022433D" w:rsidRPr="00E80F49" w:rsidRDefault="0022433D" w:rsidP="0022433D">
            <w:pPr>
              <w:pStyle w:val="TAL"/>
            </w:pPr>
            <w:r w:rsidRPr="00E80F49">
              <w:t>6.5C.2.4.1</w:t>
            </w:r>
            <w:r w:rsidRPr="00E80F49">
              <w:tab/>
              <w:t>NR ACLR for SUL</w:t>
            </w:r>
          </w:p>
        </w:tc>
        <w:tc>
          <w:tcPr>
            <w:tcW w:w="3285" w:type="dxa"/>
            <w:shd w:val="clear" w:color="auto" w:fill="auto"/>
          </w:tcPr>
          <w:p w14:paraId="3686C5B3" w14:textId="5B42A183" w:rsidR="0022433D" w:rsidRPr="00E80F49" w:rsidRDefault="0022433D" w:rsidP="0022433D">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6B5B2C55" w14:textId="263B0F35" w:rsidR="0022433D" w:rsidRPr="00E80F49" w:rsidRDefault="0022433D" w:rsidP="0022433D">
            <w:pPr>
              <w:pStyle w:val="TAL"/>
            </w:pPr>
            <w:r w:rsidRPr="00E80F49">
              <w:rPr>
                <w:lang w:eastAsia="zh-CN"/>
              </w:rPr>
              <w:t>RAN5#90e</w:t>
            </w:r>
          </w:p>
        </w:tc>
      </w:tr>
      <w:tr w:rsidR="0022433D" w:rsidRPr="00E80F49" w14:paraId="791B2314" w14:textId="77777777" w:rsidTr="009E5560">
        <w:tc>
          <w:tcPr>
            <w:tcW w:w="3285" w:type="dxa"/>
            <w:shd w:val="clear" w:color="auto" w:fill="auto"/>
          </w:tcPr>
          <w:p w14:paraId="3122080D" w14:textId="77777777" w:rsidR="0022433D" w:rsidRPr="00E80F49" w:rsidRDefault="0022433D" w:rsidP="0022433D">
            <w:pPr>
              <w:pStyle w:val="TAL"/>
            </w:pPr>
            <w:r w:rsidRPr="00E80F49">
              <w:t>6.5C.2.4.2</w:t>
            </w:r>
            <w:r w:rsidRPr="00E80F49">
              <w:tab/>
              <w:t>UTRA ACLR for SUL</w:t>
            </w:r>
          </w:p>
        </w:tc>
        <w:tc>
          <w:tcPr>
            <w:tcW w:w="3285" w:type="dxa"/>
            <w:shd w:val="clear" w:color="auto" w:fill="auto"/>
          </w:tcPr>
          <w:p w14:paraId="019BBAA3" w14:textId="074193AA" w:rsidR="0022433D" w:rsidRPr="00E80F49" w:rsidRDefault="0022433D" w:rsidP="0022433D">
            <w:pPr>
              <w:pStyle w:val="TAC"/>
              <w:rPr>
                <w:lang w:eastAsia="zh-CN"/>
              </w:rPr>
            </w:pPr>
            <w:r w:rsidRPr="00E80F49">
              <w:t>Table 4.1.</w:t>
            </w:r>
            <w:r w:rsidR="0091784C">
              <w:t>2</w:t>
            </w:r>
            <w:r w:rsidRPr="00E80F49">
              <w:t>.1-1</w:t>
            </w:r>
          </w:p>
        </w:tc>
        <w:tc>
          <w:tcPr>
            <w:tcW w:w="3285" w:type="dxa"/>
            <w:shd w:val="clear" w:color="auto" w:fill="auto"/>
          </w:tcPr>
          <w:p w14:paraId="4E539F82" w14:textId="77777777" w:rsidR="0022433D" w:rsidRPr="00E80F49" w:rsidRDefault="0022433D" w:rsidP="0022433D">
            <w:pPr>
              <w:pStyle w:val="TAL"/>
            </w:pPr>
            <w:r w:rsidRPr="00E80F49">
              <w:rPr>
                <w:lang w:eastAsia="zh-CN"/>
              </w:rPr>
              <w:t>RAN5#86e</w:t>
            </w:r>
          </w:p>
        </w:tc>
      </w:tr>
      <w:tr w:rsidR="0022433D" w:rsidRPr="00E80F49" w14:paraId="2C4639A0" w14:textId="77777777" w:rsidTr="009E5560">
        <w:tc>
          <w:tcPr>
            <w:tcW w:w="3285" w:type="dxa"/>
            <w:shd w:val="clear" w:color="auto" w:fill="auto"/>
          </w:tcPr>
          <w:p w14:paraId="211DAE4E" w14:textId="77777777" w:rsidR="0022433D" w:rsidRPr="00E80F49" w:rsidRDefault="0022433D" w:rsidP="0022433D">
            <w:pPr>
              <w:pStyle w:val="TAL"/>
            </w:pPr>
            <w:r w:rsidRPr="00E80F49">
              <w:t>6.5C.3.1</w:t>
            </w:r>
            <w:r w:rsidRPr="00E80F49">
              <w:tab/>
              <w:t>General spurious emissions for SUL</w:t>
            </w:r>
          </w:p>
        </w:tc>
        <w:tc>
          <w:tcPr>
            <w:tcW w:w="3285" w:type="dxa"/>
            <w:shd w:val="clear" w:color="auto" w:fill="auto"/>
          </w:tcPr>
          <w:p w14:paraId="0AB49984"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4D7212C0" w14:textId="77777777" w:rsidR="0022433D" w:rsidRPr="00E80F49" w:rsidRDefault="0022433D" w:rsidP="0022433D">
            <w:pPr>
              <w:pStyle w:val="TAL"/>
            </w:pPr>
            <w:r w:rsidRPr="00E80F49">
              <w:rPr>
                <w:lang w:eastAsia="zh-CN"/>
              </w:rPr>
              <w:t>RAN5#86e</w:t>
            </w:r>
          </w:p>
        </w:tc>
      </w:tr>
      <w:tr w:rsidR="0022433D" w:rsidRPr="00E80F49" w14:paraId="312C0CF1" w14:textId="77777777" w:rsidTr="009E5560">
        <w:tc>
          <w:tcPr>
            <w:tcW w:w="3285" w:type="dxa"/>
            <w:shd w:val="clear" w:color="auto" w:fill="auto"/>
          </w:tcPr>
          <w:p w14:paraId="1D1D7BDB" w14:textId="77777777" w:rsidR="0022433D" w:rsidRPr="00E80F49" w:rsidRDefault="0022433D" w:rsidP="0022433D">
            <w:pPr>
              <w:pStyle w:val="TAL"/>
            </w:pPr>
            <w:r w:rsidRPr="00E80F49">
              <w:t>6.5C.3.2</w:t>
            </w:r>
            <w:r w:rsidRPr="00E80F49">
              <w:tab/>
              <w:t>Spurious emission for UE co-existence for SUL</w:t>
            </w:r>
          </w:p>
        </w:tc>
        <w:tc>
          <w:tcPr>
            <w:tcW w:w="3285" w:type="dxa"/>
            <w:shd w:val="clear" w:color="auto" w:fill="auto"/>
          </w:tcPr>
          <w:p w14:paraId="0F25340A"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214A0EF2" w14:textId="77777777" w:rsidR="0022433D" w:rsidRPr="00E80F49" w:rsidRDefault="0022433D" w:rsidP="0022433D">
            <w:pPr>
              <w:pStyle w:val="TAL"/>
            </w:pPr>
            <w:r w:rsidRPr="00E80F49">
              <w:rPr>
                <w:lang w:eastAsia="zh-CN"/>
              </w:rPr>
              <w:t>RAN5#86e</w:t>
            </w:r>
          </w:p>
        </w:tc>
      </w:tr>
      <w:tr w:rsidR="0022433D" w:rsidRPr="00E80F49" w14:paraId="0BFEB172" w14:textId="77777777" w:rsidTr="009E5560">
        <w:tc>
          <w:tcPr>
            <w:tcW w:w="3285" w:type="dxa"/>
            <w:shd w:val="clear" w:color="auto" w:fill="auto"/>
          </w:tcPr>
          <w:p w14:paraId="01F947C8" w14:textId="77777777" w:rsidR="0022433D" w:rsidRPr="00E80F49" w:rsidRDefault="0022433D" w:rsidP="0022433D">
            <w:pPr>
              <w:pStyle w:val="TAL"/>
            </w:pPr>
            <w:r w:rsidRPr="00E80F49">
              <w:t>6.5C.3.3</w:t>
            </w:r>
            <w:r w:rsidRPr="00E80F49">
              <w:tab/>
              <w:t>Additional spurious emissions for SUL</w:t>
            </w:r>
          </w:p>
        </w:tc>
        <w:tc>
          <w:tcPr>
            <w:tcW w:w="3285" w:type="dxa"/>
            <w:shd w:val="clear" w:color="auto" w:fill="auto"/>
          </w:tcPr>
          <w:p w14:paraId="5343690B" w14:textId="77777777" w:rsidR="0022433D" w:rsidRPr="00E80F49" w:rsidRDefault="0022433D" w:rsidP="0022433D">
            <w:pPr>
              <w:pStyle w:val="TAC"/>
              <w:rPr>
                <w:lang w:eastAsia="zh-CN"/>
              </w:rPr>
            </w:pPr>
            <w:r w:rsidRPr="00E80F49">
              <w:rPr>
                <w:lang w:eastAsia="zh-CN"/>
              </w:rPr>
              <w:t>115 for NS_05</w:t>
            </w:r>
          </w:p>
          <w:p w14:paraId="5C21BD56" w14:textId="77777777" w:rsidR="0022433D" w:rsidRPr="00E80F49" w:rsidRDefault="0022433D" w:rsidP="0022433D">
            <w:pPr>
              <w:pStyle w:val="TAC"/>
              <w:rPr>
                <w:lang w:eastAsia="zh-CN"/>
              </w:rPr>
            </w:pPr>
            <w:r w:rsidRPr="00E80F49">
              <w:rPr>
                <w:lang w:eastAsia="zh-CN"/>
              </w:rPr>
              <w:t>28 for NS_43</w:t>
            </w:r>
          </w:p>
        </w:tc>
        <w:tc>
          <w:tcPr>
            <w:tcW w:w="3285" w:type="dxa"/>
            <w:shd w:val="clear" w:color="auto" w:fill="auto"/>
          </w:tcPr>
          <w:p w14:paraId="15698421" w14:textId="77777777" w:rsidR="0022433D" w:rsidRPr="00E80F49" w:rsidRDefault="0022433D" w:rsidP="0022433D">
            <w:pPr>
              <w:pStyle w:val="TAL"/>
            </w:pPr>
            <w:r w:rsidRPr="00E80F49">
              <w:rPr>
                <w:lang w:eastAsia="zh-CN"/>
              </w:rPr>
              <w:t>RAN5#87e</w:t>
            </w:r>
          </w:p>
        </w:tc>
      </w:tr>
      <w:tr w:rsidR="0022433D" w:rsidRPr="00E80F49" w14:paraId="365BAFEE" w14:textId="77777777" w:rsidTr="009E5560">
        <w:tc>
          <w:tcPr>
            <w:tcW w:w="3285" w:type="dxa"/>
            <w:shd w:val="clear" w:color="auto" w:fill="auto"/>
          </w:tcPr>
          <w:p w14:paraId="44EA1285" w14:textId="77777777" w:rsidR="0022433D" w:rsidRPr="00E80F49" w:rsidRDefault="0022433D" w:rsidP="0022433D">
            <w:pPr>
              <w:pStyle w:val="TAL"/>
            </w:pPr>
            <w:r w:rsidRPr="00E80F49">
              <w:t>6.5C.4</w:t>
            </w:r>
            <w:r w:rsidRPr="00E80F49">
              <w:tab/>
              <w:t>Transmit intermodulation for SUL</w:t>
            </w:r>
          </w:p>
        </w:tc>
        <w:tc>
          <w:tcPr>
            <w:tcW w:w="3285" w:type="dxa"/>
            <w:shd w:val="clear" w:color="auto" w:fill="auto"/>
          </w:tcPr>
          <w:p w14:paraId="62D54351" w14:textId="77777777" w:rsidR="0022433D" w:rsidRPr="00E80F49" w:rsidRDefault="0022433D" w:rsidP="0022433D">
            <w:pPr>
              <w:pStyle w:val="TAC"/>
              <w:rPr>
                <w:lang w:eastAsia="zh-CN"/>
              </w:rPr>
            </w:pPr>
            <w:r w:rsidRPr="00E80F49">
              <w:rPr>
                <w:lang w:eastAsia="zh-CN"/>
              </w:rPr>
              <w:t>4</w:t>
            </w:r>
          </w:p>
        </w:tc>
        <w:tc>
          <w:tcPr>
            <w:tcW w:w="3285" w:type="dxa"/>
            <w:shd w:val="clear" w:color="auto" w:fill="auto"/>
          </w:tcPr>
          <w:p w14:paraId="2A8473D0" w14:textId="77777777" w:rsidR="0022433D" w:rsidRPr="00E80F49" w:rsidRDefault="0022433D" w:rsidP="0022433D">
            <w:pPr>
              <w:pStyle w:val="TAL"/>
            </w:pPr>
            <w:r w:rsidRPr="00E80F49">
              <w:rPr>
                <w:lang w:eastAsia="zh-CN"/>
              </w:rPr>
              <w:t>RAN5#86e</w:t>
            </w:r>
          </w:p>
        </w:tc>
      </w:tr>
      <w:tr w:rsidR="0022433D" w:rsidRPr="00E80F49" w14:paraId="52CD2A7C" w14:textId="77777777" w:rsidTr="002E5133">
        <w:tc>
          <w:tcPr>
            <w:tcW w:w="9855" w:type="dxa"/>
            <w:gridSpan w:val="3"/>
            <w:shd w:val="clear" w:color="auto" w:fill="auto"/>
          </w:tcPr>
          <w:p w14:paraId="4FDFABC3" w14:textId="00CB7016" w:rsidR="0022433D" w:rsidRPr="00E80F49" w:rsidRDefault="0022433D" w:rsidP="0022433D">
            <w:pPr>
              <w:pStyle w:val="TAL"/>
              <w:rPr>
                <w:lang w:eastAsia="zh-CN"/>
              </w:rPr>
            </w:pPr>
            <w:r w:rsidRPr="00E80F49">
              <w:t>NOTE 1: UEs supporting pi/2 BPSK DMRS and the corresponding IE [DMRSPi2BPSK] is set to 1.</w:t>
            </w:r>
          </w:p>
        </w:tc>
      </w:tr>
    </w:tbl>
    <w:p w14:paraId="76790E3B" w14:textId="77777777" w:rsidR="00486BD4" w:rsidRPr="00E80F49" w:rsidRDefault="00486BD4" w:rsidP="00486BD4"/>
    <w:p w14:paraId="1D23E64C" w14:textId="77777777" w:rsidR="00486BD4" w:rsidRPr="00E80F49" w:rsidRDefault="00486BD4" w:rsidP="00486BD4">
      <w:pPr>
        <w:pStyle w:val="TH"/>
      </w:pPr>
      <w:r w:rsidRPr="00E80F49">
        <w:t xml:space="preserve">Table 4.1.1.2-2: Number of test points for SUL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26DFC3D1" w14:textId="77777777" w:rsidTr="009E5560">
        <w:tc>
          <w:tcPr>
            <w:tcW w:w="3285" w:type="dxa"/>
            <w:shd w:val="clear" w:color="auto" w:fill="auto"/>
            <w:vAlign w:val="center"/>
          </w:tcPr>
          <w:p w14:paraId="0546A4A4" w14:textId="77777777" w:rsidR="00486BD4" w:rsidRPr="00E80F49" w:rsidRDefault="00486BD4" w:rsidP="009E5560">
            <w:pPr>
              <w:pStyle w:val="TAH"/>
            </w:pPr>
            <w:r w:rsidRPr="00E80F49">
              <w:t>Subclause</w:t>
            </w:r>
          </w:p>
        </w:tc>
        <w:tc>
          <w:tcPr>
            <w:tcW w:w="3285" w:type="dxa"/>
            <w:shd w:val="clear" w:color="auto" w:fill="auto"/>
            <w:vAlign w:val="center"/>
          </w:tcPr>
          <w:p w14:paraId="0226CF72" w14:textId="77777777" w:rsidR="00486BD4" w:rsidRPr="00E80F49" w:rsidRDefault="00486BD4" w:rsidP="009E5560">
            <w:pPr>
              <w:pStyle w:val="TAH"/>
            </w:pPr>
            <w:r w:rsidRPr="00E80F49">
              <w:t>Number of test points</w:t>
            </w:r>
          </w:p>
        </w:tc>
        <w:tc>
          <w:tcPr>
            <w:tcW w:w="3285" w:type="dxa"/>
            <w:shd w:val="clear" w:color="auto" w:fill="auto"/>
          </w:tcPr>
          <w:p w14:paraId="25F0EDCE" w14:textId="77777777" w:rsidR="00486BD4" w:rsidRPr="00E80F49" w:rsidRDefault="00486BD4" w:rsidP="009E5560">
            <w:pPr>
              <w:pStyle w:val="TAH"/>
            </w:pPr>
            <w:r w:rsidRPr="00E80F49">
              <w:t>Comments</w:t>
            </w:r>
          </w:p>
        </w:tc>
      </w:tr>
      <w:tr w:rsidR="00486BD4" w:rsidRPr="00E80F49" w14:paraId="58D682CA" w14:textId="77777777" w:rsidTr="009E5560">
        <w:tc>
          <w:tcPr>
            <w:tcW w:w="3285" w:type="dxa"/>
            <w:shd w:val="clear" w:color="auto" w:fill="auto"/>
          </w:tcPr>
          <w:p w14:paraId="7167FA72" w14:textId="77777777" w:rsidR="00486BD4" w:rsidRPr="00E80F49" w:rsidRDefault="00486BD4" w:rsidP="009E5560">
            <w:pPr>
              <w:pStyle w:val="TAL"/>
            </w:pPr>
            <w:r w:rsidRPr="00E80F49">
              <w:t>7.3C.2</w:t>
            </w:r>
            <w:r w:rsidRPr="00E80F49">
              <w:tab/>
              <w:t>Reference sensitivity power level for SUL</w:t>
            </w:r>
          </w:p>
        </w:tc>
        <w:tc>
          <w:tcPr>
            <w:tcW w:w="3285" w:type="dxa"/>
            <w:shd w:val="clear" w:color="auto" w:fill="auto"/>
          </w:tcPr>
          <w:p w14:paraId="0F84452B" w14:textId="42C33E51" w:rsidR="004D3FB8" w:rsidRPr="00E80F49" w:rsidRDefault="004D3FB8" w:rsidP="00CF3F9A">
            <w:pPr>
              <w:pStyle w:val="TAL"/>
              <w:rPr>
                <w:lang w:eastAsia="zh-CN"/>
              </w:rPr>
            </w:pPr>
            <w:r w:rsidRPr="00E80F49">
              <w:rPr>
                <w:lang w:eastAsia="zh-CN"/>
              </w:rPr>
              <w:t>General test points:45</w:t>
            </w:r>
          </w:p>
          <w:p w14:paraId="605E3C50" w14:textId="77777777" w:rsidR="004D3FB8" w:rsidRPr="00E80F49" w:rsidRDefault="004D3FB8" w:rsidP="00CF3F9A">
            <w:pPr>
              <w:pStyle w:val="TAL"/>
              <w:rPr>
                <w:lang w:eastAsia="zh-CN"/>
              </w:rPr>
            </w:pPr>
            <w:r w:rsidRPr="00E80F49">
              <w:rPr>
                <w:lang w:eastAsia="zh-CN"/>
              </w:rPr>
              <w:t>SUL configuration specific test points:</w:t>
            </w:r>
          </w:p>
          <w:p w14:paraId="3CFFD93B" w14:textId="1A3CC406" w:rsidR="00486BD4" w:rsidRPr="00E80F49" w:rsidRDefault="004D3FB8" w:rsidP="004D3FB8">
            <w:pPr>
              <w:pStyle w:val="TAC"/>
              <w:rPr>
                <w:lang w:eastAsia="zh-CN"/>
              </w:rPr>
            </w:pPr>
            <w:r w:rsidRPr="00E80F49">
              <w:rPr>
                <w:lang w:eastAsia="zh-CN"/>
              </w:rPr>
              <w:t>SUL_n78-n80: 2</w:t>
            </w:r>
          </w:p>
        </w:tc>
        <w:tc>
          <w:tcPr>
            <w:tcW w:w="3285" w:type="dxa"/>
            <w:shd w:val="clear" w:color="auto" w:fill="auto"/>
          </w:tcPr>
          <w:p w14:paraId="3E3D82FA" w14:textId="573A9000" w:rsidR="00486BD4" w:rsidRPr="00E80F49" w:rsidRDefault="00486BD4" w:rsidP="009E5560">
            <w:pPr>
              <w:pStyle w:val="TAL"/>
              <w:rPr>
                <w:lang w:eastAsia="zh-CN"/>
              </w:rPr>
            </w:pPr>
            <w:r w:rsidRPr="00E80F49">
              <w:rPr>
                <w:lang w:eastAsia="zh-CN"/>
              </w:rPr>
              <w:t>RAN5#</w:t>
            </w:r>
            <w:r w:rsidR="004D3FB8" w:rsidRPr="00E80F49">
              <w:rPr>
                <w:lang w:eastAsia="zh-CN"/>
              </w:rPr>
              <w:t>90e</w:t>
            </w:r>
          </w:p>
        </w:tc>
      </w:tr>
      <w:tr w:rsidR="00486BD4" w:rsidRPr="00E80F49" w14:paraId="42ED2BED" w14:textId="77777777" w:rsidTr="009E5560">
        <w:tc>
          <w:tcPr>
            <w:tcW w:w="3285" w:type="dxa"/>
            <w:shd w:val="clear" w:color="auto" w:fill="auto"/>
          </w:tcPr>
          <w:p w14:paraId="386474A5" w14:textId="77777777" w:rsidR="00486BD4" w:rsidRPr="00E80F49" w:rsidRDefault="00486BD4" w:rsidP="009E5560">
            <w:pPr>
              <w:pStyle w:val="TAL"/>
            </w:pPr>
            <w:r w:rsidRPr="00E80F49">
              <w:t>7.6C.2</w:t>
            </w:r>
            <w:r w:rsidRPr="00E80F49">
              <w:tab/>
              <w:t>Inband Blocking for SUL</w:t>
            </w:r>
          </w:p>
        </w:tc>
        <w:tc>
          <w:tcPr>
            <w:tcW w:w="3285" w:type="dxa"/>
            <w:shd w:val="clear" w:color="auto" w:fill="auto"/>
          </w:tcPr>
          <w:p w14:paraId="00DBC20D"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09B0139D" w14:textId="77777777" w:rsidR="00486BD4" w:rsidRPr="00E80F49" w:rsidRDefault="00486BD4" w:rsidP="009E5560">
            <w:pPr>
              <w:pStyle w:val="TAL"/>
            </w:pPr>
            <w:r w:rsidRPr="00E80F49">
              <w:rPr>
                <w:lang w:eastAsia="zh-CN"/>
              </w:rPr>
              <w:t>RAN5#87e</w:t>
            </w:r>
          </w:p>
        </w:tc>
      </w:tr>
      <w:tr w:rsidR="00486BD4" w:rsidRPr="00E80F49" w14:paraId="71029C01" w14:textId="77777777" w:rsidTr="009E5560">
        <w:tc>
          <w:tcPr>
            <w:tcW w:w="3285" w:type="dxa"/>
            <w:shd w:val="clear" w:color="auto" w:fill="auto"/>
          </w:tcPr>
          <w:p w14:paraId="1FBB09CA" w14:textId="77777777" w:rsidR="00486BD4" w:rsidRPr="00E80F49" w:rsidRDefault="00486BD4" w:rsidP="009E5560">
            <w:pPr>
              <w:pStyle w:val="TAL"/>
            </w:pPr>
            <w:r w:rsidRPr="00E80F49">
              <w:t>7.6C.3</w:t>
            </w:r>
            <w:r w:rsidRPr="00E80F49">
              <w:tab/>
              <w:t>Out-of-band blocking for SUL</w:t>
            </w:r>
          </w:p>
        </w:tc>
        <w:tc>
          <w:tcPr>
            <w:tcW w:w="3285" w:type="dxa"/>
            <w:shd w:val="clear" w:color="auto" w:fill="auto"/>
          </w:tcPr>
          <w:p w14:paraId="65734EB7"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139FB580" w14:textId="77777777" w:rsidR="00486BD4" w:rsidRPr="00E80F49" w:rsidRDefault="00486BD4" w:rsidP="009E5560">
            <w:pPr>
              <w:pStyle w:val="TAL"/>
            </w:pPr>
            <w:r w:rsidRPr="00E80F49">
              <w:rPr>
                <w:lang w:eastAsia="zh-CN"/>
              </w:rPr>
              <w:t>RAN5#87e</w:t>
            </w:r>
          </w:p>
        </w:tc>
      </w:tr>
    </w:tbl>
    <w:p w14:paraId="0D2CE5F0" w14:textId="77777777" w:rsidR="007F6CF1" w:rsidRPr="00E80F49" w:rsidRDefault="007F6CF1" w:rsidP="007F6CF1"/>
    <w:p w14:paraId="0E7DF2E5" w14:textId="77777777" w:rsidR="007F6CF1" w:rsidRPr="00E80F49" w:rsidRDefault="007F6CF1" w:rsidP="007F6CF1">
      <w:pPr>
        <w:pStyle w:val="Heading4"/>
      </w:pPr>
      <w:bookmarkStart w:id="148" w:name="_Toc75371779"/>
      <w:bookmarkStart w:id="149" w:name="_Toc83727847"/>
      <w:bookmarkStart w:id="150" w:name="_Toc100005947"/>
      <w:bookmarkStart w:id="151" w:name="_Toc106703494"/>
      <w:bookmarkStart w:id="152" w:name="_Toc138858393"/>
      <w:r w:rsidRPr="00E80F49">
        <w:lastRenderedPageBreak/>
        <w:t>4.1.1.3</w:t>
      </w:r>
      <w:r w:rsidRPr="00E80F49">
        <w:tab/>
        <w:t>FR1 V2X test cases</w:t>
      </w:r>
      <w:bookmarkEnd w:id="148"/>
      <w:bookmarkEnd w:id="149"/>
      <w:bookmarkEnd w:id="150"/>
      <w:bookmarkEnd w:id="151"/>
      <w:bookmarkEnd w:id="152"/>
    </w:p>
    <w:p w14:paraId="10DBF258" w14:textId="77777777" w:rsidR="007F6CF1" w:rsidRPr="00E80F49" w:rsidRDefault="007F6CF1" w:rsidP="007F6CF1">
      <w:r w:rsidRPr="00E80F49">
        <w:t>This section contains information on test point selection for V2X test cases 6.2E, 6.3E, 6.4E, 6.5E, 7.3E, 7.4E, 7.5E, 7.6E, 7.7E and 7.8E in [2].</w:t>
      </w:r>
    </w:p>
    <w:p w14:paraId="60ECC174" w14:textId="77777777" w:rsidR="007F6CF1" w:rsidRPr="00E80F49" w:rsidRDefault="007F6CF1" w:rsidP="007F6CF1">
      <w:pPr>
        <w:rPr>
          <w:lang w:eastAsia="zh-CN"/>
        </w:rPr>
      </w:pPr>
      <w:r w:rsidRPr="00E80F49">
        <w:t>Number of test points for V2X test cases in FR1 are listed in table 4.1.1.3-1 and table 4.1.1.3-2.</w:t>
      </w:r>
    </w:p>
    <w:p w14:paraId="75C674C6" w14:textId="77777777" w:rsidR="007F6CF1" w:rsidRPr="00E80F49" w:rsidRDefault="007F6CF1" w:rsidP="007F6CF1">
      <w:pPr>
        <w:pStyle w:val="TH"/>
        <w:rPr>
          <w:lang w:eastAsia="x-none"/>
        </w:rPr>
      </w:pPr>
      <w:r w:rsidRPr="00E80F49">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E80F49" w14:paraId="346DEFF2" w14:textId="77777777" w:rsidTr="008D2C7C">
        <w:tc>
          <w:tcPr>
            <w:tcW w:w="2122" w:type="dxa"/>
            <w:shd w:val="clear" w:color="auto" w:fill="auto"/>
            <w:vAlign w:val="center"/>
          </w:tcPr>
          <w:p w14:paraId="597AD6E0" w14:textId="77777777" w:rsidR="007F6CF1" w:rsidRPr="00E80F49" w:rsidRDefault="007F6CF1" w:rsidP="008D2C7C">
            <w:pPr>
              <w:pStyle w:val="TAH"/>
            </w:pPr>
            <w:r w:rsidRPr="00E80F49">
              <w:t>Subclause</w:t>
            </w:r>
          </w:p>
        </w:tc>
        <w:tc>
          <w:tcPr>
            <w:tcW w:w="1417" w:type="dxa"/>
            <w:shd w:val="clear" w:color="auto" w:fill="auto"/>
            <w:vAlign w:val="center"/>
          </w:tcPr>
          <w:p w14:paraId="58922E75" w14:textId="77777777" w:rsidR="007F6CF1" w:rsidRPr="00E80F49" w:rsidRDefault="007F6CF1" w:rsidP="008D2C7C">
            <w:pPr>
              <w:pStyle w:val="TAH"/>
            </w:pPr>
            <w:r w:rsidRPr="00E80F49">
              <w:t>Number of test points</w:t>
            </w:r>
          </w:p>
        </w:tc>
        <w:tc>
          <w:tcPr>
            <w:tcW w:w="3807" w:type="dxa"/>
          </w:tcPr>
          <w:p w14:paraId="7B0D2B99" w14:textId="77777777" w:rsidR="007F6CF1" w:rsidRPr="00E80F49" w:rsidRDefault="007F6CF1" w:rsidP="008D2C7C">
            <w:pPr>
              <w:pStyle w:val="TAH"/>
            </w:pPr>
            <w:r w:rsidRPr="00E80F49">
              <w:t>Justification in attachment</w:t>
            </w:r>
          </w:p>
        </w:tc>
        <w:tc>
          <w:tcPr>
            <w:tcW w:w="2283" w:type="dxa"/>
            <w:shd w:val="clear" w:color="auto" w:fill="auto"/>
          </w:tcPr>
          <w:p w14:paraId="434E7867" w14:textId="77777777" w:rsidR="007F6CF1" w:rsidRPr="00E80F49" w:rsidRDefault="007F6CF1" w:rsidP="008D2C7C">
            <w:pPr>
              <w:pStyle w:val="TAH"/>
            </w:pPr>
            <w:r w:rsidRPr="00E80F49">
              <w:t>Comments</w:t>
            </w:r>
          </w:p>
        </w:tc>
      </w:tr>
      <w:tr w:rsidR="007F6CF1" w:rsidRPr="00E80F49" w14:paraId="51EF9AA9" w14:textId="77777777" w:rsidTr="008D2C7C">
        <w:tc>
          <w:tcPr>
            <w:tcW w:w="2122" w:type="dxa"/>
            <w:shd w:val="clear" w:color="auto" w:fill="auto"/>
          </w:tcPr>
          <w:p w14:paraId="789AD94C" w14:textId="77777777" w:rsidR="007F6CF1" w:rsidRPr="00E80F49" w:rsidRDefault="007F6CF1" w:rsidP="008D2C7C">
            <w:pPr>
              <w:pStyle w:val="TAL"/>
            </w:pPr>
            <w:r w:rsidRPr="00E80F49">
              <w:t>6.2E.2</w:t>
            </w:r>
            <w:r w:rsidRPr="00E80F49">
              <w:tab/>
            </w:r>
            <w:r w:rsidRPr="00E80F49">
              <w:rPr>
                <w:lang w:eastAsia="zh-CN"/>
              </w:rPr>
              <w:t xml:space="preserve">UE </w:t>
            </w:r>
            <w:r w:rsidRPr="00E80F49">
              <w:t>maximum output power reduction for V2X</w:t>
            </w:r>
          </w:p>
        </w:tc>
        <w:tc>
          <w:tcPr>
            <w:tcW w:w="1417" w:type="dxa"/>
            <w:shd w:val="clear" w:color="auto" w:fill="auto"/>
          </w:tcPr>
          <w:p w14:paraId="678F3643" w14:textId="77777777" w:rsidR="007F6CF1" w:rsidRPr="00E80F49" w:rsidRDefault="007F6CF1" w:rsidP="008D2C7C">
            <w:pPr>
              <w:pStyle w:val="TAC"/>
              <w:rPr>
                <w:lang w:eastAsia="zh-CN"/>
              </w:rPr>
            </w:pPr>
            <w:r w:rsidRPr="00E80F49">
              <w:rPr>
                <w:lang w:eastAsia="zh-CN"/>
              </w:rPr>
              <w:t>440</w:t>
            </w:r>
          </w:p>
        </w:tc>
        <w:tc>
          <w:tcPr>
            <w:tcW w:w="3807" w:type="dxa"/>
          </w:tcPr>
          <w:p w14:paraId="7C2199B4" w14:textId="6661FFD7" w:rsidR="007F6CF1" w:rsidRPr="00E80F49" w:rsidRDefault="00B63E96" w:rsidP="008D2C7C">
            <w:pPr>
              <w:pStyle w:val="TAL"/>
              <w:rPr>
                <w:lang w:eastAsia="zh-CN"/>
              </w:rPr>
            </w:pPr>
            <w:r w:rsidRPr="00E80F49">
              <w:rPr>
                <w:lang w:eastAsia="zh-CN"/>
              </w:rPr>
              <w:t>'38.521-1_TP analysis_V2X_6.2E.2_MPR_6.5E.2.2_SEM_6.5E.2.4_ACLR_v</w:t>
            </w:r>
            <w:r w:rsidR="009C1AAC" w:rsidRPr="00E80F49">
              <w:rPr>
                <w:lang w:eastAsia="zh-CN"/>
              </w:rPr>
              <w:t>3</w:t>
            </w:r>
            <w:r w:rsidR="009C1AAC" w:rsidRPr="00E80F49">
              <w:rPr>
                <w:rFonts w:eastAsia="SimSun"/>
                <w:lang w:eastAsia="zh-CN"/>
              </w:rPr>
              <w:t>.zip</w:t>
            </w:r>
            <w:r w:rsidRPr="00E80F49">
              <w:rPr>
                <w:lang w:eastAsia="zh-CN"/>
              </w:rPr>
              <w:t>'</w:t>
            </w:r>
          </w:p>
        </w:tc>
        <w:tc>
          <w:tcPr>
            <w:tcW w:w="2283" w:type="dxa"/>
            <w:shd w:val="clear" w:color="auto" w:fill="auto"/>
          </w:tcPr>
          <w:p w14:paraId="301287C7" w14:textId="58A0CF3E" w:rsidR="007F6CF1" w:rsidRPr="00E80F49" w:rsidRDefault="007F6CF1" w:rsidP="008D2C7C">
            <w:pPr>
              <w:pStyle w:val="TAL"/>
              <w:rPr>
                <w:lang w:eastAsia="zh-CN"/>
              </w:rPr>
            </w:pPr>
            <w:r w:rsidRPr="00E80F49">
              <w:rPr>
                <w:lang w:eastAsia="zh-CN"/>
              </w:rPr>
              <w:t>RAN5#9</w:t>
            </w:r>
            <w:r w:rsidR="009C1AAC" w:rsidRPr="00E80F49">
              <w:rPr>
                <w:lang w:eastAsia="zh-CN"/>
              </w:rPr>
              <w:t>5</w:t>
            </w:r>
            <w:r w:rsidR="008E6640" w:rsidRPr="00E80F49">
              <w:rPr>
                <w:lang w:eastAsia="zh-CN"/>
              </w:rPr>
              <w:t>-</w:t>
            </w:r>
            <w:r w:rsidRPr="00E80F49">
              <w:rPr>
                <w:lang w:eastAsia="zh-CN"/>
              </w:rPr>
              <w:t>e</w:t>
            </w:r>
          </w:p>
        </w:tc>
      </w:tr>
      <w:tr w:rsidR="007F6CF1" w:rsidRPr="00E80F49" w14:paraId="05575135" w14:textId="77777777" w:rsidTr="008D2C7C">
        <w:tc>
          <w:tcPr>
            <w:tcW w:w="2122" w:type="dxa"/>
            <w:shd w:val="clear" w:color="auto" w:fill="auto"/>
          </w:tcPr>
          <w:p w14:paraId="1EC30BCC" w14:textId="57ADC93B" w:rsidR="007F6CF1" w:rsidRPr="00E80F49" w:rsidRDefault="007F6CF1" w:rsidP="007F6CF1">
            <w:pPr>
              <w:pStyle w:val="TAL"/>
            </w:pPr>
            <w:r w:rsidRPr="00E80F49">
              <w:rPr>
                <w:rFonts w:eastAsia="SimSun"/>
                <w:lang w:eastAsia="en-US"/>
              </w:rPr>
              <w:t>6.3E.1</w:t>
            </w:r>
            <w:r w:rsidRPr="00E80F49">
              <w:rPr>
                <w:rFonts w:eastAsia="SimSun"/>
                <w:lang w:eastAsia="en-US"/>
              </w:rPr>
              <w:tab/>
              <w:t>Minimum output power for V2X</w:t>
            </w:r>
          </w:p>
        </w:tc>
        <w:tc>
          <w:tcPr>
            <w:tcW w:w="1417" w:type="dxa"/>
            <w:shd w:val="clear" w:color="auto" w:fill="auto"/>
          </w:tcPr>
          <w:p w14:paraId="3BA861A8" w14:textId="410DB35A" w:rsidR="007F6CF1" w:rsidRPr="00E80F49" w:rsidRDefault="007F6CF1" w:rsidP="007F6CF1">
            <w:pPr>
              <w:pStyle w:val="TAC"/>
              <w:rPr>
                <w:lang w:eastAsia="zh-CN"/>
              </w:rPr>
            </w:pPr>
            <w:r w:rsidRPr="00E80F49">
              <w:rPr>
                <w:rFonts w:eastAsia="SimSun"/>
                <w:lang w:eastAsia="zh-CN"/>
              </w:rPr>
              <w:t>360</w:t>
            </w:r>
          </w:p>
        </w:tc>
        <w:tc>
          <w:tcPr>
            <w:tcW w:w="3807" w:type="dxa"/>
          </w:tcPr>
          <w:p w14:paraId="45B74DFC" w14:textId="47E964B5" w:rsidR="007F6CF1" w:rsidRPr="00E80F49" w:rsidRDefault="007F6CF1" w:rsidP="007F6CF1">
            <w:pPr>
              <w:pStyle w:val="TAL"/>
              <w:rPr>
                <w:lang w:eastAsia="zh-CN"/>
              </w:rPr>
            </w:pPr>
            <w:r w:rsidRPr="00E80F49">
              <w:rPr>
                <w:rFonts w:eastAsia="SimSun"/>
                <w:lang w:eastAsia="zh-CN"/>
              </w:rPr>
              <w:t>‘38.521-1_TP analysis_V2X_6.3E.1_MinOP</w:t>
            </w:r>
            <w:r w:rsidR="008E6640" w:rsidRPr="00E80F49">
              <w:rPr>
                <w:rFonts w:eastAsia="SimSun"/>
                <w:lang w:eastAsia="zh-CN"/>
              </w:rPr>
              <w:t>_v1</w:t>
            </w:r>
            <w:r w:rsidRPr="00E80F49">
              <w:rPr>
                <w:rFonts w:eastAsia="SimSun"/>
                <w:lang w:eastAsia="zh-CN"/>
              </w:rPr>
              <w:t>.zip’</w:t>
            </w:r>
          </w:p>
        </w:tc>
        <w:tc>
          <w:tcPr>
            <w:tcW w:w="2283" w:type="dxa"/>
            <w:shd w:val="clear" w:color="auto" w:fill="auto"/>
          </w:tcPr>
          <w:p w14:paraId="2437A23A" w14:textId="5026EC2D" w:rsidR="007F6CF1" w:rsidRPr="00E80F49" w:rsidRDefault="007F6CF1" w:rsidP="007F6CF1">
            <w:pPr>
              <w:pStyle w:val="TAL"/>
              <w:rPr>
                <w:lang w:eastAsia="zh-CN"/>
              </w:rPr>
            </w:pPr>
            <w:r w:rsidRPr="00E80F49">
              <w:rPr>
                <w:rFonts w:eastAsia="SimSun"/>
                <w:lang w:eastAsia="zh-CN"/>
              </w:rPr>
              <w:t>RAN5#9</w:t>
            </w:r>
            <w:r w:rsidR="008E6640" w:rsidRPr="00E80F49">
              <w:rPr>
                <w:rFonts w:eastAsia="SimSun"/>
                <w:lang w:eastAsia="zh-CN"/>
              </w:rPr>
              <w:t>2-</w:t>
            </w:r>
            <w:r w:rsidRPr="00E80F49">
              <w:rPr>
                <w:rFonts w:eastAsia="SimSun"/>
                <w:lang w:eastAsia="zh-CN"/>
              </w:rPr>
              <w:t>e</w:t>
            </w:r>
          </w:p>
        </w:tc>
      </w:tr>
      <w:tr w:rsidR="009C1AAC" w:rsidRPr="00E80F49" w14:paraId="545C90EC" w14:textId="77777777" w:rsidTr="008D2C7C">
        <w:tc>
          <w:tcPr>
            <w:tcW w:w="2122" w:type="dxa"/>
            <w:shd w:val="clear" w:color="auto" w:fill="auto"/>
          </w:tcPr>
          <w:p w14:paraId="700D162A" w14:textId="77777777" w:rsidR="009C1AAC" w:rsidRPr="00E80F49" w:rsidRDefault="009C1AAC" w:rsidP="009C1AAC">
            <w:pPr>
              <w:pStyle w:val="TAL"/>
              <w:rPr>
                <w:lang w:eastAsia="zh-CN"/>
              </w:rPr>
            </w:pPr>
            <w:r w:rsidRPr="00E80F49">
              <w:rPr>
                <w:lang w:eastAsia="zh-CN"/>
              </w:rPr>
              <w:t>6.5E.2.2</w:t>
            </w:r>
            <w:r w:rsidRPr="00E80F49">
              <w:rPr>
                <w:lang w:eastAsia="zh-CN"/>
              </w:rPr>
              <w:tab/>
            </w:r>
            <w:r w:rsidRPr="00E80F49">
              <w:t>Spectrum emission mask for V2X</w:t>
            </w:r>
          </w:p>
        </w:tc>
        <w:tc>
          <w:tcPr>
            <w:tcW w:w="1417" w:type="dxa"/>
            <w:shd w:val="clear" w:color="auto" w:fill="auto"/>
          </w:tcPr>
          <w:p w14:paraId="4118421E" w14:textId="2C3B6C32" w:rsidR="009C1AAC" w:rsidRPr="00E80F49" w:rsidRDefault="009C1AAC" w:rsidP="009C1AAC">
            <w:pPr>
              <w:pStyle w:val="TAC"/>
              <w:rPr>
                <w:lang w:eastAsia="zh-CN"/>
              </w:rPr>
            </w:pPr>
            <w:r w:rsidRPr="00E80F49">
              <w:rPr>
                <w:lang w:eastAsia="zh-CN"/>
              </w:rPr>
              <w:t>88</w:t>
            </w:r>
          </w:p>
        </w:tc>
        <w:tc>
          <w:tcPr>
            <w:tcW w:w="3807" w:type="dxa"/>
          </w:tcPr>
          <w:p w14:paraId="5AAD5249" w14:textId="7EB27880"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463AAF1C" w14:textId="1FC5CB80" w:rsidR="009C1AAC" w:rsidRPr="00E80F49" w:rsidRDefault="009C1AAC" w:rsidP="009C1AAC">
            <w:pPr>
              <w:pStyle w:val="TAL"/>
              <w:rPr>
                <w:lang w:eastAsia="zh-CN"/>
              </w:rPr>
            </w:pPr>
            <w:r w:rsidRPr="00E80F49">
              <w:rPr>
                <w:lang w:eastAsia="zh-CN"/>
              </w:rPr>
              <w:t>RAN5#95-e</w:t>
            </w:r>
          </w:p>
        </w:tc>
      </w:tr>
      <w:tr w:rsidR="009C1AAC" w:rsidRPr="00E80F49" w14:paraId="1618A644" w14:textId="77777777" w:rsidTr="008D2C7C">
        <w:tc>
          <w:tcPr>
            <w:tcW w:w="2122" w:type="dxa"/>
            <w:shd w:val="clear" w:color="auto" w:fill="auto"/>
          </w:tcPr>
          <w:p w14:paraId="7E30A012" w14:textId="77777777" w:rsidR="009C1AAC" w:rsidRPr="00E80F49" w:rsidRDefault="009C1AAC" w:rsidP="009C1AAC">
            <w:pPr>
              <w:pStyle w:val="TAL"/>
            </w:pPr>
            <w:r w:rsidRPr="00E80F49">
              <w:rPr>
                <w:lang w:eastAsia="zh-CN"/>
              </w:rPr>
              <w:t>6.5E.2.4</w:t>
            </w:r>
            <w:r w:rsidRPr="00E80F49">
              <w:rPr>
                <w:lang w:eastAsia="zh-CN"/>
              </w:rPr>
              <w:tab/>
            </w:r>
            <w:r w:rsidRPr="00E80F49">
              <w:t>Adjacent channel leakage ratio for V2X</w:t>
            </w:r>
          </w:p>
        </w:tc>
        <w:tc>
          <w:tcPr>
            <w:tcW w:w="1417" w:type="dxa"/>
            <w:shd w:val="clear" w:color="auto" w:fill="auto"/>
          </w:tcPr>
          <w:p w14:paraId="2A79D9C9" w14:textId="021CB0DD" w:rsidR="009C1AAC" w:rsidRPr="00E80F49" w:rsidRDefault="009C1AAC" w:rsidP="009C1AAC">
            <w:pPr>
              <w:pStyle w:val="TAC"/>
              <w:rPr>
                <w:lang w:eastAsia="zh-CN"/>
              </w:rPr>
            </w:pPr>
            <w:r w:rsidRPr="00E80F49">
              <w:rPr>
                <w:lang w:eastAsia="zh-CN"/>
              </w:rPr>
              <w:t>440</w:t>
            </w:r>
          </w:p>
        </w:tc>
        <w:tc>
          <w:tcPr>
            <w:tcW w:w="3807" w:type="dxa"/>
          </w:tcPr>
          <w:p w14:paraId="1FA4C89E" w14:textId="21B9CD14"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0FB10BA6" w14:textId="6FFD33FC" w:rsidR="009C1AAC" w:rsidRPr="00E80F49" w:rsidRDefault="009C1AAC" w:rsidP="009C1AAC">
            <w:pPr>
              <w:pStyle w:val="TAL"/>
              <w:rPr>
                <w:lang w:eastAsia="zh-CN"/>
              </w:rPr>
            </w:pPr>
            <w:r w:rsidRPr="00E80F49">
              <w:rPr>
                <w:lang w:eastAsia="zh-CN"/>
              </w:rPr>
              <w:t>RAN5#95-e</w:t>
            </w:r>
          </w:p>
        </w:tc>
      </w:tr>
    </w:tbl>
    <w:p w14:paraId="4AAF32B4" w14:textId="77777777" w:rsidR="007F6CF1" w:rsidRPr="00E80F49" w:rsidRDefault="007F6CF1" w:rsidP="007F6CF1"/>
    <w:p w14:paraId="3E38FF7A" w14:textId="77777777" w:rsidR="007F6CF1" w:rsidRPr="00E80F49" w:rsidRDefault="007F6CF1" w:rsidP="007F6CF1">
      <w:pPr>
        <w:pStyle w:val="TH"/>
      </w:pPr>
      <w:r w:rsidRPr="00E80F49">
        <w:t xml:space="preserve">Table 4.1.1.3-2: Number of test points for V2X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E80F49" w14:paraId="672B8FE4" w14:textId="77777777" w:rsidTr="008D2C7C">
        <w:tc>
          <w:tcPr>
            <w:tcW w:w="2122" w:type="dxa"/>
            <w:shd w:val="clear" w:color="auto" w:fill="auto"/>
            <w:vAlign w:val="center"/>
          </w:tcPr>
          <w:p w14:paraId="2BADCE3A" w14:textId="77777777" w:rsidR="007F6CF1" w:rsidRPr="00E80F49" w:rsidRDefault="007F6CF1" w:rsidP="008D2C7C">
            <w:pPr>
              <w:pStyle w:val="TAH"/>
            </w:pPr>
            <w:r w:rsidRPr="00E80F49">
              <w:t>Subclause</w:t>
            </w:r>
          </w:p>
        </w:tc>
        <w:tc>
          <w:tcPr>
            <w:tcW w:w="1417" w:type="dxa"/>
            <w:shd w:val="clear" w:color="auto" w:fill="auto"/>
            <w:vAlign w:val="center"/>
          </w:tcPr>
          <w:p w14:paraId="45CD57EB" w14:textId="77777777" w:rsidR="007F6CF1" w:rsidRPr="00E80F49" w:rsidRDefault="007F6CF1" w:rsidP="008D2C7C">
            <w:pPr>
              <w:pStyle w:val="TAH"/>
            </w:pPr>
            <w:r w:rsidRPr="00E80F49">
              <w:t>Number of test points</w:t>
            </w:r>
          </w:p>
        </w:tc>
        <w:tc>
          <w:tcPr>
            <w:tcW w:w="3827" w:type="dxa"/>
          </w:tcPr>
          <w:p w14:paraId="71B2ABD5" w14:textId="77777777" w:rsidR="007F6CF1" w:rsidRPr="00E80F49" w:rsidRDefault="007F6CF1" w:rsidP="008D2C7C">
            <w:pPr>
              <w:pStyle w:val="TAH"/>
            </w:pPr>
            <w:r w:rsidRPr="00E80F49">
              <w:t>Justification in attachment</w:t>
            </w:r>
          </w:p>
        </w:tc>
        <w:tc>
          <w:tcPr>
            <w:tcW w:w="2263" w:type="dxa"/>
            <w:shd w:val="clear" w:color="auto" w:fill="auto"/>
          </w:tcPr>
          <w:p w14:paraId="6E7705EF" w14:textId="77777777" w:rsidR="007F6CF1" w:rsidRPr="00E80F49" w:rsidRDefault="007F6CF1" w:rsidP="008D2C7C">
            <w:pPr>
              <w:pStyle w:val="TAH"/>
            </w:pPr>
            <w:r w:rsidRPr="00E80F49">
              <w:t>Comments</w:t>
            </w:r>
          </w:p>
        </w:tc>
      </w:tr>
      <w:tr w:rsidR="007F6CF1" w:rsidRPr="00E80F49" w14:paraId="6975B17E" w14:textId="77777777" w:rsidTr="008D2C7C">
        <w:tc>
          <w:tcPr>
            <w:tcW w:w="2122" w:type="dxa"/>
            <w:shd w:val="clear" w:color="auto" w:fill="auto"/>
          </w:tcPr>
          <w:p w14:paraId="0D3C1797" w14:textId="54F53813" w:rsidR="007F6CF1" w:rsidRPr="00E80F49" w:rsidRDefault="007F6CF1" w:rsidP="008D2C7C">
            <w:pPr>
              <w:pStyle w:val="TAL"/>
            </w:pPr>
            <w:r w:rsidRPr="00E80F49">
              <w:t>FFS</w:t>
            </w:r>
          </w:p>
        </w:tc>
        <w:tc>
          <w:tcPr>
            <w:tcW w:w="1417" w:type="dxa"/>
            <w:shd w:val="clear" w:color="auto" w:fill="auto"/>
          </w:tcPr>
          <w:p w14:paraId="5561B5B3" w14:textId="77777777" w:rsidR="007F6CF1" w:rsidRPr="00E80F49" w:rsidRDefault="007F6CF1" w:rsidP="008D2C7C">
            <w:pPr>
              <w:pStyle w:val="TAC"/>
              <w:rPr>
                <w:lang w:eastAsia="zh-CN"/>
              </w:rPr>
            </w:pPr>
          </w:p>
        </w:tc>
        <w:tc>
          <w:tcPr>
            <w:tcW w:w="3827" w:type="dxa"/>
          </w:tcPr>
          <w:p w14:paraId="2084768F" w14:textId="77777777" w:rsidR="007F6CF1" w:rsidRPr="00E80F49" w:rsidRDefault="007F6CF1" w:rsidP="008D2C7C">
            <w:pPr>
              <w:pStyle w:val="TAL"/>
              <w:rPr>
                <w:lang w:eastAsia="zh-CN"/>
              </w:rPr>
            </w:pPr>
          </w:p>
        </w:tc>
        <w:tc>
          <w:tcPr>
            <w:tcW w:w="2263" w:type="dxa"/>
            <w:shd w:val="clear" w:color="auto" w:fill="auto"/>
          </w:tcPr>
          <w:p w14:paraId="14C52052" w14:textId="77777777" w:rsidR="007F6CF1" w:rsidRPr="00E80F49" w:rsidRDefault="007F6CF1" w:rsidP="008D2C7C">
            <w:pPr>
              <w:pStyle w:val="TAL"/>
              <w:rPr>
                <w:lang w:eastAsia="zh-CN"/>
              </w:rPr>
            </w:pPr>
          </w:p>
        </w:tc>
      </w:tr>
    </w:tbl>
    <w:p w14:paraId="2066604F" w14:textId="77777777" w:rsidR="00807589" w:rsidRPr="00E80F49" w:rsidRDefault="00807589" w:rsidP="00807589"/>
    <w:p w14:paraId="12898022" w14:textId="77777777" w:rsidR="00807589" w:rsidRPr="00E80F49" w:rsidRDefault="00807589" w:rsidP="00807589">
      <w:pPr>
        <w:pStyle w:val="Heading4"/>
      </w:pPr>
      <w:bookmarkStart w:id="153" w:name="_Toc106703495"/>
      <w:bookmarkStart w:id="154" w:name="_Toc138858394"/>
      <w:r w:rsidRPr="00E80F49">
        <w:t>4.1.1.4</w:t>
      </w:r>
      <w:r w:rsidRPr="00E80F49">
        <w:tab/>
        <w:t xml:space="preserve">FR1 </w:t>
      </w:r>
      <w:r w:rsidRPr="00E80F49">
        <w:rPr>
          <w:lang w:eastAsia="zh-CN"/>
        </w:rPr>
        <w:t>RedCap</w:t>
      </w:r>
      <w:r w:rsidRPr="00E80F49">
        <w:t xml:space="preserve"> test cases</w:t>
      </w:r>
      <w:bookmarkEnd w:id="153"/>
      <w:bookmarkEnd w:id="154"/>
    </w:p>
    <w:p w14:paraId="40054C21" w14:textId="77777777" w:rsidR="00807589" w:rsidRPr="00E80F49" w:rsidRDefault="00807589" w:rsidP="00807589">
      <w:r w:rsidRPr="00E80F49">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E80F49" w:rsidRDefault="00807589" w:rsidP="00807589">
      <w:r w:rsidRPr="00E80F49">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E80F49" w:rsidRDefault="00807589" w:rsidP="00807589">
      <w:r w:rsidRPr="00E80F49">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E80F49" w:rsidRDefault="00807589" w:rsidP="00E80F49">
      <w:pPr>
        <w:pStyle w:val="B1"/>
        <w:overflowPunct/>
        <w:autoSpaceDE/>
        <w:autoSpaceDN/>
        <w:adjustRightInd/>
        <w:ind w:left="284" w:firstLine="0"/>
        <w:textAlignment w:val="auto"/>
      </w:pPr>
      <w:r w:rsidRPr="00E80F49">
        <w:t>-</w:t>
      </w:r>
      <w:r w:rsidRPr="00E80F49">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E80F49" w:rsidRDefault="00807589" w:rsidP="00E80F49">
      <w:pPr>
        <w:pStyle w:val="B1"/>
        <w:overflowPunct/>
        <w:autoSpaceDE/>
        <w:autoSpaceDN/>
        <w:adjustRightInd/>
        <w:ind w:left="284" w:firstLine="0"/>
        <w:textAlignment w:val="auto"/>
      </w:pPr>
      <w:r w:rsidRPr="00E80F49">
        <w:t>-</w:t>
      </w:r>
      <w:r w:rsidRPr="00E80F49">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E80F49" w:rsidRDefault="00807589" w:rsidP="00E80F49">
      <w:pPr>
        <w:pStyle w:val="B1"/>
        <w:overflowPunct/>
        <w:autoSpaceDE/>
        <w:autoSpaceDN/>
        <w:adjustRightInd/>
        <w:ind w:left="284" w:firstLine="0"/>
        <w:textAlignment w:val="auto"/>
      </w:pPr>
      <w:r w:rsidRPr="00E80F49">
        <w:rPr>
          <w:lang w:eastAsia="zh-CN"/>
        </w:rPr>
        <w:t>-</w:t>
      </w:r>
      <w:r w:rsidRPr="00E80F49">
        <w:rPr>
          <w:lang w:eastAsia="zh-CN"/>
        </w:rPr>
        <w:tab/>
        <w:t xml:space="preserve">For HD-FDD 2Rx and 1Rx capable RedCap UE, the </w:t>
      </w:r>
      <w:r w:rsidRPr="00E80F49">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E80F49">
        <w:rPr>
          <w:lang w:eastAsia="zh-CN"/>
        </w:rPr>
        <w:t>[</w:t>
      </w:r>
      <w:r w:rsidRPr="00E80F49">
        <w:t>2].</w:t>
      </w:r>
    </w:p>
    <w:p w14:paraId="778C6550" w14:textId="77777777" w:rsidR="00F57674" w:rsidRPr="00E80F49" w:rsidRDefault="00F57674" w:rsidP="00F57674">
      <w:pPr>
        <w:pStyle w:val="Heading4"/>
      </w:pPr>
      <w:bookmarkStart w:id="155" w:name="_Toc27418757"/>
      <w:bookmarkStart w:id="156" w:name="_Toc36042410"/>
      <w:bookmarkStart w:id="157" w:name="_Toc43899737"/>
      <w:bookmarkStart w:id="158" w:name="_Toc51767648"/>
      <w:bookmarkStart w:id="159" w:name="_Toc59039979"/>
      <w:bookmarkStart w:id="160" w:name="_Toc68073918"/>
      <w:bookmarkStart w:id="161" w:name="_Toc75371780"/>
      <w:bookmarkStart w:id="162" w:name="_Toc83727848"/>
      <w:bookmarkStart w:id="163" w:name="_Toc100005948"/>
      <w:bookmarkStart w:id="164" w:name="_Toc106703496"/>
      <w:bookmarkStart w:id="165" w:name="_Toc138858395"/>
      <w:r w:rsidRPr="00E80F49">
        <w:t>4.1.1.</w:t>
      </w:r>
      <w:r>
        <w:t>5</w:t>
      </w:r>
      <w:r w:rsidRPr="00E80F49">
        <w:tab/>
        <w:t xml:space="preserve">FR1 </w:t>
      </w:r>
      <w:r>
        <w:rPr>
          <w:lang w:eastAsia="zh-CN"/>
        </w:rPr>
        <w:t>TxD</w:t>
      </w:r>
      <w:r w:rsidRPr="00E80F49">
        <w:t xml:space="preserve"> test cases</w:t>
      </w:r>
      <w:bookmarkEnd w:id="165"/>
    </w:p>
    <w:p w14:paraId="6017978F" w14:textId="77777777" w:rsidR="00F57674" w:rsidRDefault="00F57674" w:rsidP="00F57674">
      <w:pPr>
        <w:rPr>
          <w:lang w:eastAsia="zh-CN"/>
        </w:rPr>
      </w:pPr>
      <w:r w:rsidRPr="00E80F49">
        <w:t xml:space="preserve">This section contains information on test point selection for </w:t>
      </w:r>
      <w:r>
        <w:t xml:space="preserve">TxD test cases </w:t>
      </w:r>
      <w:r w:rsidRPr="00E80F49">
        <w:t xml:space="preserve">[2]. </w:t>
      </w:r>
      <w:r>
        <w:t xml:space="preserve">Except for test cases listed in Table 4.1.1.5-1, the </w:t>
      </w:r>
      <w:r w:rsidRPr="00E80F49">
        <w:t xml:space="preserve">test point selection </w:t>
      </w:r>
      <w:r>
        <w:t xml:space="preserve">principle </w:t>
      </w:r>
      <w:r w:rsidRPr="00E80F49">
        <w:t>in single carrier test cases</w:t>
      </w:r>
      <w:r>
        <w:t xml:space="preserve"> applies to all TxD test cases</w:t>
      </w:r>
      <w:r w:rsidRPr="00E80F49">
        <w:rPr>
          <w:lang w:eastAsia="zh-CN"/>
        </w:rPr>
        <w:t xml:space="preserve"> </w:t>
      </w:r>
      <w:r>
        <w:rPr>
          <w:lang w:eastAsia="zh-CN"/>
        </w:rPr>
        <w:t xml:space="preserve">in term of </w:t>
      </w:r>
      <w:r w:rsidRPr="00E80F49">
        <w:t>Test environment</w:t>
      </w:r>
      <w:r>
        <w:t xml:space="preserve">, </w:t>
      </w:r>
      <w:r w:rsidRPr="00E80F49">
        <w:t>Test SCS</w:t>
      </w:r>
      <w:r>
        <w:t xml:space="preserve">, </w:t>
      </w:r>
      <w:r w:rsidRPr="00E80F49">
        <w:t>Test channel bandwidths</w:t>
      </w:r>
      <w:r>
        <w:t>,</w:t>
      </w:r>
      <w:r w:rsidRPr="00D112B3">
        <w:t xml:space="preserve"> </w:t>
      </w:r>
      <w:r w:rsidRPr="00E80F49">
        <w:t>modulation and RB allocations</w:t>
      </w:r>
      <w:r>
        <w:t>.</w:t>
      </w:r>
    </w:p>
    <w:p w14:paraId="041E3F91" w14:textId="77777777" w:rsidR="00F57674" w:rsidRPr="00E80F49" w:rsidRDefault="00F57674" w:rsidP="00F57674">
      <w:pPr>
        <w:pStyle w:val="TH"/>
        <w:rPr>
          <w:lang w:eastAsia="x-none"/>
        </w:rPr>
      </w:pPr>
      <w:r w:rsidRPr="00E80F49">
        <w:lastRenderedPageBreak/>
        <w:t>Table 4.1.1.</w:t>
      </w:r>
      <w:r>
        <w:t>5</w:t>
      </w:r>
      <w:r w:rsidRPr="00E80F49">
        <w:t>-1: NR UE transmitter test point selection</w:t>
      </w:r>
      <w:r>
        <w:t xml:space="preserve"> for TxD</w:t>
      </w:r>
      <w:r w:rsidRPr="00E80F49">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E80F49" w14:paraId="577EDE16" w14:textId="77777777" w:rsidTr="00E71846">
        <w:tc>
          <w:tcPr>
            <w:tcW w:w="2122" w:type="dxa"/>
            <w:shd w:val="clear" w:color="auto" w:fill="auto"/>
            <w:vAlign w:val="center"/>
          </w:tcPr>
          <w:p w14:paraId="17793F65" w14:textId="77777777" w:rsidR="00F57674" w:rsidRPr="00E80F49" w:rsidRDefault="00F57674" w:rsidP="00E71846">
            <w:pPr>
              <w:pStyle w:val="TAH"/>
            </w:pPr>
            <w:r w:rsidRPr="00E80F49">
              <w:t>Subclause</w:t>
            </w:r>
          </w:p>
        </w:tc>
        <w:tc>
          <w:tcPr>
            <w:tcW w:w="1417" w:type="dxa"/>
            <w:shd w:val="clear" w:color="auto" w:fill="auto"/>
            <w:vAlign w:val="center"/>
          </w:tcPr>
          <w:p w14:paraId="2181D57E" w14:textId="77777777" w:rsidR="00F57674" w:rsidRPr="00E80F49" w:rsidRDefault="00F57674" w:rsidP="00E71846">
            <w:pPr>
              <w:pStyle w:val="TAH"/>
            </w:pPr>
            <w:r w:rsidRPr="00E80F49">
              <w:t>Number of test points</w:t>
            </w:r>
          </w:p>
        </w:tc>
        <w:tc>
          <w:tcPr>
            <w:tcW w:w="3807" w:type="dxa"/>
          </w:tcPr>
          <w:p w14:paraId="0CE80769" w14:textId="77777777" w:rsidR="00F57674" w:rsidRPr="00E80F49" w:rsidRDefault="00F57674" w:rsidP="00E71846">
            <w:pPr>
              <w:pStyle w:val="TAH"/>
            </w:pPr>
            <w:r w:rsidRPr="00E80F49">
              <w:t>Justification in attachment</w:t>
            </w:r>
          </w:p>
        </w:tc>
        <w:tc>
          <w:tcPr>
            <w:tcW w:w="2283" w:type="dxa"/>
            <w:shd w:val="clear" w:color="auto" w:fill="auto"/>
          </w:tcPr>
          <w:p w14:paraId="3C71094F" w14:textId="77777777" w:rsidR="00F57674" w:rsidRPr="00E80F49" w:rsidRDefault="00F57674" w:rsidP="00E71846">
            <w:pPr>
              <w:pStyle w:val="TAH"/>
            </w:pPr>
            <w:r w:rsidRPr="00E80F49">
              <w:t>Comments</w:t>
            </w:r>
          </w:p>
        </w:tc>
      </w:tr>
      <w:tr w:rsidR="00F57674" w:rsidRPr="00E80F49" w14:paraId="6B0C3273" w14:textId="77777777" w:rsidTr="00E71846">
        <w:tc>
          <w:tcPr>
            <w:tcW w:w="2122" w:type="dxa"/>
            <w:shd w:val="clear" w:color="auto" w:fill="auto"/>
            <w:vAlign w:val="center"/>
          </w:tcPr>
          <w:p w14:paraId="391AC949" w14:textId="77777777" w:rsidR="00F57674" w:rsidRPr="00E80F49" w:rsidRDefault="00F57674" w:rsidP="00E71846">
            <w:pPr>
              <w:pStyle w:val="TAL"/>
            </w:pPr>
            <w:r w:rsidRPr="00E80F49">
              <w:rPr>
                <w:rFonts w:eastAsia="SimSun"/>
              </w:rPr>
              <w:t>6.2G.1</w:t>
            </w:r>
            <w:r w:rsidRPr="00E80F49">
              <w:rPr>
                <w:rFonts w:eastAsia="SimSun"/>
              </w:rPr>
              <w:tab/>
              <w:t>UE maximum output power for Tx Diversity</w:t>
            </w:r>
          </w:p>
        </w:tc>
        <w:tc>
          <w:tcPr>
            <w:tcW w:w="1417" w:type="dxa"/>
            <w:shd w:val="clear" w:color="auto" w:fill="auto"/>
            <w:vAlign w:val="center"/>
          </w:tcPr>
          <w:p w14:paraId="53A8C072" w14:textId="77777777" w:rsidR="00F57674" w:rsidRPr="00E80F49" w:rsidRDefault="00F57674" w:rsidP="00C46B3C">
            <w:pPr>
              <w:pStyle w:val="TAC"/>
              <w:rPr>
                <w:rFonts w:eastAsia="SimSun"/>
              </w:rPr>
            </w:pPr>
            <w:r w:rsidRPr="00E80F49">
              <w:rPr>
                <w:rFonts w:eastAsia="SimSun"/>
              </w:rPr>
              <w:t>Power Class 2: 270</w:t>
            </w:r>
          </w:p>
          <w:p w14:paraId="0BEBC7D5" w14:textId="77777777" w:rsidR="00F57674" w:rsidRPr="00E80F49" w:rsidRDefault="00F57674" w:rsidP="00F57674">
            <w:pPr>
              <w:pStyle w:val="TAC"/>
              <w:rPr>
                <w:lang w:eastAsia="zh-CN"/>
              </w:rPr>
            </w:pPr>
            <w:r w:rsidRPr="00E80F49">
              <w:rPr>
                <w:rFonts w:eastAsia="SimSun"/>
              </w:rPr>
              <w:t>Power Class 1.5: 0</w:t>
            </w:r>
          </w:p>
        </w:tc>
        <w:tc>
          <w:tcPr>
            <w:tcW w:w="3807" w:type="dxa"/>
            <w:vAlign w:val="center"/>
          </w:tcPr>
          <w:p w14:paraId="6F5DF7DD" w14:textId="77777777" w:rsidR="00F57674" w:rsidRPr="00E80F49" w:rsidRDefault="00F57674" w:rsidP="00E71846">
            <w:pPr>
              <w:pStyle w:val="TAL"/>
              <w:rPr>
                <w:lang w:eastAsia="zh-CN"/>
              </w:rPr>
            </w:pPr>
            <w:r w:rsidRPr="00E80F49">
              <w:rPr>
                <w:rFonts w:eastAsia="SimSun"/>
              </w:rPr>
              <w:t>“38.521-1_TPanalysis_6.2G.1_MaxOP_TxD.zip”</w:t>
            </w:r>
          </w:p>
        </w:tc>
        <w:tc>
          <w:tcPr>
            <w:tcW w:w="2283" w:type="dxa"/>
            <w:shd w:val="clear" w:color="auto" w:fill="auto"/>
            <w:vAlign w:val="center"/>
          </w:tcPr>
          <w:p w14:paraId="02FAD00D" w14:textId="77777777" w:rsidR="00F57674" w:rsidRPr="00E80F49" w:rsidRDefault="00F57674" w:rsidP="00E71846">
            <w:pPr>
              <w:pStyle w:val="TAL"/>
              <w:rPr>
                <w:lang w:eastAsia="zh-CN"/>
              </w:rPr>
            </w:pPr>
            <w:r w:rsidRPr="00E80F49">
              <w:rPr>
                <w:rFonts w:eastAsia="SimSun"/>
              </w:rPr>
              <w:t>RAN5#95-e</w:t>
            </w:r>
          </w:p>
        </w:tc>
      </w:tr>
      <w:tr w:rsidR="00F57674" w:rsidRPr="00E80F49" w14:paraId="48025927" w14:textId="77777777" w:rsidTr="00E71846">
        <w:tc>
          <w:tcPr>
            <w:tcW w:w="2122" w:type="dxa"/>
            <w:shd w:val="clear" w:color="auto" w:fill="auto"/>
            <w:vAlign w:val="center"/>
          </w:tcPr>
          <w:p w14:paraId="4DF85AAB" w14:textId="77777777" w:rsidR="00F57674" w:rsidRPr="00E80F49" w:rsidRDefault="00F57674" w:rsidP="00E71846">
            <w:pPr>
              <w:pStyle w:val="TAL"/>
            </w:pPr>
            <w:r w:rsidRPr="00E80F49">
              <w:rPr>
                <w:rFonts w:eastAsia="SimSun"/>
              </w:rPr>
              <w:t>6.2G.2</w:t>
            </w:r>
            <w:r w:rsidRPr="00E80F49">
              <w:rPr>
                <w:rFonts w:eastAsia="SimSun"/>
              </w:rPr>
              <w:tab/>
              <w:t>Maximum Output Power Reduction for Tx Diversity</w:t>
            </w:r>
          </w:p>
        </w:tc>
        <w:tc>
          <w:tcPr>
            <w:tcW w:w="1417" w:type="dxa"/>
            <w:shd w:val="clear" w:color="auto" w:fill="auto"/>
            <w:vAlign w:val="center"/>
          </w:tcPr>
          <w:p w14:paraId="4BBB2A76" w14:textId="6B049AB5" w:rsidR="00F57674" w:rsidRPr="00E80F49" w:rsidRDefault="003E0B85" w:rsidP="00C46B3C">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2: 920 (contiguous allocation), 120 (almost contiguous allocation)</w:t>
            </w:r>
          </w:p>
          <w:p w14:paraId="724DAAC1" w14:textId="3FB9353C" w:rsidR="003E0B85" w:rsidRDefault="003E0B85" w:rsidP="003E0B85">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1.5: 1080</w:t>
            </w:r>
          </w:p>
          <w:p w14:paraId="6658D0A0" w14:textId="289CA3D4" w:rsidR="00F57674" w:rsidRPr="00E80F49" w:rsidRDefault="003E0B85" w:rsidP="003E0B85">
            <w:pPr>
              <w:pStyle w:val="TAC"/>
              <w:rPr>
                <w:lang w:eastAsia="zh-CN"/>
              </w:rPr>
            </w:pPr>
            <w:r>
              <w:rPr>
                <w:rFonts w:eastAsia="SimSun"/>
                <w:lang w:eastAsia="zh-CN"/>
              </w:rPr>
              <w:t>Power Class 3: 1120</w:t>
            </w:r>
          </w:p>
        </w:tc>
        <w:tc>
          <w:tcPr>
            <w:tcW w:w="3807" w:type="dxa"/>
            <w:vAlign w:val="center"/>
          </w:tcPr>
          <w:p w14:paraId="78486935" w14:textId="27FD0CAA" w:rsidR="00F57674" w:rsidRPr="00E80F49" w:rsidRDefault="00F57674" w:rsidP="00E71846">
            <w:pPr>
              <w:pStyle w:val="TAL"/>
              <w:rPr>
                <w:lang w:eastAsia="zh-CN"/>
              </w:rPr>
            </w:pPr>
            <w:r w:rsidRPr="00E80F49">
              <w:rPr>
                <w:rFonts w:eastAsia="SimSun"/>
              </w:rPr>
              <w:t>“38.521-1_TPanalysis_6.2G.2_MPR_6.5G.2.1_SEM_6.5G.2.3.1_NR_ACLR_TxD</w:t>
            </w:r>
            <w:r w:rsidR="003E0B85">
              <w:rPr>
                <w:rFonts w:eastAsia="SimSun"/>
              </w:rPr>
              <w:t>_v1</w:t>
            </w:r>
            <w:r w:rsidRPr="00E80F49">
              <w:rPr>
                <w:rFonts w:eastAsia="SimSun"/>
              </w:rPr>
              <w:t>.zip”</w:t>
            </w:r>
          </w:p>
        </w:tc>
        <w:tc>
          <w:tcPr>
            <w:tcW w:w="2283" w:type="dxa"/>
            <w:shd w:val="clear" w:color="auto" w:fill="auto"/>
            <w:vAlign w:val="center"/>
          </w:tcPr>
          <w:p w14:paraId="0CF9035A" w14:textId="3F3C0EAC" w:rsidR="00F57674" w:rsidRPr="00E80F49" w:rsidRDefault="00F57674" w:rsidP="00E71846">
            <w:pPr>
              <w:pStyle w:val="TAL"/>
              <w:rPr>
                <w:lang w:eastAsia="zh-CN"/>
              </w:rPr>
            </w:pPr>
            <w:r w:rsidRPr="00E80F49">
              <w:rPr>
                <w:rFonts w:eastAsia="SimSun"/>
              </w:rPr>
              <w:t>RAN5#9</w:t>
            </w:r>
            <w:r w:rsidR="003E0B85">
              <w:rPr>
                <w:rFonts w:eastAsia="SimSun"/>
              </w:rPr>
              <w:t>7</w:t>
            </w:r>
          </w:p>
        </w:tc>
      </w:tr>
      <w:tr w:rsidR="00F57674" w:rsidRPr="00E80F49" w14:paraId="1F82E249" w14:textId="77777777" w:rsidTr="00E71846">
        <w:tc>
          <w:tcPr>
            <w:tcW w:w="2122" w:type="dxa"/>
            <w:shd w:val="clear" w:color="auto" w:fill="auto"/>
            <w:vAlign w:val="center"/>
          </w:tcPr>
          <w:p w14:paraId="1D23159F" w14:textId="77777777" w:rsidR="00F57674" w:rsidRPr="00E80F49" w:rsidRDefault="00F57674" w:rsidP="00E71846">
            <w:pPr>
              <w:pStyle w:val="TAL"/>
              <w:rPr>
                <w:lang w:eastAsia="zh-CN"/>
              </w:rPr>
            </w:pPr>
            <w:r w:rsidRPr="00E80F49">
              <w:rPr>
                <w:rFonts w:eastAsia="SimSun"/>
              </w:rPr>
              <w:t>6.2G.3</w:t>
            </w:r>
            <w:r w:rsidRPr="00E80F49">
              <w:rPr>
                <w:rFonts w:eastAsia="SimSun"/>
              </w:rPr>
              <w:tab/>
              <w:t>UE additional maximum output power reduction for Tx Diversity</w:t>
            </w:r>
          </w:p>
        </w:tc>
        <w:tc>
          <w:tcPr>
            <w:tcW w:w="1417" w:type="dxa"/>
            <w:shd w:val="clear" w:color="auto" w:fill="auto"/>
            <w:vAlign w:val="center"/>
          </w:tcPr>
          <w:p w14:paraId="6601302E" w14:textId="77777777" w:rsidR="00F57674" w:rsidRPr="00E80F49" w:rsidRDefault="00F57674" w:rsidP="00F57674">
            <w:pPr>
              <w:pStyle w:val="TAC"/>
              <w:rPr>
                <w:lang w:eastAsia="zh-CN"/>
              </w:rPr>
            </w:pPr>
            <w:r w:rsidRPr="00E80F49">
              <w:rPr>
                <w:rFonts w:eastAsia="SimSun"/>
              </w:rPr>
              <w:t>See clause 4.1.2.1</w:t>
            </w:r>
          </w:p>
        </w:tc>
        <w:tc>
          <w:tcPr>
            <w:tcW w:w="3807" w:type="dxa"/>
            <w:vAlign w:val="center"/>
          </w:tcPr>
          <w:p w14:paraId="56A2301F" w14:textId="77777777" w:rsidR="00F57674" w:rsidRPr="00E80F49" w:rsidRDefault="00F57674" w:rsidP="00E71846">
            <w:pPr>
              <w:pStyle w:val="TAL"/>
              <w:rPr>
                <w:lang w:eastAsia="zh-CN"/>
              </w:rPr>
            </w:pPr>
            <w:r w:rsidRPr="00E80F49">
              <w:rPr>
                <w:rFonts w:eastAsia="SimSun"/>
              </w:rPr>
              <w:t>See clause 4.1.2.1</w:t>
            </w:r>
          </w:p>
        </w:tc>
        <w:tc>
          <w:tcPr>
            <w:tcW w:w="2283" w:type="dxa"/>
            <w:shd w:val="clear" w:color="auto" w:fill="auto"/>
            <w:vAlign w:val="center"/>
          </w:tcPr>
          <w:p w14:paraId="271D062E" w14:textId="77777777" w:rsidR="00F57674" w:rsidRPr="00E80F49" w:rsidRDefault="00F57674" w:rsidP="00E71846">
            <w:pPr>
              <w:pStyle w:val="TAL"/>
              <w:rPr>
                <w:lang w:eastAsia="zh-CN"/>
              </w:rPr>
            </w:pPr>
            <w:r w:rsidRPr="00E80F49">
              <w:rPr>
                <w:rFonts w:eastAsia="SimSun"/>
              </w:rPr>
              <w:t>See clause 4.1.2.1</w:t>
            </w:r>
          </w:p>
        </w:tc>
      </w:tr>
      <w:tr w:rsidR="00F57674" w:rsidRPr="00E80F49" w14:paraId="713B46BE" w14:textId="77777777" w:rsidTr="00E71846">
        <w:tc>
          <w:tcPr>
            <w:tcW w:w="2122" w:type="dxa"/>
            <w:shd w:val="clear" w:color="auto" w:fill="auto"/>
            <w:vAlign w:val="center"/>
          </w:tcPr>
          <w:p w14:paraId="7B2FE09C" w14:textId="77777777" w:rsidR="00F57674" w:rsidRPr="00E80F49" w:rsidRDefault="00F57674" w:rsidP="00E71846">
            <w:pPr>
              <w:pStyle w:val="TAL"/>
            </w:pPr>
            <w:r w:rsidRPr="00E80F49">
              <w:rPr>
                <w:rFonts w:eastAsia="SimSun"/>
              </w:rPr>
              <w:t>6.5G.2.3.1</w:t>
            </w:r>
            <w:r w:rsidRPr="00E80F49">
              <w:rPr>
                <w:rFonts w:eastAsia="SimSun"/>
              </w:rPr>
              <w:tab/>
              <w:t>NR ACLR for Tx diversity</w:t>
            </w:r>
          </w:p>
        </w:tc>
        <w:tc>
          <w:tcPr>
            <w:tcW w:w="1417" w:type="dxa"/>
            <w:shd w:val="clear" w:color="auto" w:fill="auto"/>
            <w:vAlign w:val="center"/>
          </w:tcPr>
          <w:p w14:paraId="76C8B58F" w14:textId="77777777" w:rsidR="00F57674" w:rsidRPr="00E80F49" w:rsidRDefault="00F57674" w:rsidP="00C46B3C">
            <w:pPr>
              <w:pStyle w:val="TAC"/>
              <w:rPr>
                <w:rFonts w:eastAsia="SimSun"/>
                <w:lang w:eastAsia="zh-CN"/>
              </w:rPr>
            </w:pPr>
            <w:r w:rsidRPr="00E80F49">
              <w:rPr>
                <w:rFonts w:eastAsia="SimSun"/>
                <w:lang w:eastAsia="zh-CN"/>
              </w:rPr>
              <w:t>power class 2: 920 (contiguous allocation), 120 (almost contiguous allocation)</w:t>
            </w:r>
          </w:p>
          <w:p w14:paraId="0CEA1694" w14:textId="77777777" w:rsidR="00F57674" w:rsidRPr="00E80F49" w:rsidRDefault="00F57674" w:rsidP="00F57674">
            <w:pPr>
              <w:pStyle w:val="TAC"/>
              <w:rPr>
                <w:lang w:eastAsia="zh-CN"/>
              </w:rPr>
            </w:pPr>
            <w:r w:rsidRPr="00E80F49">
              <w:rPr>
                <w:rFonts w:eastAsia="SimSun"/>
                <w:lang w:eastAsia="zh-CN"/>
              </w:rPr>
              <w:t>power class 1.5: 1080</w:t>
            </w:r>
          </w:p>
        </w:tc>
        <w:tc>
          <w:tcPr>
            <w:tcW w:w="3807" w:type="dxa"/>
            <w:vAlign w:val="center"/>
          </w:tcPr>
          <w:p w14:paraId="0B70E756" w14:textId="77777777" w:rsidR="00F57674" w:rsidRPr="00E80F49" w:rsidRDefault="00F57674" w:rsidP="00E71846">
            <w:pPr>
              <w:pStyle w:val="TAL"/>
              <w:rPr>
                <w:lang w:eastAsia="zh-CN"/>
              </w:rPr>
            </w:pPr>
            <w:r w:rsidRPr="00E80F49">
              <w:rPr>
                <w:rFonts w:eastAsia="SimSun"/>
              </w:rPr>
              <w:t>“38.521-1_TPanalysis_6.2G.2_MPR_6.5G.2.1_SEM_6.5G.2.3.1_NR_ACLR_TxD.zip”</w:t>
            </w:r>
          </w:p>
        </w:tc>
        <w:tc>
          <w:tcPr>
            <w:tcW w:w="2283" w:type="dxa"/>
            <w:shd w:val="clear" w:color="auto" w:fill="auto"/>
            <w:vAlign w:val="center"/>
          </w:tcPr>
          <w:p w14:paraId="0567913B" w14:textId="77777777" w:rsidR="00F57674" w:rsidRPr="00E80F49" w:rsidRDefault="00F57674" w:rsidP="00E71846">
            <w:pPr>
              <w:pStyle w:val="TAL"/>
              <w:rPr>
                <w:lang w:eastAsia="zh-CN"/>
              </w:rPr>
            </w:pPr>
            <w:r w:rsidRPr="00E80F49">
              <w:rPr>
                <w:rFonts w:eastAsia="SimSun"/>
              </w:rPr>
              <w:t>RAN5#95-e</w:t>
            </w:r>
          </w:p>
        </w:tc>
      </w:tr>
    </w:tbl>
    <w:p w14:paraId="4E44FB3F" w14:textId="77777777" w:rsidR="00F57674" w:rsidRDefault="00F57674" w:rsidP="00C46B3C"/>
    <w:p w14:paraId="50245822" w14:textId="5C80887F" w:rsidR="00FF7B8D" w:rsidRDefault="00FF7B8D" w:rsidP="00FF7B8D">
      <w:pPr>
        <w:pStyle w:val="Heading4"/>
      </w:pPr>
      <w:bookmarkStart w:id="166" w:name="_Toc138858396"/>
      <w:r>
        <w:t>4.1.1.6</w:t>
      </w:r>
      <w:r>
        <w:tab/>
        <w:t xml:space="preserve">FR1 </w:t>
      </w:r>
      <w:r>
        <w:rPr>
          <w:lang w:eastAsia="zh-CN"/>
        </w:rPr>
        <w:t>shared spectrum channel access</w:t>
      </w:r>
      <w:r>
        <w:t xml:space="preserve"> test cases</w:t>
      </w:r>
      <w:bookmarkEnd w:id="166"/>
    </w:p>
    <w:p w14:paraId="1D55DE6E" w14:textId="639BC63E" w:rsidR="00FF7B8D" w:rsidRDefault="00FF7B8D" w:rsidP="00FF7B8D">
      <w:r>
        <w:t>This section contains information on test point selection for shared spectrum channel access test cases in TS 38.521-1[2].</w:t>
      </w:r>
      <w:r w:rsidR="00D44BD4">
        <w:t xml:space="preserve"> </w:t>
      </w:r>
      <w:r>
        <w:t>The general rule in this section apply to all test cases for shared spectrum channel access test cases.</w:t>
      </w:r>
      <w:r w:rsidR="00D44BD4">
        <w:t xml:space="preserve"> </w:t>
      </w:r>
      <w:r>
        <w:t xml:space="preserve">Separate analysis for each FR1 </w:t>
      </w:r>
      <w:r>
        <w:rPr>
          <w:lang w:eastAsia="zh-CN"/>
        </w:rPr>
        <w:t>shared spectrum channel access</w:t>
      </w:r>
      <w:r>
        <w:t xml:space="preserve"> test case is not provided.</w:t>
      </w:r>
    </w:p>
    <w:p w14:paraId="0242DFC8" w14:textId="6F819D78" w:rsidR="00FF7B8D" w:rsidRDefault="00FF7B8D" w:rsidP="00FF7B8D">
      <w:r>
        <w:t xml:space="preserve">From the latest core requirement for NR band with </w:t>
      </w:r>
      <w:r>
        <w:rPr>
          <w:lang w:eastAsia="zh-CN"/>
        </w:rPr>
        <w:t>shared spectrum channel access, the frequency range are 5150 MHz – 5925 MHz for n46, and 5925 MHz – 7125 MHz for n96. Both bands support power class 5 operations with various channel bandwidths.</w:t>
      </w:r>
    </w:p>
    <w:p w14:paraId="5A8FA983" w14:textId="2E7B4E9E" w:rsidR="00FF7B8D" w:rsidRDefault="00FF7B8D" w:rsidP="00FF7B8D">
      <w:r>
        <w:t>For all Tx and Rx test requirements of NR unlicensed band,</w:t>
      </w:r>
      <w:r w:rsidR="00D44BD4">
        <w:t xml:space="preserve"> </w:t>
      </w:r>
      <w:r>
        <w:t xml:space="preserve">the selections of test point shall be the same as for regular NR band for </w:t>
      </w:r>
      <w:r w:rsidRPr="00E71846">
        <w:rPr>
          <w:lang w:eastAsia="en-US"/>
        </w:rPr>
        <w:t>Test Environment</w:t>
      </w:r>
      <w:r>
        <w:t xml:space="preserve">, </w:t>
      </w:r>
      <w:r w:rsidRPr="00E71846">
        <w:rPr>
          <w:lang w:eastAsia="en-US"/>
        </w:rPr>
        <w:t>Test frequency</w:t>
      </w:r>
      <w:r>
        <w:t xml:space="preserve">, </w:t>
      </w:r>
      <w:r w:rsidRPr="00E71846">
        <w:rPr>
          <w:lang w:eastAsia="en-US"/>
        </w:rPr>
        <w:t>Test channel bandwidths</w:t>
      </w:r>
      <w:r>
        <w:t xml:space="preserve">, </w:t>
      </w:r>
      <w:r w:rsidRPr="00E71846">
        <w:t>Test Subcarrier Spacing</w:t>
      </w:r>
      <w:r>
        <w:t xml:space="preserve">, Test uplink/downlink modulations and </w:t>
      </w:r>
      <w:r w:rsidRPr="00E71846">
        <w:rPr>
          <w:lang w:eastAsia="en-US"/>
        </w:rPr>
        <w:t>Test RB conf</w:t>
      </w:r>
      <w:r>
        <w:rPr>
          <w:lang w:eastAsia="en-US"/>
        </w:rPr>
        <w:t>i</w:t>
      </w:r>
      <w:r w:rsidRPr="00E71846">
        <w:rPr>
          <w:lang w:eastAsia="en-US"/>
        </w:rPr>
        <w:t>g</w:t>
      </w:r>
      <w:r>
        <w:rPr>
          <w:lang w:eastAsia="en-US"/>
        </w:rPr>
        <w:t>u</w:t>
      </w:r>
      <w:r w:rsidRPr="00E71846">
        <w:rPr>
          <w:lang w:eastAsia="en-US"/>
        </w:rPr>
        <w:t>rations</w:t>
      </w:r>
      <w:r>
        <w:t>.</w:t>
      </w:r>
    </w:p>
    <w:p w14:paraId="6E2A9D67" w14:textId="0519EA7A" w:rsidR="001F6A9B" w:rsidRPr="00E80F49" w:rsidRDefault="001F6A9B" w:rsidP="00EC7A0E">
      <w:pPr>
        <w:pStyle w:val="Heading3"/>
      </w:pPr>
      <w:bookmarkStart w:id="167" w:name="_Toc138858397"/>
      <w:r w:rsidRPr="00E80F49">
        <w:t>4.1.</w:t>
      </w:r>
      <w:r w:rsidR="00486BD4" w:rsidRPr="00E80F49">
        <w:t>2</w:t>
      </w:r>
      <w:r w:rsidRPr="00E80F49">
        <w:tab/>
      </w:r>
      <w:r w:rsidR="00486BD4" w:rsidRPr="00E80F49">
        <w:t>Test point analysis per NS value</w:t>
      </w:r>
      <w:bookmarkEnd w:id="155"/>
      <w:bookmarkEnd w:id="156"/>
      <w:bookmarkEnd w:id="157"/>
      <w:bookmarkEnd w:id="158"/>
      <w:bookmarkEnd w:id="159"/>
      <w:bookmarkEnd w:id="160"/>
      <w:bookmarkEnd w:id="161"/>
      <w:bookmarkEnd w:id="162"/>
      <w:bookmarkEnd w:id="163"/>
      <w:bookmarkEnd w:id="164"/>
      <w:bookmarkEnd w:id="167"/>
    </w:p>
    <w:p w14:paraId="73E5777E" w14:textId="77777777" w:rsidR="001F6A9B" w:rsidRPr="00E80F49" w:rsidRDefault="001F6A9B" w:rsidP="00443738">
      <w:pPr>
        <w:pStyle w:val="Heading4"/>
      </w:pPr>
      <w:bookmarkStart w:id="168" w:name="_Toc27418758"/>
      <w:bookmarkStart w:id="169" w:name="_Toc36042411"/>
      <w:bookmarkStart w:id="170" w:name="_Toc43899738"/>
      <w:bookmarkStart w:id="171" w:name="_Toc51767649"/>
      <w:bookmarkStart w:id="172" w:name="_Toc59039980"/>
      <w:bookmarkStart w:id="173" w:name="_Toc68073919"/>
      <w:bookmarkStart w:id="174" w:name="_Toc75371781"/>
      <w:bookmarkStart w:id="175" w:name="_Toc83727849"/>
      <w:bookmarkStart w:id="176" w:name="_Toc100005949"/>
      <w:bookmarkStart w:id="177" w:name="_Toc106703497"/>
      <w:bookmarkStart w:id="178" w:name="_Toc138858398"/>
      <w:r w:rsidRPr="00E80F49">
        <w:t>4.1.</w:t>
      </w:r>
      <w:r w:rsidR="00486BD4" w:rsidRPr="00E80F49">
        <w:t>2</w:t>
      </w:r>
      <w:r w:rsidRPr="00E80F49">
        <w:t>.1</w:t>
      </w:r>
      <w:r w:rsidRPr="00E80F49">
        <w:tab/>
        <w:t>A-MPR</w:t>
      </w:r>
      <w:r w:rsidR="00486BD4" w:rsidRPr="00E80F49">
        <w:t>, A-SEM and A-SE FR1</w:t>
      </w:r>
      <w:r w:rsidRPr="00E80F49">
        <w:t xml:space="preserve"> test cases for single carrier</w:t>
      </w:r>
      <w:bookmarkEnd w:id="168"/>
      <w:bookmarkEnd w:id="169"/>
      <w:bookmarkEnd w:id="170"/>
      <w:bookmarkEnd w:id="171"/>
      <w:r w:rsidR="00486BD4" w:rsidRPr="00E80F49">
        <w:t xml:space="preserve"> and UL MIMO</w:t>
      </w:r>
      <w:bookmarkEnd w:id="172"/>
      <w:bookmarkEnd w:id="173"/>
      <w:bookmarkEnd w:id="174"/>
      <w:bookmarkEnd w:id="175"/>
      <w:bookmarkEnd w:id="176"/>
      <w:bookmarkEnd w:id="177"/>
      <w:bookmarkEnd w:id="178"/>
    </w:p>
    <w:p w14:paraId="45261F60" w14:textId="77777777" w:rsidR="001F6A9B" w:rsidRPr="00E80F49" w:rsidRDefault="001F6A9B" w:rsidP="001F6A9B">
      <w:r w:rsidRPr="00E80F49">
        <w:t xml:space="preserve">This section contains information on test point selection for </w:t>
      </w:r>
      <w:r w:rsidR="00486BD4" w:rsidRPr="00E80F49">
        <w:t xml:space="preserve">single carrier </w:t>
      </w:r>
      <w:r w:rsidRPr="00E80F49">
        <w:t>test case</w:t>
      </w:r>
      <w:r w:rsidR="00486BD4" w:rsidRPr="00E80F49">
        <w:t>s</w:t>
      </w:r>
      <w:r w:rsidRPr="00E80F49">
        <w:t xml:space="preserve"> 6.2.3, Additional Maximum Power Reduction (A-MPR)</w:t>
      </w:r>
      <w:r w:rsidR="00486BD4" w:rsidRPr="00E80F49">
        <w:t>, 6.5.2.3 Additional spectrum emission mask (A-SEM) and 6.5.3.3</w:t>
      </w:r>
      <w:r w:rsidR="00486BD4" w:rsidRPr="00E80F49">
        <w:rPr>
          <w:rFonts w:ascii="Calibri" w:hAnsi="Calibri"/>
          <w:sz w:val="22"/>
          <w:szCs w:val="22"/>
        </w:rPr>
        <w:t xml:space="preserve"> </w:t>
      </w:r>
      <w:r w:rsidR="00486BD4" w:rsidRPr="00E80F49">
        <w:t>Additional spurious emissions (A-SE); and for correspondent UL-MIMO test cases in 6.2D.3 and 6.5D.3.3 in [2]</w:t>
      </w:r>
      <w:r w:rsidRPr="00E80F49">
        <w:t>.</w:t>
      </w:r>
    </w:p>
    <w:p w14:paraId="5C8DCF99" w14:textId="77777777" w:rsidR="00D35826" w:rsidRPr="00E80F49" w:rsidRDefault="001F6A9B" w:rsidP="00D35826">
      <w:r w:rsidRPr="00E80F49">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E80F49" w:rsidRDefault="00D35826" w:rsidP="00D35826">
      <w:pPr>
        <w:rPr>
          <w:rFonts w:eastAsia="Malgun Gothic"/>
          <w:lang w:eastAsia="en-US"/>
        </w:rPr>
      </w:pPr>
      <w:r w:rsidRPr="00E80F49">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E80F49">
        <w:rPr>
          <w:lang w:eastAsia="zh-CN"/>
        </w:rPr>
        <w:t>.</w:t>
      </w:r>
    </w:p>
    <w:p w14:paraId="0D7BFB8A" w14:textId="77777777" w:rsidR="001F6A9B" w:rsidRPr="00E80F49" w:rsidRDefault="00486BD4" w:rsidP="00486BD4">
      <w:r w:rsidRPr="00E80F49">
        <w:rPr>
          <w:rFonts w:eastAsia="Malgun Gothic"/>
          <w:lang w:eastAsia="en-US"/>
        </w:rPr>
        <w:lastRenderedPageBreak/>
        <w:t>Table 4.1.2.1-1 lists number of test points for A-MPR, A-SEM and A-SE single carrier test cases and for different NS values.</w:t>
      </w:r>
    </w:p>
    <w:p w14:paraId="686D8CDC" w14:textId="79FFC1FB" w:rsidR="001F6A9B" w:rsidRPr="00E80F49" w:rsidRDefault="001F6A9B" w:rsidP="001F6A9B">
      <w:pPr>
        <w:pStyle w:val="TH"/>
        <w:rPr>
          <w:lang w:eastAsia="x-none"/>
        </w:rPr>
      </w:pPr>
      <w:r w:rsidRPr="00E80F49">
        <w:lastRenderedPageBreak/>
        <w:t>Table 4.1.</w:t>
      </w:r>
      <w:r w:rsidR="00486BD4" w:rsidRPr="00E80F49">
        <w:t>2</w:t>
      </w:r>
      <w:r w:rsidRPr="00E80F49">
        <w:t>.1-1: NS value specific test points for A-MPR</w:t>
      </w:r>
      <w:r w:rsidR="00D35826" w:rsidRPr="00E80F49">
        <w:rPr>
          <w:rFonts w:eastAsia="Malgun Gothic"/>
        </w:rPr>
        <w:t>, A-SEM and A-SE</w:t>
      </w:r>
      <w:r w:rsidRPr="00E80F49">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E80F49"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E80F49" w:rsidRDefault="00486BD4" w:rsidP="00486BD4">
            <w:pPr>
              <w:pStyle w:val="TAH"/>
              <w:rPr>
                <w:lang w:eastAsia="en-US"/>
              </w:rPr>
            </w:pPr>
            <w:r w:rsidRPr="00E80F49">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E80F49" w:rsidRDefault="00486BD4" w:rsidP="00486BD4">
            <w:pPr>
              <w:pStyle w:val="TAH"/>
              <w:rPr>
                <w:lang w:eastAsia="en-US"/>
              </w:rPr>
            </w:pPr>
            <w:r w:rsidRPr="00E80F49">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E80F49" w:rsidRDefault="00486BD4" w:rsidP="00486BD4">
            <w:pPr>
              <w:pStyle w:val="TAH"/>
              <w:rPr>
                <w:lang w:eastAsia="en-US"/>
              </w:rPr>
            </w:pPr>
            <w:r w:rsidRPr="00E80F49">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E80F49" w:rsidRDefault="00486BD4" w:rsidP="00486BD4">
            <w:pPr>
              <w:pStyle w:val="TAH"/>
              <w:rPr>
                <w:lang w:eastAsia="en-US"/>
              </w:rPr>
            </w:pPr>
            <w:r w:rsidRPr="00E80F49">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E80F49" w:rsidRDefault="00486BD4" w:rsidP="00486BD4">
            <w:pPr>
              <w:pStyle w:val="TAH"/>
              <w:rPr>
                <w:lang w:eastAsia="en-US"/>
              </w:rPr>
            </w:pPr>
            <w:r w:rsidRPr="00E80F49">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E80F49" w:rsidRDefault="00486BD4" w:rsidP="00486BD4">
            <w:pPr>
              <w:pStyle w:val="TAH"/>
              <w:rPr>
                <w:lang w:eastAsia="en-US"/>
              </w:rPr>
            </w:pPr>
            <w:r w:rsidRPr="00E80F49">
              <w:rPr>
                <w:lang w:eastAsia="en-US"/>
              </w:rPr>
              <w:t>Comments</w:t>
            </w:r>
          </w:p>
        </w:tc>
      </w:tr>
      <w:tr w:rsidR="00486BD4" w:rsidRPr="00E80F49"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Default="00486BD4" w:rsidP="0091784C">
            <w:pPr>
              <w:pStyle w:val="TAC"/>
            </w:pPr>
            <w:r w:rsidRPr="00E80F49">
              <w:t>NS_03</w:t>
            </w:r>
          </w:p>
          <w:p w14:paraId="750D74A4" w14:textId="47DA3F3A" w:rsidR="00486BD4" w:rsidRPr="00E80F49" w:rsidRDefault="0091784C" w:rsidP="0091784C">
            <w:pPr>
              <w:pStyle w:val="TAC"/>
            </w:pPr>
            <w:r w:rsidRPr="00E80F49">
              <w:t>NS_03</w:t>
            </w:r>
            <w:r>
              <w:t>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E80F49" w:rsidRDefault="0091784C" w:rsidP="001B2A23">
            <w:pPr>
              <w:pStyle w:val="TAC"/>
              <w:rPr>
                <w:lang w:eastAsia="zh-CN"/>
              </w:rPr>
            </w:pPr>
            <w:r>
              <w:t xml:space="preserve">144 </w:t>
            </w:r>
            <w:r w:rsidRPr="0053369F">
              <w:t xml:space="preserve">for Non-SUL </w:t>
            </w:r>
            <w:r w:rsidRPr="00E80F49">
              <w:t>testing</w:t>
            </w:r>
          </w:p>
          <w:p w14:paraId="6A704C83" w14:textId="77777777" w:rsidR="00486BD4" w:rsidRPr="00E80F49" w:rsidRDefault="00486BD4" w:rsidP="001B2A23">
            <w:pPr>
              <w:pStyle w:val="TAC"/>
              <w:rPr>
                <w:lang w:eastAsia="zh-CN"/>
              </w:rPr>
            </w:pPr>
          </w:p>
          <w:p w14:paraId="71342C08" w14:textId="0D0767E7" w:rsidR="00486BD4" w:rsidRPr="00E80F49" w:rsidRDefault="0091784C" w:rsidP="001B2A23">
            <w:pPr>
              <w:pStyle w:val="TAC"/>
            </w:pPr>
            <w:r>
              <w:t>72</w:t>
            </w:r>
            <w:r w:rsidRPr="00E80F49">
              <w:t xml:space="preserve"> </w:t>
            </w:r>
            <w:r w:rsidR="00486BD4" w:rsidRPr="00E80F49">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E80F49"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E80F49"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E80F49" w:rsidRDefault="00486BD4" w:rsidP="00C053AD">
            <w:pPr>
              <w:pStyle w:val="TAL"/>
            </w:pPr>
            <w:r w:rsidRPr="00E80F49">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E80F49" w:rsidRDefault="00486BD4" w:rsidP="00C053AD">
            <w:pPr>
              <w:pStyle w:val="TAL"/>
              <w:rPr>
                <w:rFonts w:cs="Arial"/>
                <w:lang w:eastAsia="ko-KR"/>
              </w:rPr>
            </w:pPr>
            <w:r w:rsidRPr="00E80F49">
              <w:rPr>
                <w:rFonts w:cs="Arial"/>
                <w:lang w:eastAsia="ko-KR"/>
              </w:rPr>
              <w:t>RAN5#85</w:t>
            </w:r>
          </w:p>
        </w:tc>
      </w:tr>
      <w:tr w:rsidR="00486BD4" w:rsidRPr="00E80F49"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E80F49" w:rsidRDefault="00486BD4" w:rsidP="00DA636D">
            <w:pPr>
              <w:pStyle w:val="TAC"/>
            </w:pPr>
            <w:r w:rsidRPr="00E80F49">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E80F49" w:rsidRDefault="00486BD4" w:rsidP="002211A5">
            <w:pPr>
              <w:pStyle w:val="TAC"/>
            </w:pPr>
            <w:r w:rsidRPr="00E80F49">
              <w:t xml:space="preserve">6.2.3: </w:t>
            </w:r>
            <w:r w:rsidR="0080581B" w:rsidRPr="00E80F49">
              <w:t>1</w:t>
            </w:r>
            <w:r w:rsidRPr="00E80F49">
              <w:t>20</w:t>
            </w:r>
          </w:p>
          <w:p w14:paraId="7D8B863B" w14:textId="77777777" w:rsidR="00486BD4" w:rsidRPr="00E80F49" w:rsidRDefault="00486BD4" w:rsidP="002211A5">
            <w:pPr>
              <w:pStyle w:val="TAC"/>
            </w:pPr>
            <w:r w:rsidRPr="00E80F49">
              <w:t>6.2D.3: 112</w:t>
            </w:r>
          </w:p>
          <w:p w14:paraId="6CA98F86" w14:textId="77777777" w:rsidR="00486BD4" w:rsidRPr="00E80F49" w:rsidRDefault="00486BD4" w:rsidP="002211A5">
            <w:pPr>
              <w:pStyle w:val="TAC"/>
            </w:pPr>
            <w:r w:rsidRPr="00E80F49">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E80F49"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E80F49"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E80F49" w:rsidRDefault="00486BD4" w:rsidP="00DA636D">
            <w:pPr>
              <w:pStyle w:val="TAL"/>
            </w:pPr>
            <w:r w:rsidRPr="00E80F49">
              <w:t>“38.521-1_TPanalysis_6.2.3_AMPR_NS_04_v</w:t>
            </w:r>
            <w:r w:rsidR="0080581B" w:rsidRPr="00E80F49">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E80F49" w:rsidRDefault="00486BD4" w:rsidP="00DA636D">
            <w:pPr>
              <w:pStyle w:val="TAL"/>
              <w:rPr>
                <w:rFonts w:cs="Arial"/>
                <w:lang w:eastAsia="ko-KR"/>
              </w:rPr>
            </w:pPr>
            <w:r w:rsidRPr="00E80F49">
              <w:rPr>
                <w:rFonts w:cs="Arial"/>
                <w:lang w:eastAsia="ko-KR"/>
              </w:rPr>
              <w:t>RAN5#</w:t>
            </w:r>
            <w:r w:rsidR="0080581B" w:rsidRPr="00E80F49">
              <w:rPr>
                <w:rFonts w:cs="Arial"/>
                <w:lang w:eastAsia="ko-KR"/>
              </w:rPr>
              <w:t>93-e</w:t>
            </w:r>
          </w:p>
        </w:tc>
      </w:tr>
      <w:tr w:rsidR="0043297E" w:rsidRPr="00E80F49"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E80F49" w:rsidRDefault="0043297E" w:rsidP="0043297E">
            <w:pPr>
              <w:pStyle w:val="TAC"/>
            </w:pPr>
            <w:r w:rsidRPr="00E80F49">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E80F49" w:rsidRDefault="0043297E" w:rsidP="0043297E">
            <w:pPr>
              <w:pStyle w:val="TAC"/>
            </w:pPr>
            <w:r w:rsidRPr="00E80F49">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E80F49" w:rsidRDefault="0043297E" w:rsidP="0043297E">
            <w:pPr>
              <w:pStyle w:val="TAL"/>
            </w:pPr>
            <w:r w:rsidRPr="00E80F49">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E80F49" w:rsidRDefault="0043297E" w:rsidP="0043297E">
            <w:pPr>
              <w:pStyle w:val="TAL"/>
              <w:rPr>
                <w:rFonts w:cs="Arial"/>
                <w:lang w:eastAsia="ko-KR"/>
              </w:rPr>
            </w:pPr>
            <w:r w:rsidRPr="00E80F49">
              <w:rPr>
                <w:rFonts w:eastAsia="Malgun Gothic"/>
                <w:lang w:eastAsia="en-US"/>
              </w:rPr>
              <w:t>RAN5#87-e</w:t>
            </w:r>
          </w:p>
        </w:tc>
      </w:tr>
      <w:tr w:rsidR="0043297E" w:rsidRPr="00E80F49"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E80F49" w:rsidRDefault="0043297E" w:rsidP="0043297E">
            <w:pPr>
              <w:pStyle w:val="TAC"/>
            </w:pPr>
            <w:r w:rsidRPr="00E80F49">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B5065D" w:rsidRDefault="0043297E" w:rsidP="00CE4D30">
            <w:pPr>
              <w:pStyle w:val="TAC"/>
              <w:rPr>
                <w:lang w:eastAsia="zh-CN"/>
              </w:rPr>
            </w:pPr>
            <w:r w:rsidRPr="00E80F49">
              <w:rPr>
                <w:rFonts w:cs="Arial"/>
                <w:lang w:eastAsia="ko-KR"/>
              </w:rPr>
              <w:t xml:space="preserve">6.2.3: </w:t>
            </w:r>
            <w:r w:rsidRPr="00E80F49">
              <w:t>288</w:t>
            </w:r>
            <w:r w:rsidR="00CE4D30" w:rsidRPr="00B5065D">
              <w:t xml:space="preserve"> for PC</w:t>
            </w:r>
            <w:r w:rsidR="00CE4D30" w:rsidRPr="00B5065D">
              <w:rPr>
                <w:lang w:eastAsia="zh-CN"/>
              </w:rPr>
              <w:t>3</w:t>
            </w:r>
          </w:p>
          <w:p w14:paraId="266EFFA9" w14:textId="694A5DEB" w:rsidR="0043297E" w:rsidRPr="00E80F49" w:rsidRDefault="00CE4D30" w:rsidP="00CE4D30">
            <w:pPr>
              <w:pStyle w:val="TAC"/>
            </w:pPr>
            <w:r w:rsidRPr="00B5065D">
              <w:rPr>
                <w:rFonts w:cs="Arial"/>
                <w:lang w:eastAsia="ko-KR"/>
              </w:rPr>
              <w:t xml:space="preserve">6.2.3: </w:t>
            </w:r>
            <w:r w:rsidRPr="00B5065D">
              <w:t>396 for PC</w:t>
            </w:r>
            <w:r w:rsidRPr="00B5065D">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E80F49" w:rsidRDefault="0043297E" w:rsidP="0043297E">
            <w:pPr>
              <w:pStyle w:val="TAL"/>
            </w:pPr>
            <w:r w:rsidRPr="00E80F49">
              <w:t>“38.521-1_TPanalysis_6.2.3_AMPR_NS_05_v</w:t>
            </w:r>
            <w:r w:rsidR="00CE4D30">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E80F49" w:rsidRDefault="00CE4D30" w:rsidP="00CE4D30">
            <w:pPr>
              <w:pStyle w:val="TAL"/>
              <w:rPr>
                <w:rFonts w:cs="Arial"/>
                <w:lang w:eastAsia="ko-KR"/>
              </w:rPr>
            </w:pPr>
            <w:r w:rsidRPr="00B5065D">
              <w:rPr>
                <w:rFonts w:cs="Arial"/>
                <w:lang w:eastAsia="zh-CN"/>
              </w:rPr>
              <w:t>RAN5#96-e</w:t>
            </w:r>
          </w:p>
        </w:tc>
      </w:tr>
      <w:tr w:rsidR="009F47EC" w:rsidRPr="00E80F49"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E80F49" w:rsidRDefault="009F47EC" w:rsidP="009F47EC">
            <w:pPr>
              <w:pStyle w:val="TAC"/>
            </w:pPr>
            <w:r w:rsidRPr="00E80F49">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E80F49" w:rsidRDefault="009F47EC" w:rsidP="009F47EC">
            <w:pPr>
              <w:pStyle w:val="TAC"/>
              <w:rPr>
                <w:rFonts w:cs="Arial"/>
                <w:lang w:eastAsia="ko-KR"/>
              </w:rPr>
            </w:pPr>
            <w:r w:rsidRPr="00E80F49">
              <w:rPr>
                <w:rFonts w:cs="Arial"/>
                <w:lang w:eastAsia="ko-KR"/>
              </w:rPr>
              <w:t>6.2.3:</w:t>
            </w:r>
          </w:p>
          <w:p w14:paraId="4AFDC98B" w14:textId="77777777" w:rsidR="008E6640" w:rsidRPr="00E80F49" w:rsidRDefault="008E6640" w:rsidP="009F47EC">
            <w:pPr>
              <w:pStyle w:val="TAC"/>
              <w:rPr>
                <w:rFonts w:cs="Arial"/>
                <w:lang w:eastAsia="ko-KR"/>
              </w:rPr>
            </w:pPr>
            <w:r w:rsidRPr="00E80F49">
              <w:rPr>
                <w:rFonts w:cs="Arial"/>
                <w:lang w:eastAsia="ko-KR"/>
              </w:rPr>
              <w:t>PC1 160</w:t>
            </w:r>
          </w:p>
          <w:p w14:paraId="62E2862D" w14:textId="0B425966" w:rsidR="009F47EC" w:rsidRPr="00E80F49" w:rsidRDefault="008E6640" w:rsidP="009F47EC">
            <w:pPr>
              <w:pStyle w:val="TAC"/>
              <w:rPr>
                <w:rFonts w:cs="Arial"/>
                <w:lang w:eastAsia="ko-KR"/>
              </w:rPr>
            </w:pPr>
            <w:r w:rsidRPr="00E80F49">
              <w:rPr>
                <w:rFonts w:cs="Arial"/>
                <w:lang w:eastAsia="ko-KR"/>
              </w:rPr>
              <w:t>PC3</w:t>
            </w:r>
            <w:r w:rsidR="009F47EC" w:rsidRPr="00E80F49">
              <w:rPr>
                <w:rFonts w:cs="Arial"/>
                <w:lang w:eastAsia="ko-KR"/>
              </w:rPr>
              <w:t xml:space="preserve"> </w:t>
            </w:r>
            <w:r w:rsidR="009F47EC" w:rsidRPr="00E80F49">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E80F49" w:rsidRDefault="009F47EC" w:rsidP="009F47EC">
            <w:pPr>
              <w:pStyle w:val="TAL"/>
            </w:pPr>
            <w:r w:rsidRPr="00E80F49">
              <w:t>“38.521-1_TPanalysis_6.2.3_AMPR_NS_06</w:t>
            </w:r>
            <w:r w:rsidR="008E6640" w:rsidRPr="00E80F49">
              <w:t>_v2</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E80F49" w:rsidRDefault="009F47EC" w:rsidP="009F47EC">
            <w:pPr>
              <w:pStyle w:val="TAL"/>
              <w:rPr>
                <w:rFonts w:cs="Arial"/>
                <w:lang w:eastAsia="ko-KR"/>
              </w:rPr>
            </w:pPr>
            <w:r w:rsidRPr="00E80F49">
              <w:rPr>
                <w:rFonts w:cs="Arial"/>
                <w:lang w:eastAsia="ko-KR"/>
              </w:rPr>
              <w:t>RAN5#9</w:t>
            </w:r>
            <w:r w:rsidR="008E6640" w:rsidRPr="00E80F49">
              <w:rPr>
                <w:rFonts w:cs="Arial"/>
                <w:lang w:eastAsia="ko-KR"/>
              </w:rPr>
              <w:t>2</w:t>
            </w:r>
            <w:r w:rsidRPr="00E80F49">
              <w:rPr>
                <w:rFonts w:cs="Arial"/>
                <w:lang w:eastAsia="ko-KR"/>
              </w:rPr>
              <w:t>-e</w:t>
            </w:r>
          </w:p>
        </w:tc>
      </w:tr>
      <w:tr w:rsidR="007E41AB" w:rsidRPr="00E80F49"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E80F49" w:rsidRDefault="007E41AB" w:rsidP="007E41AB">
            <w:pPr>
              <w:pStyle w:val="TAC"/>
            </w:pPr>
            <w:r w:rsidRPr="00E80F49">
              <w:t>NS_0</w:t>
            </w:r>
            <w:r>
              <w:t>7</w:t>
            </w:r>
          </w:p>
        </w:tc>
        <w:tc>
          <w:tcPr>
            <w:tcW w:w="1247" w:type="dxa"/>
            <w:tcBorders>
              <w:top w:val="single" w:sz="4" w:space="0" w:color="auto"/>
              <w:left w:val="single" w:sz="4" w:space="0" w:color="auto"/>
              <w:bottom w:val="single" w:sz="4" w:space="0" w:color="auto"/>
              <w:right w:val="single" w:sz="4" w:space="0" w:color="auto"/>
            </w:tcBorders>
            <w:vAlign w:val="center"/>
          </w:tcPr>
          <w:p w14:paraId="6AA39746" w14:textId="3CB988B5" w:rsidR="007E41AB" w:rsidRPr="00E80F49" w:rsidRDefault="007E41AB" w:rsidP="007E41AB">
            <w:pPr>
              <w:pStyle w:val="TAC"/>
              <w:rPr>
                <w:rFonts w:cs="Arial"/>
                <w:lang w:eastAsia="ko-KR"/>
              </w:rPr>
            </w:pPr>
            <w:r>
              <w:rPr>
                <w:lang w:eastAsia="zh-CN"/>
              </w:rPr>
              <w:t>162</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E80F49" w:rsidRDefault="007E41AB" w:rsidP="007E41AB">
            <w:pPr>
              <w:pStyle w:val="TAL"/>
            </w:pPr>
            <w:r>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E80F49" w:rsidRDefault="007E41AB" w:rsidP="007E41AB">
            <w:pPr>
              <w:pStyle w:val="TAL"/>
            </w:pPr>
            <w:r>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3D81CDFE" w:rsidR="007E41AB" w:rsidRPr="00E80F49" w:rsidRDefault="007E41AB" w:rsidP="007E41AB">
            <w:pPr>
              <w:pStyle w:val="TAL"/>
            </w:pPr>
            <w:r w:rsidRPr="00E80F49">
              <w:t>“38.521-1_TPanalysis_6.2.3_AMPR_NS_0</w:t>
            </w:r>
            <w:r>
              <w:t>7</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37C85D0B" w:rsidR="007E41AB" w:rsidRPr="00E80F49" w:rsidRDefault="007E41AB" w:rsidP="007E41AB">
            <w:pPr>
              <w:pStyle w:val="TAL"/>
              <w:rPr>
                <w:rFonts w:cs="Arial"/>
                <w:lang w:eastAsia="ko-KR"/>
              </w:rPr>
            </w:pPr>
            <w:r w:rsidRPr="00E80F49">
              <w:rPr>
                <w:rFonts w:cs="Arial"/>
                <w:lang w:eastAsia="ko-KR"/>
              </w:rPr>
              <w:t>RAN5#9</w:t>
            </w:r>
            <w:r>
              <w:rPr>
                <w:rFonts w:cs="Arial"/>
                <w:lang w:eastAsia="ko-KR"/>
              </w:rPr>
              <w:t>9</w:t>
            </w:r>
          </w:p>
        </w:tc>
      </w:tr>
      <w:tr w:rsidR="007E41AB" w:rsidRPr="00E80F49"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E80F49" w:rsidRDefault="007E41AB" w:rsidP="007E41AB">
            <w:pPr>
              <w:pStyle w:val="TAC"/>
            </w:pPr>
            <w:r w:rsidRPr="00E80F49">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7E41AB" w:rsidRPr="00E80F49" w:rsidRDefault="007E41AB" w:rsidP="007E41AB">
            <w:pPr>
              <w:pStyle w:val="TAC"/>
              <w:rPr>
                <w:rFonts w:cs="Arial"/>
                <w:lang w:eastAsia="ko-KR"/>
              </w:rPr>
            </w:pPr>
            <w:r w:rsidRPr="00E80F49">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E80F49" w:rsidRDefault="007E41AB" w:rsidP="007E41AB">
            <w:pPr>
              <w:pStyle w:val="TAC"/>
            </w:pPr>
            <w:r w:rsidRPr="00E80F49">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7E41AB" w:rsidRPr="00E80F49" w:rsidRDefault="007E41AB" w:rsidP="007E41AB">
            <w:pPr>
              <w:pStyle w:val="TAC"/>
              <w:rPr>
                <w:rFonts w:cs="Arial"/>
                <w:lang w:eastAsia="ko-KR"/>
              </w:rPr>
            </w:pPr>
            <w:r w:rsidRPr="00E80F49">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E80F49" w:rsidRDefault="007E41AB" w:rsidP="007E41AB">
            <w:pPr>
              <w:pStyle w:val="TAC"/>
            </w:pPr>
            <w:r w:rsidRPr="00E80F49">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Default="007E41AB" w:rsidP="007E41AB">
            <w:pPr>
              <w:pStyle w:val="TAC"/>
            </w:pPr>
            <w:r>
              <w:t xml:space="preserve">6.2.3: </w:t>
            </w:r>
            <w:r w:rsidRPr="00E80F49">
              <w:t>50</w:t>
            </w:r>
          </w:p>
          <w:p w14:paraId="292858BC" w14:textId="5C6310B0" w:rsidR="007E41AB" w:rsidRPr="00E80F49" w:rsidRDefault="007E41AB" w:rsidP="007E41AB">
            <w:pPr>
              <w:pStyle w:val="TAC"/>
              <w:rPr>
                <w:rFonts w:cs="Arial"/>
                <w:lang w:eastAsia="ko-KR"/>
              </w:rPr>
            </w:pPr>
            <w:r>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E80F49" w:rsidRDefault="007E41AB" w:rsidP="007E41AB">
            <w:pPr>
              <w:pStyle w:val="TAL"/>
            </w:pPr>
            <w:r>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7E41AB" w:rsidRDefault="007E41AB" w:rsidP="007E41AB">
            <w:pPr>
              <w:pStyle w:val="TAL"/>
            </w:pPr>
            <w:r w:rsidRPr="00E80F49">
              <w:t>“38.521-1_TPanalysis_6.2.3_AMPR_NS_12_13_14_15.zip”</w:t>
            </w:r>
          </w:p>
          <w:p w14:paraId="4BD50A84" w14:textId="59ED6368" w:rsidR="007E41AB" w:rsidRPr="00E80F49" w:rsidRDefault="007E41AB" w:rsidP="007E41AB">
            <w:pPr>
              <w:pStyle w:val="TAL"/>
            </w:pPr>
            <w:r>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7E41AB" w:rsidRDefault="007E41AB" w:rsidP="007E41AB">
            <w:pPr>
              <w:pStyle w:val="TAL"/>
              <w:rPr>
                <w:rFonts w:cs="Arial"/>
                <w:lang w:eastAsia="ko-KR"/>
              </w:rPr>
            </w:pPr>
            <w:r w:rsidRPr="00E80F49">
              <w:rPr>
                <w:rFonts w:cs="Arial"/>
                <w:lang w:eastAsia="ko-KR"/>
              </w:rPr>
              <w:t>RAN5#90-e</w:t>
            </w:r>
          </w:p>
          <w:p w14:paraId="007D893A" w14:textId="77777777" w:rsidR="007E41AB" w:rsidRDefault="007E41AB" w:rsidP="007E41AB">
            <w:pPr>
              <w:pStyle w:val="TAL"/>
              <w:rPr>
                <w:rFonts w:cs="Arial"/>
                <w:lang w:eastAsia="ko-KR"/>
              </w:rPr>
            </w:pPr>
          </w:p>
          <w:p w14:paraId="4701407F" w14:textId="68BF1726" w:rsidR="007E41AB" w:rsidRPr="00E80F49" w:rsidRDefault="007E41AB" w:rsidP="007E41AB">
            <w:pPr>
              <w:pStyle w:val="TAL"/>
              <w:rPr>
                <w:rFonts w:cs="Arial"/>
                <w:lang w:eastAsia="ko-KR"/>
              </w:rPr>
            </w:pPr>
            <w:r>
              <w:rPr>
                <w:rFonts w:cs="Arial"/>
                <w:lang w:eastAsia="ko-KR"/>
              </w:rPr>
              <w:t>RAN5#96-e</w:t>
            </w:r>
          </w:p>
        </w:tc>
      </w:tr>
      <w:tr w:rsidR="007E41AB" w:rsidRPr="00E80F49"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E80F49" w:rsidRDefault="007E41AB" w:rsidP="007E41AB">
            <w:pPr>
              <w:pStyle w:val="TAC"/>
            </w:pPr>
            <w:r w:rsidRPr="00E80F49">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7E41AB" w:rsidRPr="00E80F49" w:rsidRDefault="007E41AB" w:rsidP="007E41AB">
            <w:pPr>
              <w:pStyle w:val="TAC"/>
              <w:rPr>
                <w:rFonts w:cs="Arial"/>
                <w:lang w:eastAsia="ko-KR"/>
              </w:rPr>
            </w:pPr>
            <w:r w:rsidRPr="00E80F49">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cs="Arial"/>
                <w:sz w:val="18"/>
                <w:lang w:eastAsia="ko-KR"/>
              </w:rPr>
              <w:t>“38.521-1_TPanalysis_6.5.3.3_TX_Additional_Spurious_Emission_NS_17_v2.zip”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sz w:val="18"/>
                <w:lang w:eastAsia="en-US"/>
              </w:rPr>
              <w:t>RAN5#92-e</w:t>
            </w:r>
          </w:p>
        </w:tc>
      </w:tr>
      <w:tr w:rsidR="007E41AB" w:rsidRPr="00E80F49"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E80F49" w:rsidRDefault="007E41AB" w:rsidP="007E41AB">
            <w:pPr>
              <w:keepNext/>
              <w:keepLines/>
              <w:spacing w:after="0"/>
              <w:jc w:val="center"/>
              <w:rPr>
                <w:rFonts w:ascii="Arial" w:hAnsi="Arial"/>
                <w:sz w:val="18"/>
              </w:rPr>
            </w:pPr>
            <w:r w:rsidRPr="00E80F49">
              <w:rPr>
                <w:rFonts w:ascii="Arial" w:hAnsi="Arial"/>
                <w:sz w:val="18"/>
              </w:rPr>
              <w:t>88</w:t>
            </w:r>
          </w:p>
          <w:p w14:paraId="2C91C0C7"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6.2.3: 108</w:t>
            </w:r>
          </w:p>
          <w:p w14:paraId="6E9D6696" w14:textId="77777777" w:rsidR="007E41AB" w:rsidRPr="00E80F49" w:rsidRDefault="007E41AB" w:rsidP="007E41AB">
            <w:pPr>
              <w:keepNext/>
              <w:keepLines/>
              <w:spacing w:after="0"/>
              <w:jc w:val="center"/>
              <w:rPr>
                <w:rFonts w:ascii="Arial" w:hAnsi="Arial"/>
                <w:sz w:val="18"/>
              </w:rPr>
            </w:pPr>
            <w:r w:rsidRPr="00E80F49">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RAN5#89-e</w:t>
            </w:r>
          </w:p>
        </w:tc>
      </w:tr>
      <w:tr w:rsidR="007E41AB" w:rsidRPr="00E80F49"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E80F49" w:rsidRDefault="007E41AB" w:rsidP="007E41AB">
            <w:pPr>
              <w:pStyle w:val="TAC"/>
            </w:pPr>
            <w:r w:rsidRPr="00E80F49">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E80F49" w:rsidRDefault="007E41AB" w:rsidP="007E41AB">
            <w:pPr>
              <w:pStyle w:val="TAC"/>
            </w:pPr>
            <w:r w:rsidRPr="00E80F49">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E80F49" w:rsidRDefault="007E41AB" w:rsidP="007E41AB">
            <w:pPr>
              <w:pStyle w:val="TAL"/>
            </w:pPr>
            <w:r w:rsidRPr="00850D1B">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E80F49" w:rsidRDefault="007E41AB" w:rsidP="007E41AB">
            <w:pPr>
              <w:pStyle w:val="TAL"/>
            </w:pPr>
            <w:r w:rsidRPr="00850D1B">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E80F49" w:rsidRDefault="007E41AB" w:rsidP="007E41AB">
            <w:pPr>
              <w:pStyle w:val="TAL"/>
            </w:pPr>
            <w:r w:rsidRPr="00E80F49">
              <w:rPr>
                <w:rFonts w:eastAsia="Malgun Gothic"/>
                <w:lang w:eastAsia="en-US"/>
              </w:rPr>
              <w:t>“38.521-1_TPanalysis_6.2.3_AMPR_NS_21</w:t>
            </w:r>
            <w:r w:rsidRPr="008C5D13">
              <w:rPr>
                <w:rFonts w:eastAsia="Malgun Gothic"/>
                <w:lang w:eastAsia="en-US"/>
              </w:rPr>
              <w:t>_v1</w:t>
            </w:r>
            <w:r w:rsidRPr="00E80F49">
              <w:rPr>
                <w:rFonts w:eastAsia="Malgun Gothic"/>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E80F49" w:rsidRDefault="007E41AB" w:rsidP="007E41AB">
            <w:pPr>
              <w:pStyle w:val="TAC"/>
            </w:pPr>
            <w:r w:rsidRPr="00E80F49">
              <w:rPr>
                <w:rFonts w:eastAsia="Malgun Gothic"/>
                <w:lang w:eastAsia="ko-KR"/>
              </w:rPr>
              <w:t>RAN5#</w:t>
            </w:r>
            <w:r w:rsidRPr="008C5D13">
              <w:rPr>
                <w:rFonts w:eastAsia="Malgun Gothic"/>
                <w:lang w:eastAsia="ko-KR"/>
              </w:rPr>
              <w:t>98</w:t>
            </w:r>
          </w:p>
        </w:tc>
      </w:tr>
      <w:tr w:rsidR="007E41AB" w:rsidRPr="00E80F49"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E80F49" w:rsidRDefault="007E41AB" w:rsidP="007E41AB">
            <w:pPr>
              <w:keepNext/>
              <w:keepLines/>
              <w:spacing w:after="0"/>
              <w:rPr>
                <w:rFonts w:ascii="Arial" w:hAnsi="Arial"/>
                <w:sz w:val="18"/>
              </w:rPr>
            </w:pPr>
            <w:r w:rsidRPr="00E80F49">
              <w:rPr>
                <w:rFonts w:ascii="Arial" w:hAnsi="Arial"/>
                <w:sz w:val="18"/>
              </w:rPr>
              <w:t>“38.521-1_TPanalysis_6.2.3_AMPR_NS_27_v</w:t>
            </w:r>
            <w:r w:rsidRPr="00C45BB9">
              <w:rPr>
                <w:rFonts w:ascii="Arial" w:hAnsi="Arial"/>
                <w:sz w:val="18"/>
              </w:rPr>
              <w:t>5</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sidRPr="00C45BB9">
              <w:rPr>
                <w:rFonts w:ascii="Arial" w:hAnsi="Arial" w:cs="Arial"/>
                <w:sz w:val="18"/>
                <w:lang w:eastAsia="ko-KR"/>
              </w:rPr>
              <w:t>8</w:t>
            </w:r>
          </w:p>
        </w:tc>
      </w:tr>
      <w:tr w:rsidR="007E41AB" w:rsidRPr="00E80F49"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E80F49" w:rsidRDefault="007E41AB" w:rsidP="007E41AB">
            <w:pPr>
              <w:pStyle w:val="TAC"/>
            </w:pPr>
            <w:r w:rsidRPr="00E80F49">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E80F49" w:rsidRDefault="007E41AB" w:rsidP="007E41AB">
            <w:pPr>
              <w:pStyle w:val="TAC"/>
            </w:pPr>
            <w:r w:rsidRPr="00E80F49">
              <w:rPr>
                <w:rFonts w:cs="Arial"/>
                <w:lang w:eastAsia="ko-KR"/>
              </w:rPr>
              <w:t xml:space="preserve">6.2.3: </w:t>
            </w:r>
            <w:r w:rsidRPr="00E80F49">
              <w:t>144</w:t>
            </w:r>
          </w:p>
          <w:p w14:paraId="0D7A435E"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7E41AB" w:rsidRPr="00E80F49" w:rsidRDefault="007E41AB" w:rsidP="007E41AB">
            <w:pPr>
              <w:pStyle w:val="TAL"/>
            </w:pPr>
            <w:r w:rsidRPr="00E80F49">
              <w:t>“</w:t>
            </w:r>
            <w:bookmarkStart w:id="179" w:name="_Hlk522701143"/>
            <w:r w:rsidRPr="00E80F49">
              <w:t>38.521-1_TPanalysis_6.2.3_AMPR_NS_35_v2.zip”</w:t>
            </w:r>
            <w:bookmarkEnd w:id="179"/>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7E41AB" w:rsidRPr="00E80F49" w:rsidRDefault="007E41AB" w:rsidP="007E41AB">
            <w:pPr>
              <w:pStyle w:val="TAL"/>
            </w:pPr>
            <w:r w:rsidRPr="00E80F49">
              <w:rPr>
                <w:rFonts w:cs="Arial"/>
                <w:lang w:eastAsia="ko-KR"/>
              </w:rPr>
              <w:t>RAN5#5-5G-NR-Adhoc</w:t>
            </w:r>
          </w:p>
        </w:tc>
      </w:tr>
      <w:tr w:rsidR="007E41AB" w:rsidRPr="00E80F49"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E80F49" w:rsidRDefault="007E41AB" w:rsidP="007E41AB">
            <w:pPr>
              <w:pStyle w:val="TAC"/>
            </w:pPr>
            <w:r w:rsidRPr="00E80F49">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E80F49" w:rsidRDefault="007E41AB" w:rsidP="007E41AB">
            <w:pPr>
              <w:pStyle w:val="TAC"/>
            </w:pPr>
            <w:r w:rsidRPr="00E80F49">
              <w:rPr>
                <w:rFonts w:cs="Arial"/>
                <w:lang w:eastAsia="ko-KR"/>
              </w:rPr>
              <w:t xml:space="preserve">6.2.3: </w:t>
            </w:r>
            <w:r w:rsidRPr="00E80F49">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E80F49" w:rsidRDefault="007E41AB" w:rsidP="007E41AB">
            <w:pPr>
              <w:pStyle w:val="TAL"/>
            </w:pPr>
            <w:r w:rsidRPr="00E80F49">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E80F49" w:rsidRDefault="007E41AB" w:rsidP="007E41AB">
            <w:pPr>
              <w:pStyle w:val="TAC"/>
            </w:pPr>
            <w:r w:rsidRPr="00E80F49">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E80F49" w:rsidRDefault="007E41AB" w:rsidP="007E41AB">
            <w:pPr>
              <w:pStyle w:val="TAC"/>
            </w:pPr>
            <w:r w:rsidRPr="00E80F49">
              <w:rPr>
                <w:rFonts w:cs="Arial"/>
                <w:lang w:eastAsia="ko-KR"/>
              </w:rPr>
              <w:t xml:space="preserve">6.2.3: </w:t>
            </w:r>
            <w:r w:rsidRPr="00E80F49">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E80F49" w:rsidRDefault="007E41AB" w:rsidP="007E41AB">
            <w:pPr>
              <w:pStyle w:val="TAL"/>
            </w:pPr>
            <w:r w:rsidRPr="00E80F49">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E80F49" w:rsidRDefault="007E41AB" w:rsidP="007E41AB">
            <w:pPr>
              <w:pStyle w:val="TAC"/>
            </w:pPr>
            <w:r w:rsidRPr="00E80F49">
              <w:rPr>
                <w:lang w:eastAsia="ko-KR"/>
              </w:rPr>
              <w:t xml:space="preserve">6.2.3: </w:t>
            </w:r>
            <w:r w:rsidRPr="00E80F49">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RAN5#86</w:t>
            </w:r>
          </w:p>
        </w:tc>
      </w:tr>
      <w:tr w:rsidR="007E41AB" w:rsidRPr="00E80F49"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E80F49" w:rsidRDefault="007E41AB" w:rsidP="007E41AB">
            <w:pPr>
              <w:pStyle w:val="TAC"/>
            </w:pPr>
            <w:r w:rsidRPr="00E80F49">
              <w:rPr>
                <w:lang w:eastAsia="ko-KR"/>
              </w:rPr>
              <w:t xml:space="preserve">6.2.3: </w:t>
            </w:r>
            <w:r w:rsidRPr="00E80F49">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E80F49" w:rsidRDefault="007E41AB" w:rsidP="007E41AB">
            <w:pPr>
              <w:keepNext/>
              <w:keepLines/>
              <w:spacing w:after="0"/>
              <w:jc w:val="center"/>
              <w:rPr>
                <w:rFonts w:ascii="Arial" w:hAnsi="Arial"/>
                <w:sz w:val="18"/>
              </w:rPr>
            </w:pPr>
            <w:r w:rsidRPr="00E80F49">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E80F49" w:rsidRDefault="007E41AB" w:rsidP="007E41AB">
            <w:pPr>
              <w:pStyle w:val="TAC"/>
            </w:pPr>
            <w:r w:rsidRPr="00E80F49">
              <w:rPr>
                <w:lang w:eastAsia="ko-KR"/>
              </w:rPr>
              <w:t xml:space="preserve">6.2.3: </w:t>
            </w:r>
            <w:r w:rsidRPr="00E80F49">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E80F49"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E80F49"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E80F49" w:rsidRDefault="007E41AB" w:rsidP="007E41AB">
            <w:pPr>
              <w:keepNext/>
              <w:keepLines/>
              <w:spacing w:after="0"/>
              <w:rPr>
                <w:rFonts w:ascii="Arial" w:hAnsi="Arial"/>
                <w:sz w:val="18"/>
              </w:rPr>
            </w:pPr>
            <w:r w:rsidRPr="00E80F49">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E80F49" w:rsidRDefault="007E41AB" w:rsidP="007E41AB">
            <w:pPr>
              <w:pStyle w:val="TAC"/>
              <w:rPr>
                <w:lang w:eastAsia="en-US"/>
              </w:rPr>
            </w:pPr>
            <w:r w:rsidRPr="00E80F49">
              <w:rPr>
                <w:lang w:eastAsia="ko-KR"/>
              </w:rPr>
              <w:t xml:space="preserve">6.2.3: </w:t>
            </w:r>
            <w:r w:rsidRPr="00E80F49">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RAN5#87</w:t>
            </w:r>
          </w:p>
        </w:tc>
      </w:tr>
      <w:tr w:rsidR="007E41AB" w:rsidRPr="00E80F49"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E80F49" w:rsidRDefault="007E41AB" w:rsidP="007E41AB">
            <w:pPr>
              <w:pStyle w:val="TAC"/>
            </w:pPr>
            <w:r w:rsidRPr="00E80F49">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7E41AB" w:rsidRPr="00E80F49" w:rsidRDefault="007E41AB" w:rsidP="007E41AB">
            <w:pPr>
              <w:pStyle w:val="TAC"/>
            </w:pPr>
            <w:r w:rsidRPr="00E80F49">
              <w:rPr>
                <w:rFonts w:cs="Arial"/>
                <w:lang w:eastAsia="ko-KR"/>
              </w:rPr>
              <w:t xml:space="preserve">6.2.3: </w:t>
            </w:r>
            <w:r w:rsidRPr="00E80F49">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7E41AB" w:rsidRPr="00E80F49" w:rsidRDefault="007E41AB" w:rsidP="007E41AB">
            <w:pPr>
              <w:pStyle w:val="TAL"/>
            </w:pPr>
            <w:r w:rsidRPr="00E80F49">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E80F49"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E80F49" w:rsidRDefault="007E41AB" w:rsidP="007E41AB">
            <w:pPr>
              <w:pStyle w:val="TAC"/>
              <w:rPr>
                <w:rFonts w:cs="Arial"/>
                <w:lang w:eastAsia="ko-KR"/>
              </w:rPr>
            </w:pPr>
            <w:r w:rsidRPr="00E80F49">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E80F49" w:rsidRDefault="007E41AB" w:rsidP="007E41AB">
            <w:pPr>
              <w:pStyle w:val="TAL"/>
            </w:pPr>
            <w:r w:rsidRPr="00E80F49">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E80F49" w:rsidRDefault="007E41AB" w:rsidP="007E41AB">
            <w:pPr>
              <w:pStyle w:val="TAL"/>
              <w:rPr>
                <w:rFonts w:cs="Arial"/>
                <w:lang w:eastAsia="ko-KR"/>
              </w:rPr>
            </w:pPr>
            <w:r w:rsidRPr="00E80F49">
              <w:t>RAN5#87-e</w:t>
            </w:r>
          </w:p>
        </w:tc>
      </w:tr>
      <w:tr w:rsidR="007E41AB" w:rsidRPr="00E80F49"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E80F49" w:rsidRDefault="007E41AB" w:rsidP="007E41AB">
            <w:pPr>
              <w:pStyle w:val="TAC"/>
            </w:pPr>
            <w:r w:rsidRPr="00E80F49">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7E41AB" w:rsidRPr="00E80F49" w:rsidRDefault="007E41AB" w:rsidP="007E41AB">
            <w:pPr>
              <w:pStyle w:val="TAL"/>
            </w:pPr>
            <w:r w:rsidRPr="00E80F49">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7E41AB" w:rsidRPr="00E80F49" w:rsidRDefault="007E41AB" w:rsidP="007E41AB">
            <w:pPr>
              <w:pStyle w:val="TAL"/>
              <w:rPr>
                <w:rFonts w:cs="Arial"/>
                <w:lang w:eastAsia="ko-KR"/>
              </w:rPr>
            </w:pPr>
            <w:r w:rsidRPr="00E80F49">
              <w:rPr>
                <w:rFonts w:cs="Arial"/>
                <w:lang w:eastAsia="ko-KR"/>
              </w:rPr>
              <w:t>RAN5#85</w:t>
            </w:r>
          </w:p>
        </w:tc>
      </w:tr>
      <w:tr w:rsidR="007E41AB" w:rsidRPr="00E80F49"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w:t>
            </w:r>
            <w:r w:rsidRPr="00E80F49">
              <w:rPr>
                <w:rFonts w:ascii="Arial" w:eastAsia="Malgun Gothic" w:hAnsi="Arial"/>
                <w:sz w:val="18"/>
                <w:lang w:eastAsia="en-US"/>
              </w:rPr>
              <w:lastRenderedPageBreak/>
              <w:t>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lastRenderedPageBreak/>
              <w:t>RAN5#90-e</w:t>
            </w:r>
          </w:p>
        </w:tc>
      </w:tr>
      <w:tr w:rsidR="007E41AB" w:rsidRPr="00E80F49"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w:t>
            </w:r>
            <w:r w:rsidRPr="00E80F49">
              <w:rPr>
                <w:rFonts w:ascii="Arial" w:eastAsia="Malgun Gothic" w:hAnsi="Arial" w:cs="Arial"/>
                <w:sz w:val="18"/>
                <w:lang w:eastAsia="zh-CN"/>
              </w:rPr>
              <w:t>-</w:t>
            </w:r>
            <w:r w:rsidRPr="00E80F49">
              <w:rPr>
                <w:rFonts w:ascii="Arial" w:eastAsia="Malgun Gothic" w:hAnsi="Arial" w:cs="Arial"/>
                <w:sz w:val="18"/>
                <w:lang w:eastAsia="ko-KR"/>
              </w:rPr>
              <w:t>e</w:t>
            </w:r>
          </w:p>
        </w:tc>
      </w:tr>
      <w:tr w:rsidR="007E41AB" w:rsidRPr="00E80F49"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RAN5#89-e</w:t>
            </w:r>
          </w:p>
        </w:tc>
      </w:tr>
      <w:tr w:rsidR="007E41AB" w:rsidRPr="00E80F49"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E80F49" w:rsidRDefault="007E41AB" w:rsidP="007E41AB">
            <w:pPr>
              <w:pStyle w:val="TAC"/>
            </w:pPr>
            <w:r w:rsidRPr="00E80F49">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7E41AB" w:rsidRPr="00E80F49" w:rsidRDefault="007E41AB" w:rsidP="007E41AB">
            <w:pPr>
              <w:pStyle w:val="TAC"/>
            </w:pPr>
            <w:r w:rsidRPr="00E80F49">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7E41AB" w:rsidRPr="00E80F49" w:rsidRDefault="007E41AB" w:rsidP="007E41AB">
            <w:pPr>
              <w:pStyle w:val="TAL"/>
            </w:pPr>
            <w:r w:rsidRPr="00E80F49">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7E41AB" w:rsidRPr="00E80F49" w:rsidRDefault="007E41AB" w:rsidP="007E41AB">
            <w:pPr>
              <w:pStyle w:val="TAL"/>
              <w:rPr>
                <w:rFonts w:cs="Arial"/>
                <w:lang w:eastAsia="ko-KR"/>
              </w:rPr>
            </w:pPr>
            <w:r w:rsidRPr="00E80F49">
              <w:rPr>
                <w:rFonts w:cs="Arial"/>
                <w:lang w:eastAsia="ko-KR"/>
              </w:rPr>
              <w:t>RAN5#87</w:t>
            </w:r>
          </w:p>
        </w:tc>
      </w:tr>
      <w:tr w:rsidR="007E41AB" w:rsidRPr="00E80F49"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240</w:t>
            </w:r>
            <w:r>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7E41AB" w:rsidRPr="00E80F49" w:rsidRDefault="007E41AB" w:rsidP="007E41AB">
            <w:pPr>
              <w:keepNext/>
              <w:keepLines/>
              <w:spacing w:after="0"/>
              <w:rPr>
                <w:rFonts w:ascii="Arial" w:hAnsi="Arial"/>
                <w:sz w:val="18"/>
                <w:lang w:eastAsia="en-US"/>
              </w:rPr>
            </w:pPr>
            <w:r w:rsidRPr="00E80F49">
              <w:rPr>
                <w:rFonts w:ascii="Arial" w:hAnsi="Arial"/>
                <w:sz w:val="18"/>
              </w:rPr>
              <w:t>“38.521-1_TPanalysis_6.2.3_AMPR_6.5.3.3_ASE_NS_48</w:t>
            </w:r>
            <w:r w:rsidRPr="00E80F49">
              <w:rPr>
                <w:rFonts w:ascii="Arial" w:hAnsi="Arial"/>
                <w:sz w:val="18"/>
                <w:lang w:eastAsia="zh-CN"/>
              </w:rPr>
              <w:t>_v</w:t>
            </w:r>
            <w:r>
              <w:rPr>
                <w:rFonts w:ascii="Arial" w:hAnsi="Arial"/>
                <w:sz w:val="18"/>
                <w:lang w:eastAsia="zh-CN"/>
              </w:rPr>
              <w:t>3</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6</w:t>
            </w:r>
            <w:r w:rsidRPr="00E80F49">
              <w:rPr>
                <w:rFonts w:ascii="Arial" w:hAnsi="Arial" w:cs="Arial"/>
                <w:sz w:val="18"/>
                <w:lang w:eastAsia="ko-KR"/>
              </w:rPr>
              <w:t>-e</w:t>
            </w:r>
          </w:p>
        </w:tc>
      </w:tr>
      <w:tr w:rsidR="007E41AB" w:rsidRPr="00E80F49"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F5EBE" w:rsidRDefault="007E41AB" w:rsidP="007E41AB">
            <w:pPr>
              <w:keepNext/>
              <w:keepLines/>
              <w:spacing w:after="0"/>
              <w:jc w:val="center"/>
              <w:rPr>
                <w:rFonts w:ascii="Arial" w:hAnsi="Arial"/>
                <w:sz w:val="18"/>
              </w:rPr>
            </w:pPr>
            <w:r>
              <w:rPr>
                <w:rFonts w:ascii="Arial" w:hAnsi="Arial"/>
                <w:sz w:val="18"/>
              </w:rPr>
              <w:t xml:space="preserve">280 </w:t>
            </w:r>
            <w:r w:rsidRPr="006F5EBE">
              <w:rPr>
                <w:rFonts w:ascii="Arial" w:hAnsi="Arial"/>
                <w:sz w:val="18"/>
              </w:rPr>
              <w:t>for PC3</w:t>
            </w:r>
          </w:p>
          <w:p w14:paraId="4177DFCD" w14:textId="06A02F5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6F5EBE">
              <w:rPr>
                <w:rFonts w:ascii="Arial" w:hAnsi="Arial"/>
                <w:sz w:val="18"/>
                <w:lang w:eastAsia="zh-CN"/>
              </w:rPr>
              <w:t>3</w:t>
            </w:r>
            <w:r>
              <w:rPr>
                <w:rFonts w:ascii="Arial" w:hAnsi="Arial"/>
                <w:sz w:val="18"/>
                <w:lang w:eastAsia="zh-CN"/>
              </w:rPr>
              <w:t>92</w:t>
            </w:r>
            <w:r w:rsidRPr="006F5EBE">
              <w:rPr>
                <w:rFonts w:ascii="Arial" w:hAnsi="Arial"/>
                <w:sz w:val="18"/>
                <w:lang w:eastAsia="zh-CN"/>
              </w:rPr>
              <w:t xml:space="preserve">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1B7A72"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140 for PC3</w:t>
            </w:r>
          </w:p>
          <w:p w14:paraId="36ED0BAB" w14:textId="61BC478E"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5FE8F210"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rPr>
              <w:t>“38.521-1_TPanalysis_6.2.3_AMPR_6.5.3.3_ASE_NS_49</w:t>
            </w:r>
            <w:r>
              <w:rPr>
                <w:rFonts w:ascii="Arial" w:hAnsi="Arial" w:hint="eastAsia"/>
                <w:sz w:val="18"/>
                <w:lang w:eastAsia="zh-CN"/>
              </w:rPr>
              <w:t>_</w:t>
            </w:r>
            <w:r>
              <w:rPr>
                <w:rFonts w:ascii="Arial" w:hAnsi="Arial"/>
                <w:sz w:val="18"/>
                <w:lang w:eastAsia="zh-CN"/>
              </w:rPr>
              <w:t>v</w:t>
            </w:r>
            <w:r w:rsidRPr="001B7A72">
              <w:rPr>
                <w:rFonts w:ascii="Arial" w:hAnsi="Arial"/>
                <w:sz w:val="18"/>
                <w:lang w:eastAsia="zh-CN"/>
              </w:rPr>
              <w:t>2</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729F7355"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sidRPr="001B7A72">
              <w:rPr>
                <w:rFonts w:ascii="Arial" w:hAnsi="Arial" w:cs="Arial"/>
                <w:sz w:val="18"/>
                <w:lang w:eastAsia="ko-KR"/>
              </w:rPr>
              <w:t>8</w:t>
            </w:r>
            <w:r w:rsidRPr="00E80F49">
              <w:rPr>
                <w:rFonts w:ascii="Arial" w:hAnsi="Arial" w:cs="Arial"/>
                <w:sz w:val="18"/>
                <w:lang w:eastAsia="ko-KR"/>
              </w:rPr>
              <w:t>-e</w:t>
            </w:r>
          </w:p>
        </w:tc>
      </w:tr>
      <w:tr w:rsidR="006758C1" w:rsidRPr="00E80F49"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E80F49" w:rsidRDefault="006758C1" w:rsidP="006758C1">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N</w:t>
            </w:r>
            <w:r>
              <w:rPr>
                <w:rFonts w:ascii="Arial" w:hAnsi="Arial"/>
                <w:sz w:val="18"/>
                <w:lang w:eastAsia="zh-CN"/>
              </w:rPr>
              <w:t>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77777777" w:rsidR="006758C1" w:rsidRDefault="006758C1" w:rsidP="006758C1">
            <w:pPr>
              <w:keepNext/>
              <w:keepLines/>
              <w:spacing w:after="0"/>
              <w:jc w:val="center"/>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6D257BE9" w14:textId="534A14F2" w:rsidR="006758C1" w:rsidRDefault="006758C1" w:rsidP="006758C1">
            <w:pPr>
              <w:keepNext/>
              <w:keepLines/>
              <w:spacing w:after="0"/>
              <w:jc w:val="center"/>
              <w:rPr>
                <w:rFonts w:ascii="Arial" w:hAnsi="Arial"/>
                <w:sz w:val="18"/>
              </w:rPr>
            </w:pPr>
            <w:r>
              <w:rPr>
                <w:rFonts w:ascii="Arial" w:hAnsi="Arial" w:hint="eastAsia"/>
                <w:sz w:val="18"/>
                <w:lang w:eastAsia="zh-CN"/>
              </w:rPr>
              <w:t>2</w:t>
            </w:r>
            <w:r>
              <w:rPr>
                <w:rFonts w:ascii="Arial" w:hAnsi="Arial"/>
                <w:sz w:val="18"/>
                <w:lang w:eastAsia="zh-CN"/>
              </w:rPr>
              <w:t>88 for PC2</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E80F49"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77777777" w:rsidR="006758C1" w:rsidRDefault="006758C1" w:rsidP="006758C1">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38690FCA" w14:textId="4AC69D8F" w:rsidR="006758C1" w:rsidRPr="001B7A72" w:rsidRDefault="006758C1" w:rsidP="006758C1">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2</w:t>
            </w:r>
            <w:r>
              <w:rPr>
                <w:rFonts w:ascii="Arial" w:hAnsi="Arial"/>
                <w:sz w:val="18"/>
                <w:lang w:eastAsia="zh-CN"/>
              </w:rPr>
              <w:t>88 for PC2</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409745B3" w:rsidR="006758C1" w:rsidRPr="00E80F49" w:rsidRDefault="006758C1" w:rsidP="006758C1">
            <w:pPr>
              <w:keepNext/>
              <w:keepLines/>
              <w:overflowPunct/>
              <w:autoSpaceDE/>
              <w:autoSpaceDN/>
              <w:adjustRightInd/>
              <w:spacing w:after="0"/>
              <w:textAlignment w:val="auto"/>
              <w:rPr>
                <w:rFonts w:ascii="Arial" w:hAnsi="Arial"/>
                <w:sz w:val="18"/>
              </w:rPr>
            </w:pPr>
            <w:r>
              <w:rPr>
                <w:rFonts w:ascii="Arial" w:hAnsi="Arial"/>
                <w:sz w:val="18"/>
                <w:lang w:eastAsia="zh-CN"/>
              </w:rPr>
              <w:t>“38.521-1_TPanalysis_6.2.3_AMPR_6.5.3.3_ASE_NS_50.zip”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0659BA33" w:rsidR="006758C1" w:rsidRPr="00E80F49" w:rsidRDefault="006758C1" w:rsidP="006758C1">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9</w:t>
            </w:r>
          </w:p>
        </w:tc>
      </w:tr>
      <w:tr w:rsidR="007E41AB" w:rsidRPr="00E80F49"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E80F49"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E80F49" w:rsidRDefault="007E41AB" w:rsidP="007E41AB">
            <w:pPr>
              <w:keepNext/>
              <w:keepLines/>
              <w:overflowPunct/>
              <w:autoSpaceDE/>
              <w:autoSpaceDN/>
              <w:adjustRightInd/>
              <w:spacing w:after="0"/>
              <w:textAlignment w:val="auto"/>
              <w:rPr>
                <w:rFonts w:ascii="Arial" w:hAnsi="Arial"/>
                <w:sz w:val="18"/>
              </w:rPr>
            </w:pPr>
            <w:r w:rsidRPr="00E80F49">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bidi="bn-IN"/>
              </w:rPr>
              <w:t>RAN5#93-e</w:t>
            </w:r>
          </w:p>
        </w:tc>
      </w:tr>
      <w:tr w:rsidR="007E41AB" w:rsidRPr="00E80F49"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E80F49" w:rsidRDefault="007E41AB" w:rsidP="007E41AB">
            <w:pPr>
              <w:pStyle w:val="TAC"/>
            </w:pPr>
            <w:r w:rsidRPr="00E80F49">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Default="007E41AB" w:rsidP="007E41AB">
            <w:pPr>
              <w:pStyle w:val="TAC"/>
            </w:pPr>
            <w:r>
              <w:t xml:space="preserve">144 </w:t>
            </w:r>
            <w:r w:rsidRPr="0053369F">
              <w:t xml:space="preserve">for Non-SUL </w:t>
            </w:r>
            <w:r w:rsidRPr="00E80F49">
              <w:t>testing</w:t>
            </w:r>
          </w:p>
          <w:p w14:paraId="3F3C226E" w14:textId="77777777" w:rsidR="007E41AB" w:rsidRDefault="007E41AB" w:rsidP="007E41AB">
            <w:pPr>
              <w:pStyle w:val="TAC"/>
            </w:pPr>
          </w:p>
          <w:p w14:paraId="08ABB732" w14:textId="0BAA629E" w:rsidR="007E41AB" w:rsidRPr="00E80F49" w:rsidRDefault="007E41AB" w:rsidP="007E41AB">
            <w:pPr>
              <w:pStyle w:val="TAC"/>
            </w:pPr>
            <w:r w:rsidRPr="00E80F49">
              <w:t>72</w:t>
            </w:r>
            <w:r>
              <w:t xml:space="preserve"> </w:t>
            </w:r>
            <w:r w:rsidRPr="00E80F49">
              <w:t>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E80F49" w:rsidRDefault="007E41AB" w:rsidP="007E41AB">
            <w:pPr>
              <w:pStyle w:val="TAL"/>
            </w:pPr>
            <w:r w:rsidRPr="00E80F49">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E80F49" w:rsidRDefault="007E41AB" w:rsidP="007E41AB">
            <w:pPr>
              <w:pStyle w:val="TAL"/>
              <w:rPr>
                <w:rFonts w:cs="Arial"/>
                <w:lang w:eastAsia="ko-KR"/>
              </w:rPr>
            </w:pPr>
            <w:r w:rsidRPr="00E80F49">
              <w:rPr>
                <w:rFonts w:cs="Arial"/>
                <w:lang w:eastAsia="ko-KR"/>
              </w:rPr>
              <w:t>RAN5#85</w:t>
            </w:r>
          </w:p>
        </w:tc>
      </w:tr>
    </w:tbl>
    <w:p w14:paraId="2A87A9C7" w14:textId="77777777" w:rsidR="00397292" w:rsidRPr="00E80F49" w:rsidRDefault="00397292" w:rsidP="00397292"/>
    <w:p w14:paraId="31890213" w14:textId="77777777" w:rsidR="00DD3452" w:rsidRPr="00E80F49" w:rsidRDefault="00DD3452" w:rsidP="00DD3452">
      <w:pPr>
        <w:pStyle w:val="Heading4"/>
      </w:pPr>
      <w:bookmarkStart w:id="180" w:name="_Toc43899739"/>
      <w:bookmarkStart w:id="181" w:name="_Toc51767650"/>
      <w:bookmarkStart w:id="182" w:name="_Toc59039981"/>
      <w:bookmarkStart w:id="183" w:name="_Toc68073920"/>
      <w:bookmarkStart w:id="184" w:name="_Toc75371782"/>
      <w:bookmarkStart w:id="185" w:name="_Toc83727850"/>
      <w:bookmarkStart w:id="186" w:name="_Toc100005950"/>
      <w:bookmarkStart w:id="187" w:name="_Toc106703498"/>
      <w:bookmarkStart w:id="188" w:name="_Toc36042412"/>
      <w:bookmarkStart w:id="189" w:name="_Toc27418759"/>
      <w:bookmarkStart w:id="190" w:name="_Toc138858399"/>
      <w:r w:rsidRPr="00E80F49">
        <w:t>4.1.</w:t>
      </w:r>
      <w:r w:rsidR="009E5560" w:rsidRPr="00E80F49">
        <w:t>2</w:t>
      </w:r>
      <w:r w:rsidRPr="00E80F49">
        <w:t>.2</w:t>
      </w:r>
      <w:r w:rsidRPr="00E80F49">
        <w:tab/>
        <w:t xml:space="preserve">A-MPR test cases for </w:t>
      </w:r>
      <w:r w:rsidR="009E5560" w:rsidRPr="00E80F49">
        <w:t>FR1</w:t>
      </w:r>
      <w:r w:rsidRPr="00E80F49">
        <w:t xml:space="preserve"> UL CA</w:t>
      </w:r>
      <w:bookmarkEnd w:id="180"/>
      <w:bookmarkEnd w:id="181"/>
      <w:bookmarkEnd w:id="182"/>
      <w:bookmarkEnd w:id="183"/>
      <w:bookmarkEnd w:id="184"/>
      <w:bookmarkEnd w:id="185"/>
      <w:bookmarkEnd w:id="186"/>
      <w:bookmarkEnd w:id="187"/>
      <w:bookmarkEnd w:id="190"/>
    </w:p>
    <w:p w14:paraId="70215104" w14:textId="77777777" w:rsidR="00DD3452" w:rsidRPr="00E80F49" w:rsidRDefault="00DD3452" w:rsidP="00DD3452">
      <w:r w:rsidRPr="00E80F49">
        <w:t>This section contains information on test point selection for test case 6.2A.3</w:t>
      </w:r>
      <w:r w:rsidR="009E5560" w:rsidRPr="00E80F49">
        <w:t>.1</w:t>
      </w:r>
      <w:r w:rsidRPr="00E80F49">
        <w:t xml:space="preserve"> in [2], </w:t>
      </w:r>
      <w:r w:rsidRPr="00E80F49">
        <w:rPr>
          <w:rFonts w:eastAsia="Malgun Gothic"/>
        </w:rPr>
        <w:t>UE additional maximum output power reduction for CA.</w:t>
      </w:r>
    </w:p>
    <w:p w14:paraId="492DF68C" w14:textId="77777777" w:rsidR="00DD3452" w:rsidRPr="00E80F49" w:rsidRDefault="00DD3452" w:rsidP="00DD3452">
      <w:r w:rsidRPr="00E80F49">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E80F49">
        <w:t>1</w:t>
      </w:r>
      <w:r w:rsidRPr="00E80F49">
        <w:t>-1.</w:t>
      </w:r>
    </w:p>
    <w:p w14:paraId="03582883" w14:textId="77777777" w:rsidR="00DD3452" w:rsidRPr="00E80F49" w:rsidRDefault="00DD3452" w:rsidP="00DD3452">
      <w:pPr>
        <w:pStyle w:val="TH"/>
      </w:pPr>
      <w:r w:rsidRPr="00E80F49">
        <w:t>Table 4.1.</w:t>
      </w:r>
      <w:r w:rsidR="009E5560" w:rsidRPr="00E80F49">
        <w:t>2</w:t>
      </w:r>
      <w:r w:rsidRPr="00E80F49">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E80F49" w14:paraId="7BFDB58B" w14:textId="77777777" w:rsidTr="00C46B3C">
        <w:tc>
          <w:tcPr>
            <w:tcW w:w="1438" w:type="dxa"/>
            <w:shd w:val="clear" w:color="auto" w:fill="auto"/>
          </w:tcPr>
          <w:p w14:paraId="6816E049" w14:textId="77777777" w:rsidR="00DD3452" w:rsidRPr="00E80F49" w:rsidRDefault="00DD3452" w:rsidP="00DD3452">
            <w:pPr>
              <w:pStyle w:val="TAH"/>
            </w:pPr>
            <w:r w:rsidRPr="00E80F49">
              <w:t>CA config with UL CA support (Note 1)</w:t>
            </w:r>
          </w:p>
        </w:tc>
        <w:tc>
          <w:tcPr>
            <w:tcW w:w="2322" w:type="dxa"/>
            <w:gridSpan w:val="2"/>
            <w:shd w:val="clear" w:color="auto" w:fill="auto"/>
          </w:tcPr>
          <w:p w14:paraId="50A74149" w14:textId="77777777" w:rsidR="00DD3452" w:rsidRPr="00E80F49" w:rsidRDefault="00DD3452" w:rsidP="00DD3452">
            <w:pPr>
              <w:pStyle w:val="TAH"/>
            </w:pPr>
            <w:r w:rsidRPr="00E80F49">
              <w:t>NS values in same order as Uplink CA Configuration column</w:t>
            </w:r>
          </w:p>
        </w:tc>
        <w:tc>
          <w:tcPr>
            <w:tcW w:w="1026" w:type="dxa"/>
            <w:shd w:val="clear" w:color="auto" w:fill="auto"/>
          </w:tcPr>
          <w:p w14:paraId="3B807585" w14:textId="77777777" w:rsidR="00DD3452" w:rsidRPr="00E80F49" w:rsidRDefault="00DD3452" w:rsidP="00DD3452">
            <w:pPr>
              <w:pStyle w:val="TAH"/>
            </w:pPr>
            <w:r w:rsidRPr="00E80F49">
              <w:t>Number of test points</w:t>
            </w:r>
          </w:p>
        </w:tc>
        <w:tc>
          <w:tcPr>
            <w:tcW w:w="994" w:type="dxa"/>
            <w:shd w:val="clear" w:color="auto" w:fill="auto"/>
          </w:tcPr>
          <w:p w14:paraId="4A294DA7" w14:textId="77777777" w:rsidR="00DD3452" w:rsidRPr="00E80F49" w:rsidRDefault="00DD3452" w:rsidP="00DD3452">
            <w:pPr>
              <w:pStyle w:val="TAH"/>
            </w:pPr>
            <w:r w:rsidRPr="00E80F49">
              <w:t>Applicable test case</w:t>
            </w:r>
          </w:p>
        </w:tc>
        <w:tc>
          <w:tcPr>
            <w:tcW w:w="2590" w:type="dxa"/>
            <w:shd w:val="clear" w:color="auto" w:fill="auto"/>
          </w:tcPr>
          <w:p w14:paraId="2D94CD72" w14:textId="77777777" w:rsidR="00DD3452" w:rsidRPr="00E80F49" w:rsidRDefault="00DD3452" w:rsidP="00DD3452">
            <w:pPr>
              <w:pStyle w:val="TAH"/>
            </w:pPr>
            <w:r w:rsidRPr="00E80F49">
              <w:t>Justification</w:t>
            </w:r>
          </w:p>
        </w:tc>
        <w:tc>
          <w:tcPr>
            <w:tcW w:w="1485" w:type="dxa"/>
            <w:shd w:val="clear" w:color="auto" w:fill="auto"/>
          </w:tcPr>
          <w:p w14:paraId="409A56B8" w14:textId="77777777" w:rsidR="00DD3452" w:rsidRPr="00E80F49" w:rsidRDefault="00DD3452" w:rsidP="00DD3452">
            <w:pPr>
              <w:pStyle w:val="TAH"/>
            </w:pPr>
            <w:r w:rsidRPr="00E80F49">
              <w:t>Comment</w:t>
            </w:r>
          </w:p>
        </w:tc>
      </w:tr>
      <w:tr w:rsidR="00DD3452" w:rsidRPr="00E80F49" w14:paraId="40A6120F" w14:textId="77777777" w:rsidTr="00C46B3C">
        <w:tc>
          <w:tcPr>
            <w:tcW w:w="1438" w:type="dxa"/>
            <w:shd w:val="clear" w:color="auto" w:fill="auto"/>
          </w:tcPr>
          <w:p w14:paraId="4F2A9A7E" w14:textId="77777777" w:rsidR="00DD3452" w:rsidRPr="00E80F49" w:rsidRDefault="00DD3452" w:rsidP="00DD3452">
            <w:pPr>
              <w:pStyle w:val="TAL"/>
              <w:rPr>
                <w:lang w:eastAsia="zh-CN"/>
              </w:rPr>
            </w:pPr>
            <w:r w:rsidRPr="00E80F49">
              <w:rPr>
                <w:lang w:eastAsia="zh-CN"/>
              </w:rPr>
              <w:t>CA_n3-n78</w:t>
            </w:r>
          </w:p>
          <w:p w14:paraId="3075BD80" w14:textId="77777777" w:rsidR="00DD3452" w:rsidRPr="00E80F49" w:rsidRDefault="00DD3452" w:rsidP="00DD3452">
            <w:pPr>
              <w:pStyle w:val="TAL"/>
              <w:rPr>
                <w:lang w:eastAsia="zh-CN"/>
              </w:rPr>
            </w:pPr>
            <w:r w:rsidRPr="00E80F49">
              <w:rPr>
                <w:lang w:eastAsia="zh-CN"/>
              </w:rPr>
              <w:t>CA_n8-n78</w:t>
            </w:r>
          </w:p>
        </w:tc>
        <w:tc>
          <w:tcPr>
            <w:tcW w:w="1174" w:type="dxa"/>
            <w:shd w:val="clear" w:color="auto" w:fill="auto"/>
          </w:tcPr>
          <w:p w14:paraId="2FF3964B" w14:textId="77777777" w:rsidR="00DD3452" w:rsidRPr="00E80F49" w:rsidRDefault="00DD3452" w:rsidP="00DD3452">
            <w:pPr>
              <w:pStyle w:val="TAC"/>
              <w:rPr>
                <w:lang w:eastAsia="zh-CN"/>
              </w:rPr>
            </w:pPr>
            <w:r w:rsidRPr="00E80F49">
              <w:rPr>
                <w:lang w:eastAsia="zh-CN"/>
              </w:rPr>
              <w:t>NS_100</w:t>
            </w:r>
          </w:p>
        </w:tc>
        <w:tc>
          <w:tcPr>
            <w:tcW w:w="1148" w:type="dxa"/>
            <w:shd w:val="clear" w:color="auto" w:fill="auto"/>
          </w:tcPr>
          <w:p w14:paraId="2ED976F7" w14:textId="77777777" w:rsidR="00DD3452" w:rsidRPr="00E80F49" w:rsidRDefault="00DD3452" w:rsidP="00DD3452">
            <w:pPr>
              <w:pStyle w:val="TAC"/>
              <w:rPr>
                <w:lang w:eastAsia="zh-CN"/>
              </w:rPr>
            </w:pPr>
            <w:r w:rsidRPr="00E80F49">
              <w:rPr>
                <w:lang w:eastAsia="zh-CN"/>
              </w:rPr>
              <w:t>NS_01</w:t>
            </w:r>
          </w:p>
        </w:tc>
        <w:tc>
          <w:tcPr>
            <w:tcW w:w="1026" w:type="dxa"/>
            <w:shd w:val="clear" w:color="auto" w:fill="auto"/>
          </w:tcPr>
          <w:p w14:paraId="67B5B2A7" w14:textId="77777777" w:rsidR="00DD3452" w:rsidRPr="00E80F49" w:rsidRDefault="00DD3452" w:rsidP="00DD3452">
            <w:pPr>
              <w:pStyle w:val="TAC"/>
              <w:rPr>
                <w:lang w:eastAsia="zh-CN"/>
              </w:rPr>
            </w:pPr>
            <w:r w:rsidRPr="00E80F49">
              <w:rPr>
                <w:lang w:eastAsia="zh-CN"/>
              </w:rPr>
              <w:t>24</w:t>
            </w:r>
          </w:p>
        </w:tc>
        <w:tc>
          <w:tcPr>
            <w:tcW w:w="994" w:type="dxa"/>
            <w:shd w:val="clear" w:color="auto" w:fill="auto"/>
          </w:tcPr>
          <w:p w14:paraId="4093911A" w14:textId="77777777" w:rsidR="00DD3452" w:rsidRPr="00E80F49" w:rsidRDefault="00DD3452" w:rsidP="00DD3452">
            <w:pPr>
              <w:pStyle w:val="TAL"/>
              <w:rPr>
                <w:lang w:eastAsia="zh-CN"/>
              </w:rPr>
            </w:pPr>
            <w:r w:rsidRPr="00E80F49">
              <w:rPr>
                <w:lang w:eastAsia="zh-CN"/>
              </w:rPr>
              <w:t>N/A</w:t>
            </w:r>
          </w:p>
        </w:tc>
        <w:tc>
          <w:tcPr>
            <w:tcW w:w="2590" w:type="dxa"/>
            <w:shd w:val="clear" w:color="auto" w:fill="auto"/>
          </w:tcPr>
          <w:p w14:paraId="78326384" w14:textId="034C636F" w:rsidR="00DD3452" w:rsidRPr="00E80F49" w:rsidRDefault="00DD3452" w:rsidP="00DD3452">
            <w:pPr>
              <w:pStyle w:val="TAL"/>
            </w:pPr>
            <w:r w:rsidRPr="00E80F49">
              <w:t>“</w:t>
            </w:r>
            <w:bookmarkStart w:id="191" w:name="OLE_LINK51"/>
            <w:r w:rsidRPr="00E80F49">
              <w:t>38.521-1_TPanalysis 6.2A.3 NS_100+NS_01.zip</w:t>
            </w:r>
            <w:bookmarkEnd w:id="191"/>
            <w:r w:rsidRPr="00E80F49">
              <w:t>”</w:t>
            </w:r>
          </w:p>
        </w:tc>
        <w:tc>
          <w:tcPr>
            <w:tcW w:w="1485" w:type="dxa"/>
            <w:shd w:val="clear" w:color="auto" w:fill="auto"/>
          </w:tcPr>
          <w:p w14:paraId="4020AD53" w14:textId="77777777" w:rsidR="00DD3452" w:rsidRPr="00E80F49" w:rsidRDefault="00DD3452" w:rsidP="00DD3452">
            <w:pPr>
              <w:pStyle w:val="TAL"/>
              <w:rPr>
                <w:lang w:eastAsia="zh-CN"/>
              </w:rPr>
            </w:pPr>
            <w:r w:rsidRPr="00E80F49">
              <w:rPr>
                <w:lang w:eastAsia="zh-CN"/>
              </w:rPr>
              <w:t>RAN5#87-e</w:t>
            </w:r>
          </w:p>
        </w:tc>
      </w:tr>
      <w:tr w:rsidR="002329DC" w:rsidRPr="00E80F49" w14:paraId="3B99E699" w14:textId="77777777" w:rsidTr="00C46B3C">
        <w:tc>
          <w:tcPr>
            <w:tcW w:w="1438" w:type="dxa"/>
            <w:shd w:val="clear" w:color="auto" w:fill="auto"/>
          </w:tcPr>
          <w:p w14:paraId="3E0F992C" w14:textId="77777777" w:rsidR="002329DC" w:rsidRPr="00E80F49" w:rsidRDefault="002329DC" w:rsidP="008969A6">
            <w:pPr>
              <w:pStyle w:val="TAL"/>
              <w:rPr>
                <w:lang w:eastAsia="zh-CN"/>
              </w:rPr>
            </w:pPr>
            <w:r w:rsidRPr="00E80F49">
              <w:rPr>
                <w:lang w:eastAsia="zh-CN"/>
              </w:rPr>
              <w:t>CA_n8-n78</w:t>
            </w:r>
          </w:p>
        </w:tc>
        <w:tc>
          <w:tcPr>
            <w:tcW w:w="1174" w:type="dxa"/>
            <w:shd w:val="clear" w:color="auto" w:fill="auto"/>
          </w:tcPr>
          <w:p w14:paraId="77741103" w14:textId="77777777" w:rsidR="002329DC" w:rsidRPr="00E80F49" w:rsidRDefault="002329DC" w:rsidP="008969A6">
            <w:pPr>
              <w:pStyle w:val="TAC"/>
              <w:rPr>
                <w:lang w:eastAsia="zh-CN"/>
              </w:rPr>
            </w:pPr>
            <w:r w:rsidRPr="00E80F49">
              <w:rPr>
                <w:lang w:eastAsia="zh-CN"/>
              </w:rPr>
              <w:t>NS_43</w:t>
            </w:r>
          </w:p>
        </w:tc>
        <w:tc>
          <w:tcPr>
            <w:tcW w:w="1148" w:type="dxa"/>
            <w:shd w:val="clear" w:color="auto" w:fill="auto"/>
          </w:tcPr>
          <w:p w14:paraId="3ABD8CBD" w14:textId="77777777" w:rsidR="002329DC" w:rsidRPr="00E80F49" w:rsidRDefault="002329DC" w:rsidP="008969A6">
            <w:pPr>
              <w:pStyle w:val="TAC"/>
              <w:rPr>
                <w:lang w:eastAsia="zh-CN"/>
              </w:rPr>
            </w:pPr>
            <w:r w:rsidRPr="00E80F49">
              <w:rPr>
                <w:lang w:eastAsia="zh-CN"/>
              </w:rPr>
              <w:t>NS_01</w:t>
            </w:r>
          </w:p>
        </w:tc>
        <w:tc>
          <w:tcPr>
            <w:tcW w:w="1026" w:type="dxa"/>
            <w:shd w:val="clear" w:color="auto" w:fill="auto"/>
          </w:tcPr>
          <w:p w14:paraId="14CCF0D3" w14:textId="77777777" w:rsidR="002329DC" w:rsidRPr="00E80F49" w:rsidRDefault="002329DC" w:rsidP="008969A6">
            <w:pPr>
              <w:pStyle w:val="TAC"/>
              <w:rPr>
                <w:lang w:eastAsia="zh-CN"/>
              </w:rPr>
            </w:pPr>
            <w:r w:rsidRPr="00E80F49">
              <w:rPr>
                <w:lang w:eastAsia="zh-CN"/>
              </w:rPr>
              <w:t>12</w:t>
            </w:r>
          </w:p>
        </w:tc>
        <w:tc>
          <w:tcPr>
            <w:tcW w:w="994" w:type="dxa"/>
            <w:shd w:val="clear" w:color="auto" w:fill="auto"/>
          </w:tcPr>
          <w:p w14:paraId="153F910B" w14:textId="77777777" w:rsidR="002329DC" w:rsidRPr="00E80F49" w:rsidRDefault="002329DC" w:rsidP="008969A6">
            <w:pPr>
              <w:pStyle w:val="TAL"/>
              <w:rPr>
                <w:lang w:eastAsia="zh-CN"/>
              </w:rPr>
            </w:pPr>
            <w:r w:rsidRPr="00E80F49">
              <w:rPr>
                <w:lang w:eastAsia="zh-CN"/>
              </w:rPr>
              <w:t>N/A</w:t>
            </w:r>
          </w:p>
        </w:tc>
        <w:tc>
          <w:tcPr>
            <w:tcW w:w="2590" w:type="dxa"/>
            <w:shd w:val="clear" w:color="auto" w:fill="auto"/>
          </w:tcPr>
          <w:p w14:paraId="42AC03ED" w14:textId="617CAB1C" w:rsidR="002329DC" w:rsidRPr="00E80F49" w:rsidRDefault="002329DC" w:rsidP="008969A6">
            <w:pPr>
              <w:pStyle w:val="TAL"/>
              <w:rPr>
                <w:lang w:eastAsia="zh-CN"/>
              </w:rPr>
            </w:pPr>
            <w:r w:rsidRPr="00E80F49">
              <w:rPr>
                <w:lang w:eastAsia="zh-CN"/>
              </w:rPr>
              <w:t>“</w:t>
            </w:r>
            <w:r w:rsidRPr="00E80F49">
              <w:t>38.521-1_TPanalysis 6.2A.3 NS_43+NS_01.zip</w:t>
            </w:r>
            <w:r w:rsidRPr="00E80F49">
              <w:rPr>
                <w:lang w:eastAsia="zh-CN"/>
              </w:rPr>
              <w:t>”</w:t>
            </w:r>
          </w:p>
        </w:tc>
        <w:tc>
          <w:tcPr>
            <w:tcW w:w="1485" w:type="dxa"/>
            <w:shd w:val="clear" w:color="auto" w:fill="auto"/>
          </w:tcPr>
          <w:p w14:paraId="5C1F6606" w14:textId="77777777" w:rsidR="002329DC" w:rsidRPr="00E80F49" w:rsidRDefault="002329DC" w:rsidP="008969A6">
            <w:pPr>
              <w:pStyle w:val="TAL"/>
              <w:rPr>
                <w:lang w:eastAsia="zh-CN"/>
              </w:rPr>
            </w:pPr>
            <w:r w:rsidRPr="00E80F49">
              <w:rPr>
                <w:lang w:eastAsia="zh-CN"/>
              </w:rPr>
              <w:t>RAN5#88-e</w:t>
            </w:r>
          </w:p>
        </w:tc>
      </w:tr>
      <w:tr w:rsidR="002329DC" w:rsidRPr="00E80F49" w14:paraId="24A94B76" w14:textId="77777777" w:rsidTr="00C46B3C">
        <w:tc>
          <w:tcPr>
            <w:tcW w:w="1438" w:type="dxa"/>
            <w:shd w:val="clear" w:color="auto" w:fill="auto"/>
          </w:tcPr>
          <w:p w14:paraId="1A303D12"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CA_n8-n78</w:t>
            </w:r>
          </w:p>
        </w:tc>
        <w:tc>
          <w:tcPr>
            <w:tcW w:w="1174" w:type="dxa"/>
            <w:shd w:val="clear" w:color="auto" w:fill="auto"/>
          </w:tcPr>
          <w:p w14:paraId="47A3ABF0"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NS_43U</w:t>
            </w:r>
          </w:p>
        </w:tc>
        <w:tc>
          <w:tcPr>
            <w:tcW w:w="1148" w:type="dxa"/>
            <w:shd w:val="clear" w:color="auto" w:fill="auto"/>
          </w:tcPr>
          <w:p w14:paraId="6D07EC34"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63FD74CF"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12</w:t>
            </w:r>
          </w:p>
        </w:tc>
        <w:tc>
          <w:tcPr>
            <w:tcW w:w="994" w:type="dxa"/>
            <w:shd w:val="clear" w:color="auto" w:fill="auto"/>
          </w:tcPr>
          <w:p w14:paraId="0D771506"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C6E4945" w14:textId="687DF949"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lang w:eastAsia="en-US"/>
              </w:rPr>
              <w:t>38.521-1_TPanalysis 6.2A.3 NS_43U+NS_01.zip</w:t>
            </w:r>
            <w:r w:rsidRPr="00E80F49">
              <w:rPr>
                <w:rFonts w:ascii="Arial" w:hAnsi="Arial"/>
                <w:sz w:val="18"/>
                <w:lang w:eastAsia="zh-CN"/>
              </w:rPr>
              <w:t>”</w:t>
            </w:r>
          </w:p>
        </w:tc>
        <w:tc>
          <w:tcPr>
            <w:tcW w:w="1485" w:type="dxa"/>
            <w:shd w:val="clear" w:color="auto" w:fill="auto"/>
          </w:tcPr>
          <w:p w14:paraId="1DFD977D"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RAN5#88-e</w:t>
            </w:r>
          </w:p>
        </w:tc>
      </w:tr>
      <w:tr w:rsidR="00B13401" w:rsidRPr="00E80F49" w14:paraId="22191083" w14:textId="77777777" w:rsidTr="00C46B3C">
        <w:tc>
          <w:tcPr>
            <w:tcW w:w="1438" w:type="dxa"/>
            <w:shd w:val="clear" w:color="auto" w:fill="auto"/>
          </w:tcPr>
          <w:p w14:paraId="7AACF960" w14:textId="13963564"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CA_n24-n41</w:t>
            </w:r>
          </w:p>
        </w:tc>
        <w:tc>
          <w:tcPr>
            <w:tcW w:w="1174" w:type="dxa"/>
            <w:shd w:val="clear" w:color="auto" w:fill="auto"/>
          </w:tcPr>
          <w:p w14:paraId="58E7CF76" w14:textId="048AF813"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500EB7CF" w14:textId="625BB3F6"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NS_04</w:t>
            </w:r>
          </w:p>
        </w:tc>
        <w:tc>
          <w:tcPr>
            <w:tcW w:w="1026" w:type="dxa"/>
            <w:shd w:val="clear" w:color="auto" w:fill="auto"/>
          </w:tcPr>
          <w:p w14:paraId="5FAE6726" w14:textId="7313D402"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0B80CAC" w14:textId="5AB9434A"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6FCB0397" w14:textId="105763C0"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04</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5A55A147" w14:textId="039A6584"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6BAE9CB" w14:textId="77777777" w:rsidTr="00C46B3C">
        <w:tc>
          <w:tcPr>
            <w:tcW w:w="1438" w:type="dxa"/>
            <w:shd w:val="clear" w:color="auto" w:fill="auto"/>
          </w:tcPr>
          <w:p w14:paraId="1D5E498C" w14:textId="687A0156"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CA_n24-n48</w:t>
            </w:r>
          </w:p>
        </w:tc>
        <w:tc>
          <w:tcPr>
            <w:tcW w:w="1174" w:type="dxa"/>
            <w:shd w:val="clear" w:color="auto" w:fill="auto"/>
          </w:tcPr>
          <w:p w14:paraId="45383270" w14:textId="2B92398D"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17F3BD78" w14:textId="23B6B2F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NS_27</w:t>
            </w:r>
          </w:p>
        </w:tc>
        <w:tc>
          <w:tcPr>
            <w:tcW w:w="1026" w:type="dxa"/>
            <w:shd w:val="clear" w:color="auto" w:fill="auto"/>
          </w:tcPr>
          <w:p w14:paraId="7CB862B5" w14:textId="32FD4271"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8AFA9D9" w14:textId="38EABB2C"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1613B97C" w14:textId="201B63D3"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27</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0DBF80BF" w14:textId="55D14B2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12CE922B" w14:textId="77777777" w:rsidTr="00C46B3C">
        <w:tc>
          <w:tcPr>
            <w:tcW w:w="1438" w:type="dxa"/>
            <w:shd w:val="clear" w:color="auto" w:fill="auto"/>
          </w:tcPr>
          <w:p w14:paraId="5293E622" w14:textId="2226019D"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CA_n24-n77</w:t>
            </w:r>
          </w:p>
        </w:tc>
        <w:tc>
          <w:tcPr>
            <w:tcW w:w="1174" w:type="dxa"/>
            <w:shd w:val="clear" w:color="auto" w:fill="auto"/>
          </w:tcPr>
          <w:p w14:paraId="0EF099F8" w14:textId="2718AF1D"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3F4F7CFC" w14:textId="7902C585"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NS_55</w:t>
            </w:r>
          </w:p>
        </w:tc>
        <w:tc>
          <w:tcPr>
            <w:tcW w:w="1026" w:type="dxa"/>
            <w:shd w:val="clear" w:color="auto" w:fill="auto"/>
          </w:tcPr>
          <w:p w14:paraId="677AAABC" w14:textId="7A608549"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67F4CA4F" w14:textId="63E63907"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350214A3" w14:textId="1226B6F5"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55</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2BDE862F" w14:textId="7245A0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F013C2" w:rsidRPr="00E80F49" w14:paraId="4827F65E" w14:textId="77777777" w:rsidTr="00C46B3C">
        <w:tc>
          <w:tcPr>
            <w:tcW w:w="1438" w:type="dxa"/>
            <w:shd w:val="clear" w:color="auto" w:fill="auto"/>
          </w:tcPr>
          <w:p w14:paraId="1A5C856D" w14:textId="270DF477" w:rsidR="00F013C2" w:rsidRDefault="00F013C2" w:rsidP="00F013C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CA_n28-n78</w:t>
            </w:r>
          </w:p>
        </w:tc>
        <w:tc>
          <w:tcPr>
            <w:tcW w:w="1174" w:type="dxa"/>
            <w:shd w:val="clear" w:color="auto" w:fill="auto"/>
          </w:tcPr>
          <w:p w14:paraId="6A775D98" w14:textId="5D684D00"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NS_17</w:t>
            </w:r>
          </w:p>
        </w:tc>
        <w:tc>
          <w:tcPr>
            <w:tcW w:w="1148" w:type="dxa"/>
            <w:shd w:val="clear" w:color="auto" w:fill="auto"/>
          </w:tcPr>
          <w:p w14:paraId="004E7680" w14:textId="055ED5B1"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026" w:type="dxa"/>
            <w:shd w:val="clear" w:color="auto" w:fill="auto"/>
          </w:tcPr>
          <w:p w14:paraId="5D24BDA7" w14:textId="22388EDD"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12</w:t>
            </w:r>
          </w:p>
        </w:tc>
        <w:tc>
          <w:tcPr>
            <w:tcW w:w="994" w:type="dxa"/>
            <w:shd w:val="clear" w:color="auto" w:fill="auto"/>
          </w:tcPr>
          <w:p w14:paraId="658C8F80" w14:textId="6ECD8A86" w:rsidR="00F013C2" w:rsidRDefault="00F013C2" w:rsidP="00F013C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5C6A15F0" w14:textId="5E483981"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17</w:t>
            </w:r>
            <w:r w:rsidRPr="00E80F49">
              <w:rPr>
                <w:rFonts w:ascii="Arial" w:hAnsi="Arial"/>
                <w:sz w:val="18"/>
              </w:rPr>
              <w:t>+NS_</w:t>
            </w:r>
            <w:r>
              <w:rPr>
                <w:rFonts w:ascii="Arial" w:hAnsi="Arial"/>
                <w:sz w:val="18"/>
              </w:rPr>
              <w:t>01</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6CD87C5D" w14:textId="13D2E966"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9</w:t>
            </w:r>
          </w:p>
        </w:tc>
      </w:tr>
      <w:tr w:rsidR="00B13401" w:rsidRPr="00E80F49" w14:paraId="0C82D115" w14:textId="77777777" w:rsidTr="00C46B3C">
        <w:tc>
          <w:tcPr>
            <w:tcW w:w="1438" w:type="dxa"/>
            <w:shd w:val="clear" w:color="auto" w:fill="auto"/>
          </w:tcPr>
          <w:p w14:paraId="00C7BB69" w14:textId="405457CC"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CA_n41A-n79A</w:t>
            </w:r>
          </w:p>
        </w:tc>
        <w:tc>
          <w:tcPr>
            <w:tcW w:w="1174" w:type="dxa"/>
            <w:shd w:val="clear" w:color="auto" w:fill="auto"/>
          </w:tcPr>
          <w:p w14:paraId="096D666B" w14:textId="7EB8FDBB"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NS_47</w:t>
            </w:r>
          </w:p>
        </w:tc>
        <w:tc>
          <w:tcPr>
            <w:tcW w:w="1148" w:type="dxa"/>
            <w:shd w:val="clear" w:color="auto" w:fill="auto"/>
          </w:tcPr>
          <w:p w14:paraId="44FEBDFC" w14:textId="19EAD9D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7BCB4AD7" w14:textId="61B48830"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3</w:t>
            </w:r>
          </w:p>
        </w:tc>
        <w:tc>
          <w:tcPr>
            <w:tcW w:w="994" w:type="dxa"/>
            <w:shd w:val="clear" w:color="auto" w:fill="auto"/>
          </w:tcPr>
          <w:p w14:paraId="41031DFB" w14:textId="65D98D4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FA1F409" w14:textId="660DAF9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“38.521-1_TPanalysis_6.2A.3_NS_47+NS_01.zip”</w:t>
            </w:r>
          </w:p>
        </w:tc>
        <w:tc>
          <w:tcPr>
            <w:tcW w:w="1485" w:type="dxa"/>
            <w:shd w:val="clear" w:color="auto" w:fill="auto"/>
          </w:tcPr>
          <w:p w14:paraId="731BCC8A" w14:textId="361602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RAN5#94-e</w:t>
            </w:r>
          </w:p>
        </w:tc>
      </w:tr>
      <w:tr w:rsidR="00B13401" w:rsidRPr="00E80F49" w14:paraId="356FD6CF" w14:textId="77777777" w:rsidTr="00C46B3C">
        <w:tc>
          <w:tcPr>
            <w:tcW w:w="9855" w:type="dxa"/>
            <w:gridSpan w:val="7"/>
            <w:shd w:val="clear" w:color="auto" w:fill="auto"/>
          </w:tcPr>
          <w:p w14:paraId="0DC0B86D" w14:textId="77777777" w:rsidR="00B13401" w:rsidRPr="00E80F49" w:rsidRDefault="00B13401" w:rsidP="00B13401">
            <w:pPr>
              <w:pStyle w:val="TAN"/>
            </w:pPr>
            <w:r w:rsidRPr="00E80F49">
              <w:t>Note 1:</w:t>
            </w:r>
            <w:r w:rsidRPr="00E80F49">
              <w:tab/>
              <w:t>As per TS 38.101.</w:t>
            </w:r>
          </w:p>
        </w:tc>
      </w:tr>
    </w:tbl>
    <w:p w14:paraId="1E90994B" w14:textId="77777777" w:rsidR="00DD3452" w:rsidRPr="00E80F49" w:rsidRDefault="00DD3452" w:rsidP="00DD3452"/>
    <w:p w14:paraId="2C55A0C6" w14:textId="77777777" w:rsidR="00DD3452" w:rsidRPr="00E80F49" w:rsidRDefault="00DD3452" w:rsidP="00DD3452">
      <w:r w:rsidRPr="00E80F49">
        <w:lastRenderedPageBreak/>
        <w:t>The analyses are performed per NS-value and are stored as zip-files as defined in annex A. The general principle for selection of test points is:</w:t>
      </w:r>
    </w:p>
    <w:p w14:paraId="6C058D31" w14:textId="77777777" w:rsidR="00DD3452" w:rsidRPr="00E80F49" w:rsidRDefault="00DD3452" w:rsidP="0060323E">
      <w:pPr>
        <w:pStyle w:val="B1"/>
      </w:pPr>
      <w:r w:rsidRPr="00E80F49">
        <w:t>-</w:t>
      </w:r>
      <w:r w:rsidRPr="00E80F49">
        <w:tab/>
        <w:t xml:space="preserve">Test the </w:t>
      </w:r>
      <w:bookmarkStart w:id="192" w:name="OLE_LINK94"/>
      <w:r w:rsidRPr="00E80F49">
        <w:t>minimum Total power backoff</w:t>
      </w:r>
      <w:bookmarkEnd w:id="192"/>
      <w:r w:rsidRPr="00E80F49">
        <w:t xml:space="preserve"> value </w:t>
      </w:r>
    </w:p>
    <w:p w14:paraId="2C0672A9" w14:textId="77777777" w:rsidR="00DD3452" w:rsidRPr="00E80F49" w:rsidRDefault="00DD3452" w:rsidP="0060323E">
      <w:pPr>
        <w:pStyle w:val="B1"/>
      </w:pPr>
      <w:r w:rsidRPr="00E80F49">
        <w:t>-</w:t>
      </w:r>
      <w:r w:rsidRPr="00E80F49">
        <w:tab/>
        <w:t>Test the maximum Total power backoff value</w:t>
      </w:r>
    </w:p>
    <w:p w14:paraId="0E697991" w14:textId="77777777" w:rsidR="00DD3452" w:rsidRPr="00E80F49" w:rsidRDefault="00DD3452" w:rsidP="0060323E">
      <w:pPr>
        <w:pStyle w:val="B1"/>
      </w:pPr>
      <w:r w:rsidRPr="00E80F49">
        <w:t>-</w:t>
      </w:r>
      <w:r w:rsidRPr="00E80F49">
        <w:tab/>
        <w:t>Test the maximum unbalanced Total power backoff among CCs (max P</w:t>
      </w:r>
      <w:r w:rsidRPr="00E80F49">
        <w:rPr>
          <w:vertAlign w:val="subscript"/>
        </w:rPr>
        <w:t>CMAX</w:t>
      </w:r>
      <w:r w:rsidRPr="00E80F49">
        <w:rPr>
          <w:rFonts w:ascii="SimSun" w:hAnsi="SimSun"/>
          <w:vertAlign w:val="subscript"/>
          <w:lang w:eastAsia="zh-CN"/>
        </w:rPr>
        <w:t>,</w:t>
      </w:r>
      <w:r w:rsidRPr="00E80F49">
        <w:rPr>
          <w:vertAlign w:val="subscript"/>
        </w:rPr>
        <w:t>c</w:t>
      </w:r>
      <w:r w:rsidRPr="00E80F49">
        <w:t xml:space="preserve"> difference).</w:t>
      </w:r>
    </w:p>
    <w:p w14:paraId="7F695DAE" w14:textId="77777777" w:rsidR="00DD3452" w:rsidRPr="00E80F49" w:rsidRDefault="00DD3452" w:rsidP="004C662E">
      <w:r w:rsidRPr="00E80F49">
        <w:t>Where the Total power backoff value means: MAX[MPR, A-MPR]</w:t>
      </w:r>
    </w:p>
    <w:p w14:paraId="083BCA49" w14:textId="77777777" w:rsidR="002329DC" w:rsidRPr="00E80F49" w:rsidRDefault="002329DC" w:rsidP="002329DC">
      <w:pPr>
        <w:pStyle w:val="Heading3"/>
      </w:pPr>
      <w:bookmarkStart w:id="193" w:name="_Toc51767652"/>
      <w:bookmarkStart w:id="194" w:name="_Toc59039982"/>
      <w:bookmarkStart w:id="195" w:name="_Toc68073921"/>
      <w:bookmarkStart w:id="196" w:name="_Toc75371783"/>
      <w:bookmarkStart w:id="197" w:name="_Toc83727851"/>
      <w:bookmarkStart w:id="198" w:name="_Toc100005951"/>
      <w:bookmarkStart w:id="199" w:name="_Toc106703499"/>
      <w:bookmarkStart w:id="200" w:name="_Toc36042413"/>
      <w:bookmarkStart w:id="201" w:name="_Toc43899741"/>
      <w:bookmarkStart w:id="202" w:name="_Toc138858400"/>
      <w:bookmarkEnd w:id="188"/>
      <w:r w:rsidRPr="00E80F49">
        <w:t>4.1.3</w:t>
      </w:r>
      <w:r w:rsidRPr="00E80F49">
        <w:tab/>
      </w:r>
      <w:r w:rsidR="009E5560" w:rsidRPr="00E80F49">
        <w:t>Test point analysis per NR CA configuration</w:t>
      </w:r>
      <w:bookmarkEnd w:id="193"/>
      <w:bookmarkEnd w:id="194"/>
      <w:bookmarkEnd w:id="195"/>
      <w:bookmarkEnd w:id="196"/>
      <w:bookmarkEnd w:id="197"/>
      <w:bookmarkEnd w:id="198"/>
      <w:bookmarkEnd w:id="199"/>
      <w:bookmarkEnd w:id="202"/>
    </w:p>
    <w:p w14:paraId="45D72DE1" w14:textId="77777777" w:rsidR="0092472A" w:rsidRPr="00E80F49"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4.1.3.1</w:t>
      </w:r>
      <w:r w:rsidRPr="00E80F49">
        <w:rPr>
          <w:rFonts w:ascii="Arial" w:eastAsia="Malgun Gothic" w:hAnsi="Arial"/>
          <w:sz w:val="24"/>
          <w:lang w:eastAsia="en-US"/>
        </w:rPr>
        <w:tab/>
        <w:t>Reference Sensitivity test cases for FR1 NR CA</w:t>
      </w:r>
    </w:p>
    <w:p w14:paraId="6B07F763" w14:textId="77777777" w:rsidR="0092472A" w:rsidRPr="00E80F49" w:rsidRDefault="0092472A" w:rsidP="00CF3F9A">
      <w:pPr>
        <w:pStyle w:val="EditorsNote"/>
      </w:pPr>
      <w:r w:rsidRPr="00E80F49">
        <w:t>Editor's note:</w:t>
      </w:r>
      <w:r w:rsidRPr="00E80F49">
        <w:tab/>
      </w:r>
    </w:p>
    <w:p w14:paraId="2BAA8B53" w14:textId="160439AE" w:rsidR="0092472A" w:rsidRPr="00E80F49" w:rsidRDefault="0092472A" w:rsidP="00CF3F9A">
      <w:pPr>
        <w:pStyle w:val="EditorsNote"/>
      </w:pPr>
      <w:r w:rsidRPr="00E80F49">
        <w:t>-</w:t>
      </w:r>
      <w:r w:rsidRPr="00E80F49">
        <w:tab/>
        <w:t>Not all CA configurations completed in TS 38.521-1 refsens test cases are listed in Table 4.1.3.1-1</w:t>
      </w:r>
      <w:r w:rsidR="00D20444" w:rsidRPr="00E80F49">
        <w:t xml:space="preserve"> </w:t>
      </w:r>
      <w:r w:rsidR="00D20444" w:rsidRPr="00E80F49">
        <w:rPr>
          <w:rStyle w:val="jlqj4b"/>
        </w:rPr>
        <w:t xml:space="preserve">through </w:t>
      </w:r>
      <w:r w:rsidR="00D20444" w:rsidRPr="00E80F49">
        <w:t>Table 4.1.3.1</w:t>
      </w:r>
      <w:r w:rsidR="00D20444" w:rsidRPr="00E80F49">
        <w:noBreakHyphen/>
        <w:t>5</w:t>
      </w:r>
      <w:r w:rsidRPr="00E80F49">
        <w:t>.</w:t>
      </w:r>
    </w:p>
    <w:p w14:paraId="1890E30A" w14:textId="683DFDDA" w:rsidR="0092472A" w:rsidRPr="00E80F49" w:rsidRDefault="0092472A" w:rsidP="0092472A">
      <w:r w:rsidRPr="00E80F49">
        <w:t>This clause contains information on test point analysis</w:t>
      </w:r>
      <w:r w:rsidR="00D20444" w:rsidRPr="00E80F49">
        <w:t>, test frequency selection</w:t>
      </w:r>
      <w:r w:rsidRPr="00E80F49">
        <w:t xml:space="preserve"> and status for FR1 NR CA test cases in TS 38.521-1 [2] clause 7. The analyses are performed per CA configuration in Table 4.1.3.1-1</w:t>
      </w:r>
      <w:r w:rsidR="00D20444" w:rsidRPr="00E80F49">
        <w:t xml:space="preserve"> through Table 4.1.3.1 4. The principles for selection of reference sensitivity test points for NR CA is given in Annex B including a test point analysis check list in B.9</w:t>
      </w:r>
      <w:r w:rsidRPr="00E80F49">
        <w:t>.</w:t>
      </w:r>
    </w:p>
    <w:p w14:paraId="0962A385" w14:textId="311AD225" w:rsidR="0092472A" w:rsidRPr="00E80F49" w:rsidRDefault="0092472A" w:rsidP="0092472A">
      <w:pPr>
        <w:pStyle w:val="TH"/>
      </w:pPr>
      <w:r w:rsidRPr="00E80F49">
        <w:t>Table 4.1.3.1-1: Reference Sensitivity test cases per CA configuration</w:t>
      </w:r>
      <w:r w:rsidR="00D20444" w:rsidRPr="00E80F49">
        <w:t xml:space="preserve"> (single band)</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3081"/>
        <w:gridCol w:w="2425"/>
        <w:gridCol w:w="1535"/>
      </w:tblGrid>
      <w:tr w:rsidR="00D20444" w:rsidRPr="00E80F49" w14:paraId="5B0A87D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E80F49" w:rsidRDefault="00D20444">
            <w:pPr>
              <w:pStyle w:val="TAH"/>
            </w:pPr>
            <w:r w:rsidRPr="00E80F49">
              <w:t>CA config</w:t>
            </w:r>
          </w:p>
        </w:tc>
        <w:tc>
          <w:tcPr>
            <w:tcW w:w="30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E80F49" w:rsidRDefault="00D20444">
            <w:pPr>
              <w:pStyle w:val="TAH"/>
            </w:pPr>
            <w:r w:rsidRPr="00E80F49">
              <w:t>Single band refsens exception, victim band (Note 2)</w:t>
            </w:r>
          </w:p>
        </w:tc>
        <w:tc>
          <w:tcPr>
            <w:tcW w:w="2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E80F49" w:rsidRDefault="00D20444">
            <w:pPr>
              <w:pStyle w:val="TAH"/>
            </w:pPr>
            <w:r w:rsidRPr="00E80F49">
              <w:rPr>
                <w:lang w:eastAsia="en-US"/>
              </w:rPr>
              <w:t>Requirement coverage (Note 2)</w:t>
            </w:r>
          </w:p>
        </w:tc>
        <w:tc>
          <w:tcPr>
            <w:tcW w:w="15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E80F49" w:rsidRDefault="00D20444">
            <w:pPr>
              <w:pStyle w:val="TAH"/>
            </w:pPr>
            <w:r w:rsidRPr="00E80F49">
              <w:t>Test point analysis updated</w:t>
            </w:r>
          </w:p>
        </w:tc>
      </w:tr>
      <w:tr w:rsidR="00D20444" w:rsidRPr="00E80F49" w14:paraId="58E50EF8"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3E0A8A1E" w14:textId="77777777" w:rsidR="00D20444" w:rsidRPr="00E80F49" w:rsidRDefault="00D20444">
            <w:pPr>
              <w:pStyle w:val="TAC"/>
            </w:pPr>
            <w:r w:rsidRPr="00E80F49">
              <w:rPr>
                <w:rFonts w:eastAsia="SimSun"/>
              </w:rPr>
              <w:t>CA_n41C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5616529" w14:textId="77777777" w:rsidR="00D20444" w:rsidRPr="00E80F49" w:rsidRDefault="00D20444">
            <w:pPr>
              <w:pStyle w:val="TAC"/>
              <w:rPr>
                <w:lang w:eastAsia="ja-JP"/>
              </w:rPr>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4729B93"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6BC753C1" w14:textId="77777777" w:rsidR="00D20444" w:rsidRPr="00E80F49" w:rsidRDefault="00D20444">
            <w:pPr>
              <w:pStyle w:val="TAC"/>
              <w:rPr>
                <w:lang w:eastAsia="sv-SE"/>
              </w:rPr>
            </w:pPr>
            <w:r w:rsidRPr="00E80F49">
              <w:rPr>
                <w:rFonts w:eastAsia="SimSun"/>
                <w:lang w:eastAsia="zh-CN"/>
              </w:rPr>
              <w:t>RAN5#89-e</w:t>
            </w:r>
          </w:p>
        </w:tc>
      </w:tr>
      <w:tr w:rsidR="00D20444" w:rsidRPr="00E80F49" w14:paraId="352201F0"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667C23AC" w14:textId="77777777" w:rsidR="00D20444" w:rsidRPr="00E80F49" w:rsidRDefault="00D20444">
            <w:pPr>
              <w:pStyle w:val="TAC"/>
              <w:rPr>
                <w:rFonts w:eastAsia="SimSun"/>
              </w:rPr>
            </w:pPr>
            <w:r w:rsidRPr="00E80F49">
              <w:rPr>
                <w:rFonts w:eastAsia="SimSun"/>
              </w:rPr>
              <w:t>CA_n48B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37166AF"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07D224F"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0B9A2FA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6452ABE1"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74B134D8" w14:textId="77777777" w:rsidR="00D20444" w:rsidRPr="00E80F49" w:rsidRDefault="00D20444">
            <w:pPr>
              <w:pStyle w:val="TAC"/>
              <w:rPr>
                <w:lang w:eastAsia="sv-SE"/>
              </w:rPr>
            </w:pPr>
            <w:r w:rsidRPr="00E80F49">
              <w:rPr>
                <w:rFonts w:eastAsia="SimSun"/>
              </w:rPr>
              <w:t>CA_</w:t>
            </w:r>
            <w:r w:rsidRPr="00E80F49">
              <w:rPr>
                <w:rFonts w:eastAsia="SimSun"/>
                <w:lang w:eastAsia="zh-CN"/>
              </w:rPr>
              <w:t>n66B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D45287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12D7F7E"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7980FC0E" w14:textId="77777777" w:rsidR="00D20444" w:rsidRPr="00E80F49" w:rsidRDefault="00D20444">
            <w:pPr>
              <w:pStyle w:val="TAC"/>
              <w:rPr>
                <w:lang w:eastAsia="sv-SE"/>
              </w:rPr>
            </w:pPr>
            <w:r w:rsidRPr="00E80F49">
              <w:rPr>
                <w:rFonts w:eastAsia="SimSun"/>
                <w:lang w:eastAsia="zh-CN"/>
              </w:rPr>
              <w:t>RAN5#86-e</w:t>
            </w:r>
          </w:p>
        </w:tc>
      </w:tr>
      <w:tr w:rsidR="00D20444" w:rsidRPr="00E80F49" w14:paraId="7B5529A5"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5298CE40" w14:textId="77777777" w:rsidR="00D20444" w:rsidRPr="00E80F49" w:rsidRDefault="00D20444">
            <w:pPr>
              <w:pStyle w:val="TAC"/>
            </w:pPr>
            <w:r w:rsidRPr="00E80F49">
              <w:rPr>
                <w:rFonts w:eastAsia="SimSun"/>
              </w:rPr>
              <w:t>CA_</w:t>
            </w:r>
            <w:r w:rsidRPr="00E80F49">
              <w:rPr>
                <w:rFonts w:eastAsia="SimSun"/>
                <w:lang w:eastAsia="zh-CN"/>
              </w:rPr>
              <w:t>n66(2A)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B2D3C39"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216C41C8"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51245EC9" w14:textId="77777777" w:rsidR="00D20444" w:rsidRPr="00E80F49" w:rsidRDefault="00D20444">
            <w:pPr>
              <w:pStyle w:val="TAC"/>
              <w:rPr>
                <w:lang w:eastAsia="sv-SE"/>
              </w:rPr>
            </w:pPr>
            <w:r w:rsidRPr="00E80F49">
              <w:rPr>
                <w:rFonts w:eastAsia="SimSun"/>
                <w:lang w:eastAsia="zh-CN"/>
              </w:rPr>
              <w:t>RAN5#86-e</w:t>
            </w:r>
          </w:p>
        </w:tc>
      </w:tr>
      <w:tr w:rsidR="00D20444" w:rsidRPr="00E80F49" w14:paraId="2379599D"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D2B9CF9" w14:textId="77777777" w:rsidR="00D20444" w:rsidRPr="00E80F49" w:rsidRDefault="00D20444">
            <w:pPr>
              <w:pStyle w:val="TAC"/>
              <w:rPr>
                <w:rFonts w:eastAsia="SimSun"/>
              </w:rPr>
            </w:pPr>
            <w:r w:rsidRPr="00E80F49">
              <w:rPr>
                <w:rFonts w:eastAsia="SimSun"/>
              </w:rPr>
              <w:t>CA_n71(2A)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5D31C403"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3992D6"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10C2FD3A"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14CCDFA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16F90B7" w14:textId="77777777" w:rsidR="00D20444" w:rsidRPr="00E80F49" w:rsidRDefault="00D20444">
            <w:pPr>
              <w:pStyle w:val="TAC"/>
              <w:rPr>
                <w:lang w:eastAsia="sv-SE"/>
              </w:rPr>
            </w:pPr>
            <w:r w:rsidRPr="00E80F49">
              <w:rPr>
                <w:rFonts w:eastAsia="SimSun"/>
              </w:rPr>
              <w:t>CA_</w:t>
            </w:r>
            <w:r w:rsidRPr="00E80F49">
              <w:rPr>
                <w:rFonts w:eastAsia="SimSun"/>
                <w:lang w:eastAsia="zh-CN"/>
              </w:rPr>
              <w:t>n78C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00F643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838FFB"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27376FE8" w14:textId="77777777" w:rsidR="00D20444" w:rsidRPr="00E80F49" w:rsidRDefault="00D20444">
            <w:pPr>
              <w:pStyle w:val="TAC"/>
              <w:rPr>
                <w:rFonts w:eastAsia="SimSun"/>
                <w:lang w:eastAsia="zh-CN"/>
              </w:rPr>
            </w:pPr>
            <w:r w:rsidRPr="00E80F49">
              <w:t>RAN5#87-e</w:t>
            </w:r>
          </w:p>
        </w:tc>
      </w:tr>
      <w:tr w:rsidR="00D20444" w:rsidRPr="00E80F49" w14:paraId="569A6A06" w14:textId="77777777" w:rsidTr="0089486E">
        <w:trPr>
          <w:trHeight w:val="54"/>
          <w:jc w:val="center"/>
        </w:trPr>
        <w:tc>
          <w:tcPr>
            <w:tcW w:w="9620" w:type="dxa"/>
            <w:gridSpan w:val="4"/>
            <w:tcBorders>
              <w:top w:val="single" w:sz="4" w:space="0" w:color="auto"/>
              <w:left w:val="single" w:sz="4" w:space="0" w:color="auto"/>
              <w:bottom w:val="single" w:sz="4" w:space="0" w:color="auto"/>
              <w:right w:val="single" w:sz="4" w:space="0" w:color="auto"/>
            </w:tcBorders>
            <w:hideMark/>
          </w:tcPr>
          <w:p w14:paraId="12AD4212" w14:textId="77777777" w:rsidR="00D20444" w:rsidRPr="00E80F49" w:rsidRDefault="00D20444">
            <w:pPr>
              <w:pStyle w:val="TAN"/>
              <w:rPr>
                <w:lang w:eastAsia="sv-SE"/>
              </w:rPr>
            </w:pPr>
            <w:r w:rsidRPr="00E80F49">
              <w:t>NOTE 1:</w:t>
            </w:r>
            <w:r w:rsidRPr="00E80F49">
              <w:tab/>
              <w:t>Void.</w:t>
            </w:r>
          </w:p>
          <w:p w14:paraId="1BCC60B1" w14:textId="77777777" w:rsidR="00D20444" w:rsidRPr="00E80F49" w:rsidRDefault="00D20444">
            <w:pPr>
              <w:pStyle w:val="TAN"/>
            </w:pPr>
            <w:r w:rsidRPr="00E80F49">
              <w:t>NOTE 2:</w:t>
            </w:r>
            <w:r w:rsidRPr="00E80F49">
              <w:tab/>
              <w:t>Notations used:</w:t>
            </w:r>
          </w:p>
          <w:p w14:paraId="0AA629F7" w14:textId="77777777" w:rsidR="00D20444" w:rsidRPr="00E80F49" w:rsidRDefault="00D20444">
            <w:pPr>
              <w:pStyle w:val="TAN"/>
              <w:ind w:left="993" w:firstLine="0"/>
            </w:pPr>
            <w:r w:rsidRPr="00E80F49">
              <w:t>NE: Non-exception as defined in TS 38.101-1 [5], meaning single carrier NR requirements apply.</w:t>
            </w:r>
          </w:p>
          <w:p w14:paraId="23A49D08" w14:textId="77777777" w:rsidR="00D20444" w:rsidRPr="00E80F49" w:rsidRDefault="00D20444">
            <w:pPr>
              <w:pStyle w:val="TAN"/>
              <w:ind w:left="993" w:firstLine="0"/>
            </w:pPr>
            <w:r w:rsidRPr="00E80F49">
              <w:t>HD: UL Harmonic Distortion, as defined in TS 38.101-1 [5], 7.3A.4</w:t>
            </w:r>
          </w:p>
          <w:p w14:paraId="7D290D80" w14:textId="77777777" w:rsidR="00D20444" w:rsidRPr="00E80F49" w:rsidRDefault="00D20444">
            <w:pPr>
              <w:pStyle w:val="TAN"/>
              <w:ind w:left="993" w:firstLine="0"/>
            </w:pPr>
            <w:r w:rsidRPr="00E80F49">
              <w:t>HM: RX Harmonic Mixing, as defined in TS 38.101-1 [5], 7.3A.4</w:t>
            </w:r>
          </w:p>
          <w:p w14:paraId="2AF7E049" w14:textId="77777777" w:rsidR="00D20444" w:rsidRPr="00E80F49" w:rsidRDefault="00D20444">
            <w:pPr>
              <w:pStyle w:val="TAN"/>
              <w:ind w:left="993" w:firstLine="0"/>
            </w:pPr>
            <w:r w:rsidRPr="00E80F49">
              <w:t>IMD: Intermodulation Distortion, as defined in TS 38.101-1 [5], 7.3A.5</w:t>
            </w:r>
          </w:p>
          <w:p w14:paraId="026422DF" w14:textId="77777777" w:rsidR="00D20444" w:rsidRPr="00E80F49" w:rsidRDefault="00D20444">
            <w:pPr>
              <w:pStyle w:val="TAC"/>
              <w:ind w:firstLine="971"/>
              <w:jc w:val="left"/>
              <w:rPr>
                <w:color w:val="000000"/>
              </w:rPr>
            </w:pPr>
            <w:r w:rsidRPr="00E80F49">
              <w:t>CBI: Cross Band Isolation, as defined in TS 38.101-1 [5], 7.3A.6</w:t>
            </w:r>
          </w:p>
        </w:tc>
      </w:tr>
    </w:tbl>
    <w:p w14:paraId="6CFCA3D0" w14:textId="3325629E" w:rsidR="00D20444" w:rsidRPr="00E80F49" w:rsidRDefault="00D20444" w:rsidP="0089486E"/>
    <w:p w14:paraId="30407C97" w14:textId="77777777" w:rsidR="00D20444" w:rsidRPr="00E80F49" w:rsidRDefault="00D20444" w:rsidP="00D20444">
      <w:pPr>
        <w:pStyle w:val="TH"/>
        <w:rPr>
          <w:rFonts w:eastAsia="Malgun Gothic"/>
          <w:lang w:eastAsia="en-US"/>
        </w:rPr>
      </w:pPr>
      <w:r w:rsidRPr="00E80F49">
        <w:lastRenderedPageBreak/>
        <w:t>Table 4.1.3.1-2: Reference Sensitivity test cases per CA configuration (two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
        <w:gridCol w:w="3142"/>
        <w:gridCol w:w="64"/>
        <w:gridCol w:w="3247"/>
        <w:gridCol w:w="65"/>
        <w:gridCol w:w="1756"/>
        <w:gridCol w:w="65"/>
        <w:gridCol w:w="1799"/>
        <w:gridCol w:w="65"/>
      </w:tblGrid>
      <w:tr w:rsidR="00D20444" w:rsidRPr="00E80F49" w14:paraId="7351D78E"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E80F49" w:rsidRDefault="00D20444">
            <w:pPr>
              <w:pStyle w:val="TAH"/>
              <w:rPr>
                <w:lang w:eastAsia="sv-SE"/>
              </w:rPr>
            </w:pPr>
            <w:r w:rsidRPr="00E80F49">
              <w:t>CA config</w:t>
            </w:r>
          </w:p>
        </w:tc>
        <w:tc>
          <w:tcPr>
            <w:tcW w:w="331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E80F49" w:rsidRDefault="00D20444">
            <w:pPr>
              <w:pStyle w:val="TAH"/>
            </w:pPr>
            <w:r w:rsidRPr="00E80F49">
              <w:t>Two band refsens exception, victim band (Note 1)</w:t>
            </w:r>
          </w:p>
        </w:tc>
        <w:tc>
          <w:tcPr>
            <w:tcW w:w="182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E80F49" w:rsidRDefault="00D20444">
            <w:pPr>
              <w:pStyle w:val="TAH"/>
            </w:pPr>
            <w:r w:rsidRPr="00E80F49">
              <w:rPr>
                <w:lang w:eastAsia="en-US"/>
              </w:rPr>
              <w:t>Requirement coverage (Note 1)</w:t>
            </w:r>
          </w:p>
        </w:tc>
        <w:tc>
          <w:tcPr>
            <w:tcW w:w="186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E80F49" w:rsidRDefault="00D20444">
            <w:pPr>
              <w:pStyle w:val="TAH"/>
            </w:pPr>
            <w:r w:rsidRPr="00E80F49">
              <w:t>Test point analysis updated</w:t>
            </w:r>
          </w:p>
        </w:tc>
      </w:tr>
      <w:tr w:rsidR="00D20444" w:rsidRPr="00E80F49" w14:paraId="6193FBF4"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E80F49" w:rsidRDefault="00D20444">
            <w:pPr>
              <w:pStyle w:val="TAC"/>
              <w:rPr>
                <w:rFonts w:eastAsia="SimSun"/>
              </w:rPr>
            </w:pPr>
            <w:r w:rsidRPr="00E80F49">
              <w:rPr>
                <w:rFonts w:eastAsia="SimSun"/>
              </w:rPr>
              <w:t>CA_</w:t>
            </w:r>
            <w:r w:rsidRPr="00E80F49">
              <w:rPr>
                <w:rFonts w:eastAsia="SimSun"/>
                <w:lang w:eastAsia="zh-CN"/>
              </w:rPr>
              <w:t>n1A-n3A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E80F49" w:rsidRDefault="00D20444" w:rsidP="00CF7A8B">
            <w:pPr>
              <w:pStyle w:val="TAC"/>
            </w:pPr>
            <w:r w:rsidRPr="00E80F49">
              <w:t>n1 (IMD3)</w:t>
            </w:r>
          </w:p>
          <w:p w14:paraId="6B6B1095" w14:textId="457D32AD" w:rsidR="00D20444" w:rsidRPr="00E80F49" w:rsidRDefault="00CF7A8B" w:rsidP="00CF7A8B">
            <w:pPr>
              <w:pStyle w:val="TAC"/>
            </w:pPr>
            <w:r w:rsidRPr="00E80F49">
              <w:t>n3(CBI)</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E80F49" w:rsidRDefault="00D20444">
            <w:pPr>
              <w:pStyle w:val="TAC"/>
            </w:pPr>
            <w:r w:rsidRPr="00E80F49">
              <w:t>IMD</w:t>
            </w:r>
            <w:r w:rsidR="00CF7A8B" w:rsidRPr="00E80F49">
              <w:t>,CBI</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E80F49" w:rsidRDefault="00D20444">
            <w:pPr>
              <w:pStyle w:val="TAC"/>
              <w:rPr>
                <w:rFonts w:eastAsia="SimSun"/>
                <w:lang w:eastAsia="zh-CN"/>
              </w:rPr>
            </w:pPr>
            <w:r w:rsidRPr="00E80F49">
              <w:rPr>
                <w:lang w:eastAsia="ja-JP"/>
              </w:rPr>
              <w:t>RAN5#9</w:t>
            </w:r>
            <w:r w:rsidR="00CF7A8B" w:rsidRPr="00E80F49">
              <w:rPr>
                <w:lang w:eastAsia="ja-JP"/>
              </w:rPr>
              <w:t>5</w:t>
            </w:r>
            <w:r w:rsidRPr="00E80F49">
              <w:rPr>
                <w:lang w:eastAsia="ja-JP"/>
              </w:rPr>
              <w:t>-e</w:t>
            </w:r>
          </w:p>
        </w:tc>
      </w:tr>
      <w:tr w:rsidR="0028383A" w:rsidRPr="00E80F49" w14:paraId="28731119"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7B8777E7" w14:textId="77777777" w:rsidR="0028383A" w:rsidRPr="00E80F49" w:rsidRDefault="0028383A" w:rsidP="0004220A">
            <w:pPr>
              <w:pStyle w:val="TAC"/>
              <w:rPr>
                <w:rFonts w:eastAsia="SimSun"/>
              </w:rPr>
            </w:pPr>
            <w:r w:rsidRPr="00E80F49">
              <w:rPr>
                <w:rFonts w:eastAsia="SimSun"/>
              </w:rPr>
              <w:t>CA_</w:t>
            </w:r>
            <w:r w:rsidRPr="00E80F49">
              <w:rPr>
                <w:rFonts w:eastAsia="SimSun"/>
                <w:lang w:eastAsia="zh-CN"/>
              </w:rPr>
              <w:t>n1A-n8A</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170FCBDC" w14:textId="77777777" w:rsidR="0028383A" w:rsidRPr="00E80F49" w:rsidRDefault="0028383A" w:rsidP="0004220A">
            <w:pPr>
              <w:pStyle w:val="TAC"/>
            </w:pPr>
            <w:r w:rsidRPr="00E80F49">
              <w:t>n1 (IMD4)</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540C82F9" w14:textId="77777777" w:rsidR="0028383A" w:rsidRPr="00E80F49" w:rsidRDefault="0028383A" w:rsidP="0004220A">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F09724E" w14:textId="77777777" w:rsidR="0028383A" w:rsidRPr="00E80F49" w:rsidRDefault="0028383A" w:rsidP="0004220A">
            <w:pPr>
              <w:pStyle w:val="TAC"/>
              <w:rPr>
                <w:rFonts w:eastAsia="SimSun"/>
                <w:lang w:eastAsia="zh-CN"/>
              </w:rPr>
            </w:pPr>
            <w:r w:rsidRPr="00E80F49">
              <w:rPr>
                <w:lang w:eastAsia="ja-JP"/>
              </w:rPr>
              <w:t>RAN5#95-e</w:t>
            </w:r>
          </w:p>
        </w:tc>
      </w:tr>
      <w:tr w:rsidR="00D20444" w:rsidRPr="00E80F49" w14:paraId="778202EF"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0535BC66"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n1A-n77A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79895916" w14:textId="77777777" w:rsidR="00D20444" w:rsidRPr="00E80F49" w:rsidRDefault="00D20444">
            <w:pPr>
              <w:pStyle w:val="TAC"/>
            </w:pPr>
            <w:r w:rsidRPr="00E80F49">
              <w:t>n77 (HD2)</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252B9E80" w14:textId="77777777" w:rsidR="00D20444" w:rsidRPr="00E80F49" w:rsidRDefault="00D20444">
            <w:pPr>
              <w:pStyle w:val="TAC"/>
            </w:pPr>
            <w:r w:rsidRPr="00E80F49">
              <w:t>HD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156C5192" w14:textId="77777777" w:rsidR="00D20444" w:rsidRPr="00E80F49" w:rsidRDefault="00D20444">
            <w:pPr>
              <w:pStyle w:val="TAC"/>
              <w:rPr>
                <w:rFonts w:eastAsia="SimSun"/>
                <w:lang w:eastAsia="zh-CN"/>
              </w:rPr>
            </w:pPr>
            <w:r w:rsidRPr="00E80F49">
              <w:rPr>
                <w:rFonts w:eastAsia="SimSun"/>
                <w:lang w:eastAsia="zh-CN"/>
              </w:rPr>
              <w:t>RAN5#89-e</w:t>
            </w:r>
          </w:p>
        </w:tc>
      </w:tr>
      <w:tr w:rsidR="00D20444" w:rsidRPr="00E80F49" w14:paraId="686F93B5"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51B7942B"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n1A-n78A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0ABC0D84" w14:textId="65957AE2" w:rsidR="00D20444" w:rsidRPr="00E80F49" w:rsidRDefault="00D20444">
            <w:pPr>
              <w:pStyle w:val="TAC"/>
            </w:pPr>
            <w:r w:rsidRPr="00E80F49">
              <w:t>n1 (IMD4)</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6B5F36E6" w14:textId="329819E7" w:rsidR="00D20444" w:rsidRPr="00E80F49" w:rsidRDefault="00D20444">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3ECA0D5E" w14:textId="102678AE" w:rsidR="00D20444" w:rsidRPr="00E80F49" w:rsidRDefault="00D20444">
            <w:pPr>
              <w:pStyle w:val="TAC"/>
              <w:rPr>
                <w:rFonts w:eastAsia="SimSun"/>
                <w:lang w:eastAsia="zh-CN"/>
              </w:rPr>
            </w:pPr>
            <w:r w:rsidRPr="00E80F49">
              <w:rPr>
                <w:rFonts w:eastAsia="SimSun"/>
                <w:lang w:eastAsia="zh-CN"/>
              </w:rPr>
              <w:t>RAN5#94</w:t>
            </w:r>
          </w:p>
        </w:tc>
      </w:tr>
      <w:tr w:rsidR="004823E2" w:rsidRPr="00E80F49" w14:paraId="205B7886"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3EE4287B" w14:textId="77777777" w:rsidR="004823E2" w:rsidRPr="00E80F49" w:rsidRDefault="004823E2" w:rsidP="00E71846">
            <w:pPr>
              <w:pStyle w:val="TAC"/>
              <w:rPr>
                <w:rFonts w:eastAsia="SimSun"/>
              </w:rPr>
            </w:pPr>
            <w:r w:rsidRPr="00E80F49">
              <w:rPr>
                <w:rFonts w:eastAsia="SimSun"/>
              </w:rPr>
              <w:t>CA_</w:t>
            </w:r>
            <w:r>
              <w:rPr>
                <w:rFonts w:eastAsia="SimSun"/>
                <w:lang w:eastAsia="zh-CN"/>
              </w:rPr>
              <w:t>n2A-n4</w:t>
            </w:r>
            <w:r w:rsidRPr="00E80F49">
              <w:rPr>
                <w:rFonts w:eastAsia="SimSun"/>
                <w:lang w:eastAsia="zh-CN"/>
              </w:rPr>
              <w:t>8A</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51F1C881" w14:textId="77777777" w:rsidR="004823E2" w:rsidRPr="00E80F49" w:rsidRDefault="004823E2" w:rsidP="00E71846">
            <w:pPr>
              <w:pStyle w:val="TAC"/>
            </w:pPr>
            <w:r>
              <w:t>n48 (HD2), n2(IMD4)</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43A5E431" w14:textId="77777777" w:rsidR="004823E2" w:rsidRPr="00E80F49" w:rsidRDefault="004823E2" w:rsidP="00E71846">
            <w:pPr>
              <w:pStyle w:val="TAC"/>
            </w:pPr>
            <w:r>
              <w:t>HD,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4E2FF1C9"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086491" w14:paraId="29A6B158"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74E756C2" w14:textId="77777777" w:rsidR="00086491" w:rsidRDefault="00086491" w:rsidP="007A19F6">
            <w:pPr>
              <w:pStyle w:val="TAC"/>
              <w:rPr>
                <w:rFonts w:eastAsia="SimSun"/>
              </w:rPr>
            </w:pPr>
            <w:r>
              <w:rPr>
                <w:rFonts w:eastAsia="SimSun"/>
              </w:rPr>
              <w:t>CA_</w:t>
            </w:r>
            <w:r>
              <w:rPr>
                <w:rFonts w:eastAsia="SimSun"/>
                <w:lang w:eastAsia="zh-CN"/>
              </w:rPr>
              <w:t>n2A-n5A</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69F845AA" w14:textId="77777777" w:rsidR="00086491" w:rsidRDefault="00086491" w:rsidP="007A19F6">
            <w:pPr>
              <w:pStyle w:val="TAC"/>
            </w:pPr>
            <w:r>
              <w:t>-</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749567E4" w14:textId="77777777" w:rsidR="00086491" w:rsidRDefault="00086491" w:rsidP="007A19F6">
            <w:pPr>
              <w:pStyle w:val="TAC"/>
            </w:pPr>
            <w:r>
              <w:t>NE</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22BF8D91" w14:textId="77777777" w:rsidR="00086491" w:rsidRDefault="00086491" w:rsidP="007A19F6">
            <w:pPr>
              <w:pStyle w:val="TAC"/>
              <w:rPr>
                <w:rFonts w:eastAsia="SimSun"/>
                <w:lang w:eastAsia="zh-CN"/>
              </w:rPr>
            </w:pPr>
            <w:r>
              <w:rPr>
                <w:rFonts w:eastAsia="SimSun"/>
                <w:lang w:eastAsia="zh-CN"/>
              </w:rPr>
              <w:t>RAN5#97</w:t>
            </w:r>
          </w:p>
        </w:tc>
      </w:tr>
      <w:tr w:rsidR="004823E2" w:rsidRPr="00E80F49" w14:paraId="77185638"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702B719C" w14:textId="77777777" w:rsidR="004823E2" w:rsidRPr="00E80F49" w:rsidRDefault="004823E2" w:rsidP="00E71846">
            <w:pPr>
              <w:pStyle w:val="TAC"/>
              <w:rPr>
                <w:rFonts w:eastAsia="SimSun"/>
              </w:rPr>
            </w:pPr>
            <w:r w:rsidRPr="00E80F49">
              <w:rPr>
                <w:rFonts w:eastAsia="SimSun"/>
              </w:rPr>
              <w:t>CA_</w:t>
            </w:r>
            <w:r>
              <w:rPr>
                <w:rFonts w:eastAsia="SimSun"/>
                <w:lang w:eastAsia="zh-CN"/>
              </w:rPr>
              <w:t>n2A-n66</w:t>
            </w:r>
            <w:r w:rsidRPr="00E80F49">
              <w:rPr>
                <w:rFonts w:eastAsia="SimSun"/>
                <w:lang w:eastAsia="zh-CN"/>
              </w:rPr>
              <w:t>A</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4DB27212" w14:textId="77777777" w:rsidR="004823E2" w:rsidRPr="00E80F49" w:rsidRDefault="004823E2" w:rsidP="00E71846">
            <w:pPr>
              <w:pStyle w:val="TAC"/>
            </w:pPr>
            <w:r>
              <w:t>n2(IMD3), n66(IMD5)</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51CEF4E1" w14:textId="77777777" w:rsidR="004823E2" w:rsidRPr="00E80F49" w:rsidRDefault="004823E2" w:rsidP="00E71846">
            <w:pPr>
              <w:pStyle w:val="TAC"/>
            </w:pPr>
            <w:r>
              <w:t>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0B953B80"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4823E2" w:rsidRPr="00E80F49" w14:paraId="387F39CB"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7BB08F70" w14:textId="108CF6C3" w:rsidR="004823E2" w:rsidRPr="00E80F49" w:rsidRDefault="004823E2" w:rsidP="00E71846">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sidR="00BA79A7" w:rsidRPr="00BA79A7">
              <w:rPr>
                <w:rFonts w:eastAsia="SimSun"/>
                <w:lang w:eastAsia="zh-CN"/>
              </w:rPr>
              <w:t xml:space="preserve"> PC3</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3F7BA782" w14:textId="77777777" w:rsidR="004823E2" w:rsidRPr="00E80F49" w:rsidRDefault="004823E2" w:rsidP="00E71846">
            <w:pPr>
              <w:pStyle w:val="TAC"/>
            </w:pPr>
            <w:r w:rsidRPr="00E80F49">
              <w:t>n77 (HD2)</w:t>
            </w:r>
            <w:r>
              <w:t>, n2 (HM), n2(IMD2), n2(IMD4), n2(IMD5), n2(IMD7)</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05D60EC1" w14:textId="470E4E8F" w:rsidR="004823E2" w:rsidRPr="00E80F49" w:rsidRDefault="004823E2" w:rsidP="00E71846">
            <w:pPr>
              <w:pStyle w:val="TAC"/>
            </w:pPr>
            <w:r>
              <w:t>HD, HM, IMD</w:t>
            </w:r>
            <w:r w:rsidR="00BA79A7" w:rsidRPr="00BA79A7">
              <w:t>,</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0000C481" w14:textId="57D3C484" w:rsidR="004823E2" w:rsidRPr="00E80F49" w:rsidRDefault="00BA79A7" w:rsidP="00E71846">
            <w:pPr>
              <w:pStyle w:val="TAC"/>
              <w:rPr>
                <w:rFonts w:eastAsia="SimSun"/>
                <w:lang w:eastAsia="zh-CN"/>
              </w:rPr>
            </w:pPr>
            <w:r w:rsidRPr="00BA79A7">
              <w:rPr>
                <w:rFonts w:eastAsia="SimSun"/>
                <w:lang w:eastAsia="zh-CN"/>
              </w:rPr>
              <w:t>RAN5#99</w:t>
            </w:r>
          </w:p>
        </w:tc>
      </w:tr>
      <w:tr w:rsidR="00BA79A7" w:rsidRPr="00E80F49" w14:paraId="2140D667"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633876E7" w14:textId="2DA01586" w:rsidR="00BA79A7" w:rsidRPr="00E80F49" w:rsidRDefault="00BA79A7" w:rsidP="00BA79A7">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Pr>
                <w:rFonts w:eastAsia="SimSun"/>
                <w:lang w:eastAsia="zh-CN"/>
              </w:rPr>
              <w:t xml:space="preserve"> PC2</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716693DD" w14:textId="77777777" w:rsidR="00BA79A7" w:rsidRDefault="00BA79A7" w:rsidP="00BA79A7">
            <w:pPr>
              <w:pStyle w:val="TAC"/>
            </w:pPr>
            <w:r w:rsidRPr="000E0534">
              <w:t>n77 (HD2), n2 (HM), n2(IMD2), n2(IMD4)</w:t>
            </w:r>
          </w:p>
          <w:p w14:paraId="083660DA" w14:textId="07436B7E" w:rsidR="00BA79A7" w:rsidRPr="00E80F49" w:rsidRDefault="00BA79A7" w:rsidP="00BA79A7">
            <w:pPr>
              <w:pStyle w:val="TAC"/>
            </w:pPr>
            <w:r>
              <w:t>n2(CBI)</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407F6AF5" w14:textId="77777777" w:rsidR="00BA79A7" w:rsidRDefault="00BA79A7" w:rsidP="00BA79A7">
            <w:pPr>
              <w:pStyle w:val="TAC"/>
            </w:pPr>
            <w:r>
              <w:t>HD, HM, IMD,</w:t>
            </w:r>
          </w:p>
          <w:p w14:paraId="292E3203" w14:textId="73371CF5" w:rsidR="00BA79A7" w:rsidRDefault="00BA79A7" w:rsidP="00BA79A7">
            <w:pPr>
              <w:pStyle w:val="TAC"/>
            </w:pPr>
            <w:r>
              <w:t>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6C415403" w14:textId="245EC8AF" w:rsidR="00BA79A7" w:rsidDel="00BA79A7" w:rsidRDefault="00BA79A7" w:rsidP="00BA79A7">
            <w:pPr>
              <w:pStyle w:val="TAC"/>
              <w:rPr>
                <w:rFonts w:eastAsia="SimSun"/>
                <w:lang w:eastAsia="zh-CN"/>
              </w:rPr>
            </w:pPr>
            <w:r>
              <w:rPr>
                <w:rFonts w:eastAsia="SimSun"/>
                <w:lang w:eastAsia="zh-CN"/>
              </w:rPr>
              <w:t>RAN5#99</w:t>
            </w:r>
          </w:p>
        </w:tc>
      </w:tr>
      <w:tr w:rsidR="00D3443C" w:rsidRPr="00E80F49" w14:paraId="3035098D"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tcPr>
          <w:p w14:paraId="67751DA2" w14:textId="2D2F7DFB" w:rsidR="00D3443C" w:rsidRPr="00E80F49" w:rsidRDefault="00D3443C" w:rsidP="00D3443C">
            <w:pPr>
              <w:pStyle w:val="TAC"/>
              <w:rPr>
                <w:rFonts w:eastAsia="SimSun"/>
              </w:rPr>
            </w:pPr>
            <w:r w:rsidRPr="00E80F49">
              <w:rPr>
                <w:rFonts w:eastAsia="SimSun"/>
              </w:rPr>
              <w:t>CA_</w:t>
            </w:r>
            <w:r w:rsidRPr="00E80F49">
              <w:t>n3A-n</w:t>
            </w:r>
            <w:r w:rsidRPr="00E80F49">
              <w:rPr>
                <w:rFonts w:eastAsia="SimSun"/>
                <w:lang w:eastAsia="zh-CN"/>
              </w:rPr>
              <w:t>5</w:t>
            </w:r>
            <w:r w:rsidRPr="00E80F49">
              <w:t>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12FEB1A3" w14:textId="1200D875" w:rsidR="00D3443C" w:rsidRPr="00E80F49" w:rsidRDefault="00D3443C" w:rsidP="00D3443C">
            <w:pPr>
              <w:pStyle w:val="TAC"/>
            </w:pPr>
            <w:r w:rsidRPr="00E80F49">
              <w:t>n3 (IMD</w:t>
            </w:r>
            <w:r w:rsidRPr="00E80F49">
              <w:rPr>
                <w:rFonts w:eastAsia="SimSun"/>
                <w:lang w:eastAsia="zh-CN"/>
              </w:rPr>
              <w:t>4</w:t>
            </w:r>
            <w:r w:rsidRPr="00E80F49">
              <w:t xml:space="preserve"> |</w:t>
            </w:r>
            <w:r w:rsidRPr="00E80F49">
              <w:rPr>
                <w:rFonts w:eastAsia="SimSun"/>
                <w:lang w:eastAsia="zh-CN"/>
              </w:rPr>
              <w:t>2*</w:t>
            </w:r>
            <w:r w:rsidRPr="00E80F49">
              <w:t>fn</w:t>
            </w:r>
            <w:r w:rsidRPr="00E80F49">
              <w:rPr>
                <w:rFonts w:eastAsia="SimSun"/>
                <w:lang w:eastAsia="zh-CN"/>
              </w:rPr>
              <w:t>3</w:t>
            </w:r>
            <w:r w:rsidRPr="00E80F49">
              <w:t>-</w:t>
            </w:r>
            <w:r w:rsidRPr="00E80F49">
              <w:rPr>
                <w:rFonts w:eastAsia="SimSun"/>
                <w:lang w:eastAsia="zh-CN"/>
              </w:rPr>
              <w:t>2*</w:t>
            </w:r>
            <w:r w:rsidRPr="00E80F49">
              <w:t>fn</w:t>
            </w:r>
            <w:r w:rsidRPr="00E80F49">
              <w:rPr>
                <w:rFonts w:eastAsia="SimSun"/>
                <w:lang w:eastAsia="zh-CN"/>
              </w:rPr>
              <w:t>5</w:t>
            </w:r>
            <w:r w:rsidRPr="00E80F49">
              <w:t>|)</w:t>
            </w:r>
            <w:r w:rsidRPr="00E80F49">
              <w:br/>
              <w:t>n</w:t>
            </w:r>
            <w:r w:rsidRPr="00E80F49">
              <w:rPr>
                <w:rFonts w:eastAsia="SimSun"/>
                <w:lang w:eastAsia="zh-CN"/>
              </w:rPr>
              <w:t>5</w:t>
            </w:r>
            <w:r w:rsidRPr="00E80F49">
              <w:t xml:space="preserve"> (IMD</w:t>
            </w:r>
            <w:r w:rsidRPr="00E80F49">
              <w:rPr>
                <w:rFonts w:eastAsia="SimSun"/>
                <w:lang w:eastAsia="zh-CN"/>
              </w:rPr>
              <w:t>2</w:t>
            </w:r>
            <w:r w:rsidRPr="00E80F49">
              <w:t xml:space="preserve"> |fn</w:t>
            </w:r>
            <w:r w:rsidRPr="00E80F49">
              <w:rPr>
                <w:rFonts w:eastAsia="SimSun"/>
                <w:lang w:eastAsia="zh-CN"/>
              </w:rPr>
              <w:t>3</w:t>
            </w:r>
            <w:r w:rsidRPr="00E80F49">
              <w:t>-fn</w:t>
            </w:r>
            <w:r w:rsidRPr="00E80F49">
              <w:rPr>
                <w:rFonts w:eastAsia="SimSun"/>
                <w:lang w:eastAsia="zh-CN"/>
              </w:rPr>
              <w:t>5</w:t>
            </w:r>
            <w:r w:rsidRPr="00E80F49">
              <w:t>|)</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4FF16F43" w14:textId="457CC4EA" w:rsidR="00D3443C" w:rsidRPr="00E80F49" w:rsidRDefault="00D3443C" w:rsidP="00D3443C">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C464E41" w14:textId="5E9B18A0" w:rsidR="00D3443C" w:rsidRPr="00E80F49" w:rsidRDefault="00D3443C" w:rsidP="00D3443C">
            <w:pPr>
              <w:pStyle w:val="TAC"/>
              <w:rPr>
                <w:rFonts w:eastAsia="SimSun"/>
                <w:lang w:eastAsia="zh-CN"/>
              </w:rPr>
            </w:pPr>
            <w:r w:rsidRPr="00E80F49">
              <w:rPr>
                <w:rFonts w:eastAsia="SimSun"/>
                <w:lang w:eastAsia="zh-CN"/>
              </w:rPr>
              <w:t>RAN5#95-e</w:t>
            </w:r>
          </w:p>
        </w:tc>
      </w:tr>
      <w:tr w:rsidR="00D20444" w:rsidRPr="00E80F49" w14:paraId="5458F9CC"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1B826850" w14:textId="77777777" w:rsidR="00D20444" w:rsidRPr="00E80F49" w:rsidRDefault="00D20444">
            <w:pPr>
              <w:pStyle w:val="TAC"/>
              <w:rPr>
                <w:rFonts w:eastAsia="SimSun"/>
                <w:lang w:eastAsia="sv-SE"/>
              </w:rPr>
            </w:pPr>
            <w:r w:rsidRPr="00E80F49">
              <w:rPr>
                <w:rFonts w:eastAsia="SimSun"/>
              </w:rPr>
              <w:t>CA_</w:t>
            </w:r>
            <w:r w:rsidRPr="00E80F49">
              <w:t>n3A-n77A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226D830" w:rsidR="00D20444" w:rsidRPr="00E80F49" w:rsidRDefault="00D20444">
            <w:pPr>
              <w:pStyle w:val="TAC"/>
            </w:pPr>
            <w:r w:rsidRPr="00E80F49">
              <w:t>n7</w:t>
            </w:r>
            <w:r w:rsidR="0045755F" w:rsidRPr="0045755F">
              <w:t>7</w:t>
            </w:r>
            <w:r w:rsidRPr="00E80F49">
              <w:t xml:space="preserve"> (HD2)</w:t>
            </w:r>
            <w:r w:rsidR="0045755F" w:rsidRPr="0045755F">
              <w:t>, n3 (IMD2), n3 (IMD4)</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183F36F5" w14:textId="4B8B0735" w:rsidR="00D20444" w:rsidRPr="00E80F49" w:rsidRDefault="00D20444">
            <w:pPr>
              <w:pStyle w:val="TAC"/>
            </w:pPr>
            <w:r w:rsidRPr="00E80F49">
              <w:t>HD</w:t>
            </w:r>
            <w:r w:rsidR="0045755F">
              <w:t>,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4C2C2374" w14:textId="57409A47" w:rsidR="00D20444" w:rsidRPr="00E80F49" w:rsidRDefault="00D20444">
            <w:pPr>
              <w:pStyle w:val="TAC"/>
              <w:rPr>
                <w:rFonts w:eastAsia="SimSun"/>
                <w:lang w:eastAsia="zh-CN"/>
              </w:rPr>
            </w:pPr>
            <w:r w:rsidRPr="00E80F49">
              <w:rPr>
                <w:rFonts w:eastAsia="SimSun"/>
                <w:lang w:eastAsia="zh-CN"/>
              </w:rPr>
              <w:t>RAN5#</w:t>
            </w:r>
            <w:r w:rsidR="0045755F" w:rsidRPr="0045755F">
              <w:rPr>
                <w:rFonts w:eastAsia="SimSun"/>
                <w:lang w:eastAsia="zh-CN"/>
              </w:rPr>
              <w:t>99</w:t>
            </w:r>
          </w:p>
        </w:tc>
      </w:tr>
      <w:tr w:rsidR="00D20444" w:rsidRPr="00E80F49" w14:paraId="641903DC"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7473ED15" w14:textId="77777777" w:rsidR="00D20444" w:rsidRPr="00E80F49" w:rsidRDefault="00D20444">
            <w:pPr>
              <w:pStyle w:val="TAC"/>
              <w:rPr>
                <w:rFonts w:eastAsia="SimSun"/>
                <w:lang w:eastAsia="sv-SE"/>
              </w:rPr>
            </w:pPr>
            <w:r w:rsidRPr="00E80F49">
              <w:rPr>
                <w:bCs/>
              </w:rPr>
              <w:t>CA_n3A-n78A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D20444" w:rsidRPr="00E80F49" w:rsidRDefault="00D20444">
            <w:pPr>
              <w:pStyle w:val="TAC"/>
            </w:pPr>
            <w:r w:rsidRPr="00E80F49">
              <w:t>n3 (IMD2 |fn78-fn3|)</w:t>
            </w:r>
            <w:r w:rsidRPr="00E80F49">
              <w:br/>
              <w:t>n3 (IMD4 |fn78-3*fn3|)</w:t>
            </w:r>
            <w:r w:rsidRPr="00E80F49">
              <w:br/>
              <w:t xml:space="preserve"> n78 (HD2)</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D20444" w:rsidRPr="00E80F49" w:rsidRDefault="00D20444">
            <w:pPr>
              <w:pStyle w:val="TAC"/>
            </w:pPr>
            <w:r w:rsidRPr="00E80F49">
              <w:t>HD,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6C23933" w14:textId="77777777" w:rsidR="00D20444" w:rsidRPr="00E80F49" w:rsidRDefault="00D20444">
            <w:pPr>
              <w:pStyle w:val="TAC"/>
              <w:rPr>
                <w:rFonts w:eastAsia="SimSun"/>
                <w:lang w:eastAsia="zh-CN"/>
              </w:rPr>
            </w:pPr>
            <w:r w:rsidRPr="00E80F49">
              <w:rPr>
                <w:rFonts w:eastAsia="SimSun"/>
                <w:lang w:eastAsia="zh-CN"/>
              </w:rPr>
              <w:t>RAN5#87-e</w:t>
            </w:r>
          </w:p>
        </w:tc>
      </w:tr>
      <w:tr w:rsidR="004823E2" w:rsidRPr="00E80F49" w14:paraId="63B8349C"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0795F7E4" w14:textId="77777777" w:rsidR="004823E2" w:rsidRPr="00E80F49" w:rsidRDefault="004823E2" w:rsidP="00E71846">
            <w:pPr>
              <w:pStyle w:val="TAC"/>
              <w:rPr>
                <w:bCs/>
              </w:rPr>
            </w:pPr>
            <w:r w:rsidRPr="00E80F49">
              <w:rPr>
                <w:rFonts w:eastAsia="SimSun"/>
              </w:rPr>
              <w:t>CA_</w:t>
            </w:r>
            <w:r>
              <w:rPr>
                <w:rFonts w:eastAsia="SimSun"/>
                <w:lang w:eastAsia="zh-CN"/>
              </w:rPr>
              <w:t>n5A-n66</w:t>
            </w:r>
            <w:r w:rsidRPr="00E80F49">
              <w:rPr>
                <w:rFonts w:eastAsia="SimSun"/>
                <w:lang w:eastAsia="zh-CN"/>
              </w:rPr>
              <w:t>A</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1F538B72" w14:textId="77777777" w:rsidR="004823E2" w:rsidRPr="00E80F49" w:rsidRDefault="004823E2" w:rsidP="00E71846">
            <w:pPr>
              <w:pStyle w:val="TAC"/>
            </w:pPr>
            <w:r>
              <w:t>n5(IMD2)</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63194EEE" w14:textId="77777777" w:rsidR="004823E2" w:rsidRPr="00E80F49" w:rsidRDefault="004823E2" w:rsidP="00E71846">
            <w:pPr>
              <w:pStyle w:val="TAC"/>
            </w:pPr>
            <w:r>
              <w:t xml:space="preserve">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5CF5FB58"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4823E2" w:rsidRPr="00E80F49" w14:paraId="4DF3EDE2"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2CC7361D" w14:textId="53197F36" w:rsidR="004823E2" w:rsidRPr="00E80F49" w:rsidRDefault="004823E2" w:rsidP="00E71846">
            <w:pPr>
              <w:pStyle w:val="TAC"/>
              <w:rPr>
                <w:bCs/>
              </w:rPr>
            </w:pPr>
            <w:r w:rsidRPr="00E80F49">
              <w:rPr>
                <w:rFonts w:eastAsia="SimSun"/>
              </w:rPr>
              <w:t>CA_</w:t>
            </w:r>
            <w:r>
              <w:rPr>
                <w:rFonts w:eastAsia="SimSun"/>
                <w:lang w:eastAsia="zh-CN"/>
              </w:rPr>
              <w:t>n5A-n77</w:t>
            </w:r>
            <w:r w:rsidRPr="00E80F49">
              <w:rPr>
                <w:rFonts w:eastAsia="SimSun"/>
                <w:lang w:eastAsia="zh-CN"/>
              </w:rPr>
              <w:t>A</w:t>
            </w:r>
            <w:r w:rsidR="00BA79A7" w:rsidRPr="00BA79A7">
              <w:rPr>
                <w:rFonts w:eastAsia="SimSun"/>
                <w:lang w:eastAsia="zh-CN"/>
              </w:rPr>
              <w:t xml:space="preserve"> PC3</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7173D085" w14:textId="77777777" w:rsidR="004823E2" w:rsidRPr="00E80F49" w:rsidRDefault="004823E2" w:rsidP="00E71846">
            <w:pPr>
              <w:pStyle w:val="TAC"/>
            </w:pPr>
            <w:r w:rsidRPr="00E80F49">
              <w:t>n77 (HD</w:t>
            </w:r>
            <w:r>
              <w:t>4</w:t>
            </w:r>
            <w:r w:rsidRPr="00E80F49">
              <w:t>)</w:t>
            </w:r>
            <w:r>
              <w:t>, n77 (HD5</w:t>
            </w:r>
            <w:r w:rsidRPr="00E80F49">
              <w:t>)</w:t>
            </w:r>
            <w:r>
              <w:t>, n5 (HM), n5(IMD4), n5(IMD5)</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0313844B" w14:textId="646B84E9" w:rsidR="004823E2" w:rsidRPr="00E80F49" w:rsidRDefault="004823E2" w:rsidP="00E71846">
            <w:pPr>
              <w:pStyle w:val="TAC"/>
            </w:pPr>
            <w:r>
              <w:t>HD, HM,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1EC6DC08" w14:textId="49954604" w:rsidR="004823E2" w:rsidRPr="00E80F49" w:rsidRDefault="00BA79A7" w:rsidP="00E71846">
            <w:pPr>
              <w:pStyle w:val="TAC"/>
              <w:rPr>
                <w:rFonts w:eastAsia="SimSun"/>
                <w:lang w:eastAsia="zh-CN"/>
              </w:rPr>
            </w:pPr>
            <w:r w:rsidRPr="00BA79A7">
              <w:rPr>
                <w:rFonts w:eastAsia="SimSun"/>
                <w:lang w:eastAsia="zh-CN"/>
              </w:rPr>
              <w:t>RAN5#99</w:t>
            </w:r>
          </w:p>
        </w:tc>
      </w:tr>
      <w:tr w:rsidR="00BA79A7" w:rsidRPr="00E80F49" w14:paraId="28EB84EE"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2D2102A2" w14:textId="275A04B7" w:rsidR="00BA79A7" w:rsidRPr="00E80F49" w:rsidRDefault="00BA79A7" w:rsidP="00BA79A7">
            <w:pPr>
              <w:pStyle w:val="TAC"/>
              <w:rPr>
                <w:rFonts w:eastAsia="SimSun"/>
              </w:rPr>
            </w:pPr>
            <w:r w:rsidRPr="00E80F49">
              <w:rPr>
                <w:rFonts w:eastAsia="SimSun"/>
              </w:rPr>
              <w:t>CA_</w:t>
            </w:r>
            <w:r>
              <w:rPr>
                <w:rFonts w:eastAsia="SimSun"/>
                <w:lang w:eastAsia="zh-CN"/>
              </w:rPr>
              <w:t>n5A-n77</w:t>
            </w:r>
            <w:r w:rsidRPr="00E80F49">
              <w:rPr>
                <w:rFonts w:eastAsia="SimSun"/>
                <w:lang w:eastAsia="zh-CN"/>
              </w:rPr>
              <w:t>A</w:t>
            </w:r>
            <w:r>
              <w:rPr>
                <w:rFonts w:eastAsia="SimSun"/>
                <w:lang w:eastAsia="zh-CN"/>
              </w:rPr>
              <w:t xml:space="preserve"> PC2</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666EC183" w14:textId="43739887" w:rsidR="00BA79A7" w:rsidRPr="00E80F49" w:rsidRDefault="00BA79A7" w:rsidP="00BA79A7">
            <w:pPr>
              <w:pStyle w:val="TAC"/>
            </w:pPr>
            <w:r w:rsidRPr="00E80F49">
              <w:t>n77 (HD</w:t>
            </w:r>
            <w:r>
              <w:t>4</w:t>
            </w:r>
            <w:r w:rsidRPr="00E80F49">
              <w:t>)</w:t>
            </w:r>
            <w:r>
              <w:t>, n77 (HD5</w:t>
            </w:r>
            <w:r w:rsidRPr="00E80F49">
              <w:t>)</w:t>
            </w:r>
            <w:r>
              <w:t>, n5 (HM), n5(IMD4)</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4202B56D" w14:textId="44AF47C9" w:rsidR="00BA79A7" w:rsidRDefault="00BA79A7" w:rsidP="00BA79A7">
            <w:pPr>
              <w:pStyle w:val="TAC"/>
            </w:pPr>
            <w:r>
              <w:t>HD, HM,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CF6F395" w14:textId="1361D492" w:rsidR="00BA79A7" w:rsidRPr="00BA79A7" w:rsidRDefault="00BA79A7" w:rsidP="00BA79A7">
            <w:pPr>
              <w:pStyle w:val="TAC"/>
              <w:rPr>
                <w:rFonts w:eastAsia="SimSun"/>
                <w:lang w:eastAsia="zh-CN"/>
              </w:rPr>
            </w:pPr>
            <w:r>
              <w:rPr>
                <w:rFonts w:eastAsia="SimSun"/>
                <w:lang w:eastAsia="zh-CN"/>
              </w:rPr>
              <w:t>RAN5#99</w:t>
            </w:r>
          </w:p>
        </w:tc>
      </w:tr>
      <w:tr w:rsidR="00D20444" w:rsidRPr="00E80F49" w14:paraId="050BD859"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D20444" w:rsidRPr="00E80F49" w:rsidRDefault="00D20444">
            <w:pPr>
              <w:pStyle w:val="TAC"/>
              <w:rPr>
                <w:bCs/>
                <w:lang w:eastAsia="sv-SE"/>
              </w:rPr>
            </w:pPr>
            <w:r w:rsidRPr="00E80F49">
              <w:rPr>
                <w:bCs/>
              </w:rPr>
              <w:t>CA_n5A-n78A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174A0900" w14:textId="77777777" w:rsidR="00D20444" w:rsidRPr="00E80F49" w:rsidRDefault="00D20444">
            <w:pPr>
              <w:pStyle w:val="TAC"/>
            </w:pPr>
            <w:r w:rsidRPr="00E80F49">
              <w:t>n78 (HD2)</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0E480BE3" w14:textId="77777777" w:rsidR="00D20444" w:rsidRPr="00E80F49" w:rsidRDefault="00D20444">
            <w:pPr>
              <w:pStyle w:val="TAC"/>
            </w:pPr>
            <w:r w:rsidRPr="00E80F49">
              <w:t>HD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7CFCB07E" w14:textId="77777777" w:rsidR="00D20444" w:rsidRPr="00E80F49" w:rsidRDefault="00D20444">
            <w:pPr>
              <w:pStyle w:val="TAC"/>
              <w:rPr>
                <w:rFonts w:eastAsia="SimSun"/>
                <w:lang w:eastAsia="zh-CN"/>
              </w:rPr>
            </w:pPr>
            <w:r w:rsidRPr="00E80F49">
              <w:t>RAN5#94-e</w:t>
            </w:r>
          </w:p>
        </w:tc>
      </w:tr>
      <w:tr w:rsidR="00D20444" w:rsidRPr="00E80F49" w14:paraId="7361287F"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D20444" w:rsidRPr="00E80F49" w:rsidRDefault="00D20444">
            <w:pPr>
              <w:pStyle w:val="TAC"/>
              <w:rPr>
                <w:bCs/>
                <w:lang w:eastAsia="sv-SE"/>
              </w:rPr>
            </w:pPr>
            <w:r w:rsidRPr="00E80F49">
              <w:rPr>
                <w:bCs/>
              </w:rPr>
              <w:t>CA_n7A-n78A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2F0924DF" w14:textId="77777777" w:rsidR="00D20444" w:rsidRPr="00E80F49" w:rsidRDefault="00D20444">
            <w:pPr>
              <w:pStyle w:val="TAC"/>
            </w:pPr>
            <w:r w:rsidRPr="00E80F49">
              <w:t>n7 and n78 (CBI)</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D20444" w:rsidRPr="00E80F49" w:rsidRDefault="00D20444">
            <w:pPr>
              <w:pStyle w:val="TAC"/>
            </w:pPr>
            <w:r w:rsidRPr="00E80F49">
              <w:t>CBI</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601DD42A" w14:textId="77777777" w:rsidR="00D20444" w:rsidRPr="00E80F49" w:rsidRDefault="00D20444">
            <w:pPr>
              <w:pStyle w:val="TAC"/>
            </w:pPr>
            <w:r w:rsidRPr="00E80F49">
              <w:t>RAN5#94-e</w:t>
            </w:r>
          </w:p>
        </w:tc>
      </w:tr>
      <w:tr w:rsidR="00D20444" w:rsidRPr="00E80F49" w14:paraId="02285059"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715B76C9" w14:textId="77777777" w:rsidR="00D20444" w:rsidRPr="00E80F49" w:rsidRDefault="00D20444">
            <w:pPr>
              <w:pStyle w:val="TAC"/>
              <w:rPr>
                <w:rFonts w:eastAsia="SimSun"/>
              </w:rPr>
            </w:pPr>
            <w:r w:rsidRPr="00E80F49">
              <w:rPr>
                <w:bCs/>
              </w:rPr>
              <w:t>CA_n8A-n78A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D20444" w:rsidRPr="00E80F49" w:rsidRDefault="00D20444">
            <w:pPr>
              <w:pStyle w:val="TAC"/>
            </w:pPr>
            <w:r w:rsidRPr="00E80F49">
              <w:t>n8 (IMD4 |fn78-3*fn8|)</w:t>
            </w:r>
            <w:r w:rsidRPr="00E80F49">
              <w:br/>
              <w:t xml:space="preserve"> n78 (HD4)</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D20444" w:rsidRPr="00E80F49" w:rsidRDefault="00D20444">
            <w:pPr>
              <w:pStyle w:val="TAC"/>
            </w:pPr>
            <w:r w:rsidRPr="00E80F49">
              <w:t>HD,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D20444" w:rsidRPr="00E80F49" w:rsidRDefault="00D20444">
            <w:pPr>
              <w:pStyle w:val="TAC"/>
              <w:rPr>
                <w:rFonts w:eastAsia="SimSun"/>
                <w:lang w:eastAsia="zh-CN"/>
              </w:rPr>
            </w:pPr>
            <w:r w:rsidRPr="00E80F49">
              <w:rPr>
                <w:rFonts w:eastAsia="SimSun"/>
                <w:lang w:eastAsia="zh-CN"/>
              </w:rPr>
              <w:t>RAN5#87-e</w:t>
            </w:r>
          </w:p>
        </w:tc>
      </w:tr>
      <w:tr w:rsidR="00D20444" w:rsidRPr="00E80F49" w14:paraId="40C6F3AD"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D20444" w:rsidRPr="00E80F49" w:rsidRDefault="00D20444">
            <w:pPr>
              <w:pStyle w:val="TAC"/>
              <w:rPr>
                <w:bCs/>
                <w:lang w:eastAsia="sv-SE"/>
              </w:rPr>
            </w:pPr>
            <w:r w:rsidRPr="00E80F49">
              <w:rPr>
                <w:rFonts w:eastAsia="SimSun"/>
              </w:rPr>
              <w:t>CA_</w:t>
            </w:r>
            <w:r w:rsidRPr="00E80F49">
              <w:rPr>
                <w:rFonts w:eastAsia="SimSun"/>
                <w:lang w:eastAsia="zh-CN"/>
              </w:rPr>
              <w:t>n26A-n66A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D20444" w:rsidRPr="00E80F49" w:rsidRDefault="00D20444">
            <w:pPr>
              <w:pStyle w:val="TAC"/>
            </w:pPr>
            <w:r w:rsidRPr="00E80F49">
              <w:rPr>
                <w:rFonts w:eastAsia="SimSun"/>
              </w:rPr>
              <w:t>n26 (IMD2)</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D20444" w:rsidRPr="00E80F49" w:rsidRDefault="00D20444">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D20444" w:rsidRPr="00E80F49" w:rsidRDefault="00D20444">
            <w:pPr>
              <w:pStyle w:val="TAC"/>
              <w:rPr>
                <w:rFonts w:eastAsia="SimSun"/>
                <w:lang w:eastAsia="zh-CN"/>
              </w:rPr>
            </w:pPr>
            <w:r w:rsidRPr="00E80F49">
              <w:t>RAN5#94-e</w:t>
            </w:r>
          </w:p>
        </w:tc>
      </w:tr>
      <w:tr w:rsidR="00D20444" w:rsidRPr="00E80F49" w14:paraId="206CC605"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n26A-n70A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D20444" w:rsidRPr="00E80F49" w:rsidRDefault="00D20444">
            <w:pPr>
              <w:pStyle w:val="TAC"/>
              <w:rPr>
                <w:rFonts w:eastAsia="SimSun"/>
              </w:rPr>
            </w:pPr>
            <w:r w:rsidRPr="00E80F49">
              <w:rPr>
                <w:rFonts w:eastAsia="SimSun"/>
              </w:rPr>
              <w:t>n26 (IMD2)</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D20444" w:rsidRPr="00E80F49" w:rsidRDefault="00D20444">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D20444" w:rsidRPr="00E80F49" w:rsidRDefault="00D20444">
            <w:pPr>
              <w:pStyle w:val="TAC"/>
            </w:pPr>
            <w:r w:rsidRPr="00E80F49">
              <w:t>RAN5#94-e</w:t>
            </w:r>
          </w:p>
        </w:tc>
      </w:tr>
      <w:tr w:rsidR="00D20444" w:rsidRPr="00E80F49" w14:paraId="7390D3C7"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D20444" w:rsidRPr="00E80F49" w:rsidRDefault="00D20444">
            <w:pPr>
              <w:pStyle w:val="TAC"/>
              <w:rPr>
                <w:bCs/>
              </w:rPr>
            </w:pPr>
            <w:r w:rsidRPr="00E80F49">
              <w:rPr>
                <w:bCs/>
                <w:lang w:eastAsia="zh-CN"/>
              </w:rPr>
              <w:t>CA_n28A-n41A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D20444" w:rsidRPr="00E80F49" w:rsidRDefault="00D20444">
            <w:pPr>
              <w:pStyle w:val="TAC"/>
            </w:pPr>
            <w:r w:rsidRPr="00E80F49">
              <w:sym w:font="Symbol" w:char="F02D"/>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D20444" w:rsidRPr="00E80F49" w:rsidRDefault="00D204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D20444" w:rsidRPr="00E80F49" w:rsidRDefault="00D20444">
            <w:pPr>
              <w:pStyle w:val="TAC"/>
              <w:rPr>
                <w:rFonts w:eastAsia="SimSun"/>
                <w:lang w:eastAsia="zh-CN"/>
              </w:rPr>
            </w:pPr>
            <w:r w:rsidRPr="00E80F49">
              <w:rPr>
                <w:rFonts w:eastAsia="SimSun"/>
                <w:lang w:eastAsia="zh-CN"/>
              </w:rPr>
              <w:t>RAN5#91-e</w:t>
            </w:r>
          </w:p>
        </w:tc>
      </w:tr>
      <w:tr w:rsidR="00285EE6" w:rsidRPr="00E80F49" w14:paraId="6DD46E3C"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tcPr>
          <w:p w14:paraId="36709C7C" w14:textId="6EB5ECC8" w:rsidR="00285EE6" w:rsidRPr="00E80F49" w:rsidRDefault="00285EE6" w:rsidP="00285EE6">
            <w:pPr>
              <w:pStyle w:val="TAC"/>
              <w:rPr>
                <w:bCs/>
                <w:lang w:eastAsia="zh-CN"/>
              </w:rPr>
            </w:pPr>
            <w:r>
              <w:rPr>
                <w:rFonts w:hint="eastAsia"/>
                <w:bCs/>
                <w:lang w:eastAsia="ja-JP"/>
              </w:rPr>
              <w:t>C</w:t>
            </w:r>
            <w:r>
              <w:rPr>
                <w:bCs/>
                <w:lang w:eastAsia="ja-JP"/>
              </w:rPr>
              <w:t>A_n28A-n77A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19300AB4" w14:textId="544994A3" w:rsidR="00285EE6" w:rsidRPr="00E80F49" w:rsidRDefault="00285EE6" w:rsidP="00285EE6">
            <w:pPr>
              <w:pStyle w:val="TAC"/>
            </w:pPr>
            <w:r>
              <w:rPr>
                <w:lang w:eastAsia="ja-JP"/>
              </w:rPr>
              <w:t>n77 (HD5), n28 (IMD5)</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63176412" w14:textId="25D82548" w:rsidR="00285EE6" w:rsidRPr="00E80F49" w:rsidRDefault="00285EE6" w:rsidP="00285EE6">
            <w:pPr>
              <w:pStyle w:val="TAC"/>
            </w:pPr>
            <w:r>
              <w:rPr>
                <w:rFonts w:hint="eastAsia"/>
                <w:lang w:eastAsia="ja-JP"/>
              </w:rPr>
              <w:t>H</w:t>
            </w:r>
            <w:r>
              <w:rPr>
                <w:lang w:eastAsia="ja-JP"/>
              </w:rPr>
              <w:t>D,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1366E7B9" w14:textId="701AFC7E" w:rsidR="00285EE6" w:rsidRPr="00E80F49" w:rsidRDefault="00285EE6" w:rsidP="00285EE6">
            <w:pPr>
              <w:pStyle w:val="TAC"/>
              <w:rPr>
                <w:rFonts w:eastAsia="SimSun"/>
                <w:lang w:eastAsia="zh-CN"/>
              </w:rPr>
            </w:pPr>
            <w:r>
              <w:rPr>
                <w:rFonts w:hint="eastAsia"/>
                <w:lang w:eastAsia="ja-JP"/>
              </w:rPr>
              <w:t>R</w:t>
            </w:r>
            <w:r>
              <w:rPr>
                <w:lang w:eastAsia="ja-JP"/>
              </w:rPr>
              <w:t>AN5#99</w:t>
            </w:r>
          </w:p>
        </w:tc>
      </w:tr>
      <w:tr w:rsidR="00F013C2" w:rsidRPr="00E80F49" w14:paraId="08B966D3" w14:textId="77777777" w:rsidTr="008C05F3">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tcPr>
          <w:p w14:paraId="0C8DC027" w14:textId="1DDBB51A" w:rsidR="00F013C2" w:rsidRPr="00E80F49" w:rsidRDefault="00F013C2" w:rsidP="00F013C2">
            <w:pPr>
              <w:pStyle w:val="TAC"/>
              <w:rPr>
                <w:bCs/>
                <w:lang w:eastAsia="zh-CN"/>
              </w:rPr>
            </w:pPr>
            <w:r w:rsidRPr="00802343">
              <w:t>CA_n28A-n78A</w:t>
            </w:r>
          </w:p>
        </w:tc>
        <w:tc>
          <w:tcPr>
            <w:tcW w:w="3311" w:type="dxa"/>
            <w:gridSpan w:val="2"/>
            <w:tcBorders>
              <w:top w:val="single" w:sz="4" w:space="0" w:color="auto"/>
              <w:left w:val="single" w:sz="4" w:space="0" w:color="auto"/>
              <w:bottom w:val="single" w:sz="4" w:space="0" w:color="auto"/>
              <w:right w:val="single" w:sz="4" w:space="0" w:color="auto"/>
            </w:tcBorders>
          </w:tcPr>
          <w:p w14:paraId="35114EF1" w14:textId="10BF57FA" w:rsidR="00F013C2" w:rsidRPr="00E80F49" w:rsidRDefault="00F013C2" w:rsidP="00F013C2">
            <w:pPr>
              <w:pStyle w:val="TAC"/>
            </w:pPr>
            <w:r w:rsidRPr="00802343">
              <w:t>n78 (HD5)</w:t>
            </w:r>
          </w:p>
        </w:tc>
        <w:tc>
          <w:tcPr>
            <w:tcW w:w="1821" w:type="dxa"/>
            <w:gridSpan w:val="2"/>
            <w:tcBorders>
              <w:top w:val="single" w:sz="4" w:space="0" w:color="auto"/>
              <w:left w:val="single" w:sz="4" w:space="0" w:color="auto"/>
              <w:bottom w:val="single" w:sz="4" w:space="0" w:color="auto"/>
              <w:right w:val="single" w:sz="4" w:space="0" w:color="auto"/>
            </w:tcBorders>
          </w:tcPr>
          <w:p w14:paraId="740E44EC" w14:textId="179EC7C5" w:rsidR="00F013C2" w:rsidRPr="00E80F49" w:rsidRDefault="00F013C2" w:rsidP="00F013C2">
            <w:pPr>
              <w:pStyle w:val="TAC"/>
            </w:pPr>
            <w:r w:rsidRPr="00802343">
              <w:t>HD</w:t>
            </w:r>
          </w:p>
        </w:tc>
        <w:tc>
          <w:tcPr>
            <w:tcW w:w="1864" w:type="dxa"/>
            <w:gridSpan w:val="2"/>
            <w:tcBorders>
              <w:top w:val="single" w:sz="4" w:space="0" w:color="auto"/>
              <w:left w:val="single" w:sz="4" w:space="0" w:color="auto"/>
              <w:bottom w:val="single" w:sz="4" w:space="0" w:color="auto"/>
              <w:right w:val="single" w:sz="4" w:space="0" w:color="auto"/>
            </w:tcBorders>
          </w:tcPr>
          <w:p w14:paraId="6276F59D" w14:textId="4162A204" w:rsidR="00F013C2" w:rsidRPr="00E80F49" w:rsidRDefault="00F013C2" w:rsidP="00F013C2">
            <w:pPr>
              <w:pStyle w:val="TAC"/>
              <w:rPr>
                <w:rFonts w:eastAsia="SimSun"/>
                <w:lang w:eastAsia="zh-CN"/>
              </w:rPr>
            </w:pPr>
            <w:r w:rsidRPr="00802343">
              <w:t>RAN5#99</w:t>
            </w:r>
          </w:p>
        </w:tc>
      </w:tr>
      <w:tr w:rsidR="00D20444" w:rsidRPr="00E80F49" w14:paraId="64524E1D"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D20444" w:rsidRPr="00E80F49" w:rsidRDefault="00D20444">
            <w:pPr>
              <w:pStyle w:val="TAC"/>
              <w:rPr>
                <w:bCs/>
                <w:lang w:eastAsia="sv-SE"/>
              </w:rPr>
            </w:pPr>
            <w:r w:rsidRPr="00E80F49">
              <w:rPr>
                <w:bCs/>
                <w:lang w:eastAsia="zh-CN"/>
              </w:rPr>
              <w:t>CA_n28A-n79A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D20444" w:rsidRPr="00E80F49" w:rsidRDefault="00D20444">
            <w:pPr>
              <w:pStyle w:val="TAC"/>
            </w:pPr>
            <w:r w:rsidRPr="00E80F49">
              <w:sym w:font="Symbol" w:char="F02D"/>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D20444" w:rsidRPr="00E80F49" w:rsidRDefault="00D204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D20444" w:rsidRPr="00E80F49" w:rsidRDefault="00D20444">
            <w:pPr>
              <w:pStyle w:val="TAC"/>
              <w:rPr>
                <w:rFonts w:eastAsia="SimSun"/>
                <w:lang w:eastAsia="zh-CN"/>
              </w:rPr>
            </w:pPr>
            <w:r w:rsidRPr="00E80F49">
              <w:rPr>
                <w:rFonts w:eastAsia="SimSun"/>
                <w:lang w:eastAsia="zh-CN"/>
              </w:rPr>
              <w:t>RAN5#91-e</w:t>
            </w:r>
          </w:p>
        </w:tc>
      </w:tr>
      <w:tr w:rsidR="00D20444" w:rsidRPr="00E80F49" w14:paraId="54F9103A"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D20444" w:rsidRPr="00E80F49" w:rsidRDefault="00D20444">
            <w:pPr>
              <w:pStyle w:val="TAC"/>
              <w:rPr>
                <w:bCs/>
                <w:lang w:eastAsia="zh-CN"/>
              </w:rPr>
            </w:pPr>
            <w:r w:rsidRPr="00E80F49">
              <w:rPr>
                <w:bCs/>
                <w:lang w:eastAsia="zh-CN"/>
              </w:rPr>
              <w:t>CA_n29A-n66A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D20444" w:rsidRPr="00E80F49" w:rsidRDefault="00D20444">
            <w:pPr>
              <w:pStyle w:val="TAC"/>
              <w:rPr>
                <w:lang w:eastAsia="sv-SE"/>
              </w:rPr>
            </w:pPr>
            <w:r w:rsidRPr="00E80F49">
              <w:sym w:font="Symbol" w:char="F02D"/>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D20444" w:rsidRPr="00E80F49" w:rsidRDefault="00D204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00DED2C"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D20444" w:rsidRPr="00E80F49" w:rsidRDefault="00D20444">
            <w:pPr>
              <w:pStyle w:val="TAC"/>
              <w:rPr>
                <w:bCs/>
                <w:lang w:eastAsia="zh-CN"/>
              </w:rPr>
            </w:pPr>
            <w:r w:rsidRPr="00E80F49">
              <w:rPr>
                <w:bCs/>
                <w:lang w:eastAsia="zh-CN"/>
              </w:rPr>
              <w:t>CA_n29A-n70A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D20444" w:rsidRPr="00E80F49" w:rsidRDefault="00D20444">
            <w:pPr>
              <w:pStyle w:val="TAC"/>
              <w:rPr>
                <w:lang w:eastAsia="sv-SE"/>
              </w:rPr>
            </w:pPr>
            <w:r w:rsidRPr="00E80F49">
              <w:sym w:font="Symbol" w:char="F02D"/>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D20444" w:rsidRPr="00E80F49" w:rsidRDefault="00D204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D20444" w:rsidRPr="00E80F49" w:rsidRDefault="00D20444">
            <w:pPr>
              <w:pStyle w:val="TAC"/>
              <w:rPr>
                <w:rFonts w:eastAsia="SimSun"/>
                <w:lang w:eastAsia="zh-CN"/>
              </w:rPr>
            </w:pPr>
            <w:r w:rsidRPr="00E80F49">
              <w:rPr>
                <w:rFonts w:eastAsia="SimSun"/>
                <w:lang w:eastAsia="zh-CN"/>
              </w:rPr>
              <w:t>RAN5#94-e</w:t>
            </w:r>
          </w:p>
        </w:tc>
      </w:tr>
      <w:tr w:rsidR="00071B44" w:rsidRPr="00E80F49" w14:paraId="002E6395"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071B44" w:rsidRPr="00E80F49" w:rsidRDefault="00071B44" w:rsidP="00071B44">
            <w:pPr>
              <w:pStyle w:val="TAC"/>
              <w:rPr>
                <w:bCs/>
                <w:lang w:eastAsia="zh-CN"/>
              </w:rPr>
            </w:pPr>
            <w:r w:rsidRPr="00E80F49">
              <w:rPr>
                <w:bCs/>
                <w:lang w:eastAsia="zh-CN"/>
              </w:rPr>
              <w:t>CA_n29A-n71A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071B44" w:rsidRPr="00E80F49" w:rsidRDefault="00071B44" w:rsidP="00071B44">
            <w:pPr>
              <w:pStyle w:val="TAC"/>
            </w:pPr>
            <w:r w:rsidRPr="00E80F49">
              <w:t>n29 (CBI)</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071B44" w:rsidRPr="00E80F49" w:rsidRDefault="00071B44" w:rsidP="00071B44">
            <w:pPr>
              <w:pStyle w:val="TAC"/>
            </w:pPr>
            <w:r w:rsidRPr="00E80F49">
              <w:t>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071B44" w:rsidRPr="00E80F49" w:rsidRDefault="00071B44" w:rsidP="00071B44">
            <w:pPr>
              <w:pStyle w:val="TAC"/>
              <w:rPr>
                <w:rFonts w:eastAsia="SimSun"/>
                <w:lang w:eastAsia="zh-CN"/>
              </w:rPr>
            </w:pPr>
            <w:r w:rsidRPr="00E80F49">
              <w:rPr>
                <w:rFonts w:eastAsia="SimSun"/>
                <w:lang w:eastAsia="zh-CN"/>
              </w:rPr>
              <w:t>RAN5#95-e</w:t>
            </w:r>
          </w:p>
        </w:tc>
      </w:tr>
      <w:tr w:rsidR="00F17F6D" w:rsidRPr="00E80F49" w14:paraId="14D97F4C"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27ACC03D" w14:textId="7EABF359" w:rsidR="00F17F6D" w:rsidRPr="00E80F49" w:rsidRDefault="00F17F6D" w:rsidP="007A19F6">
            <w:pPr>
              <w:pStyle w:val="TAC"/>
              <w:rPr>
                <w:rFonts w:eastAsia="SimSun"/>
              </w:rPr>
            </w:pPr>
            <w:r w:rsidRPr="00E80F49">
              <w:rPr>
                <w:rFonts w:eastAsia="SimSun"/>
              </w:rPr>
              <w:t>CA_</w:t>
            </w:r>
            <w:r w:rsidRPr="00E80F49">
              <w:rPr>
                <w:rFonts w:eastAsia="SimSun"/>
                <w:lang w:eastAsia="zh-CN"/>
              </w:rPr>
              <w:t>n41A-n</w:t>
            </w:r>
            <w:r>
              <w:rPr>
                <w:rFonts w:eastAsia="SimSun"/>
                <w:lang w:eastAsia="zh-CN"/>
              </w:rPr>
              <w:t>66</w:t>
            </w:r>
            <w:r w:rsidRPr="00E80F49">
              <w:rPr>
                <w:rFonts w:eastAsia="SimSun"/>
                <w:lang w:eastAsia="zh-CN"/>
              </w:rPr>
              <w:t>A</w:t>
            </w:r>
            <w:r w:rsidR="00800195">
              <w:rPr>
                <w:vertAlign w:val="superscript"/>
                <w:lang w:val="en-US" w:eastAsia="zh-CN"/>
              </w:rPr>
              <w:t>3</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2957A580" w14:textId="7AE99A9D" w:rsidR="00F17F6D" w:rsidRPr="00E80F49" w:rsidRDefault="00F17F6D" w:rsidP="007A19F6">
            <w:pPr>
              <w:pStyle w:val="TAC"/>
            </w:pPr>
            <w:r>
              <w:t>n66 (CBI)</w:t>
            </w:r>
            <w:r w:rsidR="00C8466E" w:rsidRPr="00C8466E">
              <w:t>, n66 (IMD5)</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2274E1F7" w14:textId="77777777" w:rsidR="00F17F6D" w:rsidRPr="00E80F49" w:rsidRDefault="00F17F6D" w:rsidP="007A19F6">
            <w:pPr>
              <w:pStyle w:val="TAC"/>
            </w:pPr>
            <w:r>
              <w:t>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90D78A0" w14:textId="77777777" w:rsidR="00F17F6D" w:rsidRPr="00E80F49" w:rsidRDefault="00F17F6D" w:rsidP="007A19F6">
            <w:pPr>
              <w:pStyle w:val="TAC"/>
              <w:rPr>
                <w:rFonts w:eastAsia="SimSun"/>
                <w:lang w:eastAsia="zh-CN"/>
              </w:rPr>
            </w:pPr>
            <w:r>
              <w:rPr>
                <w:rFonts w:eastAsia="SimSun"/>
                <w:lang w:eastAsia="zh-CN"/>
              </w:rPr>
              <w:t>RAN#97</w:t>
            </w:r>
          </w:p>
        </w:tc>
      </w:tr>
      <w:tr w:rsidR="00C8466E" w:rsidRPr="00E80F49" w14:paraId="323F529A"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124B0AB6" w14:textId="25A38CC1" w:rsidR="00C8466E" w:rsidRPr="00E80F49" w:rsidRDefault="00C8466E" w:rsidP="00C8466E">
            <w:pPr>
              <w:pStyle w:val="TAC"/>
              <w:rPr>
                <w:rFonts w:eastAsia="SimSun"/>
              </w:rPr>
            </w:pPr>
            <w:r w:rsidRPr="00E80F49">
              <w:rPr>
                <w:rFonts w:eastAsia="SimSun"/>
              </w:rPr>
              <w:t>CA_</w:t>
            </w:r>
            <w:r w:rsidRPr="00E80F49">
              <w:rPr>
                <w:rFonts w:eastAsia="SimSun"/>
                <w:lang w:eastAsia="zh-CN"/>
              </w:rPr>
              <w:t>n41A-n</w:t>
            </w:r>
            <w:r>
              <w:rPr>
                <w:rFonts w:eastAsia="SimSun"/>
                <w:lang w:eastAsia="zh-CN"/>
              </w:rPr>
              <w:t>71</w:t>
            </w:r>
            <w:r w:rsidRPr="00E80F49">
              <w:rPr>
                <w:rFonts w:eastAsia="SimSun"/>
                <w:lang w:eastAsia="zh-CN"/>
              </w:rPr>
              <w:t>A</w:t>
            </w:r>
            <w:r>
              <w:rPr>
                <w:vertAlign w:val="superscript"/>
                <w:lang w:val="en-US" w:eastAsia="zh-CN"/>
              </w:rPr>
              <w:t>3</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63E6B225" w14:textId="520B75DF" w:rsidR="00C8466E" w:rsidRDefault="00C8466E" w:rsidP="00C8466E">
            <w:pPr>
              <w:pStyle w:val="TAC"/>
            </w:pPr>
            <w:r>
              <w:t>n41(HD4), n71 (IMD4)</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244D20F7" w14:textId="1CB5D883" w:rsidR="00C8466E" w:rsidRDefault="00C8466E" w:rsidP="00C8466E">
            <w:pPr>
              <w:pStyle w:val="TAC"/>
            </w:pPr>
            <w:r>
              <w:t>HD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3DF6704F" w14:textId="073FCDAB" w:rsidR="00C8466E" w:rsidRDefault="00C8466E" w:rsidP="00C8466E">
            <w:pPr>
              <w:pStyle w:val="TAC"/>
              <w:rPr>
                <w:rFonts w:eastAsia="SimSun"/>
                <w:lang w:eastAsia="zh-CN"/>
              </w:rPr>
            </w:pPr>
            <w:r>
              <w:rPr>
                <w:rFonts w:eastAsia="SimSun"/>
                <w:lang w:eastAsia="zh-CN"/>
              </w:rPr>
              <w:t>RAN5#98</w:t>
            </w:r>
          </w:p>
        </w:tc>
      </w:tr>
      <w:tr w:rsidR="00D20444" w:rsidRPr="00E80F49" w14:paraId="3EBEA75D"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n41A-n79A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D20444" w:rsidRPr="00E80F49" w:rsidRDefault="00D20444">
            <w:pPr>
              <w:pStyle w:val="TAC"/>
            </w:pPr>
            <w:r w:rsidRPr="00E80F49">
              <w:sym w:font="Symbol" w:char="F02D"/>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D20444" w:rsidRPr="00E80F49" w:rsidRDefault="00D204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D20444" w:rsidRPr="00E80F49" w:rsidRDefault="00D20444">
            <w:pPr>
              <w:pStyle w:val="TAC"/>
              <w:rPr>
                <w:rFonts w:eastAsia="SimSun"/>
                <w:lang w:eastAsia="zh-CN"/>
              </w:rPr>
            </w:pPr>
            <w:r w:rsidRPr="00E80F49">
              <w:rPr>
                <w:rFonts w:eastAsia="SimSun"/>
                <w:lang w:eastAsia="zh-CN"/>
              </w:rPr>
              <w:t>RAN5#83</w:t>
            </w:r>
          </w:p>
        </w:tc>
      </w:tr>
      <w:tr w:rsidR="00D20444" w:rsidRPr="00E80F49" w14:paraId="3F270534"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n48A-n66A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D20444" w:rsidRPr="00E80F49" w:rsidRDefault="00D20444">
            <w:pPr>
              <w:pStyle w:val="TAC"/>
            </w:pPr>
            <w:r w:rsidRPr="00E80F49">
              <w:t>n48 (HD2), n66 (IMD5)</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D20444" w:rsidRPr="00E80F49" w:rsidRDefault="00D20444">
            <w:pPr>
              <w:pStyle w:val="TAC"/>
            </w:pPr>
            <w:r w:rsidRPr="00E80F49">
              <w:t>HD,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D20444" w:rsidRPr="00E80F49" w:rsidRDefault="00D20444">
            <w:pPr>
              <w:pStyle w:val="TAC"/>
              <w:rPr>
                <w:rFonts w:eastAsia="SimSun"/>
                <w:lang w:eastAsia="zh-CN"/>
              </w:rPr>
            </w:pPr>
            <w:r w:rsidRPr="00E80F49">
              <w:t>RAN5#94-e</w:t>
            </w:r>
          </w:p>
        </w:tc>
      </w:tr>
      <w:tr w:rsidR="00071B44" w:rsidRPr="00E80F49" w14:paraId="07C05145"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071B44" w:rsidRPr="00E80F49" w:rsidRDefault="00071B44" w:rsidP="00071B44">
            <w:pPr>
              <w:pStyle w:val="TAC"/>
              <w:rPr>
                <w:rFonts w:eastAsia="SimSun"/>
              </w:rPr>
            </w:pPr>
            <w:r w:rsidRPr="00E80F49">
              <w:rPr>
                <w:rFonts w:eastAsia="SimSun"/>
              </w:rPr>
              <w:t>CA_</w:t>
            </w:r>
            <w:r w:rsidRPr="00E80F49">
              <w:rPr>
                <w:rFonts w:eastAsia="SimSun"/>
                <w:lang w:eastAsia="zh-CN"/>
              </w:rPr>
              <w:t>n48A-n66(2A)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071B44" w:rsidRPr="00E80F49" w:rsidRDefault="00071B44" w:rsidP="00071B44">
            <w:pPr>
              <w:pStyle w:val="TAC"/>
            </w:pPr>
            <w:r w:rsidRPr="00E80F49">
              <w:t>(NOTE 2)</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071B44" w:rsidRPr="00E80F49" w:rsidRDefault="00071B44" w:rsidP="00071B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071B44" w:rsidRPr="00E80F49" w:rsidRDefault="00071B44" w:rsidP="00071B44">
            <w:pPr>
              <w:pStyle w:val="TAC"/>
            </w:pPr>
            <w:r w:rsidRPr="00E80F49">
              <w:rPr>
                <w:rFonts w:eastAsia="SimSun"/>
                <w:lang w:eastAsia="zh-CN"/>
              </w:rPr>
              <w:t>RAN5#95-e</w:t>
            </w:r>
          </w:p>
        </w:tc>
      </w:tr>
      <w:tr w:rsidR="00D20444" w:rsidRPr="00E80F49" w14:paraId="15DDF036"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n48A-n70A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D20444" w:rsidRPr="00E80F49" w:rsidRDefault="00D20444">
            <w:pPr>
              <w:pStyle w:val="TAC"/>
            </w:pPr>
            <w:r w:rsidRPr="00E80F49">
              <w:rPr>
                <w:rFonts w:eastAsia="SimSun"/>
              </w:rPr>
              <w:t>n70 (IMD2)</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D20444" w:rsidRPr="00E80F49" w:rsidRDefault="00D20444">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hideMark/>
          </w:tcPr>
          <w:p w14:paraId="29C56C71" w14:textId="77777777" w:rsidR="00D20444" w:rsidRPr="00E80F49" w:rsidRDefault="00D20444">
            <w:pPr>
              <w:pStyle w:val="TAC"/>
            </w:pPr>
            <w:r w:rsidRPr="00E80F49">
              <w:t>RAN5#94-e</w:t>
            </w:r>
          </w:p>
        </w:tc>
      </w:tr>
      <w:tr w:rsidR="00D20444" w:rsidRPr="00E80F49" w14:paraId="3E7C33CC"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D20444" w:rsidRPr="00E80F49" w:rsidRDefault="00D20444">
            <w:pPr>
              <w:pStyle w:val="TAC"/>
              <w:rPr>
                <w:rFonts w:eastAsia="SimSun"/>
              </w:rPr>
            </w:pPr>
            <w:r w:rsidRPr="00E80F49">
              <w:rPr>
                <w:rFonts w:eastAsia="SimSun"/>
              </w:rPr>
              <w:t>CA_</w:t>
            </w:r>
            <w:r w:rsidRPr="00E80F49">
              <w:rPr>
                <w:rFonts w:eastAsia="SimSun"/>
                <w:lang w:eastAsia="zh-CN"/>
              </w:rPr>
              <w:t>n48A-n71A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D20444" w:rsidRPr="00E80F49" w:rsidRDefault="00D20444">
            <w:pPr>
              <w:pStyle w:val="TAC"/>
            </w:pPr>
            <w:r w:rsidRPr="00E80F49">
              <w:sym w:font="Symbol" w:char="F02D"/>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D20444" w:rsidRPr="00E80F49" w:rsidRDefault="00D204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hideMark/>
          </w:tcPr>
          <w:p w14:paraId="17A8B6DE" w14:textId="77777777" w:rsidR="00D20444" w:rsidRPr="00E80F49" w:rsidRDefault="00D20444">
            <w:pPr>
              <w:pStyle w:val="TAC"/>
            </w:pPr>
            <w:r w:rsidRPr="00E80F49">
              <w:t>RAN5#94-e</w:t>
            </w:r>
          </w:p>
        </w:tc>
      </w:tr>
      <w:tr w:rsidR="00071B44" w:rsidRPr="00E80F49" w14:paraId="4436202E"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tcPr>
          <w:p w14:paraId="54F32A7A" w14:textId="72D41EA3" w:rsidR="00071B44" w:rsidRPr="00E80F49" w:rsidRDefault="00071B44" w:rsidP="00071B44">
            <w:pPr>
              <w:pStyle w:val="TAC"/>
              <w:rPr>
                <w:rFonts w:eastAsia="SimSun"/>
              </w:rPr>
            </w:pPr>
            <w:r w:rsidRPr="00E80F49">
              <w:rPr>
                <w:rFonts w:cs="Arial"/>
                <w:szCs w:val="18"/>
                <w:lang w:eastAsia="zh-CN"/>
              </w:rPr>
              <w:t>CA_n48A-n71(2A)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071B44" w:rsidRPr="00E80F49" w:rsidRDefault="00071B44" w:rsidP="00071B44">
            <w:pPr>
              <w:pStyle w:val="TAC"/>
            </w:pPr>
            <w:r w:rsidRPr="00E80F49">
              <w:t xml:space="preserve">- </w:t>
            </w:r>
          </w:p>
        </w:tc>
        <w:tc>
          <w:tcPr>
            <w:tcW w:w="1821" w:type="dxa"/>
            <w:gridSpan w:val="2"/>
            <w:tcBorders>
              <w:top w:val="single" w:sz="4" w:space="0" w:color="auto"/>
              <w:left w:val="single" w:sz="4" w:space="0" w:color="auto"/>
              <w:bottom w:val="single" w:sz="4" w:space="0" w:color="auto"/>
              <w:right w:val="single" w:sz="4" w:space="0" w:color="auto"/>
            </w:tcBorders>
          </w:tcPr>
          <w:p w14:paraId="2755DCC9" w14:textId="2AD15ED4" w:rsidR="00071B44" w:rsidRPr="00E80F49" w:rsidRDefault="00071B44" w:rsidP="00071B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2403E35D" w14:textId="3D2FBA97" w:rsidR="00071B44" w:rsidRPr="00E80F49" w:rsidRDefault="00071B44" w:rsidP="00071B44">
            <w:pPr>
              <w:pStyle w:val="TAC"/>
            </w:pPr>
            <w:r w:rsidRPr="00E80F49">
              <w:rPr>
                <w:rFonts w:eastAsia="SimSun"/>
                <w:lang w:eastAsia="zh-CN"/>
              </w:rPr>
              <w:t>RAN5#95-e</w:t>
            </w:r>
          </w:p>
        </w:tc>
      </w:tr>
      <w:tr w:rsidR="00382BE3" w:rsidRPr="008D5211" w14:paraId="52B41C70"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tcPr>
          <w:p w14:paraId="6075D631" w14:textId="77777777" w:rsidR="00382BE3" w:rsidRPr="008D5211" w:rsidRDefault="00382BE3" w:rsidP="007A19F6">
            <w:pPr>
              <w:pStyle w:val="TAC"/>
              <w:rPr>
                <w:rFonts w:cs="Arial"/>
                <w:szCs w:val="18"/>
                <w:lang w:eastAsia="zh-CN"/>
              </w:rPr>
            </w:pPr>
            <w:r w:rsidRPr="008D5211">
              <w:rPr>
                <w:rFonts w:eastAsia="SimSun"/>
              </w:rPr>
              <w:t>CA_</w:t>
            </w:r>
            <w:r w:rsidRPr="008D5211">
              <w:rPr>
                <w:rFonts w:eastAsia="SimSun"/>
                <w:lang w:eastAsia="zh-CN"/>
              </w:rPr>
              <w:t>n48A-n77A</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23A6F09E" w14:textId="77777777" w:rsidR="00382BE3" w:rsidRPr="008D5211" w:rsidRDefault="00382BE3" w:rsidP="007A19F6">
            <w:pPr>
              <w:pStyle w:val="TAC"/>
            </w:pPr>
            <w:r w:rsidRPr="008D5211">
              <w:t>-</w:t>
            </w:r>
          </w:p>
        </w:tc>
        <w:tc>
          <w:tcPr>
            <w:tcW w:w="1821" w:type="dxa"/>
            <w:gridSpan w:val="2"/>
            <w:tcBorders>
              <w:top w:val="single" w:sz="4" w:space="0" w:color="auto"/>
              <w:left w:val="single" w:sz="4" w:space="0" w:color="auto"/>
              <w:bottom w:val="single" w:sz="4" w:space="0" w:color="auto"/>
              <w:right w:val="single" w:sz="4" w:space="0" w:color="auto"/>
            </w:tcBorders>
          </w:tcPr>
          <w:p w14:paraId="56699691" w14:textId="77777777" w:rsidR="00382BE3" w:rsidRPr="008D5211" w:rsidRDefault="00382BE3" w:rsidP="007A19F6">
            <w:pPr>
              <w:pStyle w:val="TAC"/>
            </w:pPr>
            <w:r w:rsidRPr="008D5211">
              <w:t>NE</w:t>
            </w:r>
          </w:p>
        </w:tc>
        <w:tc>
          <w:tcPr>
            <w:tcW w:w="1864" w:type="dxa"/>
            <w:gridSpan w:val="2"/>
            <w:tcBorders>
              <w:top w:val="single" w:sz="4" w:space="0" w:color="auto"/>
              <w:left w:val="single" w:sz="4" w:space="0" w:color="auto"/>
              <w:bottom w:val="single" w:sz="4" w:space="0" w:color="auto"/>
              <w:right w:val="single" w:sz="4" w:space="0" w:color="auto"/>
            </w:tcBorders>
          </w:tcPr>
          <w:p w14:paraId="2BC22938" w14:textId="77777777" w:rsidR="00382BE3" w:rsidRPr="008D5211" w:rsidRDefault="00382BE3" w:rsidP="007A19F6">
            <w:pPr>
              <w:pStyle w:val="TAC"/>
              <w:rPr>
                <w:rFonts w:eastAsia="SimSun"/>
                <w:lang w:eastAsia="zh-CN"/>
              </w:rPr>
            </w:pPr>
            <w:r w:rsidRPr="008D5211">
              <w:rPr>
                <w:rFonts w:eastAsia="SimSun"/>
                <w:lang w:eastAsia="zh-CN"/>
              </w:rPr>
              <w:t>RAN5#97-e</w:t>
            </w:r>
          </w:p>
        </w:tc>
      </w:tr>
      <w:tr w:rsidR="00071B44" w:rsidRPr="00E80F49" w14:paraId="78990EC1"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tcPr>
          <w:p w14:paraId="7F67150A" w14:textId="6B1608F2" w:rsidR="00071B44" w:rsidRPr="00E80F49" w:rsidRDefault="00071B44" w:rsidP="00071B44">
            <w:pPr>
              <w:pStyle w:val="TAC"/>
              <w:rPr>
                <w:rFonts w:eastAsia="SimSun"/>
              </w:rPr>
            </w:pPr>
            <w:r w:rsidRPr="00E80F49">
              <w:rPr>
                <w:rFonts w:cs="Arial"/>
                <w:szCs w:val="18"/>
                <w:lang w:eastAsia="zh-CN"/>
              </w:rPr>
              <w:t>CA_n48B-n66A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309F28A1" w14:textId="476220CD" w:rsidR="00071B44" w:rsidRPr="00E80F49" w:rsidRDefault="00071B44" w:rsidP="00071B44">
            <w:pPr>
              <w:pStyle w:val="TAC"/>
            </w:pPr>
            <w:r w:rsidRPr="00E80F49">
              <w:t>(NOTE 2)</w:t>
            </w:r>
          </w:p>
        </w:tc>
        <w:tc>
          <w:tcPr>
            <w:tcW w:w="1821" w:type="dxa"/>
            <w:gridSpan w:val="2"/>
            <w:tcBorders>
              <w:top w:val="single" w:sz="4" w:space="0" w:color="auto"/>
              <w:left w:val="single" w:sz="4" w:space="0" w:color="auto"/>
              <w:bottom w:val="single" w:sz="4" w:space="0" w:color="auto"/>
              <w:right w:val="single" w:sz="4" w:space="0" w:color="auto"/>
            </w:tcBorders>
          </w:tcPr>
          <w:p w14:paraId="64E6760A" w14:textId="1A91401A" w:rsidR="00071B44" w:rsidRPr="00E80F49" w:rsidRDefault="00071B44" w:rsidP="00071B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784B3765" w14:textId="5154E0F0" w:rsidR="00071B44" w:rsidRPr="00E80F49" w:rsidRDefault="00071B44" w:rsidP="00071B44">
            <w:pPr>
              <w:pStyle w:val="TAC"/>
            </w:pPr>
            <w:r w:rsidRPr="00E80F49">
              <w:rPr>
                <w:rFonts w:eastAsia="SimSun"/>
                <w:lang w:eastAsia="zh-CN"/>
              </w:rPr>
              <w:t>RAN5#95-e</w:t>
            </w:r>
          </w:p>
        </w:tc>
      </w:tr>
      <w:tr w:rsidR="00071B44" w:rsidRPr="00E80F49" w14:paraId="3C212776"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tcPr>
          <w:p w14:paraId="7108D14A" w14:textId="40463992" w:rsidR="00071B44" w:rsidRPr="00E80F49" w:rsidRDefault="00071B44" w:rsidP="00071B44">
            <w:pPr>
              <w:pStyle w:val="TAC"/>
              <w:rPr>
                <w:rFonts w:eastAsia="SimSun"/>
              </w:rPr>
            </w:pPr>
            <w:r w:rsidRPr="00E80F49">
              <w:rPr>
                <w:rFonts w:cs="Arial"/>
                <w:szCs w:val="18"/>
                <w:lang w:eastAsia="zh-CN"/>
              </w:rPr>
              <w:t>CA_n48B-n70A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7A51EDD4" w14:textId="611B5C78" w:rsidR="00071B44" w:rsidRPr="00E80F49" w:rsidRDefault="00071B44" w:rsidP="00071B44">
            <w:pPr>
              <w:pStyle w:val="TAC"/>
            </w:pPr>
            <w:r w:rsidRPr="00E80F49">
              <w:t>(NOTE 2)</w:t>
            </w:r>
          </w:p>
        </w:tc>
        <w:tc>
          <w:tcPr>
            <w:tcW w:w="1821" w:type="dxa"/>
            <w:gridSpan w:val="2"/>
            <w:tcBorders>
              <w:top w:val="single" w:sz="4" w:space="0" w:color="auto"/>
              <w:left w:val="single" w:sz="4" w:space="0" w:color="auto"/>
              <w:bottom w:val="single" w:sz="4" w:space="0" w:color="auto"/>
              <w:right w:val="single" w:sz="4" w:space="0" w:color="auto"/>
            </w:tcBorders>
          </w:tcPr>
          <w:p w14:paraId="341DD83A" w14:textId="71B75DE7" w:rsidR="00071B44" w:rsidRPr="00E80F49" w:rsidRDefault="00071B44" w:rsidP="00071B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77FCE66F" w14:textId="229A5FDB" w:rsidR="00071B44" w:rsidRPr="00E80F49" w:rsidRDefault="00071B44" w:rsidP="00071B44">
            <w:pPr>
              <w:pStyle w:val="TAC"/>
            </w:pPr>
            <w:r w:rsidRPr="00E80F49">
              <w:rPr>
                <w:rFonts w:eastAsia="SimSun"/>
                <w:lang w:eastAsia="zh-CN"/>
              </w:rPr>
              <w:t>RAN5#95-e</w:t>
            </w:r>
          </w:p>
        </w:tc>
      </w:tr>
      <w:tr w:rsidR="00071B44" w:rsidRPr="00E80F49" w14:paraId="0B2C2404"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tcPr>
          <w:p w14:paraId="1E83878A" w14:textId="175C0EA1" w:rsidR="00071B44" w:rsidRPr="00E80F49" w:rsidRDefault="00071B44" w:rsidP="00071B44">
            <w:pPr>
              <w:pStyle w:val="TAC"/>
              <w:rPr>
                <w:rFonts w:eastAsia="SimSun"/>
              </w:rPr>
            </w:pPr>
            <w:r w:rsidRPr="00E80F49">
              <w:rPr>
                <w:rFonts w:cs="Arial"/>
                <w:szCs w:val="18"/>
                <w:lang w:eastAsia="zh-CN"/>
              </w:rPr>
              <w:t>CA_n48B-n71A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36F37BE5" w14:textId="41AA0790" w:rsidR="00071B44" w:rsidRPr="00E80F49" w:rsidRDefault="00071B44" w:rsidP="00071B44">
            <w:pPr>
              <w:pStyle w:val="TAC"/>
            </w:pPr>
            <w:r w:rsidRPr="00E80F49">
              <w:t>-</w:t>
            </w:r>
          </w:p>
        </w:tc>
        <w:tc>
          <w:tcPr>
            <w:tcW w:w="1821" w:type="dxa"/>
            <w:gridSpan w:val="2"/>
            <w:tcBorders>
              <w:top w:val="single" w:sz="4" w:space="0" w:color="auto"/>
              <w:left w:val="single" w:sz="4" w:space="0" w:color="auto"/>
              <w:bottom w:val="single" w:sz="4" w:space="0" w:color="auto"/>
              <w:right w:val="single" w:sz="4" w:space="0" w:color="auto"/>
            </w:tcBorders>
          </w:tcPr>
          <w:p w14:paraId="35E4D3F6" w14:textId="32F0E752" w:rsidR="00071B44" w:rsidRPr="00E80F49" w:rsidRDefault="00071B44" w:rsidP="00071B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26A4610E" w14:textId="5EE6FD9E" w:rsidR="00071B44" w:rsidRPr="00E80F49" w:rsidRDefault="00071B44" w:rsidP="00071B44">
            <w:pPr>
              <w:pStyle w:val="TAC"/>
            </w:pPr>
            <w:r w:rsidRPr="00E80F49">
              <w:rPr>
                <w:rFonts w:eastAsia="SimSun"/>
                <w:lang w:eastAsia="zh-CN"/>
              </w:rPr>
              <w:t>RAN5#95-e</w:t>
            </w:r>
          </w:p>
        </w:tc>
      </w:tr>
      <w:tr w:rsidR="00071B44" w:rsidRPr="00E80F49" w14:paraId="72B7B9C0"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tcPr>
          <w:p w14:paraId="50E580A9" w14:textId="5E9C8584" w:rsidR="00071B44" w:rsidRPr="00E80F49" w:rsidRDefault="00071B44" w:rsidP="00071B44">
            <w:pPr>
              <w:pStyle w:val="TAC"/>
              <w:rPr>
                <w:rFonts w:eastAsia="SimSun"/>
              </w:rPr>
            </w:pPr>
            <w:r w:rsidRPr="00E80F49">
              <w:rPr>
                <w:rFonts w:cs="Arial"/>
                <w:szCs w:val="18"/>
                <w:lang w:eastAsia="zh-CN"/>
              </w:rPr>
              <w:t>CA_n48(2A)-n66A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0F85B794" w14:textId="35BB011B" w:rsidR="00071B44" w:rsidRPr="00E80F49" w:rsidRDefault="00071B44" w:rsidP="00071B44">
            <w:pPr>
              <w:pStyle w:val="TAC"/>
            </w:pPr>
            <w:r w:rsidRPr="00E80F49">
              <w:t>(NOTE 2)</w:t>
            </w:r>
          </w:p>
        </w:tc>
        <w:tc>
          <w:tcPr>
            <w:tcW w:w="1821" w:type="dxa"/>
            <w:gridSpan w:val="2"/>
            <w:tcBorders>
              <w:top w:val="single" w:sz="4" w:space="0" w:color="auto"/>
              <w:left w:val="single" w:sz="4" w:space="0" w:color="auto"/>
              <w:bottom w:val="single" w:sz="4" w:space="0" w:color="auto"/>
              <w:right w:val="single" w:sz="4" w:space="0" w:color="auto"/>
            </w:tcBorders>
          </w:tcPr>
          <w:p w14:paraId="17E056A0" w14:textId="62262EB7" w:rsidR="00071B44" w:rsidRPr="00E80F49" w:rsidRDefault="00071B44" w:rsidP="00071B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1467F1E6" w14:textId="6DDB0E60" w:rsidR="00071B44" w:rsidRPr="00E80F49" w:rsidRDefault="00071B44" w:rsidP="00071B44">
            <w:pPr>
              <w:pStyle w:val="TAC"/>
            </w:pPr>
            <w:r w:rsidRPr="00E80F49">
              <w:rPr>
                <w:rFonts w:eastAsia="SimSun"/>
                <w:lang w:eastAsia="zh-CN"/>
              </w:rPr>
              <w:t>RAN5#95-e</w:t>
            </w:r>
          </w:p>
        </w:tc>
      </w:tr>
      <w:tr w:rsidR="005567FF" w:rsidRPr="00AE4EAF" w14:paraId="44D01E5C"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tcPr>
          <w:p w14:paraId="0269EFDC" w14:textId="77777777" w:rsidR="005567FF" w:rsidRPr="00AE4EAF" w:rsidRDefault="005567FF" w:rsidP="00E71846">
            <w:pPr>
              <w:pStyle w:val="TAC"/>
              <w:rPr>
                <w:rFonts w:cs="Arial"/>
                <w:szCs w:val="18"/>
                <w:lang w:eastAsia="zh-CN"/>
              </w:rPr>
            </w:pPr>
            <w:r w:rsidRPr="00AE4EAF">
              <w:rPr>
                <w:rFonts w:cs="Arial"/>
                <w:szCs w:val="18"/>
                <w:lang w:eastAsia="zh-CN"/>
              </w:rPr>
              <w:t>CA_n48(2A)-n66(2A)</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35238B23" w14:textId="77777777" w:rsidR="005567FF" w:rsidRPr="00AE4EAF" w:rsidRDefault="005567FF" w:rsidP="00E71846">
            <w:pPr>
              <w:pStyle w:val="TAC"/>
            </w:pPr>
            <w:r w:rsidRPr="00AE4EAF">
              <w:t>(NOTE 2)</w:t>
            </w:r>
          </w:p>
        </w:tc>
        <w:tc>
          <w:tcPr>
            <w:tcW w:w="1821" w:type="dxa"/>
            <w:gridSpan w:val="2"/>
            <w:tcBorders>
              <w:top w:val="single" w:sz="4" w:space="0" w:color="auto"/>
              <w:left w:val="single" w:sz="4" w:space="0" w:color="auto"/>
              <w:bottom w:val="single" w:sz="4" w:space="0" w:color="auto"/>
              <w:right w:val="single" w:sz="4" w:space="0" w:color="auto"/>
            </w:tcBorders>
          </w:tcPr>
          <w:p w14:paraId="2F9D8ABF" w14:textId="77777777" w:rsidR="005567FF" w:rsidRPr="00AE4EAF" w:rsidRDefault="005567FF" w:rsidP="00E71846">
            <w:pPr>
              <w:pStyle w:val="TAC"/>
            </w:pPr>
            <w:r w:rsidRPr="00AE4EAF">
              <w:t>NE</w:t>
            </w:r>
          </w:p>
        </w:tc>
        <w:tc>
          <w:tcPr>
            <w:tcW w:w="1864" w:type="dxa"/>
            <w:gridSpan w:val="2"/>
            <w:tcBorders>
              <w:top w:val="single" w:sz="4" w:space="0" w:color="auto"/>
              <w:left w:val="single" w:sz="4" w:space="0" w:color="auto"/>
              <w:bottom w:val="single" w:sz="4" w:space="0" w:color="auto"/>
              <w:right w:val="single" w:sz="4" w:space="0" w:color="auto"/>
            </w:tcBorders>
          </w:tcPr>
          <w:p w14:paraId="49E0816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071B44" w:rsidRPr="00E80F49" w14:paraId="10913B5C"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tcPr>
          <w:p w14:paraId="08E29C2A" w14:textId="07C3684C" w:rsidR="00071B44" w:rsidRPr="00E80F49" w:rsidRDefault="00071B44" w:rsidP="00071B44">
            <w:pPr>
              <w:pStyle w:val="TAC"/>
              <w:rPr>
                <w:rFonts w:eastAsia="SimSun"/>
              </w:rPr>
            </w:pPr>
            <w:r w:rsidRPr="00E80F49">
              <w:rPr>
                <w:rFonts w:cs="Arial"/>
                <w:szCs w:val="18"/>
                <w:lang w:eastAsia="zh-CN"/>
              </w:rPr>
              <w:t>CA_n48(2A)-n70A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788DB632" w14:textId="6E84E2FB" w:rsidR="00071B44" w:rsidRPr="00E80F49" w:rsidRDefault="00071B44" w:rsidP="00071B44">
            <w:pPr>
              <w:pStyle w:val="TAC"/>
            </w:pPr>
            <w:r w:rsidRPr="00E80F49">
              <w:t>(NOTE 2)</w:t>
            </w:r>
          </w:p>
        </w:tc>
        <w:tc>
          <w:tcPr>
            <w:tcW w:w="1821" w:type="dxa"/>
            <w:gridSpan w:val="2"/>
            <w:tcBorders>
              <w:top w:val="single" w:sz="4" w:space="0" w:color="auto"/>
              <w:left w:val="single" w:sz="4" w:space="0" w:color="auto"/>
              <w:bottom w:val="single" w:sz="4" w:space="0" w:color="auto"/>
              <w:right w:val="single" w:sz="4" w:space="0" w:color="auto"/>
            </w:tcBorders>
          </w:tcPr>
          <w:p w14:paraId="6F93A32C" w14:textId="7B0499F0" w:rsidR="00071B44" w:rsidRPr="00E80F49" w:rsidRDefault="00071B44" w:rsidP="00071B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0DE7CC31" w14:textId="7A92759C" w:rsidR="00071B44" w:rsidRPr="00E80F49" w:rsidRDefault="00071B44" w:rsidP="00071B44">
            <w:pPr>
              <w:pStyle w:val="TAC"/>
            </w:pPr>
            <w:r w:rsidRPr="00E80F49">
              <w:rPr>
                <w:rFonts w:eastAsia="SimSun"/>
                <w:lang w:eastAsia="zh-CN"/>
              </w:rPr>
              <w:t>RAN5#95-e</w:t>
            </w:r>
          </w:p>
        </w:tc>
      </w:tr>
      <w:tr w:rsidR="00071B44" w:rsidRPr="00E80F49" w14:paraId="37935262"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tcPr>
          <w:p w14:paraId="12EECE25" w14:textId="2CE1BA8B" w:rsidR="00071B44" w:rsidRPr="00E80F49" w:rsidRDefault="00071B44" w:rsidP="00071B44">
            <w:pPr>
              <w:pStyle w:val="TAC"/>
              <w:rPr>
                <w:rFonts w:eastAsia="SimSun"/>
              </w:rPr>
            </w:pPr>
            <w:r w:rsidRPr="00E80F49">
              <w:rPr>
                <w:rFonts w:cs="Arial"/>
                <w:szCs w:val="18"/>
                <w:lang w:eastAsia="zh-CN"/>
              </w:rPr>
              <w:t>CA_n48(2A)-n71A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6E672313" w14:textId="038BBC94" w:rsidR="00071B44" w:rsidRPr="00E80F49" w:rsidRDefault="00071B44" w:rsidP="00071B44">
            <w:pPr>
              <w:pStyle w:val="TAC"/>
            </w:pPr>
            <w:r w:rsidRPr="00E80F49">
              <w:t>-</w:t>
            </w:r>
          </w:p>
        </w:tc>
        <w:tc>
          <w:tcPr>
            <w:tcW w:w="1821" w:type="dxa"/>
            <w:gridSpan w:val="2"/>
            <w:tcBorders>
              <w:top w:val="single" w:sz="4" w:space="0" w:color="auto"/>
              <w:left w:val="single" w:sz="4" w:space="0" w:color="auto"/>
              <w:bottom w:val="single" w:sz="4" w:space="0" w:color="auto"/>
              <w:right w:val="single" w:sz="4" w:space="0" w:color="auto"/>
            </w:tcBorders>
          </w:tcPr>
          <w:p w14:paraId="05B9949B" w14:textId="22CE25AD" w:rsidR="00071B44" w:rsidRPr="00E80F49" w:rsidRDefault="00071B44" w:rsidP="00071B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3B86A5CC" w14:textId="59882242" w:rsidR="00071B44" w:rsidRPr="00E80F49" w:rsidRDefault="00071B44" w:rsidP="00071B44">
            <w:pPr>
              <w:pStyle w:val="TAC"/>
            </w:pPr>
            <w:r w:rsidRPr="00E80F49">
              <w:rPr>
                <w:rFonts w:eastAsia="SimSun"/>
                <w:lang w:eastAsia="zh-CN"/>
              </w:rPr>
              <w:t>RAN5#95-e</w:t>
            </w:r>
          </w:p>
        </w:tc>
      </w:tr>
      <w:tr w:rsidR="005567FF" w:rsidRPr="00AE4EAF" w14:paraId="492EB895"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tcPr>
          <w:p w14:paraId="3D25657B" w14:textId="77777777" w:rsidR="005567FF" w:rsidRPr="00AE4EAF" w:rsidRDefault="005567FF" w:rsidP="00E71846">
            <w:pPr>
              <w:pStyle w:val="TAC"/>
              <w:rPr>
                <w:rFonts w:cs="Arial"/>
                <w:szCs w:val="18"/>
                <w:lang w:eastAsia="zh-CN"/>
              </w:rPr>
            </w:pPr>
            <w:r w:rsidRPr="00AE4EAF">
              <w:rPr>
                <w:rFonts w:cs="Arial"/>
                <w:szCs w:val="18"/>
                <w:lang w:eastAsia="zh-CN"/>
              </w:rPr>
              <w:t>CA_n48(2A)-n71(2A)</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5EB2F88C" w14:textId="77777777" w:rsidR="005567FF" w:rsidRPr="00AE4EAF" w:rsidRDefault="005567FF" w:rsidP="00E71846">
            <w:pPr>
              <w:pStyle w:val="TAC"/>
            </w:pPr>
            <w:r w:rsidRPr="00AE4EAF">
              <w:t>-</w:t>
            </w:r>
          </w:p>
        </w:tc>
        <w:tc>
          <w:tcPr>
            <w:tcW w:w="1821" w:type="dxa"/>
            <w:gridSpan w:val="2"/>
            <w:tcBorders>
              <w:top w:val="single" w:sz="4" w:space="0" w:color="auto"/>
              <w:left w:val="single" w:sz="4" w:space="0" w:color="auto"/>
              <w:bottom w:val="single" w:sz="4" w:space="0" w:color="auto"/>
              <w:right w:val="single" w:sz="4" w:space="0" w:color="auto"/>
            </w:tcBorders>
          </w:tcPr>
          <w:p w14:paraId="12F5FD09" w14:textId="77777777" w:rsidR="005567FF" w:rsidRPr="00AE4EAF" w:rsidRDefault="005567FF" w:rsidP="00E71846">
            <w:pPr>
              <w:pStyle w:val="TAC"/>
            </w:pPr>
            <w:r w:rsidRPr="00AE4EAF">
              <w:t>NE</w:t>
            </w:r>
          </w:p>
        </w:tc>
        <w:tc>
          <w:tcPr>
            <w:tcW w:w="1864" w:type="dxa"/>
            <w:gridSpan w:val="2"/>
            <w:tcBorders>
              <w:top w:val="single" w:sz="4" w:space="0" w:color="auto"/>
              <w:left w:val="single" w:sz="4" w:space="0" w:color="auto"/>
              <w:bottom w:val="single" w:sz="4" w:space="0" w:color="auto"/>
              <w:right w:val="single" w:sz="4" w:space="0" w:color="auto"/>
            </w:tcBorders>
          </w:tcPr>
          <w:p w14:paraId="01F90483"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7E6B6F94"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3DDBE816" w14:textId="77777777" w:rsidR="00D20444" w:rsidRPr="00E80F49" w:rsidRDefault="00D20444">
            <w:pPr>
              <w:pStyle w:val="TAC"/>
              <w:rPr>
                <w:rFonts w:eastAsia="SimSun"/>
              </w:rPr>
            </w:pPr>
            <w:r w:rsidRPr="00E80F49">
              <w:rPr>
                <w:rFonts w:eastAsia="SimSun"/>
              </w:rPr>
              <w:t>CA_n66A-n70A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386358B4" w14:textId="77777777" w:rsidR="00D20444" w:rsidRPr="00E80F49" w:rsidRDefault="00D20444">
            <w:pPr>
              <w:pStyle w:val="TAC"/>
            </w:pPr>
            <w:r w:rsidRPr="00E80F49">
              <w:sym w:font="Symbol" w:char="F02D"/>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564EBA85" w14:textId="77777777" w:rsidR="00D20444" w:rsidRPr="00E80F49" w:rsidRDefault="00D20444">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255664F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E89267C"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7AA46E88" w14:textId="77777777" w:rsidR="00D20444" w:rsidRPr="00E80F49" w:rsidRDefault="00D20444">
            <w:pPr>
              <w:pStyle w:val="TAC"/>
              <w:rPr>
                <w:rFonts w:eastAsia="SimSun"/>
                <w:lang w:eastAsia="sv-SE"/>
              </w:rPr>
            </w:pPr>
            <w:r w:rsidRPr="00E80F49">
              <w:t>CA_n66A-n71A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11315BA8" w14:textId="77777777" w:rsidR="00D20444" w:rsidRPr="00E80F49" w:rsidRDefault="00D20444">
            <w:pPr>
              <w:pStyle w:val="TAC"/>
            </w:pPr>
            <w:r w:rsidRPr="00E80F49">
              <w:t>n66 (IMD4)</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2D960670" w14:textId="77777777" w:rsidR="00D20444" w:rsidRPr="00E80F49" w:rsidRDefault="00D20444">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6F81B852" w14:textId="77777777" w:rsidR="00D20444" w:rsidRPr="00E80F49" w:rsidRDefault="00D20444">
            <w:pPr>
              <w:pStyle w:val="TAC"/>
              <w:rPr>
                <w:rFonts w:eastAsia="SimSun"/>
                <w:lang w:eastAsia="zh-CN"/>
              </w:rPr>
            </w:pPr>
            <w:r w:rsidRPr="00E80F49">
              <w:rPr>
                <w:rFonts w:eastAsia="SimSun"/>
                <w:lang w:eastAsia="zh-CN"/>
              </w:rPr>
              <w:t>RAN5#87-e</w:t>
            </w:r>
          </w:p>
        </w:tc>
      </w:tr>
      <w:tr w:rsidR="00382BE3" w:rsidRPr="00E80F49" w14:paraId="5149CC56"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22E7971E" w14:textId="776CDA2D" w:rsidR="00382BE3" w:rsidRPr="00E80F49" w:rsidRDefault="00382BE3" w:rsidP="007A19F6">
            <w:pPr>
              <w:pStyle w:val="TAC"/>
            </w:pPr>
            <w:r w:rsidRPr="00E80F49">
              <w:rPr>
                <w:rFonts w:eastAsia="SimSun"/>
              </w:rPr>
              <w:t>CA_</w:t>
            </w:r>
            <w:r>
              <w:rPr>
                <w:rFonts w:eastAsia="SimSun"/>
                <w:lang w:eastAsia="zh-CN"/>
              </w:rPr>
              <w:t>n66A-n77</w:t>
            </w:r>
            <w:r w:rsidRPr="00E80F49">
              <w:rPr>
                <w:rFonts w:eastAsia="SimSun"/>
                <w:lang w:eastAsia="zh-CN"/>
              </w:rPr>
              <w:t>A</w:t>
            </w:r>
            <w:r w:rsidR="00BA79A7" w:rsidRPr="00BA79A7">
              <w:rPr>
                <w:rFonts w:eastAsia="SimSun"/>
                <w:lang w:eastAsia="zh-CN"/>
              </w:rPr>
              <w:t xml:space="preserve"> PC3</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299D2A26" w14:textId="77777777" w:rsidR="00382BE3" w:rsidRPr="00E80F49" w:rsidRDefault="00382BE3" w:rsidP="007A19F6">
            <w:pPr>
              <w:pStyle w:val="TAC"/>
            </w:pPr>
            <w:r w:rsidRPr="00E80F49">
              <w:t>n77 (HD2)</w:t>
            </w:r>
            <w:r>
              <w:t>, n66(IMD2), n66(IMD5)</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0D66BBE4" w14:textId="77777777" w:rsidR="00382BE3" w:rsidRPr="00E80F49" w:rsidRDefault="00382BE3" w:rsidP="007A19F6">
            <w:pPr>
              <w:pStyle w:val="TAC"/>
            </w:pPr>
            <w:r>
              <w:t>HD,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3942C344" w14:textId="0E5B7F7D" w:rsidR="00382BE3" w:rsidRPr="00E80F49" w:rsidRDefault="00BA79A7" w:rsidP="007A19F6">
            <w:pPr>
              <w:pStyle w:val="TAC"/>
              <w:rPr>
                <w:rFonts w:eastAsia="SimSun"/>
                <w:lang w:eastAsia="zh-CN"/>
              </w:rPr>
            </w:pPr>
            <w:r w:rsidRPr="00BA79A7">
              <w:rPr>
                <w:rFonts w:eastAsia="SimSun"/>
                <w:lang w:eastAsia="zh-CN"/>
              </w:rPr>
              <w:t>RAN5#99</w:t>
            </w:r>
          </w:p>
        </w:tc>
      </w:tr>
      <w:tr w:rsidR="00BA79A7" w:rsidRPr="00E80F49" w14:paraId="3C5301FD"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vAlign w:val="center"/>
          </w:tcPr>
          <w:p w14:paraId="219C996A" w14:textId="5048C1F9" w:rsidR="00BA79A7" w:rsidRPr="00E80F49" w:rsidRDefault="00BA79A7" w:rsidP="00BA79A7">
            <w:pPr>
              <w:pStyle w:val="TAC"/>
              <w:rPr>
                <w:rFonts w:eastAsia="SimSun"/>
              </w:rPr>
            </w:pPr>
            <w:r w:rsidRPr="00E80F49">
              <w:rPr>
                <w:rFonts w:eastAsia="SimSun"/>
              </w:rPr>
              <w:t>CA_</w:t>
            </w:r>
            <w:r>
              <w:rPr>
                <w:rFonts w:eastAsia="SimSun"/>
                <w:lang w:eastAsia="zh-CN"/>
              </w:rPr>
              <w:t>n66A-n77</w:t>
            </w:r>
            <w:r w:rsidRPr="00E80F49">
              <w:rPr>
                <w:rFonts w:eastAsia="SimSun"/>
                <w:lang w:eastAsia="zh-CN"/>
              </w:rPr>
              <w:t>A</w:t>
            </w:r>
            <w:r>
              <w:rPr>
                <w:rFonts w:eastAsia="SimSun"/>
                <w:lang w:eastAsia="zh-CN"/>
              </w:rPr>
              <w:t xml:space="preserve"> PC2</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124660DA" w14:textId="77777777" w:rsidR="00BA79A7" w:rsidRDefault="00BA79A7" w:rsidP="00BA79A7">
            <w:pPr>
              <w:pStyle w:val="TAC"/>
            </w:pPr>
            <w:r w:rsidRPr="000E0534">
              <w:t>n77 (HD2),</w:t>
            </w:r>
            <w:r>
              <w:t xml:space="preserve"> n66(IMD2), n66(IMD5),</w:t>
            </w:r>
          </w:p>
          <w:p w14:paraId="0FB64270" w14:textId="30FE342F" w:rsidR="00BA79A7" w:rsidRPr="00E80F49" w:rsidRDefault="00BA79A7" w:rsidP="00BA79A7">
            <w:pPr>
              <w:pStyle w:val="TAC"/>
            </w:pPr>
            <w:r>
              <w:t>n66(CBI)</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2324B044" w14:textId="77777777" w:rsidR="00BA79A7" w:rsidRDefault="00BA79A7" w:rsidP="00BA79A7">
            <w:pPr>
              <w:pStyle w:val="TAC"/>
            </w:pPr>
            <w:r>
              <w:t xml:space="preserve">HD, IMD, </w:t>
            </w:r>
          </w:p>
          <w:p w14:paraId="5E1F8EBD" w14:textId="518AD53A" w:rsidR="00BA79A7" w:rsidRDefault="00BA79A7" w:rsidP="00BA79A7">
            <w:pPr>
              <w:pStyle w:val="TAC"/>
            </w:pPr>
            <w:r>
              <w:t>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BB3D082" w14:textId="5622F892" w:rsidR="00BA79A7" w:rsidDel="00BA79A7" w:rsidRDefault="00BA79A7" w:rsidP="00BA79A7">
            <w:pPr>
              <w:pStyle w:val="TAC"/>
              <w:rPr>
                <w:rFonts w:eastAsia="SimSun"/>
                <w:lang w:eastAsia="zh-CN"/>
              </w:rPr>
            </w:pPr>
            <w:r>
              <w:rPr>
                <w:rFonts w:eastAsia="SimSun"/>
                <w:lang w:eastAsia="zh-CN"/>
              </w:rPr>
              <w:t>RAN5#99</w:t>
            </w:r>
          </w:p>
        </w:tc>
      </w:tr>
      <w:tr w:rsidR="00D20444" w:rsidRPr="00E80F49" w14:paraId="2E865ADB" w14:textId="77777777" w:rsidTr="00BA79A7">
        <w:trPr>
          <w:gridAfter w:val="1"/>
          <w:wAfter w:w="65" w:type="dxa"/>
          <w:jc w:val="center"/>
        </w:trPr>
        <w:tc>
          <w:tcPr>
            <w:tcW w:w="3202" w:type="dxa"/>
            <w:gridSpan w:val="2"/>
            <w:tcBorders>
              <w:top w:val="single" w:sz="4" w:space="0" w:color="auto"/>
              <w:left w:val="single" w:sz="4" w:space="0" w:color="auto"/>
              <w:bottom w:val="single" w:sz="4" w:space="0" w:color="auto"/>
              <w:right w:val="single" w:sz="4" w:space="0" w:color="auto"/>
            </w:tcBorders>
            <w:vAlign w:val="center"/>
            <w:hideMark/>
          </w:tcPr>
          <w:p w14:paraId="4E965743" w14:textId="77777777" w:rsidR="00D20444" w:rsidRPr="00E80F49" w:rsidRDefault="00D20444">
            <w:pPr>
              <w:pStyle w:val="TAC"/>
              <w:rPr>
                <w:rFonts w:eastAsia="SimSun"/>
                <w:lang w:eastAsia="sv-SE"/>
              </w:rPr>
            </w:pPr>
            <w:r w:rsidRPr="00E80F49">
              <w:rPr>
                <w:rFonts w:eastAsia="SimSun"/>
              </w:rPr>
              <w:t>CA_</w:t>
            </w:r>
            <w:r w:rsidRPr="00E80F49">
              <w:t>n70A-n71A</w:t>
            </w:r>
          </w:p>
        </w:tc>
        <w:tc>
          <w:tcPr>
            <w:tcW w:w="3311" w:type="dxa"/>
            <w:gridSpan w:val="2"/>
            <w:tcBorders>
              <w:top w:val="single" w:sz="4" w:space="0" w:color="auto"/>
              <w:left w:val="single" w:sz="4" w:space="0" w:color="auto"/>
              <w:bottom w:val="single" w:sz="4" w:space="0" w:color="auto"/>
              <w:right w:val="single" w:sz="4" w:space="0" w:color="auto"/>
            </w:tcBorders>
            <w:vAlign w:val="center"/>
            <w:hideMark/>
          </w:tcPr>
          <w:p w14:paraId="789E749C" w14:textId="77777777" w:rsidR="00D20444" w:rsidRPr="00E80F49" w:rsidRDefault="00D20444">
            <w:pPr>
              <w:pStyle w:val="TAC"/>
            </w:pPr>
            <w:r w:rsidRPr="00E80F49">
              <w:t>n70 (HD3), n70 (IMD4)</w:t>
            </w:r>
          </w:p>
        </w:tc>
        <w:tc>
          <w:tcPr>
            <w:tcW w:w="1821" w:type="dxa"/>
            <w:gridSpan w:val="2"/>
            <w:tcBorders>
              <w:top w:val="single" w:sz="4" w:space="0" w:color="auto"/>
              <w:left w:val="single" w:sz="4" w:space="0" w:color="auto"/>
              <w:bottom w:val="single" w:sz="4" w:space="0" w:color="auto"/>
              <w:right w:val="single" w:sz="4" w:space="0" w:color="auto"/>
            </w:tcBorders>
            <w:vAlign w:val="center"/>
            <w:hideMark/>
          </w:tcPr>
          <w:p w14:paraId="71EC8B9D" w14:textId="77777777" w:rsidR="00D20444" w:rsidRPr="00E80F49" w:rsidRDefault="00D20444">
            <w:pPr>
              <w:pStyle w:val="TAC"/>
            </w:pPr>
            <w:r w:rsidRPr="00E80F49">
              <w:t>HD,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1AB50B7C" w14:textId="77777777" w:rsidR="00D20444" w:rsidRPr="00E80F49" w:rsidRDefault="00D20444">
            <w:pPr>
              <w:pStyle w:val="TAC"/>
              <w:rPr>
                <w:rFonts w:eastAsia="SimSun"/>
                <w:lang w:eastAsia="zh-CN"/>
              </w:rPr>
            </w:pPr>
            <w:r w:rsidRPr="00E80F49">
              <w:rPr>
                <w:rFonts w:eastAsia="SimSun"/>
                <w:lang w:eastAsia="zh-CN"/>
              </w:rPr>
              <w:t>RAN5#85</w:t>
            </w:r>
          </w:p>
        </w:tc>
      </w:tr>
      <w:tr w:rsidR="00382BE3" w:rsidRPr="008D5211" w14:paraId="1841D3FF" w14:textId="77777777" w:rsidTr="00BA79A7">
        <w:trPr>
          <w:gridBefore w:val="1"/>
          <w:wBefore w:w="60" w:type="dxa"/>
          <w:jc w:val="center"/>
        </w:trPr>
        <w:tc>
          <w:tcPr>
            <w:tcW w:w="3206" w:type="dxa"/>
            <w:gridSpan w:val="2"/>
            <w:tcBorders>
              <w:top w:val="single" w:sz="4" w:space="0" w:color="auto"/>
              <w:left w:val="single" w:sz="4" w:space="0" w:color="auto"/>
              <w:bottom w:val="single" w:sz="4" w:space="0" w:color="auto"/>
              <w:right w:val="single" w:sz="4" w:space="0" w:color="auto"/>
            </w:tcBorders>
          </w:tcPr>
          <w:p w14:paraId="1BB1D3A1" w14:textId="77777777" w:rsidR="00382BE3" w:rsidRPr="008D5211" w:rsidRDefault="00382BE3" w:rsidP="007A19F6">
            <w:pPr>
              <w:pStyle w:val="TAC"/>
              <w:rPr>
                <w:rFonts w:eastAsia="SimSun"/>
              </w:rPr>
            </w:pPr>
            <w:r w:rsidRPr="008D5211">
              <w:rPr>
                <w:rFonts w:eastAsia="SimSun"/>
              </w:rPr>
              <w:t>CA_</w:t>
            </w:r>
            <w:r w:rsidRPr="008D5211">
              <w:rPr>
                <w:rFonts w:eastAsia="SimSun"/>
                <w:lang w:eastAsia="zh-CN"/>
              </w:rPr>
              <w:t>n71A-n77A</w:t>
            </w:r>
          </w:p>
        </w:tc>
        <w:tc>
          <w:tcPr>
            <w:tcW w:w="3312" w:type="dxa"/>
            <w:gridSpan w:val="2"/>
            <w:tcBorders>
              <w:top w:val="single" w:sz="4" w:space="0" w:color="auto"/>
              <w:left w:val="single" w:sz="4" w:space="0" w:color="auto"/>
              <w:bottom w:val="single" w:sz="4" w:space="0" w:color="auto"/>
              <w:right w:val="single" w:sz="4" w:space="0" w:color="auto"/>
            </w:tcBorders>
            <w:vAlign w:val="center"/>
          </w:tcPr>
          <w:p w14:paraId="10108A54" w14:textId="77777777" w:rsidR="00382BE3" w:rsidRPr="008D5211" w:rsidRDefault="00382BE3" w:rsidP="007A19F6">
            <w:pPr>
              <w:pStyle w:val="TAC"/>
            </w:pPr>
            <w:r w:rsidRPr="008D5211">
              <w:t>n71 (IMD5)</w:t>
            </w:r>
          </w:p>
        </w:tc>
        <w:tc>
          <w:tcPr>
            <w:tcW w:w="1821" w:type="dxa"/>
            <w:gridSpan w:val="2"/>
            <w:tcBorders>
              <w:top w:val="single" w:sz="4" w:space="0" w:color="auto"/>
              <w:left w:val="single" w:sz="4" w:space="0" w:color="auto"/>
              <w:bottom w:val="single" w:sz="4" w:space="0" w:color="auto"/>
              <w:right w:val="single" w:sz="4" w:space="0" w:color="auto"/>
            </w:tcBorders>
          </w:tcPr>
          <w:p w14:paraId="65976CE3" w14:textId="77777777" w:rsidR="00382BE3" w:rsidRPr="008D5211" w:rsidRDefault="00382BE3" w:rsidP="007A19F6">
            <w:pPr>
              <w:pStyle w:val="TAC"/>
            </w:pPr>
            <w:r w:rsidRPr="008D5211">
              <w:t>IMD</w:t>
            </w:r>
          </w:p>
        </w:tc>
        <w:tc>
          <w:tcPr>
            <w:tcW w:w="1864" w:type="dxa"/>
            <w:gridSpan w:val="2"/>
            <w:tcBorders>
              <w:top w:val="single" w:sz="4" w:space="0" w:color="auto"/>
              <w:left w:val="single" w:sz="4" w:space="0" w:color="auto"/>
              <w:bottom w:val="single" w:sz="4" w:space="0" w:color="auto"/>
              <w:right w:val="single" w:sz="4" w:space="0" w:color="auto"/>
            </w:tcBorders>
          </w:tcPr>
          <w:p w14:paraId="7D393F64" w14:textId="77777777" w:rsidR="00382BE3" w:rsidRPr="008D5211" w:rsidRDefault="00382BE3" w:rsidP="007A19F6">
            <w:pPr>
              <w:pStyle w:val="TAC"/>
              <w:rPr>
                <w:rFonts w:eastAsia="SimSun"/>
                <w:lang w:eastAsia="zh-CN"/>
              </w:rPr>
            </w:pPr>
            <w:r w:rsidRPr="008D5211">
              <w:rPr>
                <w:rFonts w:eastAsia="SimSun"/>
                <w:lang w:eastAsia="zh-CN"/>
              </w:rPr>
              <w:t>RAN5#97-e</w:t>
            </w:r>
          </w:p>
        </w:tc>
      </w:tr>
      <w:tr w:rsidR="00D20444" w:rsidRPr="00E80F49" w14:paraId="007382EF" w14:textId="77777777" w:rsidTr="00BA79A7">
        <w:trPr>
          <w:gridAfter w:val="1"/>
          <w:wAfter w:w="65" w:type="dxa"/>
          <w:jc w:val="center"/>
        </w:trPr>
        <w:tc>
          <w:tcPr>
            <w:tcW w:w="10198"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D20444" w:rsidRPr="00E80F49" w:rsidRDefault="00D20444" w:rsidP="00071B44">
            <w:pPr>
              <w:pStyle w:val="TAN"/>
              <w:rPr>
                <w:lang w:eastAsia="sv-SE"/>
              </w:rPr>
            </w:pPr>
            <w:r w:rsidRPr="00E80F49">
              <w:t>NOTE 1:</w:t>
            </w:r>
            <w:r w:rsidRPr="00E80F49">
              <w:tab/>
              <w:t>Notations used</w:t>
            </w:r>
          </w:p>
          <w:p w14:paraId="1E015AE1" w14:textId="77777777" w:rsidR="00D20444" w:rsidRPr="00E80F49" w:rsidRDefault="00D20444" w:rsidP="00E80F49">
            <w:pPr>
              <w:pStyle w:val="TAN"/>
            </w:pPr>
            <w:r w:rsidRPr="00E80F49">
              <w:lastRenderedPageBreak/>
              <w:t>NE: Non-exception as defined in TS 38.101-1 [5], meaning single carrier NR requirements apply.</w:t>
            </w:r>
          </w:p>
          <w:p w14:paraId="3508259B" w14:textId="77777777" w:rsidR="00D20444" w:rsidRPr="00E80F49" w:rsidRDefault="00D20444" w:rsidP="00E80F49">
            <w:pPr>
              <w:pStyle w:val="TAN"/>
            </w:pPr>
            <w:r w:rsidRPr="00E80F49">
              <w:t>HD: UL Harmonic Distortion, as defined in TS 38.101-1 [5], 7.3A.4</w:t>
            </w:r>
          </w:p>
          <w:p w14:paraId="14978A2C" w14:textId="77777777" w:rsidR="00D20444" w:rsidRPr="00E80F49" w:rsidRDefault="00D20444" w:rsidP="00E80F49">
            <w:pPr>
              <w:pStyle w:val="TAN"/>
            </w:pPr>
            <w:r w:rsidRPr="00E80F49">
              <w:t>HM: RX Harmonic Mixing, as defined in TS 38.101-1 [5], 7.3A.4</w:t>
            </w:r>
          </w:p>
          <w:p w14:paraId="149C6BD1" w14:textId="77777777" w:rsidR="00D20444" w:rsidRPr="00E80F49" w:rsidRDefault="00D20444" w:rsidP="00E80F49">
            <w:pPr>
              <w:pStyle w:val="TAN"/>
            </w:pPr>
            <w:r w:rsidRPr="00E80F49">
              <w:t>IMD: Intermodulation Distortion, as defined in TS 38.101-1 [5], 7.3A.5</w:t>
            </w:r>
          </w:p>
          <w:p w14:paraId="487D6A0E" w14:textId="77777777" w:rsidR="00071B44" w:rsidRPr="00E80F49" w:rsidRDefault="00D20444" w:rsidP="00E80F49">
            <w:pPr>
              <w:pStyle w:val="TAN"/>
            </w:pPr>
            <w:r w:rsidRPr="00E80F49">
              <w:t>CBI: Cross Band Isolation, as defined in TS 38.101-1 [5], 7.3A.6</w:t>
            </w:r>
          </w:p>
          <w:p w14:paraId="0601A17B" w14:textId="77777777" w:rsidR="00C8466E" w:rsidRDefault="00071B44" w:rsidP="00C8466E">
            <w:pPr>
              <w:pStyle w:val="TAN"/>
            </w:pPr>
            <w:r w:rsidRPr="00E80F49">
              <w:t>NOTE 2: Exception for this band is tested with two carrier case</w:t>
            </w:r>
            <w:r w:rsidR="00C8466E">
              <w:t>.</w:t>
            </w:r>
          </w:p>
          <w:p w14:paraId="4FE0DC62" w14:textId="079CAEC0" w:rsidR="00D20444" w:rsidRPr="00E80F49" w:rsidRDefault="00C8466E" w:rsidP="00C8466E">
            <w:pPr>
              <w:pStyle w:val="TAN"/>
            </w:pPr>
            <w:r>
              <w:t>NOTE 3: Only single uplink analysed. IMD exception not yet covered.</w:t>
            </w:r>
          </w:p>
        </w:tc>
      </w:tr>
    </w:tbl>
    <w:p w14:paraId="6A72AA71" w14:textId="77777777" w:rsidR="00D20444" w:rsidRPr="00E80F49" w:rsidRDefault="00D20444" w:rsidP="00D20444">
      <w:pPr>
        <w:rPr>
          <w:lang w:eastAsia="sv-SE"/>
        </w:rPr>
      </w:pPr>
    </w:p>
    <w:p w14:paraId="4C01A3EB" w14:textId="77777777" w:rsidR="00D20444" w:rsidRPr="00E80F49" w:rsidRDefault="00D20444" w:rsidP="00D20444">
      <w:pPr>
        <w:pStyle w:val="TH"/>
      </w:pPr>
      <w:r w:rsidRPr="00E80F49">
        <w:t>Table 4.1.3.1-3: Reference Sensitivity test cases per CA configuration (three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194"/>
        <w:gridCol w:w="62"/>
        <w:gridCol w:w="3340"/>
        <w:gridCol w:w="62"/>
        <w:gridCol w:w="1780"/>
        <w:gridCol w:w="62"/>
        <w:gridCol w:w="1639"/>
        <w:gridCol w:w="62"/>
      </w:tblGrid>
      <w:tr w:rsidR="00D20444" w:rsidRPr="00E80F49" w14:paraId="134CFC4B"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E80F49" w:rsidRDefault="00D20444">
            <w:pPr>
              <w:pStyle w:val="TAH"/>
            </w:pPr>
            <w:r w:rsidRPr="00E80F49">
              <w:t>CA config</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E80F49" w:rsidRDefault="00D20444">
            <w:pPr>
              <w:pStyle w:val="TAH"/>
            </w:pPr>
            <w:r w:rsidRPr="00E80F49">
              <w:t>Three band refsens exception, victim band (Note 1)</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E80F49" w:rsidRDefault="00D20444">
            <w:pPr>
              <w:pStyle w:val="TAH"/>
            </w:pPr>
            <w:r w:rsidRPr="00E80F49">
              <w:rPr>
                <w:lang w:eastAsia="en-US"/>
              </w:rPr>
              <w:t>Requirement coverage (Note 1)</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E80F49" w:rsidRDefault="00D20444">
            <w:pPr>
              <w:pStyle w:val="TAH"/>
            </w:pPr>
            <w:r w:rsidRPr="00E80F49">
              <w:t>Test point analysis updated</w:t>
            </w:r>
          </w:p>
        </w:tc>
      </w:tr>
      <w:tr w:rsidR="005D2CEB" w:rsidRPr="00E80F49" w14:paraId="1E18177B"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DC1E45" w14:textId="4FE03E8F" w:rsidR="005D2CEB" w:rsidRPr="00E80F49" w:rsidRDefault="005D2CEB" w:rsidP="005D2CEB">
            <w:pPr>
              <w:pStyle w:val="TAH"/>
            </w:pPr>
            <w:r>
              <w:rPr>
                <w:b w:val="0"/>
              </w:rPr>
              <w:t>CA_n2A-n5A-n77A</w:t>
            </w:r>
            <w:r w:rsidRPr="0028136D">
              <w:rPr>
                <w:b w:val="0"/>
              </w:rPr>
              <w:t xml:space="preserve"> </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E822046" w14:textId="68CCD8E0" w:rsidR="005D2CEB" w:rsidRPr="00E80F49" w:rsidRDefault="005D2CEB" w:rsidP="005D2CEB">
            <w:pPr>
              <w:pStyle w:val="TAH"/>
            </w:pPr>
            <w:r>
              <w:rPr>
                <w:b w:val="0"/>
              </w:rPr>
              <w:t>n2(IMD3), n</w:t>
            </w:r>
            <w:r w:rsidRPr="0028136D">
              <w:rPr>
                <w:b w:val="0"/>
              </w:rPr>
              <w:t>5 (IMD5)</w:t>
            </w:r>
            <w:r>
              <w:rPr>
                <w:b w:val="0"/>
              </w:rPr>
              <w:t>, n77(IMD3)</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1CE3CA" w14:textId="15A8FCEB" w:rsidR="005D2CEB" w:rsidRPr="00E80F49" w:rsidRDefault="005D2CEB" w:rsidP="005D2CEB">
            <w:pPr>
              <w:pStyle w:val="TAH"/>
              <w:rPr>
                <w:lang w:eastAsia="en-US"/>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B855D" w14:textId="0EFB7A4C" w:rsidR="005D2CEB" w:rsidRPr="00E80F49" w:rsidRDefault="005D2CEB" w:rsidP="005D2CEB">
            <w:pPr>
              <w:pStyle w:val="TAH"/>
            </w:pPr>
            <w:r w:rsidRPr="00494D88">
              <w:rPr>
                <w:rFonts w:eastAsia="SimSun"/>
                <w:b w:val="0"/>
                <w:lang w:eastAsia="zh-CN"/>
              </w:rPr>
              <w:t>RAN5#98</w:t>
            </w:r>
          </w:p>
        </w:tc>
      </w:tr>
      <w:tr w:rsidR="005D2CEB" w:rsidRPr="00E80F49" w14:paraId="690E4D4E"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2F6AF" w14:textId="608F6E8E" w:rsidR="005D2CEB" w:rsidRPr="00E80F49" w:rsidRDefault="005D2CEB" w:rsidP="005D2CEB">
            <w:pPr>
              <w:pStyle w:val="TAH"/>
            </w:pPr>
            <w:r>
              <w:rPr>
                <w:b w:val="0"/>
              </w:rPr>
              <w:t>CA_</w:t>
            </w:r>
            <w:r w:rsidRPr="0028136D">
              <w:rPr>
                <w:b w:val="0"/>
              </w:rPr>
              <w:t>n2A-n66A-n77A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EE92E9" w14:textId="79911938" w:rsidR="005D2CEB" w:rsidRPr="00E80F49" w:rsidRDefault="005D2CEB" w:rsidP="005D2CEB">
            <w:pPr>
              <w:pStyle w:val="TAH"/>
            </w:pPr>
            <w:r>
              <w:rPr>
                <w:b w:val="0"/>
              </w:rPr>
              <w:t>n2(IMD2, IMD4, IMD5), n66 (IMD2, IMD4, IMD5</w:t>
            </w:r>
            <w:r w:rsidRPr="0028136D">
              <w:rPr>
                <w:b w:val="0"/>
              </w:rPr>
              <w:t>)</w:t>
            </w:r>
            <w:r>
              <w:rPr>
                <w:b w:val="0"/>
              </w:rPr>
              <w:t>, n77(IMD2, IMD4)</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86A75E" w14:textId="4E817F2A" w:rsidR="005D2CEB" w:rsidRPr="00E80F49" w:rsidRDefault="005D2CEB" w:rsidP="005D2CEB">
            <w:pPr>
              <w:pStyle w:val="TAH"/>
              <w:rPr>
                <w:lang w:eastAsia="en-US"/>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CFC03B" w14:textId="58F857FB" w:rsidR="005D2CEB" w:rsidRPr="00E80F49" w:rsidRDefault="005D2CEB" w:rsidP="005D2CEB">
            <w:pPr>
              <w:pStyle w:val="TAH"/>
            </w:pPr>
            <w:r w:rsidRPr="00494D88">
              <w:rPr>
                <w:rFonts w:eastAsia="SimSun"/>
                <w:b w:val="0"/>
                <w:lang w:eastAsia="zh-CN"/>
              </w:rPr>
              <w:t>RAN5#98</w:t>
            </w:r>
          </w:p>
        </w:tc>
      </w:tr>
      <w:tr w:rsidR="005D2CEB" w:rsidRPr="00E80F49" w14:paraId="63374A6B"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9FC4F9" w14:textId="4A541D56" w:rsidR="005D2CEB" w:rsidRPr="00E80F49" w:rsidRDefault="005D2CEB" w:rsidP="005D2CEB">
            <w:pPr>
              <w:pStyle w:val="TAH"/>
            </w:pPr>
            <w:r>
              <w:rPr>
                <w:b w:val="0"/>
              </w:rPr>
              <w:t>CA_</w:t>
            </w:r>
            <w:r w:rsidRPr="0028136D">
              <w:rPr>
                <w:b w:val="0"/>
              </w:rPr>
              <w:t>n5A-n66A-n77A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542BCB" w14:textId="17F64E53" w:rsidR="005D2CEB" w:rsidRPr="00E80F49" w:rsidRDefault="005D2CEB" w:rsidP="005D2CEB">
            <w:pPr>
              <w:pStyle w:val="TAH"/>
            </w:pPr>
            <w:r>
              <w:rPr>
                <w:b w:val="0"/>
              </w:rPr>
              <w:t>n66 (IMD3</w:t>
            </w:r>
            <w:r w:rsidRPr="0028136D">
              <w:rPr>
                <w:b w:val="0"/>
              </w:rPr>
              <w:t>)</w:t>
            </w:r>
            <w:r>
              <w:rPr>
                <w:b w:val="0"/>
              </w:rPr>
              <w:t>, n77(IMD3, IMD4, IMD5)</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020F273" w14:textId="5F279713" w:rsidR="005D2CEB" w:rsidRPr="00E80F49" w:rsidRDefault="005D2CEB" w:rsidP="005D2CEB">
            <w:pPr>
              <w:pStyle w:val="TAH"/>
              <w:rPr>
                <w:lang w:eastAsia="en-US"/>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01E83E" w14:textId="0CDB9457" w:rsidR="005D2CEB" w:rsidRPr="00E80F49" w:rsidRDefault="005D2CEB" w:rsidP="005D2CEB">
            <w:pPr>
              <w:pStyle w:val="TAH"/>
            </w:pPr>
            <w:r w:rsidRPr="00494D88">
              <w:rPr>
                <w:rFonts w:eastAsia="SimSun"/>
                <w:b w:val="0"/>
                <w:lang w:eastAsia="zh-CN"/>
              </w:rPr>
              <w:t>RAN5#98</w:t>
            </w:r>
          </w:p>
        </w:tc>
      </w:tr>
      <w:tr w:rsidR="00D20444" w:rsidRPr="00E80F49" w14:paraId="06D70325"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B7788CA" w14:textId="77777777" w:rsidR="00D20444" w:rsidRPr="00E80F49" w:rsidRDefault="00D20444">
            <w:pPr>
              <w:pStyle w:val="TAC"/>
              <w:rPr>
                <w:color w:val="000000"/>
              </w:rPr>
            </w:pPr>
            <w:r w:rsidRPr="00E80F49">
              <w:rPr>
                <w:rFonts w:eastAsia="SimSun"/>
                <w:lang w:eastAsia="zh-CN"/>
              </w:rPr>
              <w:t>CA_n26A-n66A-n70A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03C76210"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309A787"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46CA3DB" w14:textId="77777777" w:rsidR="00D20444" w:rsidRPr="00E80F49" w:rsidRDefault="00D20444">
            <w:pPr>
              <w:pStyle w:val="TAC"/>
              <w:rPr>
                <w:color w:val="000000"/>
              </w:rPr>
            </w:pPr>
            <w:r w:rsidRPr="00E80F49">
              <w:rPr>
                <w:rFonts w:eastAsia="SimSun"/>
                <w:lang w:eastAsia="zh-CN"/>
              </w:rPr>
              <w:t>RAN5#94-e</w:t>
            </w:r>
          </w:p>
        </w:tc>
      </w:tr>
      <w:tr w:rsidR="005567FF" w:rsidRPr="00AE4EAF" w14:paraId="524460FA"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tcPr>
          <w:p w14:paraId="0848E650" w14:textId="77777777" w:rsidR="005567FF" w:rsidRPr="00AE4EAF" w:rsidRDefault="005567FF" w:rsidP="00E71846">
            <w:pPr>
              <w:pStyle w:val="TAC"/>
              <w:rPr>
                <w:rFonts w:eastAsia="SimSun"/>
                <w:lang w:eastAsia="zh-CN"/>
              </w:rPr>
            </w:pPr>
            <w:r w:rsidRPr="00AE4EAF">
              <w:rPr>
                <w:rFonts w:eastAsia="SimSun"/>
                <w:lang w:eastAsia="zh-CN"/>
              </w:rPr>
              <w:t>CA_n26A-n66(2A)-n70A</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FB84F18" w14:textId="77777777" w:rsidR="005567FF" w:rsidRPr="00AE4EAF" w:rsidRDefault="005567FF" w:rsidP="00E71846">
            <w:pPr>
              <w:pStyle w:val="TAC"/>
            </w:pPr>
            <w:r w:rsidRPr="00AE4EAF">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CBF493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168F32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60303780"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1A05C37" w14:textId="77777777" w:rsidR="00D20444" w:rsidRPr="00E80F49" w:rsidRDefault="00D20444">
            <w:pPr>
              <w:pStyle w:val="TAC"/>
            </w:pPr>
            <w:r w:rsidRPr="00E80F49">
              <w:rPr>
                <w:rFonts w:eastAsia="SimSun"/>
                <w:lang w:eastAsia="zh-CN"/>
              </w:rPr>
              <w:t>CA_n29A-n66A-n70A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FFE5F2D" w14:textId="77777777" w:rsidR="00D20444" w:rsidRPr="00E80F49" w:rsidRDefault="00D20444">
            <w:pPr>
              <w:pStyle w:val="TAC"/>
              <w:rPr>
                <w:lang w:eastAsia="ja-JP"/>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C964033" w14:textId="77777777" w:rsidR="00D20444" w:rsidRPr="00E80F49" w:rsidRDefault="00D20444">
            <w:pPr>
              <w:pStyle w:val="TAC"/>
              <w:rPr>
                <w:lang w:eastAsia="ja-JP"/>
              </w:rPr>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B29DDD7" w14:textId="77777777" w:rsidR="00D20444" w:rsidRPr="00E80F49" w:rsidRDefault="00D20444">
            <w:pPr>
              <w:pStyle w:val="TAC"/>
              <w:rPr>
                <w:lang w:eastAsia="sv-SE"/>
              </w:rPr>
            </w:pPr>
            <w:r w:rsidRPr="00E80F49">
              <w:rPr>
                <w:rFonts w:eastAsia="SimSun"/>
                <w:lang w:eastAsia="zh-CN"/>
              </w:rPr>
              <w:t>RAN5#89-e</w:t>
            </w:r>
          </w:p>
        </w:tc>
      </w:tr>
      <w:tr w:rsidR="007E41AB" w:rsidRPr="00E80F49" w14:paraId="6BCA7B41"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tcPr>
          <w:p w14:paraId="14C8A2C5" w14:textId="14192A0E" w:rsidR="007E41AB" w:rsidRPr="00E80F49" w:rsidRDefault="007E41AB" w:rsidP="007E41AB">
            <w:pPr>
              <w:pStyle w:val="TAC"/>
              <w:rPr>
                <w:rFonts w:eastAsia="SimSun"/>
                <w:lang w:eastAsia="zh-CN"/>
              </w:rPr>
            </w:pPr>
            <w:r w:rsidRPr="00E80F49">
              <w:rPr>
                <w:rFonts w:eastAsia="SimSun"/>
                <w:lang w:eastAsia="zh-CN"/>
              </w:rPr>
              <w:t>CA_n</w:t>
            </w:r>
            <w:r>
              <w:rPr>
                <w:rFonts w:eastAsia="SimSun"/>
                <w:lang w:eastAsia="zh-CN"/>
              </w:rPr>
              <w:t>41</w:t>
            </w:r>
            <w:r w:rsidRPr="00E80F49">
              <w:rPr>
                <w:rFonts w:eastAsia="SimSun"/>
                <w:lang w:eastAsia="zh-CN"/>
              </w:rPr>
              <w:t>A-n66A-n7</w:t>
            </w:r>
            <w:r>
              <w:rPr>
                <w:rFonts w:eastAsia="SimSun"/>
                <w:lang w:eastAsia="zh-CN"/>
              </w:rPr>
              <w:t>1</w:t>
            </w:r>
            <w:r w:rsidRPr="00E80F49">
              <w:rPr>
                <w:rFonts w:eastAsia="SimSun"/>
                <w:lang w:eastAsia="zh-CN"/>
              </w:rPr>
              <w:t>A</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01927F2" w14:textId="246F25B7" w:rsidR="007E41AB" w:rsidRPr="00E80F49" w:rsidRDefault="007E41AB" w:rsidP="007E41AB">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01E5A97" w14:textId="5706B406" w:rsidR="007E41AB" w:rsidRPr="00E80F49" w:rsidRDefault="007E41AB" w:rsidP="007E41AB">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7860714" w14:textId="5B397910" w:rsidR="007E41AB" w:rsidRPr="00E80F49" w:rsidRDefault="007E41AB" w:rsidP="007E41AB">
            <w:pPr>
              <w:pStyle w:val="TAC"/>
              <w:rPr>
                <w:rFonts w:eastAsia="SimSun"/>
                <w:lang w:eastAsia="zh-CN"/>
              </w:rPr>
            </w:pPr>
            <w:r w:rsidRPr="00E80F49">
              <w:rPr>
                <w:rFonts w:eastAsia="SimSun"/>
                <w:lang w:eastAsia="zh-CN"/>
              </w:rPr>
              <w:t>RAN5#</w:t>
            </w:r>
            <w:r>
              <w:rPr>
                <w:rFonts w:eastAsia="SimSun"/>
                <w:lang w:eastAsia="zh-CN"/>
              </w:rPr>
              <w:t>99</w:t>
            </w:r>
          </w:p>
        </w:tc>
      </w:tr>
      <w:tr w:rsidR="005567FF" w:rsidRPr="00AE4EAF" w14:paraId="0AA5DE23"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6929F11" w14:textId="77777777" w:rsidR="005567FF" w:rsidRPr="00AE4EAF" w:rsidRDefault="005567FF" w:rsidP="00E71846">
            <w:pPr>
              <w:pStyle w:val="TAC"/>
              <w:rPr>
                <w:rFonts w:eastAsia="SimSun"/>
                <w:lang w:eastAsia="zh-CN"/>
              </w:rPr>
            </w:pPr>
            <w:r w:rsidRPr="00AE4EAF">
              <w:t>CA_n48A-n66A-n71(2A)</w:t>
            </w:r>
          </w:p>
        </w:tc>
        <w:tc>
          <w:tcPr>
            <w:tcW w:w="3402" w:type="dxa"/>
            <w:gridSpan w:val="2"/>
            <w:tcBorders>
              <w:top w:val="single" w:sz="4" w:space="0" w:color="auto"/>
              <w:left w:val="single" w:sz="4" w:space="0" w:color="auto"/>
              <w:bottom w:val="single" w:sz="4" w:space="0" w:color="auto"/>
              <w:right w:val="single" w:sz="4" w:space="0" w:color="auto"/>
            </w:tcBorders>
          </w:tcPr>
          <w:p w14:paraId="51ED251E"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1B5D6D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80032B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524274"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847A7C7" w14:textId="77777777" w:rsidR="005567FF" w:rsidRPr="00AE4EAF" w:rsidRDefault="005567FF" w:rsidP="00E71846">
            <w:pPr>
              <w:pStyle w:val="TAC"/>
              <w:rPr>
                <w:rFonts w:eastAsia="SimSun"/>
                <w:lang w:eastAsia="zh-CN"/>
              </w:rPr>
            </w:pPr>
            <w:r w:rsidRPr="00AE4EAF">
              <w:t>CA_n48A-n66(2A)-n70A</w:t>
            </w:r>
          </w:p>
        </w:tc>
        <w:tc>
          <w:tcPr>
            <w:tcW w:w="3402" w:type="dxa"/>
            <w:gridSpan w:val="2"/>
            <w:tcBorders>
              <w:top w:val="single" w:sz="4" w:space="0" w:color="auto"/>
              <w:left w:val="single" w:sz="4" w:space="0" w:color="auto"/>
              <w:bottom w:val="single" w:sz="4" w:space="0" w:color="auto"/>
              <w:right w:val="single" w:sz="4" w:space="0" w:color="auto"/>
            </w:tcBorders>
          </w:tcPr>
          <w:p w14:paraId="0FFC4693"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C2C419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8DDA6BC"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45E1DF7D"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0CC32E9" w14:textId="77777777" w:rsidR="005567FF" w:rsidRPr="00AE4EAF" w:rsidRDefault="005567FF" w:rsidP="00E71846">
            <w:pPr>
              <w:pStyle w:val="TAC"/>
              <w:rPr>
                <w:rFonts w:eastAsia="SimSun"/>
                <w:lang w:eastAsia="zh-CN"/>
              </w:rPr>
            </w:pPr>
            <w:r w:rsidRPr="00AE4EAF">
              <w:t>CA_n48A-n66(2A)-n71A</w:t>
            </w:r>
          </w:p>
        </w:tc>
        <w:tc>
          <w:tcPr>
            <w:tcW w:w="3402" w:type="dxa"/>
            <w:gridSpan w:val="2"/>
            <w:tcBorders>
              <w:top w:val="single" w:sz="4" w:space="0" w:color="auto"/>
              <w:left w:val="single" w:sz="4" w:space="0" w:color="auto"/>
              <w:bottom w:val="single" w:sz="4" w:space="0" w:color="auto"/>
              <w:right w:val="single" w:sz="4" w:space="0" w:color="auto"/>
            </w:tcBorders>
          </w:tcPr>
          <w:p w14:paraId="54C9D528"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E03486E"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EFE893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64B6F8BE"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05478B37" w14:textId="77777777" w:rsidR="005567FF" w:rsidRPr="00AE4EAF" w:rsidRDefault="005567FF" w:rsidP="00E71846">
            <w:pPr>
              <w:pStyle w:val="TAC"/>
              <w:rPr>
                <w:rFonts w:eastAsia="SimSun"/>
                <w:lang w:eastAsia="zh-CN"/>
              </w:rPr>
            </w:pPr>
            <w:r w:rsidRPr="00AE4EAF">
              <w:t>CA_n48A-n70A-n71(2A)</w:t>
            </w:r>
          </w:p>
        </w:tc>
        <w:tc>
          <w:tcPr>
            <w:tcW w:w="3402" w:type="dxa"/>
            <w:gridSpan w:val="2"/>
            <w:tcBorders>
              <w:top w:val="single" w:sz="4" w:space="0" w:color="auto"/>
              <w:left w:val="single" w:sz="4" w:space="0" w:color="auto"/>
              <w:bottom w:val="single" w:sz="4" w:space="0" w:color="auto"/>
              <w:right w:val="single" w:sz="4" w:space="0" w:color="auto"/>
            </w:tcBorders>
          </w:tcPr>
          <w:p w14:paraId="24B4776D"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A565E26"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66B19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FD4B134"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A716E88" w14:textId="77777777" w:rsidR="005567FF" w:rsidRPr="00AE4EAF" w:rsidRDefault="005567FF" w:rsidP="00E71846">
            <w:pPr>
              <w:pStyle w:val="TAC"/>
              <w:rPr>
                <w:rFonts w:eastAsia="SimSun"/>
                <w:lang w:eastAsia="zh-CN"/>
              </w:rPr>
            </w:pPr>
            <w:r w:rsidRPr="00AE4EAF">
              <w:t>CA_n48B-n66A-n70A</w:t>
            </w:r>
          </w:p>
        </w:tc>
        <w:tc>
          <w:tcPr>
            <w:tcW w:w="3402" w:type="dxa"/>
            <w:gridSpan w:val="2"/>
            <w:tcBorders>
              <w:top w:val="single" w:sz="4" w:space="0" w:color="auto"/>
              <w:left w:val="single" w:sz="4" w:space="0" w:color="auto"/>
              <w:bottom w:val="single" w:sz="4" w:space="0" w:color="auto"/>
              <w:right w:val="single" w:sz="4" w:space="0" w:color="auto"/>
            </w:tcBorders>
          </w:tcPr>
          <w:p w14:paraId="4CAA4B9F"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C23E209"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A353DA"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D0B1D0"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D9EFE04" w14:textId="77777777" w:rsidR="005567FF" w:rsidRPr="00AE4EAF" w:rsidRDefault="005567FF" w:rsidP="00E71846">
            <w:pPr>
              <w:pStyle w:val="TAC"/>
              <w:rPr>
                <w:rFonts w:eastAsia="SimSun"/>
                <w:lang w:eastAsia="zh-CN"/>
              </w:rPr>
            </w:pPr>
            <w:r w:rsidRPr="00AE4EAF">
              <w:t>CA_n48B-n66A-n71A</w:t>
            </w:r>
          </w:p>
        </w:tc>
        <w:tc>
          <w:tcPr>
            <w:tcW w:w="3402" w:type="dxa"/>
            <w:gridSpan w:val="2"/>
            <w:tcBorders>
              <w:top w:val="single" w:sz="4" w:space="0" w:color="auto"/>
              <w:left w:val="single" w:sz="4" w:space="0" w:color="auto"/>
              <w:bottom w:val="single" w:sz="4" w:space="0" w:color="auto"/>
              <w:right w:val="single" w:sz="4" w:space="0" w:color="auto"/>
            </w:tcBorders>
          </w:tcPr>
          <w:p w14:paraId="5783CF65"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B83DE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2C2D4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645429C"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3424FEF" w14:textId="77777777" w:rsidR="005567FF" w:rsidRPr="00AE4EAF" w:rsidRDefault="005567FF" w:rsidP="00E71846">
            <w:pPr>
              <w:pStyle w:val="TAC"/>
              <w:rPr>
                <w:rFonts w:eastAsia="SimSun"/>
                <w:lang w:eastAsia="zh-CN"/>
              </w:rPr>
            </w:pPr>
            <w:r w:rsidRPr="00AE4EAF">
              <w:t>CA_n48B-n70A-n71A</w:t>
            </w:r>
          </w:p>
        </w:tc>
        <w:tc>
          <w:tcPr>
            <w:tcW w:w="3402" w:type="dxa"/>
            <w:gridSpan w:val="2"/>
            <w:tcBorders>
              <w:top w:val="single" w:sz="4" w:space="0" w:color="auto"/>
              <w:left w:val="single" w:sz="4" w:space="0" w:color="auto"/>
              <w:bottom w:val="single" w:sz="4" w:space="0" w:color="auto"/>
              <w:right w:val="single" w:sz="4" w:space="0" w:color="auto"/>
            </w:tcBorders>
          </w:tcPr>
          <w:p w14:paraId="72012F5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282A45B"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8E7F8EB"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1DC83D3A"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3A194273" w14:textId="77777777" w:rsidR="005567FF" w:rsidRPr="00AE4EAF" w:rsidRDefault="005567FF" w:rsidP="00E71846">
            <w:pPr>
              <w:pStyle w:val="TAC"/>
              <w:rPr>
                <w:rFonts w:eastAsia="SimSun"/>
                <w:lang w:eastAsia="zh-CN"/>
              </w:rPr>
            </w:pPr>
            <w:r w:rsidRPr="00AE4EAF">
              <w:t>CA_n48(2A)-n66A-n70A</w:t>
            </w:r>
          </w:p>
        </w:tc>
        <w:tc>
          <w:tcPr>
            <w:tcW w:w="3402" w:type="dxa"/>
            <w:gridSpan w:val="2"/>
            <w:tcBorders>
              <w:top w:val="single" w:sz="4" w:space="0" w:color="auto"/>
              <w:left w:val="single" w:sz="4" w:space="0" w:color="auto"/>
              <w:bottom w:val="single" w:sz="4" w:space="0" w:color="auto"/>
              <w:right w:val="single" w:sz="4" w:space="0" w:color="auto"/>
            </w:tcBorders>
          </w:tcPr>
          <w:p w14:paraId="7616FF34"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B496E64"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B1CDFF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2A4A2B80"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5E1ACB8" w14:textId="77777777" w:rsidR="005567FF" w:rsidRPr="00AE4EAF" w:rsidRDefault="005567FF" w:rsidP="00E71846">
            <w:pPr>
              <w:pStyle w:val="TAC"/>
              <w:rPr>
                <w:rFonts w:eastAsia="SimSun"/>
                <w:lang w:eastAsia="zh-CN"/>
              </w:rPr>
            </w:pPr>
            <w:r w:rsidRPr="00AE4EAF">
              <w:t>CA_n48(2A)-n66A-n71A</w:t>
            </w:r>
          </w:p>
        </w:tc>
        <w:tc>
          <w:tcPr>
            <w:tcW w:w="3402" w:type="dxa"/>
            <w:gridSpan w:val="2"/>
            <w:tcBorders>
              <w:top w:val="single" w:sz="4" w:space="0" w:color="auto"/>
              <w:left w:val="single" w:sz="4" w:space="0" w:color="auto"/>
              <w:bottom w:val="single" w:sz="4" w:space="0" w:color="auto"/>
              <w:right w:val="single" w:sz="4" w:space="0" w:color="auto"/>
            </w:tcBorders>
          </w:tcPr>
          <w:p w14:paraId="5DABCFB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34D1E50"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090B3AF"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36C241B3"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A7388B1" w14:textId="77777777" w:rsidR="005567FF" w:rsidRPr="00AE4EAF" w:rsidRDefault="005567FF" w:rsidP="00E71846">
            <w:pPr>
              <w:pStyle w:val="TAC"/>
              <w:rPr>
                <w:rFonts w:eastAsia="SimSun"/>
                <w:lang w:eastAsia="zh-CN"/>
              </w:rPr>
            </w:pPr>
            <w:r w:rsidRPr="00AE4EAF">
              <w:t>CA_n48(2A)-n70A-n71A</w:t>
            </w:r>
          </w:p>
        </w:tc>
        <w:tc>
          <w:tcPr>
            <w:tcW w:w="3402" w:type="dxa"/>
            <w:gridSpan w:val="2"/>
            <w:tcBorders>
              <w:top w:val="single" w:sz="4" w:space="0" w:color="auto"/>
              <w:left w:val="single" w:sz="4" w:space="0" w:color="auto"/>
              <w:bottom w:val="single" w:sz="4" w:space="0" w:color="auto"/>
              <w:right w:val="single" w:sz="4" w:space="0" w:color="auto"/>
            </w:tcBorders>
          </w:tcPr>
          <w:p w14:paraId="3D4FDB2C"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B97FDF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0F7353D"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6A74404C"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34CE24C2" w14:textId="5318232D" w:rsidR="00D20444" w:rsidRPr="00E80F49" w:rsidRDefault="00D20444">
            <w:pPr>
              <w:pStyle w:val="TAC"/>
              <w:rPr>
                <w:rFonts w:eastAsia="SimSun"/>
                <w:lang w:eastAsia="zh-CN"/>
              </w:rPr>
            </w:pPr>
            <w:r w:rsidRPr="00E80F49">
              <w:rPr>
                <w:color w:val="000000"/>
              </w:rPr>
              <w:t>CA_n66A-n70A-n71A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6364F899"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33A1E26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77FEBB" w14:textId="77777777" w:rsidR="00D20444" w:rsidRPr="00E80F49" w:rsidRDefault="00D20444">
            <w:pPr>
              <w:pStyle w:val="TAC"/>
              <w:rPr>
                <w:rFonts w:eastAsia="SimSun"/>
                <w:lang w:eastAsia="zh-CN"/>
              </w:rPr>
            </w:pPr>
            <w:r w:rsidRPr="00E80F49">
              <w:rPr>
                <w:color w:val="000000"/>
              </w:rPr>
              <w:t>RAN5#87-e</w:t>
            </w:r>
          </w:p>
        </w:tc>
      </w:tr>
      <w:tr w:rsidR="00D20444" w:rsidRPr="00E80F49" w14:paraId="51CC7F6D" w14:textId="77777777" w:rsidTr="005567FF">
        <w:trPr>
          <w:gridAfter w:val="1"/>
          <w:wAfter w:w="62" w:type="dxa"/>
          <w:jc w:val="center"/>
        </w:trPr>
        <w:tc>
          <w:tcPr>
            <w:tcW w:w="10201" w:type="dxa"/>
            <w:gridSpan w:val="8"/>
            <w:tcBorders>
              <w:top w:val="single" w:sz="4" w:space="0" w:color="auto"/>
              <w:left w:val="single" w:sz="4" w:space="0" w:color="auto"/>
              <w:bottom w:val="single" w:sz="4" w:space="0" w:color="auto"/>
              <w:right w:val="single" w:sz="4" w:space="0" w:color="auto"/>
            </w:tcBorders>
            <w:vAlign w:val="center"/>
            <w:hideMark/>
          </w:tcPr>
          <w:p w14:paraId="08D380D3" w14:textId="77777777" w:rsidR="00D20444" w:rsidRPr="00E80F49" w:rsidRDefault="00D20444">
            <w:pPr>
              <w:pStyle w:val="TAN"/>
              <w:rPr>
                <w:lang w:eastAsia="sv-SE"/>
              </w:rPr>
            </w:pPr>
            <w:r w:rsidRPr="00E80F49">
              <w:t>NOTE 1:</w:t>
            </w:r>
            <w:r w:rsidRPr="00E80F49">
              <w:tab/>
              <w:t>Notations used</w:t>
            </w:r>
          </w:p>
          <w:p w14:paraId="3501D0A1" w14:textId="77777777" w:rsidR="00D20444" w:rsidRPr="00E80F49" w:rsidRDefault="00D20444">
            <w:pPr>
              <w:pStyle w:val="TAN"/>
              <w:ind w:left="993" w:firstLine="0"/>
            </w:pPr>
            <w:r w:rsidRPr="00E80F49">
              <w:t>NE: Non-exception as defined in TS 38.101-1 [5], meaning single carrier NR requirements apply.</w:t>
            </w:r>
          </w:p>
          <w:p w14:paraId="21AD9040" w14:textId="77777777" w:rsidR="00D20444" w:rsidRPr="00E80F49" w:rsidRDefault="00D20444">
            <w:pPr>
              <w:pStyle w:val="TAN"/>
              <w:ind w:left="993" w:firstLine="0"/>
            </w:pPr>
            <w:r w:rsidRPr="00E80F49">
              <w:t>HD: UL Harmonic Distortion, as defined in TS 38.101-1 [5], 7.3A.4</w:t>
            </w:r>
          </w:p>
          <w:p w14:paraId="1A839FF9" w14:textId="77777777" w:rsidR="00D20444" w:rsidRPr="00E80F49" w:rsidRDefault="00D20444">
            <w:pPr>
              <w:pStyle w:val="TAN"/>
              <w:ind w:left="993" w:firstLine="0"/>
            </w:pPr>
            <w:r w:rsidRPr="00E80F49">
              <w:t>HM: RX Harmonic Mixing, as defined in TS 38.101-1 [5], 7.3A.4</w:t>
            </w:r>
          </w:p>
          <w:p w14:paraId="469CDA30" w14:textId="77777777" w:rsidR="00D20444" w:rsidRPr="00E80F49" w:rsidRDefault="00D20444">
            <w:pPr>
              <w:pStyle w:val="TAN"/>
              <w:ind w:left="993" w:firstLine="0"/>
            </w:pPr>
            <w:r w:rsidRPr="00E80F49">
              <w:t>IMD: Intermodulation Distortion, as defined in TS 38.101-1 [5], 7.3A.5</w:t>
            </w:r>
          </w:p>
          <w:p w14:paraId="0A6B4F43" w14:textId="77777777" w:rsidR="00D20444" w:rsidRPr="00E80F49" w:rsidRDefault="00D20444">
            <w:pPr>
              <w:pStyle w:val="TAN"/>
              <w:ind w:left="993" w:firstLine="0"/>
            </w:pPr>
            <w:r w:rsidRPr="00E80F49">
              <w:t>CBI: Cross Band Isolation, as defined in TS 38.101-1 [5], 7.3A.6</w:t>
            </w:r>
          </w:p>
        </w:tc>
      </w:tr>
    </w:tbl>
    <w:p w14:paraId="2D415A61" w14:textId="77777777" w:rsidR="00D20444" w:rsidRPr="00E80F49" w:rsidRDefault="00D20444" w:rsidP="00D20444">
      <w:pPr>
        <w:rPr>
          <w:rFonts w:eastAsia="Malgun Gothic"/>
          <w:lang w:eastAsia="en-US"/>
        </w:rPr>
      </w:pPr>
    </w:p>
    <w:p w14:paraId="3F3516A7" w14:textId="77777777" w:rsidR="00D20444" w:rsidRPr="00E80F49" w:rsidRDefault="00D20444" w:rsidP="00D20444">
      <w:pPr>
        <w:pStyle w:val="TH"/>
        <w:rPr>
          <w:rFonts w:eastAsia="Malgun Gothic"/>
          <w:lang w:eastAsia="en-US"/>
        </w:rPr>
      </w:pPr>
      <w:r w:rsidRPr="00E80F49">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E80F49" w:rsidRDefault="00D20444">
            <w:pPr>
              <w:pStyle w:val="TAH"/>
            </w:pPr>
            <w:r w:rsidRPr="00E80F49">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E80F49" w:rsidRDefault="00D20444">
            <w:pPr>
              <w:pStyle w:val="TAH"/>
            </w:pPr>
            <w:r w:rsidRPr="00E80F49">
              <w:t>Test point analysis updated</w:t>
            </w:r>
          </w:p>
        </w:tc>
      </w:tr>
      <w:tr w:rsidR="00D20444" w:rsidRPr="00E80F49"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38FF34D7"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3B73335F"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219DA59B" w14:textId="29D8C7BB" w:rsidR="00D20444" w:rsidRPr="00E80F49" w:rsidRDefault="00D20444">
            <w:pPr>
              <w:pStyle w:val="TAC"/>
              <w:rPr>
                <w:lang w:eastAsia="sv-SE"/>
              </w:rPr>
            </w:pPr>
            <w:r w:rsidRPr="00E80F49">
              <w:rPr>
                <w:color w:val="000000"/>
              </w:rPr>
              <w:t>TBD</w:t>
            </w:r>
          </w:p>
        </w:tc>
      </w:tr>
      <w:tr w:rsidR="00D20444" w:rsidRPr="00E80F49"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77777777" w:rsidR="00D20444" w:rsidRPr="00E80F49" w:rsidRDefault="00D20444">
            <w:pPr>
              <w:pStyle w:val="TAN"/>
              <w:rPr>
                <w:color w:val="000000"/>
              </w:rPr>
            </w:pPr>
            <w:r w:rsidRPr="00E80F49">
              <w:t>NOTE 1:</w:t>
            </w:r>
            <w:r w:rsidRPr="00E80F49">
              <w:tab/>
              <w:t>No exceptions can occur for four bands.</w:t>
            </w:r>
          </w:p>
        </w:tc>
      </w:tr>
    </w:tbl>
    <w:p w14:paraId="053D8F0B" w14:textId="77777777" w:rsidR="00D20444" w:rsidRPr="00E80F49" w:rsidRDefault="00D20444" w:rsidP="00D20444">
      <w:pPr>
        <w:rPr>
          <w:rFonts w:eastAsia="Malgun Gothic"/>
          <w:lang w:eastAsia="en-US"/>
        </w:rPr>
      </w:pPr>
    </w:p>
    <w:p w14:paraId="25A54249" w14:textId="77777777" w:rsidR="00D20444" w:rsidRPr="00E80F49" w:rsidRDefault="00D20444" w:rsidP="00D20444">
      <w:pPr>
        <w:pStyle w:val="TH"/>
        <w:rPr>
          <w:rFonts w:eastAsia="Malgun Gothic"/>
          <w:lang w:eastAsia="en-US"/>
        </w:rPr>
      </w:pPr>
      <w:r w:rsidRPr="00E80F49">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E80F49" w:rsidRDefault="00D20444">
            <w:pPr>
              <w:pStyle w:val="TAH"/>
            </w:pPr>
            <w:r w:rsidRPr="00E80F49">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E80F49" w:rsidRDefault="00D20444">
            <w:pPr>
              <w:pStyle w:val="TAH"/>
            </w:pPr>
            <w:r w:rsidRPr="00E80F49">
              <w:t>Test point analysis updated</w:t>
            </w:r>
          </w:p>
        </w:tc>
      </w:tr>
      <w:tr w:rsidR="00D20444" w:rsidRPr="00E80F49"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E80F49" w:rsidRDefault="00D20444">
            <w:pPr>
              <w:pStyle w:val="TAC"/>
              <w:rPr>
                <w:lang w:eastAsia="sv-SE"/>
              </w:rPr>
            </w:pPr>
            <w:r w:rsidRPr="00E80F49">
              <w:rPr>
                <w:color w:val="000000"/>
              </w:rPr>
              <w:t>TBD</w:t>
            </w:r>
          </w:p>
        </w:tc>
      </w:tr>
      <w:tr w:rsidR="00D20444" w:rsidRPr="00E80F49"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E80F49" w:rsidRDefault="00D20444">
            <w:pPr>
              <w:pStyle w:val="TAN"/>
              <w:ind w:left="993" w:hanging="963"/>
              <w:rPr>
                <w:color w:val="000000"/>
              </w:rPr>
            </w:pPr>
            <w:r w:rsidRPr="00E80F49">
              <w:t>NOTE 1:</w:t>
            </w:r>
            <w:r w:rsidRPr="00E80F49">
              <w:tab/>
              <w:t>No exceptions can occur for five bands.</w:t>
            </w:r>
          </w:p>
        </w:tc>
      </w:tr>
    </w:tbl>
    <w:p w14:paraId="73EB5E71" w14:textId="77777777" w:rsidR="00D20444" w:rsidRPr="00E80F49" w:rsidRDefault="00D20444" w:rsidP="00D20444">
      <w:pPr>
        <w:rPr>
          <w:rFonts w:eastAsia="Malgun Gothic"/>
          <w:lang w:eastAsia="en-US"/>
        </w:rPr>
      </w:pPr>
    </w:p>
    <w:p w14:paraId="1CA174B4" w14:textId="3172F0EB" w:rsidR="000D5725" w:rsidRPr="00F508B8" w:rsidRDefault="000D5725" w:rsidP="000D5725">
      <w:r w:rsidRPr="00F508B8">
        <w:t>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are not specified since the test frequency and channel bandwidth is already specified in TS 38.101-1 [5].</w:t>
      </w:r>
    </w:p>
    <w:p w14:paraId="2793169B" w14:textId="2D766E64" w:rsidR="00D20444" w:rsidRPr="00E80F49" w:rsidRDefault="00D20444" w:rsidP="00D20444">
      <w:pPr>
        <w:pStyle w:val="TF"/>
        <w:rPr>
          <w:lang w:eastAsia="sv-SE"/>
        </w:rPr>
      </w:pPr>
      <w:r w:rsidRPr="00E80F49">
        <w:t>Table 4.1.3.1-6</w:t>
      </w:r>
      <w:r w:rsidRPr="00E80F49">
        <w:rPr>
          <w:lang w:eastAsia="ja-JP"/>
        </w:rPr>
        <w:t>:</w:t>
      </w:r>
      <w:r w:rsidRPr="00E80F49">
        <w:t xml:space="preserve"> Test frequency selection per band pair for </w:t>
      </w:r>
      <w:r w:rsidR="000D5725" w:rsidRPr="000D5725">
        <w:t>bands and test points with exceptions avoidable by test frequency setting (UL harmonics, Rx mixing, cross band isolation)</w:t>
      </w:r>
    </w:p>
    <w:tbl>
      <w:tblPr>
        <w:tblW w:w="9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322"/>
        <w:gridCol w:w="113"/>
        <w:gridCol w:w="1464"/>
        <w:gridCol w:w="113"/>
        <w:gridCol w:w="1446"/>
        <w:gridCol w:w="113"/>
        <w:gridCol w:w="4982"/>
        <w:gridCol w:w="9"/>
        <w:gridCol w:w="113"/>
      </w:tblGrid>
      <w:tr w:rsidR="00D20444" w:rsidRPr="00E80F49" w14:paraId="1521E9DE" w14:textId="77777777" w:rsidTr="00F013C2">
        <w:trPr>
          <w:gridAfter w:val="1"/>
          <w:wAfter w:w="113" w:type="dxa"/>
          <w:trHeight w:val="388"/>
          <w:jc w:val="center"/>
        </w:trPr>
        <w:tc>
          <w:tcPr>
            <w:tcW w:w="1435" w:type="dxa"/>
            <w:gridSpan w:val="2"/>
            <w:tcBorders>
              <w:top w:val="single" w:sz="4" w:space="0" w:color="auto"/>
              <w:left w:val="single" w:sz="4" w:space="0" w:color="auto"/>
              <w:bottom w:val="single" w:sz="4" w:space="0" w:color="auto"/>
              <w:right w:val="single" w:sz="4" w:space="0" w:color="auto"/>
            </w:tcBorders>
            <w:hideMark/>
          </w:tcPr>
          <w:p w14:paraId="50D6EE08" w14:textId="77777777" w:rsidR="00D20444" w:rsidRPr="00E80F49" w:rsidRDefault="00D20444">
            <w:pPr>
              <w:pStyle w:val="TAH"/>
            </w:pPr>
            <w:r w:rsidRPr="00E80F49">
              <w:lastRenderedPageBreak/>
              <w:t>Band pair (Note 2)</w:t>
            </w:r>
          </w:p>
        </w:tc>
        <w:tc>
          <w:tcPr>
            <w:tcW w:w="1577" w:type="dxa"/>
            <w:gridSpan w:val="2"/>
            <w:tcBorders>
              <w:top w:val="single" w:sz="4" w:space="0" w:color="auto"/>
              <w:left w:val="single" w:sz="4" w:space="0" w:color="auto"/>
              <w:bottom w:val="single" w:sz="4" w:space="0" w:color="auto"/>
              <w:right w:val="single" w:sz="4" w:space="0" w:color="auto"/>
            </w:tcBorders>
            <w:hideMark/>
          </w:tcPr>
          <w:p w14:paraId="60768BCF" w14:textId="77777777" w:rsidR="00D20444" w:rsidRPr="00E80F49" w:rsidRDefault="00D20444">
            <w:pPr>
              <w:pStyle w:val="TAH"/>
            </w:pPr>
            <w:r w:rsidRPr="00E80F49">
              <w:t>Frequency</w:t>
            </w:r>
          </w:p>
        </w:tc>
        <w:tc>
          <w:tcPr>
            <w:tcW w:w="1559" w:type="dxa"/>
            <w:gridSpan w:val="2"/>
            <w:tcBorders>
              <w:top w:val="single" w:sz="4" w:space="0" w:color="auto"/>
              <w:left w:val="single" w:sz="4" w:space="0" w:color="auto"/>
              <w:bottom w:val="single" w:sz="4" w:space="0" w:color="auto"/>
              <w:right w:val="single" w:sz="4" w:space="0" w:color="auto"/>
            </w:tcBorders>
            <w:hideMark/>
          </w:tcPr>
          <w:p w14:paraId="3EDE7B69" w14:textId="77777777" w:rsidR="00D20444" w:rsidRPr="00E80F49" w:rsidRDefault="00D20444">
            <w:pPr>
              <w:pStyle w:val="TAH"/>
            </w:pPr>
            <w:r w:rsidRPr="00E80F49">
              <w:t>Channel BW [MHz]</w:t>
            </w:r>
          </w:p>
        </w:tc>
        <w:tc>
          <w:tcPr>
            <w:tcW w:w="5104" w:type="dxa"/>
            <w:gridSpan w:val="3"/>
            <w:tcBorders>
              <w:top w:val="single" w:sz="4" w:space="0" w:color="auto"/>
              <w:left w:val="single" w:sz="4" w:space="0" w:color="auto"/>
              <w:bottom w:val="single" w:sz="4" w:space="0" w:color="auto"/>
              <w:right w:val="single" w:sz="4" w:space="0" w:color="auto"/>
            </w:tcBorders>
            <w:hideMark/>
          </w:tcPr>
          <w:p w14:paraId="7831449B" w14:textId="77777777" w:rsidR="00D20444" w:rsidRPr="00E80F49" w:rsidRDefault="00D20444">
            <w:pPr>
              <w:pStyle w:val="TAH"/>
            </w:pPr>
            <w:r w:rsidRPr="00E80F49">
              <w:t>Comment</w:t>
            </w:r>
          </w:p>
        </w:tc>
      </w:tr>
      <w:tr w:rsidR="00D20444" w:rsidRPr="00E80F49" w14:paraId="36D49B74"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115B15B" w14:textId="77777777" w:rsidR="00D20444" w:rsidRPr="00E80F49" w:rsidRDefault="00D20444">
            <w:pPr>
              <w:pStyle w:val="TAC"/>
              <w:rPr>
                <w:rFonts w:eastAsia="SimSun"/>
              </w:rPr>
            </w:pPr>
            <w:r w:rsidRPr="00E80F49">
              <w:rPr>
                <w:rFonts w:eastAsia="SimSun"/>
                <w:b/>
                <w:bCs/>
              </w:rPr>
              <w:t>n1A</w:t>
            </w:r>
            <w:r w:rsidRPr="00E80F49">
              <w:rPr>
                <w:rFonts w:eastAsia="SimSun"/>
              </w:rPr>
              <w:t xml:space="preserve"> / n77A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4841C361" w14:textId="77777777" w:rsidR="00D20444" w:rsidRPr="00E80F49" w:rsidRDefault="00D20444">
            <w:pPr>
              <w:pStyle w:val="TAC"/>
              <w:rPr>
                <w:rFonts w:eastAsia="SimSun"/>
                <w:lang w:eastAsia="zh-CN"/>
              </w:rPr>
            </w:pPr>
            <w:r w:rsidRPr="00E80F49">
              <w:rPr>
                <w:rFonts w:eastAsia="SimSun"/>
                <w:lang w:eastAsia="zh-CN"/>
              </w:rPr>
              <w:t>Mid / 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DF1397B" w14:textId="6BBB88C8" w:rsidR="00D20444" w:rsidRPr="00E80F49" w:rsidRDefault="00D20444">
            <w:pPr>
              <w:pStyle w:val="TAC"/>
              <w:rPr>
                <w:rFonts w:eastAsia="SimSun"/>
                <w:lang w:eastAsia="zh-CN"/>
              </w:rPr>
            </w:pPr>
            <w:r w:rsidRPr="00E80F49">
              <w:t>Highest</w:t>
            </w:r>
            <w:r w:rsidR="000D5725" w:rsidRPr="000D5725">
              <w:t>(50)</w:t>
            </w:r>
            <w:r w:rsidRPr="00E80F49">
              <w:t>/</w:t>
            </w:r>
            <w:r w:rsidR="008C05F3">
              <w:t xml:space="preserve"> </w:t>
            </w:r>
            <w:r w:rsidRPr="00E80F49">
              <w:t>Highest</w:t>
            </w:r>
            <w:r w:rsidR="000D5725" w:rsidRPr="000D5725">
              <w:t>(100)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A36E3F9" w14:textId="4E59B4D0" w:rsidR="00D20444" w:rsidRPr="00E80F49" w:rsidRDefault="00D20444">
            <w:pPr>
              <w:pStyle w:val="TAL"/>
              <w:rPr>
                <w:lang w:eastAsia="sv-SE"/>
              </w:rPr>
            </w:pPr>
            <w:r w:rsidRPr="00E80F49">
              <w:t xml:space="preserve">Non-exception. </w:t>
            </w:r>
            <w:r w:rsidR="000D5725" w:rsidRPr="000D5725">
              <w:t>Not overlapping interference since BWINT=2*50 MHz, FINT (550) ≥ (100+100)/2.</w:t>
            </w:r>
          </w:p>
        </w:tc>
      </w:tr>
      <w:tr w:rsidR="00D20444" w:rsidRPr="00E80F49" w14:paraId="2528B5AA"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C7C5F" w14:textId="77777777" w:rsidR="00D20444" w:rsidRPr="00E80F49" w:rsidRDefault="00D20444">
            <w:pPr>
              <w:pStyle w:val="TAC"/>
              <w:rPr>
                <w:rFonts w:eastAsia="SimSun"/>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81C0A14" w14:textId="77777777" w:rsidR="00D20444" w:rsidRPr="00E80F49" w:rsidRDefault="00D20444">
            <w:pPr>
              <w:pStyle w:val="TAC"/>
              <w:rPr>
                <w:rFonts w:eastAsia="SimSun"/>
              </w:rPr>
            </w:pPr>
            <w:r w:rsidRPr="00E80F49">
              <w:rPr>
                <w:rFonts w:eastAsia="SimSun"/>
              </w:rPr>
              <w:t>Mid / 3900</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6BB5246" w14:textId="77777777" w:rsidR="00D20444" w:rsidRPr="00E80F49" w:rsidRDefault="00D20444">
            <w:pPr>
              <w:pStyle w:val="TAC"/>
            </w:pPr>
            <w:r w:rsidRPr="00E80F49">
              <w:t>20/ 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B4FF2F6" w14:textId="77777777" w:rsidR="00D20444" w:rsidRPr="00E80F49" w:rsidRDefault="00D20444">
            <w:pPr>
              <w:pStyle w:val="TAL"/>
            </w:pPr>
            <w:r w:rsidRPr="00E80F49">
              <w:t>Exception Note 2 of TS 38.101 table 7.3A.4-1</w:t>
            </w:r>
          </w:p>
        </w:tc>
      </w:tr>
      <w:tr w:rsidR="00D20444" w:rsidRPr="00E80F49" w14:paraId="566F7887"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5CDFC9F"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A612CA3" w14:textId="77777777" w:rsidR="00D20444" w:rsidRPr="00E80F49" w:rsidRDefault="00D20444">
            <w:pPr>
              <w:pStyle w:val="TAC"/>
            </w:pPr>
            <w:r w:rsidRPr="00E80F49">
              <w:t>Mid / 3870</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CFA50FE" w14:textId="77777777" w:rsidR="00D20444" w:rsidRPr="00E80F49" w:rsidRDefault="00D20444">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A01E9B5" w14:textId="77777777" w:rsidR="00D20444" w:rsidRPr="00E80F49" w:rsidRDefault="00D20444">
            <w:pPr>
              <w:pStyle w:val="TAL"/>
            </w:pPr>
            <w:r w:rsidRPr="00E80F49">
              <w:t>Exception Note 3 of TS 38.101 table 7.3A.4-1</w:t>
            </w:r>
          </w:p>
        </w:tc>
      </w:tr>
      <w:tr w:rsidR="005B5CF1" w:rsidRPr="00E80F49" w14:paraId="6F54A51A"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F11299" w14:textId="6420C155" w:rsidR="005B5CF1" w:rsidRPr="00E80F49" w:rsidRDefault="005B5CF1" w:rsidP="005B5CF1">
            <w:pPr>
              <w:pStyle w:val="TAC"/>
            </w:pPr>
            <w:r w:rsidRPr="0079184A">
              <w:rPr>
                <w:b/>
              </w:rPr>
              <w:t>n2A</w:t>
            </w:r>
            <w:r>
              <w:t>/n48A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4632EE0" w14:textId="57A5BEBB" w:rsidR="005B5CF1" w:rsidRPr="00E80F49" w:rsidRDefault="005B5CF1" w:rsidP="005B5CF1">
            <w:pPr>
              <w:pStyle w:val="TAC"/>
            </w:pPr>
            <w:r>
              <w:t>Mid/Mid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0A4987" w14:textId="58F77B4F" w:rsidR="005B5CF1" w:rsidRPr="00E80F49" w:rsidRDefault="000D5725" w:rsidP="005B5CF1">
            <w:pPr>
              <w:pStyle w:val="TAC"/>
            </w:pPr>
            <w:r w:rsidRPr="000D5725">
              <w:t>Highest(40)/</w:t>
            </w:r>
            <w:r w:rsidR="008C05F3">
              <w:t xml:space="preserve"> </w:t>
            </w:r>
            <w:r w:rsidRPr="000D5725">
              <w:t>Highest(40)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51B38726" w14:textId="7F400460" w:rsidR="005B5CF1" w:rsidRPr="00E80F49" w:rsidRDefault="005B5CF1" w:rsidP="005B5CF1">
            <w:pPr>
              <w:pStyle w:val="TAL"/>
            </w:pPr>
            <w:r w:rsidRPr="00E80F49">
              <w:t xml:space="preserve">Non-exception. </w:t>
            </w:r>
            <w:r w:rsidR="000D5725" w:rsidRPr="000D5725">
              <w:t>Not overlapping interference since BWINT=2*40 MHz, FINT (135) ≥ (80+40)/2.</w:t>
            </w:r>
          </w:p>
        </w:tc>
      </w:tr>
      <w:tr w:rsidR="005B5CF1" w:rsidRPr="00E80F49" w14:paraId="3F1CDF69" w14:textId="77777777" w:rsidTr="00F013C2">
        <w:trPr>
          <w:gridBefore w:val="1"/>
          <w:wBefore w:w="113" w:type="dxa"/>
          <w:trHeight w:val="397"/>
          <w:jc w:val="center"/>
        </w:trPr>
        <w:tc>
          <w:tcPr>
            <w:tcW w:w="1435" w:type="dxa"/>
            <w:gridSpan w:val="2"/>
            <w:tcBorders>
              <w:top w:val="single" w:sz="4" w:space="0" w:color="auto"/>
              <w:left w:val="single" w:sz="4" w:space="0" w:color="auto"/>
              <w:right w:val="single" w:sz="4" w:space="0" w:color="auto"/>
            </w:tcBorders>
            <w:vAlign w:val="center"/>
          </w:tcPr>
          <w:p w14:paraId="56C46D08" w14:textId="77777777" w:rsidR="005B5CF1" w:rsidRPr="00E80F49" w:rsidRDefault="005B5CF1" w:rsidP="005B5CF1">
            <w:pPr>
              <w:pStyle w:val="TAC"/>
            </w:pPr>
            <w:r w:rsidRPr="0079184A">
              <w:rPr>
                <w:b/>
              </w:rPr>
              <w:t>n2A</w:t>
            </w:r>
            <w:r>
              <w:t>/n48A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897AB4A" w14:textId="326C395A" w:rsidR="005B5CF1" w:rsidRPr="00E80F49" w:rsidRDefault="005B5CF1" w:rsidP="005B5CF1">
            <w:pPr>
              <w:pStyle w:val="TAC"/>
            </w:pPr>
            <w:r>
              <w:rPr>
                <w:rFonts w:cs="Arial"/>
                <w:szCs w:val="18"/>
              </w:rPr>
              <w:t>UL 1860 MHz / DL 3690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93187C" w14:textId="77777777" w:rsidR="005B5CF1" w:rsidRPr="00E80F49" w:rsidRDefault="005B5CF1" w:rsidP="005B5CF1">
            <w:pPr>
              <w:pStyle w:val="TAC"/>
            </w:pPr>
            <w:r>
              <w:rPr>
                <w:rFonts w:cs="Arial"/>
                <w:szCs w:val="18"/>
              </w:rPr>
              <w:t>20/20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F1F4EC0" w14:textId="77777777" w:rsidR="005B5CF1" w:rsidRPr="00E80F49" w:rsidRDefault="005B5CF1" w:rsidP="005B5CF1">
            <w:pPr>
              <w:pStyle w:val="TAL"/>
            </w:pPr>
            <w:r>
              <w:t>Exception Note 3 of TS 38.521</w:t>
            </w:r>
            <w:r w:rsidRPr="00E80F49">
              <w:t xml:space="preserve"> </w:t>
            </w:r>
            <w:r w:rsidRPr="00044FAF">
              <w:t>Table 7.3A.0.4-1</w:t>
            </w:r>
          </w:p>
        </w:tc>
      </w:tr>
      <w:tr w:rsidR="005B5CF1" w:rsidRPr="00E80F49" w14:paraId="4A1D7B58" w14:textId="77777777" w:rsidTr="00F013C2">
        <w:trPr>
          <w:gridBefore w:val="1"/>
          <w:wBefore w:w="113" w:type="dxa"/>
          <w:trHeight w:val="397"/>
          <w:jc w:val="center"/>
        </w:trPr>
        <w:tc>
          <w:tcPr>
            <w:tcW w:w="1435" w:type="dxa"/>
            <w:gridSpan w:val="2"/>
            <w:tcBorders>
              <w:top w:val="single" w:sz="4" w:space="0" w:color="auto"/>
              <w:left w:val="single" w:sz="4" w:space="0" w:color="auto"/>
              <w:right w:val="single" w:sz="4" w:space="0" w:color="auto"/>
            </w:tcBorders>
            <w:vAlign w:val="center"/>
          </w:tcPr>
          <w:p w14:paraId="50C6BF53" w14:textId="356CD33C" w:rsidR="005B5CF1" w:rsidRPr="0079184A" w:rsidRDefault="005B5CF1" w:rsidP="005B5CF1">
            <w:pPr>
              <w:pStyle w:val="TAC"/>
              <w:rPr>
                <w:b/>
              </w:rPr>
            </w:pPr>
            <w:r w:rsidRPr="0079184A">
              <w:rPr>
                <w:b/>
              </w:rPr>
              <w:t>n2A</w:t>
            </w:r>
            <w:r>
              <w:t>/</w:t>
            </w:r>
            <w:r w:rsidRPr="00E44DDB">
              <w:rPr>
                <w:b/>
              </w:rP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3A6BE5F" w14:textId="2AF08801" w:rsidR="005B5CF1" w:rsidRDefault="005B5CF1" w:rsidP="005B5CF1">
            <w:pPr>
              <w:pStyle w:val="TAC"/>
              <w:rPr>
                <w:rFonts w:cs="Arial"/>
                <w:szCs w:val="18"/>
              </w:rPr>
            </w:pPr>
            <w:r w:rsidRPr="004B5B98">
              <w:rPr>
                <w:rFonts w:cs="Arial"/>
                <w:szCs w:val="18"/>
              </w:rPr>
              <w:t xml:space="preserve">Mid </w:t>
            </w:r>
            <w:r>
              <w:rPr>
                <w:rFonts w:cs="Arial"/>
                <w:szCs w:val="18"/>
              </w:rPr>
              <w:t>/ 3850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E23FF1" w14:textId="689E54B8" w:rsidR="005B5CF1" w:rsidRDefault="005B5CF1" w:rsidP="005B5CF1">
            <w:pPr>
              <w:pStyle w:val="TAC"/>
              <w:rPr>
                <w:rFonts w:cs="Arial"/>
                <w:szCs w:val="18"/>
              </w:rPr>
            </w:pPr>
            <w:r>
              <w:rPr>
                <w:rFonts w:cs="Arial"/>
                <w:szCs w:val="18"/>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28BBDD17" w14:textId="388EF5A5" w:rsidR="005B5CF1" w:rsidRDefault="005B5CF1" w:rsidP="005B5CF1">
            <w:pPr>
              <w:pStyle w:val="TAL"/>
            </w:pPr>
            <w:r w:rsidRPr="00E80F49">
              <w:t xml:space="preserve">Non-exception. </w:t>
            </w:r>
            <w:r w:rsidR="000D5725" w:rsidRPr="000D5725">
              <w:t>Not overlapping interference since BWINT=2*20 MHz, FINT (90) ≥ (40+100)/2.</w:t>
            </w:r>
          </w:p>
        </w:tc>
      </w:tr>
      <w:tr w:rsidR="005B5CF1" w:rsidRPr="00E80F49" w14:paraId="2BEB70F4" w14:textId="77777777" w:rsidTr="00F013C2">
        <w:trPr>
          <w:gridBefore w:val="1"/>
          <w:wBefore w:w="113" w:type="dxa"/>
          <w:trHeight w:val="397"/>
          <w:jc w:val="center"/>
        </w:trPr>
        <w:tc>
          <w:tcPr>
            <w:tcW w:w="1435" w:type="dxa"/>
            <w:gridSpan w:val="2"/>
            <w:vMerge w:val="restart"/>
            <w:tcBorders>
              <w:top w:val="single" w:sz="4" w:space="0" w:color="auto"/>
              <w:left w:val="single" w:sz="4" w:space="0" w:color="auto"/>
              <w:right w:val="single" w:sz="4" w:space="0" w:color="auto"/>
            </w:tcBorders>
            <w:vAlign w:val="center"/>
          </w:tcPr>
          <w:p w14:paraId="78A68645" w14:textId="5E8D4F12" w:rsidR="005B5CF1"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779FA8E" w14:textId="77777777" w:rsidR="005B5CF1" w:rsidRPr="00E80F49" w:rsidRDefault="005B5CF1" w:rsidP="005B5CF1">
            <w:pPr>
              <w:pStyle w:val="TAC"/>
            </w:pPr>
            <w:r>
              <w:rPr>
                <w:rFonts w:cs="Arial"/>
                <w:szCs w:val="18"/>
              </w:rPr>
              <w:t>UL 1860 MHz / DL 3720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D8DEC3C" w14:textId="77777777" w:rsidR="005B5CF1" w:rsidRPr="00E80F49" w:rsidRDefault="005B5CF1" w:rsidP="005B5CF1">
            <w:pPr>
              <w:pStyle w:val="TAC"/>
            </w:pPr>
            <w:r>
              <w:rPr>
                <w:rFonts w:cs="Arial"/>
                <w:szCs w:val="18"/>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18AC7AB0" w14:textId="77777777" w:rsidR="005B5CF1" w:rsidRPr="00E80F49" w:rsidRDefault="005B5CF1" w:rsidP="005B5CF1">
            <w:pPr>
              <w:pStyle w:val="TAL"/>
            </w:pPr>
            <w:r>
              <w:t>Exception Note 2 of TS 38.101 T</w:t>
            </w:r>
            <w:r w:rsidRPr="00E80F49">
              <w:t>able 7.3A.4-1</w:t>
            </w:r>
          </w:p>
        </w:tc>
      </w:tr>
      <w:tr w:rsidR="005B5CF1" w:rsidRPr="00E80F49" w14:paraId="4DC56807" w14:textId="77777777" w:rsidTr="00F013C2">
        <w:trPr>
          <w:gridBefore w:val="1"/>
          <w:wBefore w:w="113" w:type="dxa"/>
          <w:trHeight w:val="397"/>
          <w:jc w:val="center"/>
        </w:trPr>
        <w:tc>
          <w:tcPr>
            <w:tcW w:w="1435" w:type="dxa"/>
            <w:gridSpan w:val="2"/>
            <w:vMerge/>
            <w:tcBorders>
              <w:left w:val="single" w:sz="4" w:space="0" w:color="auto"/>
              <w:right w:val="single" w:sz="4" w:space="0" w:color="auto"/>
            </w:tcBorders>
            <w:vAlign w:val="center"/>
          </w:tcPr>
          <w:p w14:paraId="02591144" w14:textId="77777777" w:rsidR="005B5CF1"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DF82244" w14:textId="6E1F5DA6" w:rsidR="005B5CF1" w:rsidRPr="00E80F49" w:rsidRDefault="005B5CF1" w:rsidP="005B5CF1">
            <w:pPr>
              <w:pStyle w:val="TAC"/>
            </w:pPr>
            <w:r>
              <w:rPr>
                <w:rFonts w:cs="Arial"/>
                <w:szCs w:val="18"/>
              </w:rPr>
              <w:t>UL 1860 MHz / DL 3690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4745E7" w14:textId="77777777" w:rsidR="005B5CF1" w:rsidRPr="00E80F49" w:rsidRDefault="005B5CF1" w:rsidP="005B5CF1">
            <w:pPr>
              <w:pStyle w:val="TAC"/>
            </w:pPr>
            <w:r>
              <w:rPr>
                <w:rFonts w:cs="Arial"/>
                <w:szCs w:val="18"/>
              </w:rPr>
              <w:t>20/20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0516612" w14:textId="77777777" w:rsidR="005B5CF1" w:rsidRPr="00E80F49" w:rsidRDefault="005B5CF1" w:rsidP="005B5CF1">
            <w:pPr>
              <w:pStyle w:val="TAL"/>
            </w:pPr>
            <w:r>
              <w:t>Exception Note 3 of TS 38.521</w:t>
            </w:r>
            <w:r w:rsidRPr="00E80F49">
              <w:t xml:space="preserve"> </w:t>
            </w:r>
            <w:r w:rsidRPr="00044FAF">
              <w:t>Table 7.3A.0.4-1</w:t>
            </w:r>
          </w:p>
        </w:tc>
      </w:tr>
      <w:tr w:rsidR="005B5CF1" w:rsidRPr="00E80F49" w14:paraId="138CA341"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0D6FC097" w14:textId="77777777" w:rsidR="005B5CF1" w:rsidRPr="00E80F49" w:rsidRDefault="005B5CF1" w:rsidP="005B5CF1">
            <w:pPr>
              <w:pStyle w:val="TAC"/>
            </w:pPr>
            <w:r w:rsidRPr="00E80F49">
              <w:rPr>
                <w:b/>
                <w:bCs/>
              </w:rPr>
              <w:t>n3A</w:t>
            </w:r>
            <w:r w:rsidRPr="00E80F49">
              <w:t xml:space="preserve"> / n77A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33C29C4" w14:textId="34DD93BF" w:rsidR="005B5CF1" w:rsidRPr="00E80F49" w:rsidRDefault="00DC32DC" w:rsidP="005B5CF1">
            <w:pPr>
              <w:pStyle w:val="TAC"/>
            </w:pPr>
            <w:r w:rsidRPr="00DC32DC">
              <w:t>Mid</w:t>
            </w:r>
            <w:r w:rsidR="005B5CF1" w:rsidRPr="00E80F49">
              <w:t>/</w:t>
            </w:r>
            <w:r w:rsidRPr="00DC32DC">
              <w:t>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61AED91" w14:textId="77777777" w:rsidR="005B5CF1" w:rsidRPr="00E80F49" w:rsidRDefault="005B5CF1" w:rsidP="005B5CF1">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2189157" w14:textId="68F0C0F6" w:rsidR="005B5CF1" w:rsidRPr="00E80F49" w:rsidRDefault="005B5CF1" w:rsidP="005B5CF1">
            <w:pPr>
              <w:pStyle w:val="TAL"/>
              <w:rPr>
                <w:b/>
              </w:rPr>
            </w:pPr>
            <w:r w:rsidRPr="00E80F49">
              <w:t xml:space="preserve">Non-exception. </w:t>
            </w:r>
          </w:p>
        </w:tc>
      </w:tr>
      <w:tr w:rsidR="005B5CF1" w:rsidRPr="00E80F49" w14:paraId="4C51000F"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FB6A1"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3EDF2F1" w14:textId="66C9B529" w:rsidR="005B5CF1" w:rsidRPr="00E80F49" w:rsidRDefault="00DC32DC" w:rsidP="005B5CF1">
            <w:pPr>
              <w:pStyle w:val="TAC"/>
            </w:pPr>
            <w:r w:rsidRPr="00DC32DC">
              <w:t>Mid</w:t>
            </w:r>
            <w:r w:rsidR="005B5CF1" w:rsidRPr="00E80F49">
              <w:t>/</w:t>
            </w:r>
            <w:r w:rsidRPr="00DC32DC">
              <w:t>3495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A8DC0B9" w14:textId="70D6D205" w:rsidR="005B5CF1" w:rsidRPr="00E80F49" w:rsidRDefault="00DC32DC" w:rsidP="005B5CF1">
            <w:pPr>
              <w:pStyle w:val="TAC"/>
            </w:pPr>
            <w:r w:rsidRPr="00DC32DC">
              <w:t>5</w:t>
            </w:r>
            <w:r w:rsidR="005B5CF1" w:rsidRPr="00E80F49">
              <w:t>/</w:t>
            </w:r>
            <w:r w:rsidRPr="00DC32DC">
              <w:t>10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B274363" w14:textId="77777777" w:rsidR="005B5CF1" w:rsidRPr="00E80F49" w:rsidRDefault="005B5CF1" w:rsidP="005B5CF1">
            <w:pPr>
              <w:pStyle w:val="TAL"/>
              <w:rPr>
                <w:b/>
              </w:rPr>
            </w:pPr>
            <w:r w:rsidRPr="00E80F49">
              <w:t>Exception Note 2 of TS38.101 table 7.3A.4-1</w:t>
            </w:r>
          </w:p>
        </w:tc>
      </w:tr>
      <w:tr w:rsidR="00DC32DC" w:rsidRPr="00E80F49" w14:paraId="76601E16"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2546FCB" w14:textId="77777777" w:rsidR="00DC32DC" w:rsidRPr="00E80F49" w:rsidRDefault="00DC32DC" w:rsidP="00DC32DC">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C51C35F" w14:textId="2044A302" w:rsidR="00DC32DC" w:rsidRPr="00E80F49" w:rsidDel="00DC32DC" w:rsidRDefault="00DC32DC" w:rsidP="00DC32DC">
            <w:pPr>
              <w:pStyle w:val="TAC"/>
            </w:pPr>
            <w:r>
              <w:rPr>
                <w:rFonts w:hint="eastAsia"/>
                <w:lang w:eastAsia="ja-JP"/>
              </w:rPr>
              <w:t>M</w:t>
            </w:r>
            <w:r>
              <w:rPr>
                <w:lang w:eastAsia="ja-JP"/>
              </w:rPr>
              <w:t>id/3495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C0DA78" w14:textId="042E56AD" w:rsidR="00DC32DC" w:rsidRPr="00DC32DC" w:rsidRDefault="00DC32DC" w:rsidP="00DC32DC">
            <w:pPr>
              <w:pStyle w:val="TAC"/>
            </w:pPr>
            <w:r>
              <w:rPr>
                <w:rFonts w:hint="eastAsia"/>
                <w:lang w:eastAsia="ja-JP"/>
              </w:rPr>
              <w:t>2</w:t>
            </w:r>
            <w:r>
              <w:rPr>
                <w:lang w:eastAsia="ja-JP"/>
              </w:rPr>
              <w:t>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1C8A07F6" w14:textId="00BFE140" w:rsidR="00DC32DC" w:rsidRPr="00E80F49" w:rsidRDefault="00DC32DC" w:rsidP="00DC32DC">
            <w:pPr>
              <w:pStyle w:val="TAL"/>
            </w:pPr>
            <w:r w:rsidRPr="003114FD">
              <w:t>Exception Note 2 of TS38.101 table 7.3A.4-1</w:t>
            </w:r>
          </w:p>
        </w:tc>
      </w:tr>
      <w:tr w:rsidR="005B5CF1" w:rsidRPr="00E80F49" w14:paraId="7F6F0422"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A7C2A25"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869C074" w14:textId="593893E0" w:rsidR="005B5CF1" w:rsidRPr="00E80F49" w:rsidRDefault="00DC32DC" w:rsidP="005B5CF1">
            <w:pPr>
              <w:pStyle w:val="TAC"/>
            </w:pPr>
            <w:r w:rsidRPr="00DC32DC">
              <w:t>Mid</w:t>
            </w:r>
            <w:r w:rsidR="005B5CF1" w:rsidRPr="00E80F49">
              <w:t>/</w:t>
            </w:r>
            <w:r w:rsidRPr="00DC32DC">
              <w:t>3470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C091B60" w14:textId="5F9244F5" w:rsidR="005B5CF1" w:rsidRPr="00E80F49" w:rsidRDefault="00DC32DC" w:rsidP="005B5CF1">
            <w:pPr>
              <w:pStyle w:val="TAC"/>
            </w:pPr>
            <w:r w:rsidRPr="00DC32DC">
              <w:t>5</w:t>
            </w:r>
            <w:r w:rsidR="005B5CF1" w:rsidRPr="00E80F49">
              <w:t>/</w:t>
            </w:r>
            <w:r w:rsidRPr="00DC32DC">
              <w:t>10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46C07AB" w14:textId="096C6391" w:rsidR="005B5CF1" w:rsidRPr="00E80F49" w:rsidRDefault="005B5CF1" w:rsidP="005B5CF1">
            <w:pPr>
              <w:pStyle w:val="TAL"/>
              <w:rPr>
                <w:b/>
              </w:rPr>
            </w:pPr>
            <w:r w:rsidRPr="00E80F49">
              <w:t xml:space="preserve">Exception Note </w:t>
            </w:r>
            <w:r w:rsidR="00DC32DC" w:rsidRPr="00DC32DC">
              <w:t>6</w:t>
            </w:r>
            <w:r w:rsidRPr="00E80F49">
              <w:t xml:space="preserve"> of TS38.101 table 7.3A.4-1</w:t>
            </w:r>
          </w:p>
        </w:tc>
      </w:tr>
      <w:tr w:rsidR="005B5CF1" w:rsidRPr="00E80F49" w14:paraId="1AE3A4FB"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60FE8476" w14:textId="77777777" w:rsidR="005B5CF1" w:rsidRPr="00E80F49" w:rsidRDefault="005B5CF1" w:rsidP="005B5CF1">
            <w:pPr>
              <w:pStyle w:val="TAC"/>
            </w:pPr>
            <w:r w:rsidRPr="00E80F49">
              <w:rPr>
                <w:b/>
                <w:bCs/>
              </w:rPr>
              <w:t>n3A</w:t>
            </w:r>
            <w:r w:rsidRPr="00E80F49">
              <w:t xml:space="preserve"> / 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F2C834D" w14:textId="77777777" w:rsidR="005B5CF1" w:rsidRPr="00E80F49" w:rsidRDefault="005B5CF1" w:rsidP="005B5CF1">
            <w:pPr>
              <w:pStyle w:val="TAC"/>
              <w:rPr>
                <w:rFonts w:eastAsia="Malgun Gothic"/>
                <w:lang w:eastAsia="ko-KR"/>
              </w:rPr>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B5F20C" w14:textId="2F02059C" w:rsidR="005B5CF1" w:rsidRPr="00E80F49" w:rsidRDefault="005B5CF1" w:rsidP="005B5CF1">
            <w:pPr>
              <w:pStyle w:val="TAC"/>
              <w:rPr>
                <w:rFonts w:eastAsia="Malgun Gothic"/>
                <w:lang w:eastAsia="ko-KR"/>
              </w:rPr>
            </w:pPr>
            <w:r w:rsidRPr="00E80F49">
              <w:t>Highest</w:t>
            </w:r>
            <w:r w:rsidR="000D5725" w:rsidRPr="000D5725">
              <w:t>(50)</w:t>
            </w:r>
            <w:r w:rsidRPr="00E80F49">
              <w:t>/</w:t>
            </w:r>
            <w:r w:rsidR="008C05F3">
              <w:t xml:space="preserve"> </w:t>
            </w:r>
            <w:r w:rsidRPr="00E80F49">
              <w:t>Highest</w:t>
            </w:r>
            <w:r w:rsidR="000D5725" w:rsidRPr="000D5725">
              <w:t>(100)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24137E5E" w14:textId="4C249BBB" w:rsidR="005B5CF1" w:rsidRPr="00E80F49" w:rsidRDefault="005B5CF1" w:rsidP="005B5CF1">
            <w:pPr>
              <w:pStyle w:val="TAL"/>
              <w:rPr>
                <w:lang w:eastAsia="sv-SE"/>
              </w:rPr>
            </w:pPr>
            <w:r w:rsidRPr="00E80F49">
              <w:t xml:space="preserve">Non-exception. </w:t>
            </w:r>
            <w:r w:rsidR="000D5725" w:rsidRPr="000D5725">
              <w:t>Not overlapping interference since BWINT=2*50 MHz, FINT (255) ≥ (100+100)/2.</w:t>
            </w:r>
          </w:p>
        </w:tc>
      </w:tr>
      <w:tr w:rsidR="005B5CF1" w:rsidRPr="00E80F49" w14:paraId="3819F6DA"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A3CF9F1"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004D5458" w14:textId="77777777" w:rsidR="005B5CF1" w:rsidRPr="00E80F49" w:rsidRDefault="005B5CF1" w:rsidP="005B5CF1">
            <w:pPr>
              <w:pStyle w:val="TAC"/>
            </w:pPr>
            <w:r w:rsidRPr="00E80F49">
              <w:t>Mid/3495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1A95384" w14:textId="77777777" w:rsidR="005B5CF1" w:rsidRPr="00E80F49" w:rsidRDefault="005B5CF1" w:rsidP="005B5CF1">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7F5B47D" w14:textId="77777777" w:rsidR="005B5CF1" w:rsidRPr="00E80F49" w:rsidRDefault="005B5CF1" w:rsidP="005B5CF1">
            <w:pPr>
              <w:pStyle w:val="TAL"/>
            </w:pPr>
            <w:r w:rsidRPr="00E80F49">
              <w:t>Exception Note 2 of TS38.101 table 7.3A.4-1</w:t>
            </w:r>
          </w:p>
        </w:tc>
      </w:tr>
      <w:tr w:rsidR="005B5CF1" w:rsidRPr="00E80F49" w14:paraId="7D2A583F"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71FE20F"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D30439F" w14:textId="77777777" w:rsidR="005B5CF1" w:rsidRPr="00E80F49" w:rsidRDefault="005B5CF1" w:rsidP="005B5CF1">
            <w:pPr>
              <w:pStyle w:val="TAC"/>
              <w:rPr>
                <w:rFonts w:eastAsia="Malgun Gothic"/>
                <w:lang w:eastAsia="ko-KR"/>
              </w:rPr>
            </w:pPr>
            <w:r w:rsidRPr="00E80F49">
              <w:t>Mid/3465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F9F135D" w14:textId="77777777" w:rsidR="005B5CF1" w:rsidRPr="00E80F49" w:rsidRDefault="005B5CF1" w:rsidP="005B5CF1">
            <w:pPr>
              <w:pStyle w:val="TAC"/>
              <w:rPr>
                <w:rFonts w:eastAsia="Malgun Gothic"/>
                <w:lang w:eastAsia="ko-KR"/>
              </w:rPr>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4B6A024" w14:textId="77777777" w:rsidR="005B5CF1" w:rsidRPr="00E80F49" w:rsidRDefault="005B5CF1" w:rsidP="005B5CF1">
            <w:pPr>
              <w:pStyle w:val="TAL"/>
              <w:rPr>
                <w:rFonts w:eastAsia="Malgun Gothic"/>
                <w:lang w:eastAsia="ko-KR"/>
              </w:rPr>
            </w:pPr>
            <w:r w:rsidRPr="00E80F49">
              <w:t>Exception Note 3 of TS38.101 table 7.3A.4-1</w:t>
            </w:r>
          </w:p>
        </w:tc>
      </w:tr>
      <w:tr w:rsidR="00844510" w:rsidRPr="00E80F49" w14:paraId="4B64E379"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3800B20" w14:textId="2F318B4C" w:rsidR="00844510" w:rsidRPr="00E80F49" w:rsidRDefault="00844510" w:rsidP="00844510">
            <w:pPr>
              <w:pStyle w:val="TAC"/>
            </w:pPr>
            <w:r w:rsidRPr="00844510">
              <w:rPr>
                <w:b/>
                <w:lang w:eastAsia="en-US"/>
              </w:rPr>
              <w:t>n5A</w:t>
            </w:r>
            <w:r w:rsidRPr="00844510">
              <w:rPr>
                <w:lang w:eastAsia="en-US"/>
              </w:rP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237ADE7" w14:textId="1AB9BC4D" w:rsidR="00844510" w:rsidRPr="00E80F49" w:rsidRDefault="00844510" w:rsidP="00844510">
            <w:pPr>
              <w:pStyle w:val="TAC"/>
            </w:pPr>
            <w:r w:rsidRPr="00844510">
              <w:rPr>
                <w:lang w:eastAsia="en-US"/>
              </w:rPr>
              <w:t>Mid/Mid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176A9B" w14:textId="7C5DCA9A" w:rsidR="00844510" w:rsidRPr="00E80F49" w:rsidRDefault="000D5725" w:rsidP="00844510">
            <w:pPr>
              <w:pStyle w:val="TAC"/>
            </w:pPr>
            <w:r w:rsidRPr="000D5725">
              <w:rPr>
                <w:lang w:eastAsia="en-US"/>
              </w:rPr>
              <w:t>Highest(</w:t>
            </w:r>
            <w:r w:rsidR="00844510" w:rsidRPr="00844510">
              <w:rPr>
                <w:lang w:eastAsia="en-US"/>
              </w:rPr>
              <w:t>20</w:t>
            </w:r>
            <w:r w:rsidRPr="000D5725">
              <w:rPr>
                <w:lang w:eastAsia="en-US"/>
              </w:rPr>
              <w:t>)</w:t>
            </w:r>
            <w:r w:rsidR="00844510" w:rsidRPr="00844510">
              <w:rPr>
                <w:lang w:eastAsia="en-US"/>
              </w:rPr>
              <w:t>/</w:t>
            </w:r>
            <w:r w:rsidRPr="000D5725">
              <w:rPr>
                <w:lang w:eastAsia="en-US"/>
              </w:rPr>
              <w:t xml:space="preserve"> Highest(</w:t>
            </w:r>
            <w:r w:rsidR="00844510" w:rsidRPr="00844510">
              <w:rPr>
                <w:lang w:eastAsia="en-US"/>
              </w:rPr>
              <w:t>100</w:t>
            </w:r>
            <w:r w:rsidRPr="000D5725">
              <w:rPr>
                <w:lang w:eastAsia="en-US"/>
              </w:rPr>
              <w:t>)</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6661A787" w14:textId="384ED4B2" w:rsidR="00844510" w:rsidRPr="00E80F49" w:rsidRDefault="00844510" w:rsidP="00844510">
            <w:pPr>
              <w:pStyle w:val="TAL"/>
            </w:pPr>
            <w:r w:rsidRPr="00844510">
              <w:rPr>
                <w:lang w:eastAsia="en-US"/>
              </w:rPr>
              <w:t xml:space="preserve">Non-exception. </w:t>
            </w:r>
            <w:r w:rsidR="000D5725" w:rsidRPr="000D5725">
              <w:rPr>
                <w:lang w:eastAsia="en-US"/>
              </w:rPr>
              <w:t>Not overlapping interference since BWINT=5*20 MHz, FINT (432.5) ≥ (100+100)/2 for HD5 and BWINT=4*20+100 MHz, FINT (224) ≥ (180+100)/2 for HM4.</w:t>
            </w:r>
          </w:p>
        </w:tc>
      </w:tr>
      <w:tr w:rsidR="00844510" w:rsidRPr="00E80F49" w14:paraId="03D819CA"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3F473BC0"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ACC0D8B" w14:textId="27382171" w:rsidR="00844510" w:rsidRPr="00E80F49" w:rsidRDefault="00844510" w:rsidP="00844510">
            <w:pPr>
              <w:pStyle w:val="TAC"/>
            </w:pPr>
            <w:r w:rsidRPr="00844510">
              <w:rPr>
                <w:rFonts w:cs="Arial"/>
                <w:szCs w:val="18"/>
                <w:lang w:eastAsia="en-US"/>
              </w:rPr>
              <w:t>UL 834 MHz / DL 3336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1304A56" w14:textId="2F67BEFF" w:rsidR="00844510" w:rsidRPr="00E80F49" w:rsidRDefault="00844510" w:rsidP="00844510">
            <w:pPr>
              <w:pStyle w:val="TAC"/>
            </w:pPr>
            <w:r w:rsidRPr="00844510">
              <w:rPr>
                <w:lang w:eastAsia="en-US"/>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64A0B1F6" w14:textId="3A171966" w:rsidR="00844510" w:rsidRPr="00E80F49" w:rsidRDefault="00844510" w:rsidP="00844510">
            <w:pPr>
              <w:pStyle w:val="TAL"/>
            </w:pPr>
            <w:r w:rsidRPr="00844510">
              <w:rPr>
                <w:rFonts w:cs="Arial"/>
                <w:szCs w:val="18"/>
                <w:lang w:eastAsia="en-US"/>
              </w:rPr>
              <w:t>Exception Note 4 of TS 38.101-1 table 7.3A.4-1</w:t>
            </w:r>
          </w:p>
        </w:tc>
      </w:tr>
      <w:tr w:rsidR="00844510" w:rsidRPr="00E80F49" w14:paraId="26975AAB"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A344CD8"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3750084" w14:textId="233632F3" w:rsidR="00844510" w:rsidRPr="00E80F49" w:rsidRDefault="00844510" w:rsidP="00844510">
            <w:pPr>
              <w:pStyle w:val="TAC"/>
            </w:pPr>
            <w:r w:rsidRPr="00844510">
              <w:rPr>
                <w:rFonts w:cs="Arial"/>
                <w:szCs w:val="18"/>
                <w:lang w:eastAsia="en-US"/>
              </w:rPr>
              <w:t>UL 834 MHz / DL 4170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AA1A024" w14:textId="714D6665" w:rsidR="00844510" w:rsidRPr="00E80F49" w:rsidRDefault="00844510" w:rsidP="00844510">
            <w:pPr>
              <w:pStyle w:val="TAC"/>
            </w:pPr>
            <w:r w:rsidRPr="00844510">
              <w:rPr>
                <w:lang w:eastAsia="en-US"/>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25897D44" w14:textId="415E33E4" w:rsidR="00844510" w:rsidRPr="00E80F49" w:rsidRDefault="00844510" w:rsidP="00844510">
            <w:pPr>
              <w:pStyle w:val="TAL"/>
            </w:pPr>
            <w:r w:rsidRPr="00844510">
              <w:rPr>
                <w:rFonts w:cs="Arial"/>
                <w:szCs w:val="18"/>
                <w:lang w:eastAsia="en-US"/>
              </w:rPr>
              <w:t>Exception Note 5 TS 38.101-1 table 7.3A.4-1</w:t>
            </w:r>
          </w:p>
        </w:tc>
      </w:tr>
      <w:tr w:rsidR="00844510" w:rsidRPr="00E80F49" w14:paraId="61C3762A"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C885A8D" w14:textId="77777777" w:rsidR="00844510" w:rsidRPr="00E80F49" w:rsidRDefault="00844510" w:rsidP="00844510">
            <w:pPr>
              <w:pStyle w:val="TAC"/>
              <w:rPr>
                <w:lang w:eastAsia="sv-SE"/>
              </w:rPr>
            </w:pPr>
            <w:r w:rsidRPr="00E80F49">
              <w:rPr>
                <w:b/>
                <w:bCs/>
              </w:rPr>
              <w:t xml:space="preserve">n5A / </w:t>
            </w:r>
            <w:r w:rsidRPr="00E80F49">
              <w:t>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606C230" w14:textId="77777777" w:rsidR="00844510" w:rsidRPr="00E80F49" w:rsidRDefault="00844510" w:rsidP="00844510">
            <w:pPr>
              <w:pStyle w:val="TAC"/>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C54AC03" w14:textId="62AAE226" w:rsidR="00844510" w:rsidRPr="00E80F49" w:rsidRDefault="00844510" w:rsidP="00844510">
            <w:pPr>
              <w:pStyle w:val="TAC"/>
            </w:pPr>
            <w:r w:rsidRPr="00E80F49">
              <w:t>Highest</w:t>
            </w:r>
            <w:r w:rsidR="000D5725" w:rsidRPr="000D5725">
              <w:t>(20)</w:t>
            </w:r>
            <w:r w:rsidRPr="00E80F49">
              <w:t>/</w:t>
            </w:r>
            <w:r w:rsidR="008C05F3">
              <w:t xml:space="preserve"> </w:t>
            </w:r>
            <w:r w:rsidRPr="00E80F49">
              <w:t>Highest</w:t>
            </w:r>
            <w:r w:rsidR="000D5725" w:rsidRPr="000D5725">
              <w:t>(100)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757E39A" w14:textId="45598025" w:rsidR="00844510" w:rsidRPr="00E80F49" w:rsidRDefault="00844510" w:rsidP="00844510">
            <w:pPr>
              <w:pStyle w:val="TAL"/>
            </w:pPr>
            <w:r w:rsidRPr="00E80F49">
              <w:t xml:space="preserve">Non-exception. </w:t>
            </w:r>
            <w:r w:rsidR="000D5725" w:rsidRPr="000D5725">
              <w:t>Not overlapping interference since BWINT=5*20 MHz, FINT (432.5) ≥ (100+100)/2 for HD5 and BWINT=4*20+100 MHz, FINT (224) ≥ (180+100)/2 for HM4.</w:t>
            </w:r>
          </w:p>
        </w:tc>
      </w:tr>
      <w:tr w:rsidR="00844510" w:rsidRPr="00E80F49" w14:paraId="038E8163"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29926B1"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86E0A52" w14:textId="77777777" w:rsidR="00844510" w:rsidRPr="00E80F49" w:rsidRDefault="00844510" w:rsidP="00844510">
            <w:pPr>
              <w:pStyle w:val="TAC"/>
            </w:pPr>
            <w:r w:rsidRPr="00E80F49">
              <w:t>Mid/3346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08EEA91" w14:textId="7F2251D9" w:rsidR="00844510" w:rsidRPr="00E80F49" w:rsidRDefault="00844510" w:rsidP="00844510">
            <w:pPr>
              <w:pStyle w:val="TAC"/>
            </w:pPr>
            <w:r w:rsidRPr="00E80F49">
              <w:t>Highest/</w:t>
            </w:r>
            <w:r w:rsidR="008C05F3">
              <w:t xml:space="preserve"> </w:t>
            </w:r>
            <w:r w:rsidRPr="00E80F49">
              <w: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65C9A367" w14:textId="77777777" w:rsidR="00844510" w:rsidRPr="00E80F49" w:rsidRDefault="00844510" w:rsidP="00844510">
            <w:pPr>
              <w:pStyle w:val="TAL"/>
            </w:pPr>
            <w:r w:rsidRPr="00E80F49">
              <w:t>Exception Note 4 of TS 38.101 [5] table 7.3A.4-1</w:t>
            </w:r>
          </w:p>
        </w:tc>
      </w:tr>
      <w:tr w:rsidR="00844510" w:rsidRPr="00E80F49" w14:paraId="7B5315B3"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0653B6"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46C62F0E" w14:textId="77777777" w:rsidR="00844510" w:rsidRPr="00E80F49" w:rsidRDefault="00844510" w:rsidP="00844510">
            <w:pPr>
              <w:pStyle w:val="TAC"/>
            </w:pPr>
            <w:r w:rsidRPr="00E80F49">
              <w:t>Mid/3316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C07FFEE" w14:textId="77777777" w:rsidR="00844510" w:rsidRPr="00E80F49" w:rsidRDefault="00844510" w:rsidP="00844510">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9F2311E" w14:textId="77777777" w:rsidR="00844510" w:rsidRPr="00E80F49" w:rsidRDefault="00844510" w:rsidP="00844510">
            <w:pPr>
              <w:pStyle w:val="TAL"/>
            </w:pPr>
            <w:r w:rsidRPr="00E80F49">
              <w:t>Exception Note 5 of TS 38.101 [5] table 7.3A.4-1</w:t>
            </w:r>
          </w:p>
        </w:tc>
      </w:tr>
      <w:tr w:rsidR="009E013D" w:rsidRPr="00E80F49" w14:paraId="0F676834"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63DF5DE4" w14:textId="7E8446FD" w:rsidR="009E013D" w:rsidRPr="00E80F49" w:rsidRDefault="009E013D" w:rsidP="009E013D">
            <w:pPr>
              <w:pStyle w:val="TAC"/>
            </w:pPr>
            <w:r w:rsidRPr="008710FE">
              <w:rPr>
                <w:bCs/>
                <w:lang w:eastAsia="zh-CN"/>
              </w:rPr>
              <w:t>n7A</w:t>
            </w:r>
            <w:r>
              <w:rPr>
                <w:bCs/>
                <w:lang w:eastAsia="zh-CN"/>
              </w:rPr>
              <w:t xml:space="preserve"> </w:t>
            </w:r>
            <w:r w:rsidRPr="008710FE">
              <w:rPr>
                <w:bCs/>
                <w:lang w:eastAsia="zh-CN"/>
              </w:rPr>
              <w:t>/</w:t>
            </w:r>
            <w:r>
              <w:rPr>
                <w:bCs/>
                <w:lang w:eastAsia="zh-CN"/>
              </w:rPr>
              <w:t xml:space="preserve"> </w:t>
            </w:r>
            <w:r w:rsidRPr="00073FB4">
              <w:rPr>
                <w:b/>
                <w:bCs/>
                <w:lang w:eastAsia="zh-CN"/>
              </w:rPr>
              <w:t>n78A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0B21DF81" w14:textId="33A45F75" w:rsidR="009E013D" w:rsidRPr="00E80F49" w:rsidRDefault="009E013D" w:rsidP="009E013D">
            <w:pPr>
              <w:pStyle w:val="TAC"/>
            </w:pPr>
            <w:r>
              <w:rPr>
                <w:lang w:eastAsia="zh-CN"/>
              </w:rPr>
              <w:t xml:space="preserve">DL </w:t>
            </w:r>
            <w:r>
              <w:rPr>
                <w:rFonts w:hint="eastAsia"/>
                <w:lang w:eastAsia="zh-CN"/>
              </w:rPr>
              <w:t>H</w:t>
            </w:r>
            <w:r>
              <w:rPr>
                <w:lang w:eastAsia="zh-CN"/>
              </w:rPr>
              <w:t>igh/UL Low</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D880C04" w14:textId="1EE981B9" w:rsidR="009E013D" w:rsidRPr="00E80F49" w:rsidRDefault="009E013D" w:rsidP="009E013D">
            <w:pPr>
              <w:pStyle w:val="TAC"/>
            </w:pPr>
            <w:r w:rsidRPr="00E80F49">
              <w:t>Highest</w:t>
            </w:r>
            <w:r>
              <w:t>(50)</w:t>
            </w:r>
            <w:r w:rsidRPr="00E80F49">
              <w:t>/</w:t>
            </w:r>
            <w:r w:rsidR="008C05F3">
              <w:t xml:space="preserve"> </w:t>
            </w:r>
            <w:r w:rsidRPr="00E80F49">
              <w:t>Highest</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5741B91D" w14:textId="3C858DCD" w:rsidR="009E013D" w:rsidRPr="00E80F49" w:rsidRDefault="009E013D" w:rsidP="009E013D">
            <w:pPr>
              <w:pStyle w:val="TAL"/>
            </w:pPr>
            <w:r w:rsidRPr="00E80F49">
              <w:t xml:space="preserve">Exception Note </w:t>
            </w:r>
            <w:r>
              <w:t>6</w:t>
            </w:r>
            <w:r w:rsidRPr="000D5725">
              <w:t xml:space="preserve"> </w:t>
            </w:r>
            <w:r w:rsidRPr="00E80F49">
              <w:t>of TS38.101 table 7.3A.</w:t>
            </w:r>
            <w:r>
              <w:t>6</w:t>
            </w:r>
            <w:r w:rsidRPr="00E80F49">
              <w:t>-1</w:t>
            </w:r>
          </w:p>
        </w:tc>
      </w:tr>
      <w:tr w:rsidR="00844510" w:rsidRPr="00E80F49" w14:paraId="3706C300"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D747102" w14:textId="77777777" w:rsidR="00844510" w:rsidRPr="00E80F49" w:rsidRDefault="00844510" w:rsidP="00844510">
            <w:pPr>
              <w:pStyle w:val="TAC"/>
            </w:pPr>
            <w:r w:rsidRPr="00E80F49">
              <w:rPr>
                <w:b/>
                <w:bCs/>
              </w:rPr>
              <w:t>n8A</w:t>
            </w:r>
            <w:r w:rsidRPr="00E80F49">
              <w:t xml:space="preserve"> / 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372032AB" w14:textId="77777777" w:rsidR="00844510" w:rsidRPr="00E80F49" w:rsidRDefault="00844510" w:rsidP="00844510">
            <w:pPr>
              <w:pStyle w:val="TAC"/>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94494E6" w14:textId="4F985532" w:rsidR="00844510" w:rsidRPr="00E80F49" w:rsidRDefault="00844510" w:rsidP="00844510">
            <w:pPr>
              <w:pStyle w:val="TAC"/>
            </w:pPr>
            <w:r w:rsidRPr="00E80F49">
              <w:t>Highest</w:t>
            </w:r>
            <w:r w:rsidR="000D5725" w:rsidRPr="000D5725">
              <w:t>(20)</w:t>
            </w:r>
            <w:r w:rsidRPr="00E80F49">
              <w:t>/</w:t>
            </w:r>
            <w:r w:rsidR="008C05F3">
              <w:t xml:space="preserve"> </w:t>
            </w:r>
            <w:r w:rsidRPr="00E80F49">
              <w:t>Highest</w:t>
            </w:r>
            <w:r w:rsidR="000D5725" w:rsidRPr="000D5725">
              <w:t>(100)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0711200A" w14:textId="3D45E07C" w:rsidR="00844510" w:rsidRPr="00E80F49" w:rsidRDefault="00844510" w:rsidP="00844510">
            <w:pPr>
              <w:pStyle w:val="TAL"/>
            </w:pPr>
            <w:r w:rsidRPr="00E80F49">
              <w:t xml:space="preserve">Non-exception. </w:t>
            </w:r>
            <w:r w:rsidR="000D5725" w:rsidRPr="000D5725">
              <w:t>Not overlapping interference since BWINT=4*20 MHz, FINT (160) ≥ (80+100)/2.</w:t>
            </w:r>
          </w:p>
        </w:tc>
      </w:tr>
      <w:tr w:rsidR="00844510" w:rsidRPr="00E80F49" w14:paraId="1CDBC50B"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973A6A7"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04CD0B5F" w14:textId="77777777" w:rsidR="00844510" w:rsidRPr="00E80F49" w:rsidRDefault="00844510" w:rsidP="00844510">
            <w:pPr>
              <w:pStyle w:val="TAC"/>
            </w:pPr>
            <w:r w:rsidRPr="00E80F49">
              <w:t>Mid/3590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939DF8D" w14:textId="77777777" w:rsidR="00844510" w:rsidRPr="00E80F49" w:rsidRDefault="00844510" w:rsidP="00844510">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C420C39" w14:textId="0F2AC882" w:rsidR="00844510" w:rsidRPr="00E80F49" w:rsidRDefault="00844510" w:rsidP="00844510">
            <w:pPr>
              <w:pStyle w:val="TAL"/>
            </w:pPr>
            <w:r w:rsidRPr="00E80F49">
              <w:t xml:space="preserve">Exception Note </w:t>
            </w:r>
            <w:r w:rsidR="000D5725" w:rsidRPr="000D5725">
              <w:t xml:space="preserve">4 </w:t>
            </w:r>
            <w:r w:rsidRPr="00E80F49">
              <w:t>of TS38.101 table 7.3A.4-1</w:t>
            </w:r>
          </w:p>
        </w:tc>
      </w:tr>
      <w:tr w:rsidR="00285EE6" w:rsidRPr="00207EE4" w14:paraId="516F0C7D" w14:textId="77777777" w:rsidTr="00207EE4">
        <w:trPr>
          <w:gridBefore w:val="1"/>
          <w:wBefore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E8757B" w14:textId="77777777" w:rsidR="00285EE6" w:rsidRPr="00207EE4" w:rsidRDefault="00285EE6" w:rsidP="00207EE4">
            <w:pPr>
              <w:keepNext/>
              <w:keepLines/>
              <w:spacing w:after="0"/>
              <w:jc w:val="center"/>
              <w:rPr>
                <w:rFonts w:ascii="Arial" w:eastAsia="MS Mincho" w:hAnsi="Arial"/>
                <w:bCs/>
                <w:sz w:val="18"/>
                <w:lang w:eastAsia="ja-JP"/>
              </w:rPr>
            </w:pPr>
            <w:r w:rsidRPr="00207EE4">
              <w:rPr>
                <w:rFonts w:ascii="Arial" w:hAnsi="Arial"/>
                <w:b/>
                <w:bCs/>
                <w:sz w:val="18"/>
                <w:lang w:eastAsia="ja-JP"/>
              </w:rPr>
              <w:t>n28</w:t>
            </w:r>
            <w:r>
              <w:rPr>
                <w:rFonts w:ascii="Arial" w:hAnsi="Arial"/>
                <w:bCs/>
                <w:sz w:val="18"/>
                <w:lang w:eastAsia="ja-JP"/>
              </w:rPr>
              <w:t xml:space="preserve"> / 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9EF9AB2" w14:textId="77777777" w:rsidR="00285EE6" w:rsidRPr="00207EE4" w:rsidRDefault="00285EE6" w:rsidP="00207EE4">
            <w:pPr>
              <w:keepNext/>
              <w:keepLines/>
              <w:spacing w:after="0"/>
              <w:jc w:val="center"/>
              <w:rPr>
                <w:rFonts w:ascii="Arial" w:eastAsia="MS Mincho" w:hAnsi="Arial"/>
                <w:sz w:val="18"/>
                <w:lang w:eastAsia="ja-JP"/>
              </w:rPr>
            </w:pPr>
            <w:r>
              <w:rPr>
                <w:rFonts w:ascii="Arial" w:hAnsi="Arial"/>
                <w:sz w:val="18"/>
                <w:lang w:eastAsia="ja-JP"/>
              </w:rPr>
              <w:t>Low / Low</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0E5C2E" w14:textId="77777777" w:rsidR="00285EE6" w:rsidRPr="00207EE4" w:rsidRDefault="00285EE6" w:rsidP="00207EE4">
            <w:pPr>
              <w:keepNext/>
              <w:keepLines/>
              <w:spacing w:after="0"/>
              <w:jc w:val="center"/>
              <w:rPr>
                <w:rFonts w:ascii="Arial" w:eastAsia="MS Mincho" w:hAnsi="Arial"/>
                <w:sz w:val="18"/>
                <w:lang w:eastAsia="ja-JP"/>
              </w:rPr>
            </w:pPr>
            <w:r>
              <w:rPr>
                <w:rFonts w:ascii="Arial" w:hAnsi="Arial" w:hint="eastAsia"/>
                <w:sz w:val="18"/>
                <w:lang w:eastAsia="ja-JP"/>
              </w:rPr>
              <w:t>H</w:t>
            </w:r>
            <w:r>
              <w:rPr>
                <w:rFonts w:ascii="Arial" w:hAnsi="Arial"/>
                <w:sz w:val="18"/>
                <w:lang w:eastAsia="ja-JP"/>
              </w:rPr>
              <w:t>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9F32F6D" w14:textId="77777777" w:rsidR="00285EE6" w:rsidRPr="00207EE4" w:rsidRDefault="00285EE6" w:rsidP="00207EE4">
            <w:pPr>
              <w:keepNext/>
              <w:keepLines/>
              <w:spacing w:after="0"/>
              <w:rPr>
                <w:rFonts w:ascii="Arial" w:eastAsia="MS Mincho" w:hAnsi="Arial"/>
                <w:sz w:val="18"/>
                <w:lang w:eastAsia="ja-JP"/>
              </w:rPr>
            </w:pPr>
            <w:r>
              <w:rPr>
                <w:rFonts w:ascii="Arial" w:hAnsi="Arial" w:hint="eastAsia"/>
                <w:sz w:val="18"/>
                <w:lang w:eastAsia="ja-JP"/>
              </w:rPr>
              <w:t>N</w:t>
            </w:r>
            <w:r>
              <w:rPr>
                <w:rFonts w:ascii="Arial" w:hAnsi="Arial"/>
                <w:sz w:val="18"/>
                <w:lang w:eastAsia="ja-JP"/>
              </w:rPr>
              <w:t>on-exception</w:t>
            </w:r>
          </w:p>
        </w:tc>
      </w:tr>
      <w:tr w:rsidR="00285EE6" w:rsidRPr="003114FD" w14:paraId="6EAA8A0D" w14:textId="77777777" w:rsidTr="00207EE4">
        <w:trPr>
          <w:gridBefore w:val="1"/>
          <w:wBefore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C3EF17A" w14:textId="77777777" w:rsidR="00285EE6" w:rsidRPr="003114FD" w:rsidRDefault="00285EE6" w:rsidP="00207EE4">
            <w:pPr>
              <w:keepNext/>
              <w:keepLines/>
              <w:spacing w:after="0"/>
              <w:jc w:val="center"/>
              <w:rPr>
                <w:rFonts w:ascii="Arial" w:hAnsi="Arial"/>
                <w:bCs/>
                <w:sz w:val="18"/>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05C2958A" w14:textId="77777777" w:rsidR="00285EE6" w:rsidRPr="00207EE4" w:rsidRDefault="00285EE6" w:rsidP="00207EE4">
            <w:pPr>
              <w:keepNext/>
              <w:keepLines/>
              <w:spacing w:after="0"/>
              <w:jc w:val="center"/>
              <w:rPr>
                <w:rFonts w:ascii="Arial" w:eastAsia="MS Mincho" w:hAnsi="Arial"/>
                <w:sz w:val="18"/>
                <w:lang w:eastAsia="ja-JP"/>
              </w:rPr>
            </w:pPr>
            <w:r>
              <w:rPr>
                <w:rFonts w:ascii="Arial" w:hAnsi="Arial"/>
                <w:sz w:val="18"/>
                <w:lang w:eastAsia="ja-JP"/>
              </w:rPr>
              <w:t xml:space="preserve">UL </w:t>
            </w:r>
            <w:r>
              <w:rPr>
                <w:rFonts w:ascii="Arial" w:hAnsi="Arial" w:hint="eastAsia"/>
                <w:sz w:val="18"/>
                <w:lang w:eastAsia="ja-JP"/>
              </w:rPr>
              <w:t>7</w:t>
            </w:r>
            <w:r>
              <w:rPr>
                <w:rFonts w:ascii="Arial" w:hAnsi="Arial"/>
                <w:sz w:val="18"/>
                <w:lang w:eastAsia="ja-JP"/>
              </w:rPr>
              <w:t>05.5 MHz / DL 3527.5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4EF75CC" w14:textId="77777777" w:rsidR="00285EE6" w:rsidRPr="00207EE4" w:rsidRDefault="00285EE6" w:rsidP="00207EE4">
            <w:pPr>
              <w:keepNext/>
              <w:keepLines/>
              <w:spacing w:after="0"/>
              <w:jc w:val="center"/>
              <w:rPr>
                <w:rFonts w:ascii="Arial" w:eastAsia="MS Mincho" w:hAnsi="Arial"/>
                <w:sz w:val="18"/>
                <w:lang w:eastAsia="ja-JP"/>
              </w:rPr>
            </w:pPr>
            <w:r>
              <w:rPr>
                <w:rFonts w:ascii="Arial" w:hAnsi="Arial" w:hint="eastAsia"/>
                <w:sz w:val="18"/>
                <w:lang w:eastAsia="ja-JP"/>
              </w:rPr>
              <w:t>5</w:t>
            </w:r>
            <w:r>
              <w:rPr>
                <w:rFonts w:ascii="Arial" w:hAnsi="Arial"/>
                <w:sz w:val="18"/>
                <w:lang w:eastAsia="ja-JP"/>
              </w:rPr>
              <w:t>/10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186E275" w14:textId="77777777" w:rsidR="00285EE6" w:rsidRPr="003114FD" w:rsidRDefault="00285EE6" w:rsidP="00207EE4">
            <w:pPr>
              <w:keepNext/>
              <w:keepLines/>
              <w:spacing w:after="0"/>
              <w:rPr>
                <w:rFonts w:ascii="Arial" w:hAnsi="Arial"/>
                <w:sz w:val="18"/>
              </w:rPr>
            </w:pPr>
            <w:r w:rsidRPr="003114FD">
              <w:rPr>
                <w:rFonts w:ascii="Arial" w:hAnsi="Arial"/>
                <w:sz w:val="18"/>
              </w:rPr>
              <w:t xml:space="preserve">Exception Note </w:t>
            </w:r>
            <w:r>
              <w:rPr>
                <w:rFonts w:ascii="Arial" w:hAnsi="Arial"/>
                <w:sz w:val="18"/>
              </w:rPr>
              <w:t>5</w:t>
            </w:r>
            <w:r w:rsidRPr="003114FD">
              <w:rPr>
                <w:rFonts w:ascii="Arial" w:hAnsi="Arial"/>
                <w:sz w:val="18"/>
              </w:rPr>
              <w:t xml:space="preserve"> of TS38.101 table 7.3A.4-1</w:t>
            </w:r>
          </w:p>
        </w:tc>
      </w:tr>
      <w:tr w:rsidR="00285EE6" w:rsidRPr="003114FD" w14:paraId="24B7D68F" w14:textId="77777777" w:rsidTr="00207EE4">
        <w:trPr>
          <w:gridBefore w:val="1"/>
          <w:wBefore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F7F15FA" w14:textId="77777777" w:rsidR="00285EE6" w:rsidRPr="003114FD" w:rsidRDefault="00285EE6" w:rsidP="00207EE4">
            <w:pPr>
              <w:keepNext/>
              <w:keepLines/>
              <w:spacing w:after="0"/>
              <w:jc w:val="center"/>
              <w:rPr>
                <w:rFonts w:ascii="Arial" w:hAnsi="Arial"/>
                <w:bCs/>
                <w:sz w:val="18"/>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697AD808" w14:textId="77777777" w:rsidR="00285EE6" w:rsidRPr="003114FD" w:rsidRDefault="00285EE6" w:rsidP="00207EE4">
            <w:pPr>
              <w:keepNext/>
              <w:keepLines/>
              <w:spacing w:after="0"/>
              <w:jc w:val="center"/>
              <w:rPr>
                <w:rFonts w:ascii="Arial" w:hAnsi="Arial"/>
                <w:sz w:val="18"/>
              </w:rPr>
            </w:pPr>
            <w:r>
              <w:rPr>
                <w:rFonts w:ascii="Arial" w:hAnsi="Arial"/>
                <w:sz w:val="18"/>
                <w:lang w:eastAsia="ja-JP"/>
              </w:rPr>
              <w:t xml:space="preserve">UL </w:t>
            </w:r>
            <w:r>
              <w:rPr>
                <w:rFonts w:ascii="Arial" w:hAnsi="Arial" w:hint="eastAsia"/>
                <w:sz w:val="18"/>
                <w:lang w:eastAsia="ja-JP"/>
              </w:rPr>
              <w:t>7</w:t>
            </w:r>
            <w:r>
              <w:rPr>
                <w:rFonts w:ascii="Arial" w:hAnsi="Arial"/>
                <w:sz w:val="18"/>
                <w:lang w:eastAsia="ja-JP"/>
              </w:rPr>
              <w:t>05.5 MHz / DL 3527.5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8BE9E4C" w14:textId="77777777" w:rsidR="00285EE6" w:rsidRPr="00207EE4" w:rsidRDefault="00285EE6" w:rsidP="00207EE4">
            <w:pPr>
              <w:keepNext/>
              <w:keepLines/>
              <w:spacing w:after="0"/>
              <w:jc w:val="center"/>
              <w:rPr>
                <w:rFonts w:ascii="Arial" w:eastAsia="MS Mincho" w:hAnsi="Arial"/>
                <w:sz w:val="18"/>
                <w:lang w:eastAsia="ja-JP"/>
              </w:rPr>
            </w:pPr>
            <w:r>
              <w:rPr>
                <w:rFonts w:ascii="Arial" w:hAnsi="Arial" w:hint="eastAsia"/>
                <w:sz w:val="18"/>
                <w:lang w:eastAsia="ja-JP"/>
              </w:rPr>
              <w:t>5</w:t>
            </w:r>
            <w:r>
              <w:rPr>
                <w:rFonts w:ascii="Arial" w:hAnsi="Arial"/>
                <w:sz w:val="18"/>
                <w:lang w:eastAsia="ja-JP"/>
              </w:rPr>
              <w:t>/100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33CB98F6" w14:textId="77777777" w:rsidR="00285EE6" w:rsidRPr="003114FD" w:rsidRDefault="00285EE6" w:rsidP="00207EE4">
            <w:pPr>
              <w:keepNext/>
              <w:keepLines/>
              <w:spacing w:after="0"/>
              <w:rPr>
                <w:rFonts w:ascii="Arial" w:hAnsi="Arial"/>
                <w:sz w:val="18"/>
              </w:rPr>
            </w:pPr>
            <w:r w:rsidRPr="003114FD">
              <w:rPr>
                <w:rFonts w:ascii="Arial" w:hAnsi="Arial"/>
                <w:sz w:val="18"/>
              </w:rPr>
              <w:t xml:space="preserve">Exception Note </w:t>
            </w:r>
            <w:r>
              <w:rPr>
                <w:rFonts w:ascii="Arial" w:hAnsi="Arial"/>
                <w:sz w:val="18"/>
              </w:rPr>
              <w:t>5</w:t>
            </w:r>
            <w:r w:rsidRPr="003114FD">
              <w:rPr>
                <w:rFonts w:ascii="Arial" w:hAnsi="Arial"/>
                <w:sz w:val="18"/>
              </w:rPr>
              <w:t xml:space="preserve"> of TS38.101 table 7.3A.4-1</w:t>
            </w:r>
          </w:p>
        </w:tc>
      </w:tr>
      <w:tr w:rsidR="00F013C2" w:rsidRPr="00E80F49" w14:paraId="773A879D" w14:textId="77777777" w:rsidTr="00F013C2">
        <w:trPr>
          <w:gridBefore w:val="1"/>
          <w:wBefore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390A9240" w14:textId="77777777" w:rsidR="00F013C2" w:rsidRPr="00E80F49" w:rsidRDefault="00F013C2" w:rsidP="00207EE4">
            <w:pPr>
              <w:pStyle w:val="TAC"/>
              <w:rPr>
                <w:b/>
                <w:bCs/>
              </w:rPr>
            </w:pPr>
            <w:r w:rsidRPr="00E80F49">
              <w:rPr>
                <w:b/>
                <w:bCs/>
              </w:rPr>
              <w:t>n</w:t>
            </w:r>
            <w:r>
              <w:rPr>
                <w:b/>
                <w:bCs/>
              </w:rPr>
              <w:t>2</w:t>
            </w:r>
            <w:r w:rsidRPr="00E80F49">
              <w:rPr>
                <w:b/>
                <w:bCs/>
              </w:rPr>
              <w:t>8A</w:t>
            </w:r>
            <w:r w:rsidRPr="00E80F49">
              <w:t xml:space="preserve"> / n78A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65997F95" w14:textId="77777777" w:rsidR="00F013C2" w:rsidRPr="00E80F49" w:rsidRDefault="00F013C2" w:rsidP="00207EE4">
            <w:pPr>
              <w:pStyle w:val="TAC"/>
            </w:pPr>
            <w:r>
              <w:t>Mid</w:t>
            </w:r>
            <w:r w:rsidRPr="00E80F49">
              <w:t>/</w:t>
            </w:r>
            <w:r>
              <w:t>High</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CDFFE60" w14:textId="43EA496D" w:rsidR="00F013C2" w:rsidRPr="00E80F49" w:rsidRDefault="00F013C2" w:rsidP="008C05F3">
            <w:pPr>
              <w:pStyle w:val="TAC"/>
            </w:pPr>
            <w:r w:rsidRPr="00E80F49">
              <w:t>Highest</w:t>
            </w:r>
            <w:r w:rsidRPr="000D5725">
              <w:t>(20)</w:t>
            </w:r>
            <w:r w:rsidRPr="00E80F49">
              <w:t>/</w:t>
            </w:r>
            <w:r w:rsidR="008C05F3">
              <w:t xml:space="preserve"> </w:t>
            </w:r>
            <w:r w:rsidRPr="00E80F49">
              <w:t>Highest</w:t>
            </w:r>
            <w:r w:rsidRPr="000D5725">
              <w:t>(100)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82E6738" w14:textId="77777777" w:rsidR="00F013C2" w:rsidRPr="00E80F49" w:rsidRDefault="00F013C2" w:rsidP="00207EE4">
            <w:pPr>
              <w:pStyle w:val="TAL"/>
            </w:pPr>
            <w:r w:rsidRPr="00E80F49">
              <w:t xml:space="preserve">Non-exception. </w:t>
            </w:r>
            <w:r w:rsidRPr="000D5725">
              <w:t>Not overlapping interference since BWINT=5*20 MHz, FINT (</w:t>
            </w:r>
            <w:r>
              <w:t>110</w:t>
            </w:r>
            <w:r w:rsidRPr="000D5725">
              <w:t>) ≥ (100+100)/2 for HD5</w:t>
            </w:r>
          </w:p>
        </w:tc>
      </w:tr>
      <w:tr w:rsidR="00F013C2" w:rsidRPr="00E80F49" w14:paraId="13846395" w14:textId="77777777" w:rsidTr="00F013C2">
        <w:trPr>
          <w:gridBefore w:val="1"/>
          <w:wBefore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B717BB0" w14:textId="77777777" w:rsidR="00F013C2" w:rsidRPr="00E80F49" w:rsidRDefault="00F013C2" w:rsidP="00207EE4">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6BA2C6E8" w14:textId="77777777" w:rsidR="00F013C2" w:rsidRPr="00E80F49" w:rsidRDefault="00F013C2" w:rsidP="00207EE4">
            <w:pPr>
              <w:pStyle w:val="TAC"/>
            </w:pPr>
            <w:r w:rsidRPr="00844510">
              <w:rPr>
                <w:rFonts w:cs="Arial"/>
                <w:szCs w:val="18"/>
              </w:rPr>
              <w:t xml:space="preserve">UL </w:t>
            </w:r>
            <w:r>
              <w:rPr>
                <w:rFonts w:cs="Arial"/>
                <w:szCs w:val="18"/>
              </w:rPr>
              <w:t>713</w:t>
            </w:r>
            <w:r w:rsidRPr="00844510">
              <w:rPr>
                <w:rFonts w:cs="Arial"/>
                <w:szCs w:val="18"/>
              </w:rPr>
              <w:t xml:space="preserve"> MHz / DL 3</w:t>
            </w:r>
            <w:r>
              <w:rPr>
                <w:rFonts w:cs="Arial"/>
                <w:szCs w:val="18"/>
              </w:rPr>
              <w:t>565</w:t>
            </w:r>
            <w:r w:rsidRPr="00844510">
              <w:rPr>
                <w:rFonts w:cs="Arial"/>
                <w:szCs w:val="18"/>
              </w:rPr>
              <w:t xml:space="preserve">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B5A66B" w14:textId="77777777" w:rsidR="00F013C2" w:rsidRPr="00E80F49" w:rsidRDefault="00F013C2" w:rsidP="00207EE4">
            <w:pPr>
              <w:pStyle w:val="TAC"/>
            </w:pPr>
            <w:r w:rsidRPr="00844510">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79BE45B0" w14:textId="77777777" w:rsidR="00F013C2" w:rsidRPr="00E80F49" w:rsidRDefault="00F013C2" w:rsidP="00207EE4">
            <w:pPr>
              <w:pStyle w:val="TAL"/>
            </w:pPr>
            <w:r w:rsidRPr="00E80F49">
              <w:t xml:space="preserve">Exception Note </w:t>
            </w:r>
            <w:r>
              <w:t>6</w:t>
            </w:r>
            <w:r w:rsidRPr="00E80F49">
              <w:t xml:space="preserve"> of TS 38.101 [5] table 7.3A.4-1</w:t>
            </w:r>
          </w:p>
        </w:tc>
      </w:tr>
      <w:tr w:rsidR="00F013C2" w:rsidRPr="00E80F49" w14:paraId="197B8402" w14:textId="77777777" w:rsidTr="00F013C2">
        <w:trPr>
          <w:gridBefore w:val="1"/>
          <w:wBefore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8ECFB4E" w14:textId="77777777" w:rsidR="00F013C2" w:rsidRPr="00E80F49" w:rsidRDefault="00F013C2" w:rsidP="00207EE4">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671D7AC" w14:textId="77777777" w:rsidR="00F013C2" w:rsidRPr="00E80F49" w:rsidRDefault="00F013C2" w:rsidP="00207EE4">
            <w:pPr>
              <w:pStyle w:val="TAC"/>
            </w:pPr>
            <w:r w:rsidRPr="00844510">
              <w:rPr>
                <w:rFonts w:cs="Arial"/>
                <w:szCs w:val="18"/>
              </w:rPr>
              <w:t xml:space="preserve">UL </w:t>
            </w:r>
            <w:r>
              <w:rPr>
                <w:rFonts w:cs="Arial"/>
                <w:szCs w:val="18"/>
              </w:rPr>
              <w:t>713</w:t>
            </w:r>
            <w:r w:rsidRPr="00844510">
              <w:rPr>
                <w:rFonts w:cs="Arial"/>
                <w:szCs w:val="18"/>
              </w:rPr>
              <w:t xml:space="preserve"> MHz / DL 3</w:t>
            </w:r>
            <w:r>
              <w:rPr>
                <w:rFonts w:cs="Arial"/>
                <w:szCs w:val="18"/>
              </w:rPr>
              <w:t>535</w:t>
            </w:r>
            <w:r w:rsidRPr="00844510">
              <w:rPr>
                <w:rFonts w:cs="Arial"/>
                <w:szCs w:val="18"/>
              </w:rPr>
              <w:t xml:space="preserve">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86BB063" w14:textId="77777777" w:rsidR="00F013C2" w:rsidRPr="00E80F49" w:rsidRDefault="00F013C2" w:rsidP="00207EE4">
            <w:pPr>
              <w:pStyle w:val="TAC"/>
            </w:pPr>
            <w:r w:rsidRPr="00844510">
              <w:t>20/</w:t>
            </w:r>
            <w:r>
              <w:t>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65A83B5" w14:textId="77777777" w:rsidR="00F013C2" w:rsidRPr="00E80F49" w:rsidRDefault="00F013C2" w:rsidP="00207EE4">
            <w:pPr>
              <w:pStyle w:val="TAL"/>
            </w:pPr>
            <w:r w:rsidRPr="00E80F49">
              <w:t xml:space="preserve">Exception Note </w:t>
            </w:r>
            <w:r>
              <w:t>7</w:t>
            </w:r>
            <w:r w:rsidRPr="00E80F49">
              <w:t xml:space="preserve"> of TS 38.101 [5] table 7.3A.4-1</w:t>
            </w:r>
          </w:p>
        </w:tc>
      </w:tr>
      <w:tr w:rsidR="00C8466E" w:rsidRPr="00E80F49" w14:paraId="2BBAC893"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FDC0909" w14:textId="3E217D45" w:rsidR="00C8466E" w:rsidRPr="00E80F49" w:rsidRDefault="00C8466E" w:rsidP="00C8466E">
            <w:pPr>
              <w:pStyle w:val="TAC"/>
              <w:rPr>
                <w:b/>
                <w:bCs/>
              </w:rPr>
            </w:pPr>
            <w:r w:rsidRPr="005C26A9">
              <w:rPr>
                <w:bCs/>
              </w:rPr>
              <w:t>n41A/</w:t>
            </w:r>
            <w:r w:rsidRPr="005C26A9">
              <w:rPr>
                <w:b/>
              </w:rPr>
              <w:t>n71A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7539748" w14:textId="25CF96FC" w:rsidR="00C8466E" w:rsidRPr="00E80F49" w:rsidRDefault="00C8466E" w:rsidP="00C8466E">
            <w:pPr>
              <w:pStyle w:val="TAC"/>
            </w:pPr>
            <w:r>
              <w:t>UL Low/DL Low</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DF660A" w14:textId="0F2C19FC" w:rsidR="00C8466E" w:rsidRPr="00E80F49" w:rsidRDefault="00C8466E" w:rsidP="00C8466E">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215A9960" w14:textId="59D28A4B" w:rsidR="00C8466E" w:rsidRPr="00E80F49" w:rsidRDefault="00C8466E" w:rsidP="00C8466E">
            <w:pPr>
              <w:pStyle w:val="TAL"/>
            </w:pPr>
            <w:r w:rsidRPr="00E80F49">
              <w:t>Non-exception</w:t>
            </w:r>
            <w:r w:rsidRPr="000D14AC">
              <w:t xml:space="preserve">. </w:t>
            </w:r>
            <w:r w:rsidRPr="000D14AC">
              <w:rPr>
                <w:color w:val="000000"/>
              </w:rPr>
              <w:t>Not overlapping interference since BW</w:t>
            </w:r>
            <w:r w:rsidRPr="000D14AC">
              <w:rPr>
                <w:color w:val="000000"/>
                <w:vertAlign w:val="subscript"/>
              </w:rPr>
              <w:t>INT</w:t>
            </w:r>
            <w:r w:rsidRPr="000D14AC">
              <w:rPr>
                <w:color w:val="000000"/>
              </w:rPr>
              <w:t>=4*20 MHz, F</w:t>
            </w:r>
            <w:r w:rsidRPr="000D14AC">
              <w:rPr>
                <w:color w:val="000000"/>
                <w:vertAlign w:val="subscript"/>
              </w:rPr>
              <w:t>INT</w:t>
            </w:r>
            <w:r w:rsidRPr="000D14AC">
              <w:rPr>
                <w:color w:val="000000"/>
              </w:rPr>
              <w:t xml:space="preserve"> (146) </w:t>
            </w:r>
            <w:r w:rsidRPr="000D14AC">
              <w:t>≥</w:t>
            </w:r>
            <w:r w:rsidRPr="000D14AC">
              <w:rPr>
                <w:color w:val="000000"/>
              </w:rPr>
              <w:t xml:space="preserve"> (80+100)/2 for HD4.</w:t>
            </w:r>
            <w:r w:rsidRPr="00E80F49">
              <w:t xml:space="preserve"> To be used in test cases 7.3A.1 to 7.3A.4</w:t>
            </w:r>
          </w:p>
        </w:tc>
      </w:tr>
      <w:tr w:rsidR="00C8466E" w:rsidRPr="00E80F49" w14:paraId="3873F676"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0C1895F" w14:textId="77777777" w:rsidR="00C8466E" w:rsidRPr="00E80F49" w:rsidRDefault="00C8466E" w:rsidP="00C8466E">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BBFDC1A" w14:textId="7D104538" w:rsidR="00C8466E" w:rsidRPr="00E80F49" w:rsidRDefault="00C8466E" w:rsidP="00C8466E">
            <w:pPr>
              <w:pStyle w:val="TAC"/>
            </w:pPr>
            <w:r>
              <w:t>UL Low / DL 2662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A6B9C12" w14:textId="23F43631" w:rsidR="00C8466E" w:rsidRPr="00E80F49" w:rsidRDefault="00C8466E" w:rsidP="00C8466E">
            <w:pPr>
              <w:pStyle w:val="TAC"/>
            </w:pPr>
            <w:r>
              <w:t>UL 5 / DL 10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D4F5B73" w14:textId="4FAF9F6F" w:rsidR="00C8466E" w:rsidRPr="00E80F49" w:rsidRDefault="00C8466E" w:rsidP="00C8466E">
            <w:pPr>
              <w:pStyle w:val="TAL"/>
            </w:pPr>
            <w:r>
              <w:t>Exception Note 4 of TS 38.101 T</w:t>
            </w:r>
            <w:r w:rsidRPr="00E80F49">
              <w:t>able 7.3A.4-1</w:t>
            </w:r>
          </w:p>
        </w:tc>
      </w:tr>
      <w:tr w:rsidR="00C8466E" w:rsidRPr="00E80F49" w14:paraId="06D0D63D"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657D313" w14:textId="77777777" w:rsidR="00C8466E" w:rsidRPr="00E80F49" w:rsidRDefault="00C8466E" w:rsidP="00C8466E">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2497F6F" w14:textId="1F8449F5" w:rsidR="00C8466E" w:rsidRPr="00E80F49" w:rsidRDefault="00C8466E" w:rsidP="00C8466E">
            <w:pPr>
              <w:pStyle w:val="TAC"/>
            </w:pPr>
            <w:r>
              <w:t>UL Low / DL High</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8AA7ECB" w14:textId="3115ED4F" w:rsidR="00C8466E" w:rsidRPr="00E80F49" w:rsidRDefault="00C8466E" w:rsidP="00C8466E">
            <w:pPr>
              <w:pStyle w:val="TAC"/>
            </w:pPr>
            <w:r>
              <w:t>UL 5 / DL 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3FCF17CC" w14:textId="313DB71B" w:rsidR="00C8466E" w:rsidRPr="00E80F49" w:rsidRDefault="00C8466E" w:rsidP="00C8466E">
            <w:pPr>
              <w:pStyle w:val="TAL"/>
            </w:pPr>
            <w:r>
              <w:t>Exception Note 4 of TS 38.101 T</w:t>
            </w:r>
            <w:r w:rsidRPr="00E80F49">
              <w:t>able 7.3A.4-1</w:t>
            </w:r>
          </w:p>
        </w:tc>
      </w:tr>
      <w:tr w:rsidR="00844510" w:rsidRPr="00E80F49" w14:paraId="510AA6D4"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B51CA0E" w14:textId="1FF987B1" w:rsidR="00844510" w:rsidRPr="00E80F49" w:rsidRDefault="00844510" w:rsidP="00844510">
            <w:pPr>
              <w:pStyle w:val="TAC"/>
              <w:rPr>
                <w:b/>
                <w:bCs/>
              </w:rPr>
            </w:pPr>
            <w:r w:rsidRPr="00637B69">
              <w:rPr>
                <w:b/>
              </w:rPr>
              <w:t>n66A</w:t>
            </w:r>
            <w: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5BC1298A" w14:textId="75EA632E" w:rsidR="00844510" w:rsidRPr="00E80F49" w:rsidRDefault="00844510" w:rsidP="00844510">
            <w:pPr>
              <w:pStyle w:val="TAC"/>
            </w:pPr>
            <w:r>
              <w:t>Mid/Mid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6384A7" w14:textId="15EC78AB" w:rsidR="00844510" w:rsidRPr="00E80F49" w:rsidRDefault="000D5725" w:rsidP="00844510">
            <w:pPr>
              <w:pStyle w:val="TAC"/>
            </w:pPr>
            <w:r w:rsidRPr="000D5725">
              <w:t>Highest(45)/</w:t>
            </w:r>
            <w:r w:rsidR="008C05F3">
              <w:t xml:space="preserve"> </w:t>
            </w:r>
            <w:r w:rsidRPr="000D5725">
              <w:t>Highest(100)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30E4B543" w14:textId="097BFEB8" w:rsidR="00844510" w:rsidRPr="00E80F49" w:rsidRDefault="00844510" w:rsidP="00844510">
            <w:pPr>
              <w:pStyle w:val="TAL"/>
            </w:pPr>
            <w:r w:rsidRPr="00E80F49">
              <w:t xml:space="preserve">Non-exception. </w:t>
            </w:r>
            <w:r w:rsidR="000D5725" w:rsidRPr="000D5725">
              <w:t>Not overlapping interference since BWINT=2*45 MHz, FINT (260) ≥ (90+100)/2.</w:t>
            </w:r>
          </w:p>
        </w:tc>
      </w:tr>
      <w:tr w:rsidR="00844510" w:rsidRPr="00E80F49" w14:paraId="65E36AFB"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DD95F11"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3720C07B" w14:textId="0586C8B5" w:rsidR="00844510" w:rsidRPr="00E80F49" w:rsidRDefault="00844510" w:rsidP="00844510">
            <w:pPr>
              <w:pStyle w:val="TAC"/>
            </w:pPr>
            <w:r>
              <w:rPr>
                <w:rFonts w:eastAsia="MS Mincho"/>
              </w:rPr>
              <w:t>UL 1750 MHz / DL 3500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E84F616" w14:textId="1ECE86D9" w:rsidR="00844510" w:rsidRPr="00E80F49" w:rsidRDefault="00844510" w:rsidP="00844510">
            <w:pPr>
              <w:pStyle w:val="TAC"/>
            </w:pPr>
            <w:r>
              <w:t>5/10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DE1AE2A" w14:textId="7417E40F" w:rsidR="00844510" w:rsidRPr="00E80F49" w:rsidRDefault="00844510" w:rsidP="00844510">
            <w:pPr>
              <w:pStyle w:val="TAL"/>
            </w:pPr>
            <w:r>
              <w:t>Exception Note 2 of TS 38.101 T</w:t>
            </w:r>
            <w:r w:rsidRPr="00E80F49">
              <w:t>able 7.3A.4-1</w:t>
            </w:r>
          </w:p>
        </w:tc>
      </w:tr>
      <w:tr w:rsidR="00844510" w:rsidRPr="00E80F49" w14:paraId="12C42495"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944F177"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4F05279" w14:textId="5394FA40" w:rsidR="00844510" w:rsidRPr="00E80F49" w:rsidRDefault="00844510" w:rsidP="00844510">
            <w:pPr>
              <w:pStyle w:val="TAC"/>
            </w:pPr>
            <w:r>
              <w:rPr>
                <w:rFonts w:eastAsia="MS Mincho"/>
              </w:rPr>
              <w:t>UL 1750 MHz / DL 3500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98C98B" w14:textId="15514B2F" w:rsidR="00844510" w:rsidRPr="00E80F49" w:rsidRDefault="00844510" w:rsidP="00844510">
            <w:pPr>
              <w:pStyle w:val="TAC"/>
            </w:pPr>
            <w: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A78AE51" w14:textId="6ABE0D0F" w:rsidR="00844510" w:rsidRPr="00E80F49" w:rsidRDefault="00844510" w:rsidP="00844510">
            <w:pPr>
              <w:pStyle w:val="TAL"/>
            </w:pPr>
            <w:r>
              <w:t>Exception Note 2 of TS 38.101 T</w:t>
            </w:r>
            <w:r w:rsidRPr="00E80F49">
              <w:t>able 7.3A.4-1</w:t>
            </w:r>
          </w:p>
        </w:tc>
      </w:tr>
      <w:tr w:rsidR="00844510" w:rsidRPr="00E80F49" w14:paraId="7E014EE7"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58BD616"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0A0DB10" w14:textId="1807E120" w:rsidR="00844510" w:rsidRPr="00E80F49" w:rsidRDefault="00844510" w:rsidP="00844510">
            <w:pPr>
              <w:pStyle w:val="TAC"/>
            </w:pPr>
            <w:r>
              <w:rPr>
                <w:rFonts w:eastAsia="MS Mincho"/>
              </w:rPr>
              <w:t>UL 1712.5 MHz / DL 3400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600E32E" w14:textId="015458F4" w:rsidR="00844510" w:rsidRPr="00E80F49" w:rsidRDefault="00844510" w:rsidP="00844510">
            <w:pPr>
              <w:pStyle w:val="TAC"/>
            </w:pPr>
            <w:r>
              <w:t>5/10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B184AFB" w14:textId="1BE53154" w:rsidR="00844510" w:rsidRPr="00E80F49" w:rsidRDefault="00844510" w:rsidP="00844510">
            <w:pPr>
              <w:pStyle w:val="TAL"/>
            </w:pPr>
            <w:r>
              <w:t>Exception Note 6 of TS 38.101 T</w:t>
            </w:r>
            <w:r w:rsidRPr="00E80F49">
              <w:t>able 7.3A.4-1</w:t>
            </w:r>
          </w:p>
        </w:tc>
      </w:tr>
      <w:tr w:rsidR="00844510" w:rsidRPr="00E80F49" w14:paraId="5953B500" w14:textId="77777777" w:rsidTr="00F013C2">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62304C6" w14:textId="77777777" w:rsidR="00844510" w:rsidRPr="00E80F49" w:rsidRDefault="00844510" w:rsidP="00844510">
            <w:pPr>
              <w:pStyle w:val="TAC"/>
            </w:pPr>
            <w:r w:rsidRPr="00E80F49">
              <w:t xml:space="preserve">n70A / </w:t>
            </w:r>
            <w:r w:rsidRPr="00E80F49">
              <w:rPr>
                <w:b/>
                <w:bCs/>
              </w:rPr>
              <w:t>n71A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87AE83B" w14:textId="77777777" w:rsidR="00844510" w:rsidRPr="00E80F49" w:rsidRDefault="00844510" w:rsidP="00844510">
            <w:pPr>
              <w:pStyle w:val="TAC"/>
              <w:rPr>
                <w:rFonts w:eastAsia="Malgun Gothic"/>
                <w:lang w:eastAsia="ko-KR"/>
              </w:rPr>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E2C2A81" w14:textId="06A51C65" w:rsidR="00844510" w:rsidRPr="00E80F49" w:rsidRDefault="00844510" w:rsidP="00844510">
            <w:pPr>
              <w:pStyle w:val="TAC"/>
              <w:rPr>
                <w:rFonts w:eastAsia="Malgun Gothic"/>
                <w:lang w:eastAsia="ko-KR"/>
              </w:rPr>
            </w:pPr>
            <w:r w:rsidRPr="00E80F49">
              <w:t>Highest</w:t>
            </w:r>
            <w:r w:rsidR="000D5725" w:rsidRPr="000D5725">
              <w:t>(25</w:t>
            </w:r>
            <w:r w:rsidR="000D5725">
              <w:t>)</w:t>
            </w:r>
            <w:r w:rsidR="000D5725" w:rsidRPr="000D5725">
              <w:t xml:space="preserve"> </w:t>
            </w:r>
            <w:r w:rsidRPr="00E80F49">
              <w:t>/Highest</w:t>
            </w:r>
            <w:r w:rsidR="000D5725" w:rsidRPr="000D5725">
              <w:t>(20)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F674F23" w14:textId="52378A7B" w:rsidR="00844510" w:rsidRPr="00E80F49" w:rsidRDefault="00844510" w:rsidP="00844510">
            <w:pPr>
              <w:pStyle w:val="TAL"/>
              <w:rPr>
                <w:rFonts w:eastAsia="Malgun Gothic"/>
                <w:lang w:eastAsia="ko-KR"/>
              </w:rPr>
            </w:pPr>
            <w:r w:rsidRPr="00E80F49">
              <w:t xml:space="preserve">Non-exception. </w:t>
            </w:r>
            <w:r w:rsidR="000D5725" w:rsidRPr="000D5725">
              <w:t xml:space="preserve">Not overlapping interference since BWINT=3*20 MHz, FINT (56.5) ≥ (60+25)/2. </w:t>
            </w:r>
          </w:p>
        </w:tc>
      </w:tr>
      <w:tr w:rsidR="00844510" w:rsidRPr="00E80F49" w14:paraId="2BC55AA0" w14:textId="77777777" w:rsidTr="00F013C2">
        <w:trPr>
          <w:gridAfter w:val="1"/>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B539F2E" w14:textId="77777777" w:rsidR="00844510" w:rsidRPr="00E80F49" w:rsidRDefault="00844510" w:rsidP="00844510">
            <w:pPr>
              <w:pStyle w:val="TAC"/>
              <w:rPr>
                <w:lang w:eastAsia="sv-SE"/>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520EB447" w14:textId="77777777" w:rsidR="00844510" w:rsidRPr="00E80F49" w:rsidRDefault="00844510" w:rsidP="00844510">
            <w:pPr>
              <w:pStyle w:val="TAC"/>
              <w:rPr>
                <w:rFonts w:eastAsia="Malgun Gothic"/>
                <w:lang w:eastAsia="ko-KR"/>
              </w:rPr>
            </w:pPr>
            <w:r w:rsidRPr="00E80F49">
              <w:rPr>
                <w:rFonts w:eastAsia="Malgun Gothic"/>
                <w:lang w:eastAsia="ko-KR"/>
              </w:rPr>
              <w:t>Low/Low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926D858" w14:textId="77777777" w:rsidR="00844510" w:rsidRPr="00E80F49" w:rsidRDefault="00844510" w:rsidP="00844510">
            <w:pPr>
              <w:pStyle w:val="TAC"/>
              <w:rPr>
                <w:rFonts w:eastAsia="Malgun Gothic"/>
                <w:lang w:eastAsia="ko-KR"/>
              </w:rPr>
            </w:pPr>
            <w:r w:rsidRPr="00E80F49">
              <w:rPr>
                <w:rFonts w:eastAsia="Malgun Gothic"/>
                <w:lang w:eastAsia="ko-KR"/>
              </w:rPr>
              <w:t>Highest / 10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02466590" w14:textId="77777777" w:rsidR="00844510" w:rsidRPr="00E80F49" w:rsidRDefault="00844510" w:rsidP="00844510">
            <w:pPr>
              <w:pStyle w:val="TAL"/>
              <w:rPr>
                <w:lang w:eastAsia="sv-SE"/>
              </w:rPr>
            </w:pPr>
            <w:r w:rsidRPr="00E80F49">
              <w:t>Exception Note 9 of TS38.101 table 7.3A.4-1</w:t>
            </w:r>
          </w:p>
          <w:p w14:paraId="61B304A0" w14:textId="77777777" w:rsidR="00844510" w:rsidRPr="00E80F49" w:rsidRDefault="00844510" w:rsidP="00844510">
            <w:pPr>
              <w:pStyle w:val="TAL"/>
              <w:rPr>
                <w:rFonts w:eastAsia="Malgun Gothic"/>
                <w:lang w:eastAsia="ko-KR"/>
              </w:rPr>
            </w:pPr>
            <w:r w:rsidRPr="00E80F49">
              <w:t>n71 UL RB allocation 20@10</w:t>
            </w:r>
          </w:p>
        </w:tc>
      </w:tr>
      <w:tr w:rsidR="00844510" w:rsidRPr="00E80F49" w14:paraId="7DB3E21A" w14:textId="77777777" w:rsidTr="00F013C2">
        <w:trPr>
          <w:gridAfter w:val="1"/>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4D327734" w14:textId="77777777" w:rsidR="00844510" w:rsidRPr="00E80F49" w:rsidRDefault="00844510" w:rsidP="00844510">
            <w:pPr>
              <w:pStyle w:val="TAC"/>
              <w:rPr>
                <w:lang w:eastAsia="sv-SE"/>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2413DFE2" w14:textId="77777777" w:rsidR="00844510" w:rsidRPr="00E80F49" w:rsidRDefault="00844510" w:rsidP="00844510">
            <w:pPr>
              <w:pStyle w:val="TAC"/>
              <w:rPr>
                <w:rFonts w:eastAsia="Malgun Gothic"/>
                <w:lang w:eastAsia="ko-KR"/>
              </w:rPr>
            </w:pPr>
            <w:r w:rsidRPr="00E80F49">
              <w:rPr>
                <w:rFonts w:eastAsia="Malgun Gothic"/>
                <w:lang w:eastAsia="ko-KR"/>
              </w:rPr>
              <w:t>Low/Low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9809A59" w14:textId="77777777" w:rsidR="00844510" w:rsidRPr="00E80F49" w:rsidRDefault="00844510" w:rsidP="00844510">
            <w:pPr>
              <w:pStyle w:val="TAC"/>
              <w:rPr>
                <w:rFonts w:eastAsia="Malgun Gothic"/>
                <w:lang w:eastAsia="ko-KR"/>
              </w:rPr>
            </w:pPr>
            <w:r w:rsidRPr="00E80F49">
              <w:rPr>
                <w:rFonts w:eastAsia="Malgun Gothic"/>
                <w:lang w:eastAsia="ko-KR"/>
              </w:rPr>
              <w:t>5 / 5</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5AE197B" w14:textId="77777777" w:rsidR="00844510" w:rsidRPr="00E80F49" w:rsidRDefault="00844510" w:rsidP="00844510">
            <w:pPr>
              <w:pStyle w:val="TAL"/>
              <w:rPr>
                <w:lang w:eastAsia="sv-SE"/>
              </w:rPr>
            </w:pPr>
            <w:r w:rsidRPr="00E80F49">
              <w:t>Exception Note 9 of TS38.101 table 7.3A.4-1</w:t>
            </w:r>
          </w:p>
          <w:p w14:paraId="431452A8" w14:textId="77777777" w:rsidR="00844510" w:rsidRPr="00E80F49" w:rsidRDefault="00844510" w:rsidP="00844510">
            <w:pPr>
              <w:pStyle w:val="TAL"/>
              <w:rPr>
                <w:rFonts w:eastAsia="Malgun Gothic"/>
                <w:lang w:eastAsia="ko-KR"/>
              </w:rPr>
            </w:pPr>
            <w:r w:rsidRPr="00E80F49">
              <w:t>n71 UL RB allocation 8@10</w:t>
            </w:r>
          </w:p>
        </w:tc>
      </w:tr>
      <w:tr w:rsidR="00844510" w:rsidRPr="00E80F49" w14:paraId="583B96AA" w14:textId="77777777" w:rsidTr="00F013C2">
        <w:trPr>
          <w:gridAfter w:val="2"/>
          <w:wAfter w:w="122" w:type="dxa"/>
          <w:jc w:val="center"/>
        </w:trPr>
        <w:tc>
          <w:tcPr>
            <w:tcW w:w="9666" w:type="dxa"/>
            <w:gridSpan w:val="8"/>
            <w:tcBorders>
              <w:top w:val="single" w:sz="4" w:space="0" w:color="auto"/>
              <w:left w:val="single" w:sz="4" w:space="0" w:color="auto"/>
              <w:bottom w:val="single" w:sz="4" w:space="0" w:color="auto"/>
              <w:right w:val="single" w:sz="4" w:space="0" w:color="auto"/>
            </w:tcBorders>
            <w:hideMark/>
          </w:tcPr>
          <w:p w14:paraId="78F5EEEF" w14:textId="77777777" w:rsidR="00844510" w:rsidRPr="00E80F49" w:rsidRDefault="00844510" w:rsidP="000D5725">
            <w:pPr>
              <w:pStyle w:val="TAN"/>
              <w:rPr>
                <w:lang w:eastAsia="sv-SE"/>
              </w:rPr>
            </w:pPr>
            <w:r w:rsidRPr="00E80F49">
              <w:t>NOTE 1:</w:t>
            </w:r>
            <w:r w:rsidRPr="00E80F49">
              <w:tab/>
              <w:t>This selection is used in test case 7.3A.1_1 unless otherwise stated.</w:t>
            </w:r>
          </w:p>
          <w:p w14:paraId="2143EE7B" w14:textId="77777777" w:rsidR="000D5725" w:rsidRDefault="00844510" w:rsidP="00D44BD4">
            <w:pPr>
              <w:pStyle w:val="TAN"/>
            </w:pPr>
            <w:r w:rsidRPr="00E80F49">
              <w:t>NOTE 2:</w:t>
            </w:r>
            <w:r w:rsidRPr="00E80F49">
              <w:tab/>
              <w:t>Aggressor band in bold.</w:t>
            </w:r>
          </w:p>
          <w:p w14:paraId="0DDC51D2" w14:textId="55E1D9E8" w:rsidR="00844510" w:rsidRPr="00E80F49" w:rsidRDefault="000D5725" w:rsidP="00D44BD4">
            <w:pPr>
              <w:pStyle w:val="TAN"/>
            </w:pPr>
            <w:r>
              <w:t>NOTE 3:</w:t>
            </w:r>
            <w:r>
              <w:tab/>
              <w:t>Non-exception test frequencies are required to be used in test cases 7.3A.1, 7.3A.2, 7.3A.3, 7.3A.4 which are also referred to in other Rx test cases under chapter 7 of TS38.521-1 [2]</w:t>
            </w:r>
          </w:p>
        </w:tc>
      </w:tr>
    </w:tbl>
    <w:p w14:paraId="63C1D669" w14:textId="77777777" w:rsidR="00D20444" w:rsidRPr="00E80F49" w:rsidRDefault="00D20444" w:rsidP="00CF3F9A">
      <w:pPr>
        <w:rPr>
          <w:rFonts w:eastAsia="Malgun Gothic"/>
          <w:lang w:eastAsia="en-US"/>
        </w:rPr>
      </w:pPr>
    </w:p>
    <w:p w14:paraId="4517A46E" w14:textId="77777777" w:rsidR="00010953" w:rsidRPr="00E80F49" w:rsidRDefault="00010953" w:rsidP="00010953">
      <w:pPr>
        <w:pStyle w:val="Heading4"/>
      </w:pPr>
      <w:bookmarkStart w:id="203" w:name="_Toc59039983"/>
      <w:bookmarkStart w:id="204" w:name="_Toc68073922"/>
      <w:bookmarkStart w:id="205" w:name="_Toc75371784"/>
      <w:bookmarkStart w:id="206" w:name="_Toc83727852"/>
      <w:bookmarkStart w:id="207" w:name="_Toc100005952"/>
      <w:bookmarkStart w:id="208" w:name="_Toc106703500"/>
      <w:bookmarkStart w:id="209" w:name="_Toc138858401"/>
      <w:r w:rsidRPr="00E80F49">
        <w:t>4.1.3.2</w:t>
      </w:r>
      <w:r w:rsidRPr="00E80F49">
        <w:tab/>
        <w:t>Spurious emissions test cases for FR1 UL CA</w:t>
      </w:r>
      <w:bookmarkEnd w:id="203"/>
      <w:bookmarkEnd w:id="204"/>
      <w:bookmarkEnd w:id="205"/>
      <w:bookmarkEnd w:id="206"/>
      <w:bookmarkEnd w:id="207"/>
      <w:bookmarkEnd w:id="208"/>
      <w:bookmarkEnd w:id="209"/>
    </w:p>
    <w:p w14:paraId="370BF27E" w14:textId="77777777" w:rsidR="00010953" w:rsidRPr="00E80F49" w:rsidRDefault="00010953" w:rsidP="00010953">
      <w:r w:rsidRPr="00E80F49">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E80F49" w:rsidRDefault="00010953" w:rsidP="00010953">
      <w:r w:rsidRPr="00E80F49">
        <w:t>The analyses are performed per CA configuration and are stored as zip-files as defined in annex A.</w:t>
      </w:r>
    </w:p>
    <w:p w14:paraId="42A67326" w14:textId="6C34D6E4" w:rsidR="00010953" w:rsidRPr="00E80F49" w:rsidRDefault="00010953" w:rsidP="00010953">
      <w:pPr>
        <w:pStyle w:val="TH"/>
      </w:pPr>
      <w:r w:rsidRPr="00E80F49">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rsidRPr="00E80F49" w14:paraId="27686087" w14:textId="77777777" w:rsidTr="00123D80">
        <w:tc>
          <w:tcPr>
            <w:tcW w:w="1555" w:type="dxa"/>
            <w:shd w:val="clear" w:color="auto" w:fill="auto"/>
          </w:tcPr>
          <w:p w14:paraId="1676D84D" w14:textId="77777777" w:rsidR="000F2329" w:rsidRPr="00E80F49" w:rsidRDefault="000F2329" w:rsidP="008D2C7C">
            <w:pPr>
              <w:pStyle w:val="TAH"/>
            </w:pPr>
            <w:r w:rsidRPr="00E80F49">
              <w:t>CA config</w:t>
            </w:r>
          </w:p>
        </w:tc>
        <w:tc>
          <w:tcPr>
            <w:tcW w:w="1657" w:type="dxa"/>
            <w:shd w:val="clear" w:color="auto" w:fill="auto"/>
          </w:tcPr>
          <w:p w14:paraId="6854C7CE" w14:textId="77777777" w:rsidR="000F2329" w:rsidRPr="00E80F49" w:rsidRDefault="000F2329" w:rsidP="008D2C7C">
            <w:pPr>
              <w:pStyle w:val="TAH"/>
              <w:rPr>
                <w:lang w:eastAsia="zh-CN"/>
              </w:rPr>
            </w:pPr>
            <w:r w:rsidRPr="00E80F49">
              <w:rPr>
                <w:lang w:eastAsia="zh-CN"/>
              </w:rPr>
              <w:t>Number of test point</w:t>
            </w:r>
          </w:p>
        </w:tc>
        <w:tc>
          <w:tcPr>
            <w:tcW w:w="4467" w:type="dxa"/>
            <w:shd w:val="clear" w:color="auto" w:fill="auto"/>
          </w:tcPr>
          <w:p w14:paraId="17820EC4" w14:textId="77777777" w:rsidR="000F2329" w:rsidRPr="00E80F49" w:rsidRDefault="000F2329" w:rsidP="008D2C7C">
            <w:pPr>
              <w:pStyle w:val="TAH"/>
            </w:pPr>
            <w:r w:rsidRPr="00E80F49">
              <w:t>Justification</w:t>
            </w:r>
          </w:p>
        </w:tc>
        <w:tc>
          <w:tcPr>
            <w:tcW w:w="1950" w:type="dxa"/>
            <w:shd w:val="clear" w:color="auto" w:fill="auto"/>
          </w:tcPr>
          <w:p w14:paraId="737D4260" w14:textId="77777777" w:rsidR="000F2329" w:rsidRPr="00E80F49" w:rsidRDefault="000F2329" w:rsidP="008D2C7C">
            <w:pPr>
              <w:pStyle w:val="TAH"/>
            </w:pPr>
            <w:r w:rsidRPr="00E80F49">
              <w:t>Comments</w:t>
            </w:r>
          </w:p>
        </w:tc>
      </w:tr>
      <w:tr w:rsidR="00E2297F" w:rsidRPr="00E80F49" w14:paraId="0430E282" w14:textId="77777777" w:rsidTr="00123D80">
        <w:tc>
          <w:tcPr>
            <w:tcW w:w="1555" w:type="dxa"/>
            <w:shd w:val="clear" w:color="auto" w:fill="auto"/>
          </w:tcPr>
          <w:p w14:paraId="385259B5" w14:textId="112A51A6" w:rsidR="00E2297F" w:rsidRPr="00E80F49" w:rsidRDefault="00E2297F" w:rsidP="00E2297F">
            <w:pPr>
              <w:pStyle w:val="TAH"/>
            </w:pPr>
            <w:r>
              <w:rPr>
                <w:b w:val="0"/>
                <w:bCs/>
              </w:rPr>
              <w:t>CA_n1A-n</w:t>
            </w:r>
            <w:r>
              <w:rPr>
                <w:rFonts w:hint="eastAsia"/>
                <w:b w:val="0"/>
                <w:bCs/>
                <w:lang w:val="en-US" w:eastAsia="zh-CN"/>
              </w:rPr>
              <w:t>3</w:t>
            </w:r>
            <w:r>
              <w:rPr>
                <w:b w:val="0"/>
                <w:bCs/>
              </w:rPr>
              <w:t>A</w:t>
            </w:r>
          </w:p>
        </w:tc>
        <w:tc>
          <w:tcPr>
            <w:tcW w:w="1657" w:type="dxa"/>
            <w:shd w:val="clear" w:color="auto" w:fill="auto"/>
          </w:tcPr>
          <w:p w14:paraId="4A484201" w14:textId="77777777" w:rsidR="00E2297F" w:rsidRPr="00E80F49" w:rsidRDefault="00E2297F" w:rsidP="00E2297F">
            <w:pPr>
              <w:pStyle w:val="TAH"/>
              <w:rPr>
                <w:lang w:eastAsia="zh-CN"/>
              </w:rPr>
            </w:pPr>
          </w:p>
        </w:tc>
        <w:tc>
          <w:tcPr>
            <w:tcW w:w="4467" w:type="dxa"/>
            <w:shd w:val="clear" w:color="auto" w:fill="auto"/>
          </w:tcPr>
          <w:p w14:paraId="5119049E" w14:textId="1F8AF911" w:rsidR="00E2297F" w:rsidRPr="00E80F49" w:rsidRDefault="00E2297F" w:rsidP="00E2297F">
            <w:pPr>
              <w:pStyle w:val="TAH"/>
            </w:pPr>
            <w:r>
              <w:rPr>
                <w:b w:val="0"/>
                <w:bCs/>
                <w:lang w:eastAsia="ja-JP"/>
              </w:rPr>
              <w:t>38.521-1_TpAnalysisSpur(CA_n1A-n</w:t>
            </w:r>
            <w:r>
              <w:rPr>
                <w:rFonts w:hint="eastAsia"/>
                <w:b w:val="0"/>
                <w:bCs/>
                <w:lang w:val="en-US" w:eastAsia="zh-CN"/>
              </w:rPr>
              <w:t>3</w:t>
            </w:r>
            <w:r>
              <w:rPr>
                <w:b w:val="0"/>
                <w:bCs/>
                <w:lang w:eastAsia="ja-JP"/>
              </w:rPr>
              <w:t>A).zip</w:t>
            </w:r>
          </w:p>
        </w:tc>
        <w:tc>
          <w:tcPr>
            <w:tcW w:w="1950" w:type="dxa"/>
            <w:shd w:val="clear" w:color="auto" w:fill="auto"/>
          </w:tcPr>
          <w:p w14:paraId="47D2FC96" w14:textId="3181B7A6" w:rsidR="00E2297F" w:rsidRPr="00E80F49" w:rsidRDefault="00E2297F" w:rsidP="00E2297F">
            <w:pPr>
              <w:pStyle w:val="TAH"/>
            </w:pPr>
            <w:r>
              <w:rPr>
                <w:b w:val="0"/>
                <w:bCs/>
              </w:rPr>
              <w:t>RAN5#9</w:t>
            </w:r>
            <w:r>
              <w:rPr>
                <w:rFonts w:hint="eastAsia"/>
                <w:b w:val="0"/>
                <w:bCs/>
                <w:lang w:val="en-US" w:eastAsia="zh-CN"/>
              </w:rPr>
              <w:t>9</w:t>
            </w:r>
          </w:p>
        </w:tc>
      </w:tr>
      <w:tr w:rsidR="00E2297F" w:rsidRPr="00E80F49" w14:paraId="26539AFD" w14:textId="77777777" w:rsidTr="00123D80">
        <w:tc>
          <w:tcPr>
            <w:tcW w:w="1555" w:type="dxa"/>
            <w:shd w:val="clear" w:color="auto" w:fill="auto"/>
          </w:tcPr>
          <w:p w14:paraId="4C4328F1" w14:textId="78EBA160" w:rsidR="00E2297F" w:rsidRPr="00D44BD4" w:rsidRDefault="00E2297F" w:rsidP="00E2297F">
            <w:pPr>
              <w:pStyle w:val="TAH"/>
              <w:rPr>
                <w:b w:val="0"/>
                <w:bCs/>
              </w:rPr>
            </w:pPr>
            <w:r w:rsidRPr="00D44BD4">
              <w:rPr>
                <w:b w:val="0"/>
                <w:bCs/>
              </w:rPr>
              <w:t>CA_n1A-n8A</w:t>
            </w:r>
          </w:p>
        </w:tc>
        <w:tc>
          <w:tcPr>
            <w:tcW w:w="1657" w:type="dxa"/>
            <w:shd w:val="clear" w:color="auto" w:fill="auto"/>
          </w:tcPr>
          <w:p w14:paraId="4786804A" w14:textId="029ACA94" w:rsidR="00E2297F" w:rsidRPr="00D44BD4" w:rsidRDefault="00E2297F" w:rsidP="00E2297F">
            <w:pPr>
              <w:pStyle w:val="TAH"/>
              <w:rPr>
                <w:b w:val="0"/>
                <w:bCs/>
                <w:lang w:eastAsia="zh-CN"/>
              </w:rPr>
            </w:pPr>
            <w:r w:rsidRPr="00D44BD4">
              <w:rPr>
                <w:b w:val="0"/>
                <w:bCs/>
                <w:lang w:eastAsia="zh-CN"/>
              </w:rPr>
              <w:t>1</w:t>
            </w:r>
          </w:p>
        </w:tc>
        <w:tc>
          <w:tcPr>
            <w:tcW w:w="4467" w:type="dxa"/>
            <w:shd w:val="clear" w:color="auto" w:fill="auto"/>
          </w:tcPr>
          <w:p w14:paraId="0DF46F74" w14:textId="075A360F" w:rsidR="00E2297F" w:rsidRPr="00D44BD4" w:rsidRDefault="00E2297F" w:rsidP="00E2297F">
            <w:pPr>
              <w:pStyle w:val="TAH"/>
              <w:rPr>
                <w:b w:val="0"/>
                <w:bCs/>
              </w:rPr>
            </w:pPr>
            <w:r w:rsidRPr="00D44BD4">
              <w:rPr>
                <w:b w:val="0"/>
                <w:bCs/>
                <w:lang w:eastAsia="ja-JP"/>
              </w:rPr>
              <w:t>38.521-1_TpAnalysisSpur(CA_n1A-n8A).zip</w:t>
            </w:r>
          </w:p>
        </w:tc>
        <w:tc>
          <w:tcPr>
            <w:tcW w:w="1950" w:type="dxa"/>
            <w:shd w:val="clear" w:color="auto" w:fill="auto"/>
          </w:tcPr>
          <w:p w14:paraId="75645D13" w14:textId="2AD889F6" w:rsidR="00E2297F" w:rsidRPr="00D44BD4" w:rsidRDefault="00E2297F" w:rsidP="00E2297F">
            <w:pPr>
              <w:pStyle w:val="TAH"/>
              <w:rPr>
                <w:b w:val="0"/>
                <w:bCs/>
              </w:rPr>
            </w:pPr>
            <w:r w:rsidRPr="00D44BD4">
              <w:rPr>
                <w:b w:val="0"/>
                <w:bCs/>
              </w:rPr>
              <w:t>RAN5#98</w:t>
            </w:r>
          </w:p>
        </w:tc>
      </w:tr>
      <w:tr w:rsidR="00E2297F" w:rsidRPr="00E80F49" w14:paraId="5DF08D74" w14:textId="77777777" w:rsidTr="00123D80">
        <w:tc>
          <w:tcPr>
            <w:tcW w:w="1555" w:type="dxa"/>
            <w:shd w:val="clear" w:color="auto" w:fill="auto"/>
          </w:tcPr>
          <w:p w14:paraId="6A4BD410" w14:textId="77777777" w:rsidR="00E2297F" w:rsidRPr="00E80F49" w:rsidRDefault="00E2297F" w:rsidP="00E2297F">
            <w:pPr>
              <w:pStyle w:val="TAC"/>
            </w:pPr>
            <w:r w:rsidRPr="00E80F49">
              <w:t>CA_n1A-n78A</w:t>
            </w:r>
          </w:p>
        </w:tc>
        <w:tc>
          <w:tcPr>
            <w:tcW w:w="1657" w:type="dxa"/>
            <w:shd w:val="clear" w:color="auto" w:fill="auto"/>
          </w:tcPr>
          <w:p w14:paraId="7A134C6A" w14:textId="445889AA" w:rsidR="00E2297F" w:rsidRPr="00E80F49" w:rsidRDefault="00E2297F" w:rsidP="00E2297F">
            <w:pPr>
              <w:pStyle w:val="TAC"/>
              <w:rPr>
                <w:lang w:eastAsia="zh-CN"/>
              </w:rPr>
            </w:pPr>
            <w:r w:rsidRPr="00512A19">
              <w:rPr>
                <w:lang w:eastAsia="zh-CN"/>
              </w:rPr>
              <w:t>3</w:t>
            </w:r>
          </w:p>
        </w:tc>
        <w:tc>
          <w:tcPr>
            <w:tcW w:w="4467" w:type="dxa"/>
            <w:shd w:val="clear" w:color="auto" w:fill="auto"/>
          </w:tcPr>
          <w:p w14:paraId="51678035" w14:textId="13A60904" w:rsidR="00E2297F" w:rsidRPr="00E80F49" w:rsidRDefault="00E2297F" w:rsidP="00E2297F">
            <w:pPr>
              <w:pStyle w:val="TAC"/>
            </w:pPr>
            <w:r w:rsidRPr="00E80F49">
              <w:rPr>
                <w:lang w:eastAsia="ja-JP"/>
              </w:rPr>
              <w:t>38.521-1_TpAnalysisSpur(CA_n1A-n78A)</w:t>
            </w:r>
            <w:r w:rsidRPr="00512A19">
              <w:rPr>
                <w:lang w:eastAsia="ja-JP"/>
              </w:rPr>
              <w:t xml:space="preserve"> </w:t>
            </w:r>
            <w:r w:rsidRPr="00E80F49">
              <w:rPr>
                <w:lang w:eastAsia="ja-JP"/>
              </w:rPr>
              <w:t>v</w:t>
            </w:r>
            <w:r w:rsidRPr="00512A19">
              <w:rPr>
                <w:lang w:eastAsia="ja-JP"/>
              </w:rPr>
              <w:t>3</w:t>
            </w:r>
            <w:r w:rsidRPr="00E80F49">
              <w:rPr>
                <w:lang w:eastAsia="ja-JP"/>
              </w:rPr>
              <w:t>.zip</w:t>
            </w:r>
          </w:p>
        </w:tc>
        <w:tc>
          <w:tcPr>
            <w:tcW w:w="1950" w:type="dxa"/>
            <w:shd w:val="clear" w:color="auto" w:fill="auto"/>
          </w:tcPr>
          <w:p w14:paraId="0AAE5B48" w14:textId="63B49227" w:rsidR="00E2297F" w:rsidRPr="00E80F49" w:rsidRDefault="00E2297F" w:rsidP="00E2297F">
            <w:pPr>
              <w:pStyle w:val="TAC"/>
            </w:pPr>
            <w:r w:rsidRPr="00512A19">
              <w:t>RAN5#97</w:t>
            </w:r>
          </w:p>
        </w:tc>
      </w:tr>
      <w:tr w:rsidR="00E2297F" w:rsidRPr="00E80F49" w14:paraId="6C4639FF" w14:textId="77777777" w:rsidTr="00123D80">
        <w:tc>
          <w:tcPr>
            <w:tcW w:w="1555" w:type="dxa"/>
            <w:shd w:val="clear" w:color="auto" w:fill="auto"/>
          </w:tcPr>
          <w:p w14:paraId="064217B5" w14:textId="46F8EA8F" w:rsidR="00E2297F" w:rsidRPr="00E80F49" w:rsidRDefault="00E2297F" w:rsidP="00E2297F">
            <w:pPr>
              <w:pStyle w:val="TAC"/>
            </w:pPr>
            <w:r w:rsidRPr="009B287A">
              <w:t>CA_n1A-n79A</w:t>
            </w:r>
          </w:p>
        </w:tc>
        <w:tc>
          <w:tcPr>
            <w:tcW w:w="1657" w:type="dxa"/>
            <w:shd w:val="clear" w:color="auto" w:fill="auto"/>
          </w:tcPr>
          <w:p w14:paraId="30943FB0" w14:textId="564B5BC5" w:rsidR="00E2297F" w:rsidRPr="00E80F49" w:rsidDel="00931B05" w:rsidRDefault="00E2297F" w:rsidP="00E2297F">
            <w:pPr>
              <w:pStyle w:val="TAC"/>
              <w:rPr>
                <w:lang w:eastAsia="zh-CN"/>
              </w:rPr>
            </w:pPr>
            <w:r w:rsidRPr="009B287A">
              <w:rPr>
                <w:lang w:eastAsia="zh-CN"/>
              </w:rPr>
              <w:t>4</w:t>
            </w:r>
          </w:p>
        </w:tc>
        <w:tc>
          <w:tcPr>
            <w:tcW w:w="4467" w:type="dxa"/>
            <w:shd w:val="clear" w:color="auto" w:fill="auto"/>
          </w:tcPr>
          <w:p w14:paraId="425C20F9" w14:textId="240C7D05" w:rsidR="00E2297F" w:rsidRPr="00E80F49" w:rsidRDefault="00E2297F" w:rsidP="00E2297F">
            <w:pPr>
              <w:pStyle w:val="TAC"/>
              <w:rPr>
                <w:lang w:eastAsia="ja-JP"/>
              </w:rPr>
            </w:pPr>
            <w:r w:rsidRPr="009B287A">
              <w:rPr>
                <w:lang w:eastAsia="ja-JP"/>
              </w:rPr>
              <w:t>38.521-1_TpAnalysisSpur(CA_n1A-n79A).zip</w:t>
            </w:r>
          </w:p>
        </w:tc>
        <w:tc>
          <w:tcPr>
            <w:tcW w:w="1950" w:type="dxa"/>
            <w:shd w:val="clear" w:color="auto" w:fill="auto"/>
          </w:tcPr>
          <w:p w14:paraId="6369C8B9" w14:textId="0E24E43D" w:rsidR="00E2297F" w:rsidRPr="00E80F49" w:rsidDel="00931B05" w:rsidRDefault="00E2297F" w:rsidP="00E2297F">
            <w:pPr>
              <w:pStyle w:val="TAC"/>
            </w:pPr>
            <w:r w:rsidRPr="009B287A">
              <w:t>RAN5#97</w:t>
            </w:r>
          </w:p>
        </w:tc>
      </w:tr>
      <w:tr w:rsidR="00E2297F" w:rsidRPr="00E80F49" w14:paraId="67BD61F3" w14:textId="77777777" w:rsidTr="00123D80">
        <w:tc>
          <w:tcPr>
            <w:tcW w:w="1555" w:type="dxa"/>
            <w:shd w:val="clear" w:color="auto" w:fill="auto"/>
          </w:tcPr>
          <w:p w14:paraId="7B645F73" w14:textId="5D2519A4" w:rsidR="00E2297F" w:rsidRPr="00E80F49" w:rsidRDefault="00E2297F" w:rsidP="00E2297F">
            <w:pPr>
              <w:pStyle w:val="TAC"/>
            </w:pPr>
            <w:r>
              <w:t>CA_n2A-n77</w:t>
            </w:r>
            <w:r w:rsidRPr="00E80F49">
              <w:t>A</w:t>
            </w:r>
          </w:p>
        </w:tc>
        <w:tc>
          <w:tcPr>
            <w:tcW w:w="1657" w:type="dxa"/>
            <w:shd w:val="clear" w:color="auto" w:fill="auto"/>
          </w:tcPr>
          <w:p w14:paraId="54AEC041" w14:textId="73558676" w:rsidR="00E2297F" w:rsidRPr="00E80F49" w:rsidRDefault="00E2297F" w:rsidP="00E2297F">
            <w:pPr>
              <w:pStyle w:val="TAC"/>
              <w:rPr>
                <w:lang w:eastAsia="zh-CN"/>
              </w:rPr>
            </w:pPr>
            <w:r>
              <w:rPr>
                <w:lang w:eastAsia="zh-CN"/>
              </w:rPr>
              <w:t>3</w:t>
            </w:r>
          </w:p>
        </w:tc>
        <w:tc>
          <w:tcPr>
            <w:tcW w:w="4467" w:type="dxa"/>
            <w:shd w:val="clear" w:color="auto" w:fill="auto"/>
          </w:tcPr>
          <w:p w14:paraId="4F1252A8" w14:textId="2157C8BF" w:rsidR="00E2297F" w:rsidRPr="00E80F49" w:rsidRDefault="00E2297F" w:rsidP="00E2297F">
            <w:pPr>
              <w:pStyle w:val="TAC"/>
              <w:rPr>
                <w:lang w:eastAsia="ja-JP"/>
              </w:rPr>
            </w:pPr>
            <w:r>
              <w:rPr>
                <w:lang w:eastAsia="ja-JP"/>
              </w:rPr>
              <w:t>38.521-1_TpAnalysisSpur(CA_n2A-</w:t>
            </w:r>
            <w:r w:rsidRPr="00351C1E">
              <w:rPr>
                <w:lang w:eastAsia="ja-JP"/>
              </w:rPr>
              <w:t>n77A)</w:t>
            </w:r>
            <w:r w:rsidRPr="00695170">
              <w:rPr>
                <w:lang w:eastAsia="ja-JP"/>
              </w:rPr>
              <w:t xml:space="preserve"> v2</w:t>
            </w:r>
            <w:r>
              <w:rPr>
                <w:lang w:eastAsia="ja-JP"/>
              </w:rPr>
              <w:t>.zip</w:t>
            </w:r>
          </w:p>
        </w:tc>
        <w:tc>
          <w:tcPr>
            <w:tcW w:w="1950" w:type="dxa"/>
            <w:shd w:val="clear" w:color="auto" w:fill="auto"/>
          </w:tcPr>
          <w:p w14:paraId="0CF9D718" w14:textId="4618BA1C" w:rsidR="00E2297F" w:rsidRPr="00E80F49" w:rsidDel="00AD5E0E" w:rsidRDefault="00E2297F" w:rsidP="00E2297F">
            <w:pPr>
              <w:pStyle w:val="TAC"/>
            </w:pPr>
            <w:r>
              <w:t>RAN5#9</w:t>
            </w:r>
            <w:r w:rsidRPr="00695170">
              <w:t>7</w:t>
            </w:r>
          </w:p>
        </w:tc>
      </w:tr>
      <w:tr w:rsidR="00E2297F" w:rsidRPr="00E80F49" w14:paraId="09E7759B" w14:textId="77777777" w:rsidTr="00123D80">
        <w:tc>
          <w:tcPr>
            <w:tcW w:w="1555" w:type="dxa"/>
            <w:shd w:val="clear" w:color="auto" w:fill="auto"/>
          </w:tcPr>
          <w:p w14:paraId="1695DB91" w14:textId="638F0D5C" w:rsidR="00E2297F" w:rsidRDefault="00E2297F" w:rsidP="00E2297F">
            <w:pPr>
              <w:pStyle w:val="TAC"/>
            </w:pPr>
            <w:r>
              <w:t>CA_n2A-n5A</w:t>
            </w:r>
          </w:p>
        </w:tc>
        <w:tc>
          <w:tcPr>
            <w:tcW w:w="1657" w:type="dxa"/>
            <w:shd w:val="clear" w:color="auto" w:fill="auto"/>
          </w:tcPr>
          <w:p w14:paraId="0E150912" w14:textId="02006495" w:rsidR="00E2297F" w:rsidRDefault="00E2297F" w:rsidP="00E2297F">
            <w:pPr>
              <w:pStyle w:val="TAC"/>
              <w:rPr>
                <w:lang w:eastAsia="zh-CN"/>
              </w:rPr>
            </w:pPr>
            <w:r>
              <w:rPr>
                <w:lang w:eastAsia="zh-CN"/>
              </w:rPr>
              <w:t>3</w:t>
            </w:r>
          </w:p>
        </w:tc>
        <w:tc>
          <w:tcPr>
            <w:tcW w:w="4467" w:type="dxa"/>
            <w:shd w:val="clear" w:color="auto" w:fill="auto"/>
          </w:tcPr>
          <w:p w14:paraId="58099E47" w14:textId="641F59A8" w:rsidR="00E2297F" w:rsidRDefault="00E2297F" w:rsidP="00E2297F">
            <w:pPr>
              <w:pStyle w:val="TAC"/>
              <w:rPr>
                <w:lang w:eastAsia="ja-JP"/>
              </w:rPr>
            </w:pPr>
            <w:r>
              <w:rPr>
                <w:lang w:eastAsia="ja-JP"/>
              </w:rPr>
              <w:t>38.521-1_TpAnalysisSpur(CA_n2A_n5A).zip</w:t>
            </w:r>
          </w:p>
        </w:tc>
        <w:tc>
          <w:tcPr>
            <w:tcW w:w="1950" w:type="dxa"/>
            <w:shd w:val="clear" w:color="auto" w:fill="auto"/>
          </w:tcPr>
          <w:p w14:paraId="0409E01D" w14:textId="18419B12" w:rsidR="00E2297F" w:rsidDel="00093DAD" w:rsidRDefault="00E2297F" w:rsidP="00E2297F">
            <w:pPr>
              <w:pStyle w:val="TAC"/>
            </w:pPr>
            <w:r>
              <w:t>RAN5#97</w:t>
            </w:r>
          </w:p>
        </w:tc>
      </w:tr>
      <w:tr w:rsidR="00E2297F" w:rsidRPr="00E80F49" w14:paraId="57D55243" w14:textId="77777777" w:rsidTr="00123D80">
        <w:tc>
          <w:tcPr>
            <w:tcW w:w="1555" w:type="dxa"/>
            <w:shd w:val="clear" w:color="auto" w:fill="auto"/>
          </w:tcPr>
          <w:p w14:paraId="676F46C6" w14:textId="4884D2D2" w:rsidR="00E2297F" w:rsidRDefault="00E2297F" w:rsidP="00E2297F">
            <w:pPr>
              <w:pStyle w:val="TAC"/>
            </w:pPr>
            <w:r>
              <w:t>CA_n2A-n48A</w:t>
            </w:r>
          </w:p>
        </w:tc>
        <w:tc>
          <w:tcPr>
            <w:tcW w:w="1657" w:type="dxa"/>
            <w:shd w:val="clear" w:color="auto" w:fill="auto"/>
          </w:tcPr>
          <w:p w14:paraId="32FB09E0" w14:textId="2A98A38C" w:rsidR="00E2297F" w:rsidRDefault="00E2297F" w:rsidP="00E2297F">
            <w:pPr>
              <w:pStyle w:val="TAC"/>
              <w:rPr>
                <w:lang w:eastAsia="zh-CN"/>
              </w:rPr>
            </w:pPr>
            <w:r>
              <w:rPr>
                <w:lang w:eastAsia="zh-CN"/>
              </w:rPr>
              <w:t>3</w:t>
            </w:r>
          </w:p>
        </w:tc>
        <w:tc>
          <w:tcPr>
            <w:tcW w:w="4467" w:type="dxa"/>
            <w:shd w:val="clear" w:color="auto" w:fill="auto"/>
          </w:tcPr>
          <w:p w14:paraId="63B69816" w14:textId="3CC702DB" w:rsidR="00E2297F" w:rsidRDefault="00E2297F" w:rsidP="00E2297F">
            <w:pPr>
              <w:pStyle w:val="TAC"/>
              <w:rPr>
                <w:lang w:eastAsia="ja-JP"/>
              </w:rPr>
            </w:pPr>
            <w:r>
              <w:rPr>
                <w:lang w:eastAsia="ja-JP"/>
              </w:rPr>
              <w:t>38.521-1_TpAnalysisSpur(CA_n2A_n48A).zip</w:t>
            </w:r>
          </w:p>
        </w:tc>
        <w:tc>
          <w:tcPr>
            <w:tcW w:w="1950" w:type="dxa"/>
            <w:shd w:val="clear" w:color="auto" w:fill="auto"/>
          </w:tcPr>
          <w:p w14:paraId="6EF5694B" w14:textId="25D27615" w:rsidR="00E2297F" w:rsidRDefault="00E2297F" w:rsidP="00E2297F">
            <w:pPr>
              <w:pStyle w:val="TAC"/>
            </w:pPr>
            <w:r>
              <w:t>RAN5#97</w:t>
            </w:r>
          </w:p>
        </w:tc>
      </w:tr>
      <w:tr w:rsidR="00E2297F" w:rsidRPr="00E80F49" w14:paraId="36A48BEC" w14:textId="77777777" w:rsidTr="00123D80">
        <w:tc>
          <w:tcPr>
            <w:tcW w:w="1555" w:type="dxa"/>
            <w:shd w:val="clear" w:color="auto" w:fill="auto"/>
          </w:tcPr>
          <w:p w14:paraId="2D4C4A5D" w14:textId="446C664B" w:rsidR="00E2297F" w:rsidRDefault="00E2297F" w:rsidP="00E2297F">
            <w:pPr>
              <w:pStyle w:val="TAC"/>
            </w:pPr>
            <w:r w:rsidRPr="00B0170B">
              <w:rPr>
                <w:lang w:eastAsia="zh-CN"/>
              </w:rPr>
              <w:t>CA_n3A-n41A</w:t>
            </w:r>
          </w:p>
        </w:tc>
        <w:tc>
          <w:tcPr>
            <w:tcW w:w="1657" w:type="dxa"/>
            <w:shd w:val="clear" w:color="auto" w:fill="auto"/>
          </w:tcPr>
          <w:p w14:paraId="62CD9059" w14:textId="0D9D308D" w:rsidR="00E2297F" w:rsidRDefault="00E2297F" w:rsidP="00E2297F">
            <w:pPr>
              <w:pStyle w:val="TAC"/>
              <w:rPr>
                <w:lang w:eastAsia="zh-CN"/>
              </w:rPr>
            </w:pPr>
            <w:r w:rsidRPr="00B0170B">
              <w:rPr>
                <w:lang w:eastAsia="zh-CN"/>
              </w:rPr>
              <w:t>6</w:t>
            </w:r>
          </w:p>
        </w:tc>
        <w:tc>
          <w:tcPr>
            <w:tcW w:w="4467" w:type="dxa"/>
            <w:shd w:val="clear" w:color="auto" w:fill="auto"/>
          </w:tcPr>
          <w:p w14:paraId="032799E0" w14:textId="625C5AE0" w:rsidR="00E2297F" w:rsidRDefault="00E2297F" w:rsidP="00E2297F">
            <w:pPr>
              <w:pStyle w:val="TAC"/>
              <w:rPr>
                <w:lang w:eastAsia="ja-JP"/>
              </w:rPr>
            </w:pPr>
            <w:r w:rsidRPr="00B0170B">
              <w:rPr>
                <w:lang w:eastAsia="ja-JP"/>
              </w:rPr>
              <w:t>38.521-1_TpAnalysisSpur(CA_n3A-n41A).zip</w:t>
            </w:r>
          </w:p>
        </w:tc>
        <w:tc>
          <w:tcPr>
            <w:tcW w:w="1950" w:type="dxa"/>
            <w:shd w:val="clear" w:color="auto" w:fill="auto"/>
          </w:tcPr>
          <w:p w14:paraId="2146DD4D" w14:textId="0C17326C" w:rsidR="00E2297F" w:rsidRDefault="00E2297F" w:rsidP="00E2297F">
            <w:pPr>
              <w:pStyle w:val="TAC"/>
            </w:pPr>
            <w:r w:rsidRPr="00B0170B">
              <w:t>RAN5#97</w:t>
            </w:r>
          </w:p>
        </w:tc>
      </w:tr>
      <w:tr w:rsidR="00E2297F" w:rsidRPr="00E80F49" w14:paraId="50D5FEF4" w14:textId="77777777" w:rsidTr="00123D80">
        <w:tc>
          <w:tcPr>
            <w:tcW w:w="1555" w:type="dxa"/>
            <w:shd w:val="clear" w:color="auto" w:fill="auto"/>
          </w:tcPr>
          <w:p w14:paraId="706F9319" w14:textId="77777777" w:rsidR="00E2297F" w:rsidRPr="00E80F49" w:rsidRDefault="00E2297F" w:rsidP="00E2297F">
            <w:pPr>
              <w:pStyle w:val="TAC"/>
            </w:pPr>
            <w:r w:rsidRPr="00E80F49">
              <w:t>CA_n3A-n78A</w:t>
            </w:r>
          </w:p>
        </w:tc>
        <w:tc>
          <w:tcPr>
            <w:tcW w:w="1657" w:type="dxa"/>
            <w:shd w:val="clear" w:color="auto" w:fill="auto"/>
          </w:tcPr>
          <w:p w14:paraId="036B1EDF" w14:textId="3DA89F0F" w:rsidR="00E2297F" w:rsidRPr="00E80F49" w:rsidRDefault="00E2297F" w:rsidP="00E2297F">
            <w:pPr>
              <w:pStyle w:val="TAC"/>
              <w:rPr>
                <w:lang w:eastAsia="zh-CN"/>
              </w:rPr>
            </w:pPr>
            <w:r>
              <w:rPr>
                <w:lang w:eastAsia="zh-CN"/>
              </w:rPr>
              <w:t>4</w:t>
            </w:r>
          </w:p>
        </w:tc>
        <w:tc>
          <w:tcPr>
            <w:tcW w:w="4467" w:type="dxa"/>
            <w:shd w:val="clear" w:color="auto" w:fill="auto"/>
          </w:tcPr>
          <w:p w14:paraId="3F8BFCFF" w14:textId="0C683B4A" w:rsidR="00E2297F" w:rsidRPr="00E80F49" w:rsidRDefault="00E2297F" w:rsidP="00E2297F">
            <w:pPr>
              <w:pStyle w:val="TAC"/>
            </w:pPr>
            <w:r>
              <w:rPr>
                <w:lang w:eastAsia="ja-JP"/>
              </w:rPr>
              <w:t>38.521-1_</w:t>
            </w:r>
            <w:r w:rsidRPr="00E80F49">
              <w:rPr>
                <w:lang w:eastAsia="ja-JP"/>
              </w:rPr>
              <w:t>TpAnalysisSpur(</w:t>
            </w:r>
            <w:r>
              <w:rPr>
                <w:lang w:eastAsia="ja-JP"/>
              </w:rPr>
              <w:t>CA_</w:t>
            </w:r>
            <w:r w:rsidRPr="00E80F49">
              <w:rPr>
                <w:lang w:eastAsia="ja-JP"/>
              </w:rPr>
              <w:t>n3A-n78A)</w:t>
            </w:r>
            <w:r>
              <w:rPr>
                <w:lang w:eastAsia="ja-JP"/>
              </w:rPr>
              <w:t xml:space="preserve"> v1</w:t>
            </w:r>
            <w:r w:rsidRPr="00E80F49">
              <w:rPr>
                <w:lang w:eastAsia="ja-JP"/>
              </w:rPr>
              <w:t>.zip</w:t>
            </w:r>
          </w:p>
        </w:tc>
        <w:tc>
          <w:tcPr>
            <w:tcW w:w="1950" w:type="dxa"/>
            <w:shd w:val="clear" w:color="auto" w:fill="auto"/>
          </w:tcPr>
          <w:p w14:paraId="78758E03" w14:textId="08EAE8F4" w:rsidR="00E2297F" w:rsidRPr="00E80F49" w:rsidRDefault="00E2297F" w:rsidP="00E2297F">
            <w:pPr>
              <w:pStyle w:val="TAC"/>
            </w:pPr>
            <w:r w:rsidRPr="00E80F49">
              <w:t>RAN5#</w:t>
            </w:r>
            <w:r>
              <w:t>97</w:t>
            </w:r>
          </w:p>
        </w:tc>
      </w:tr>
      <w:tr w:rsidR="00DA050A" w:rsidRPr="00E80F49" w14:paraId="1EFBB1E8" w14:textId="77777777" w:rsidTr="00123D80">
        <w:tc>
          <w:tcPr>
            <w:tcW w:w="1555" w:type="dxa"/>
            <w:shd w:val="clear" w:color="auto" w:fill="auto"/>
          </w:tcPr>
          <w:p w14:paraId="29A2FD29" w14:textId="0E0C2A88" w:rsidR="00DA050A" w:rsidRPr="00E80F49" w:rsidRDefault="00DA050A" w:rsidP="00DA050A">
            <w:pPr>
              <w:pStyle w:val="TAC"/>
            </w:pPr>
            <w:r>
              <w:t>CA_n5A-n48A</w:t>
            </w:r>
          </w:p>
        </w:tc>
        <w:tc>
          <w:tcPr>
            <w:tcW w:w="1657" w:type="dxa"/>
            <w:shd w:val="clear" w:color="auto" w:fill="auto"/>
          </w:tcPr>
          <w:p w14:paraId="6CD6DBD1" w14:textId="03C86D97" w:rsidR="00DA050A" w:rsidRDefault="00DA050A" w:rsidP="00DA050A">
            <w:pPr>
              <w:pStyle w:val="TAC"/>
              <w:rPr>
                <w:lang w:eastAsia="zh-CN"/>
              </w:rPr>
            </w:pPr>
            <w:r>
              <w:rPr>
                <w:lang w:eastAsia="zh-CN"/>
              </w:rPr>
              <w:t>7</w:t>
            </w:r>
          </w:p>
        </w:tc>
        <w:tc>
          <w:tcPr>
            <w:tcW w:w="4467" w:type="dxa"/>
            <w:shd w:val="clear" w:color="auto" w:fill="auto"/>
          </w:tcPr>
          <w:p w14:paraId="09BBDD89" w14:textId="3B20E697" w:rsidR="00DA050A" w:rsidRDefault="00DA050A" w:rsidP="00DA050A">
            <w:pPr>
              <w:pStyle w:val="TAC"/>
              <w:rPr>
                <w:lang w:eastAsia="ja-JP"/>
              </w:rPr>
            </w:pPr>
            <w:r>
              <w:rPr>
                <w:lang w:eastAsia="ja-JP"/>
              </w:rPr>
              <w:t>38.521-1_TpAnalysisSpur(CA_n5A-n48A) v2.zip</w:t>
            </w:r>
          </w:p>
        </w:tc>
        <w:tc>
          <w:tcPr>
            <w:tcW w:w="1950" w:type="dxa"/>
            <w:shd w:val="clear" w:color="auto" w:fill="auto"/>
          </w:tcPr>
          <w:p w14:paraId="072E86F2" w14:textId="783AF330" w:rsidR="00DA050A" w:rsidRPr="00E80F49" w:rsidRDefault="00DA050A" w:rsidP="00DA050A">
            <w:pPr>
              <w:pStyle w:val="TAC"/>
            </w:pPr>
            <w:r>
              <w:t>RAN5#99</w:t>
            </w:r>
          </w:p>
        </w:tc>
      </w:tr>
      <w:tr w:rsidR="00E2297F" w:rsidRPr="00E80F49" w14:paraId="5F1F5F8F" w14:textId="77777777" w:rsidTr="0048499D">
        <w:tc>
          <w:tcPr>
            <w:tcW w:w="1555" w:type="dxa"/>
            <w:shd w:val="clear" w:color="auto" w:fill="auto"/>
          </w:tcPr>
          <w:p w14:paraId="56D01444" w14:textId="77777777" w:rsidR="00E2297F" w:rsidRDefault="00E2297F" w:rsidP="00E2297F">
            <w:pPr>
              <w:pStyle w:val="TAC"/>
            </w:pPr>
            <w:r>
              <w:t>CA_n5A-n77</w:t>
            </w:r>
            <w:r w:rsidRPr="00E80F49">
              <w:t>A</w:t>
            </w:r>
          </w:p>
        </w:tc>
        <w:tc>
          <w:tcPr>
            <w:tcW w:w="1657" w:type="dxa"/>
            <w:shd w:val="clear" w:color="auto" w:fill="auto"/>
          </w:tcPr>
          <w:p w14:paraId="07A64FBF" w14:textId="77777777" w:rsidR="00E2297F" w:rsidRDefault="00E2297F" w:rsidP="00E2297F">
            <w:pPr>
              <w:pStyle w:val="TAC"/>
              <w:rPr>
                <w:lang w:eastAsia="zh-CN"/>
              </w:rPr>
            </w:pPr>
            <w:r>
              <w:rPr>
                <w:lang w:eastAsia="zh-CN"/>
              </w:rPr>
              <w:t>7</w:t>
            </w:r>
          </w:p>
        </w:tc>
        <w:tc>
          <w:tcPr>
            <w:tcW w:w="4467" w:type="dxa"/>
            <w:shd w:val="clear" w:color="auto" w:fill="auto"/>
          </w:tcPr>
          <w:p w14:paraId="124DFA1A" w14:textId="36F79EB3" w:rsidR="00E2297F" w:rsidRDefault="00E2297F" w:rsidP="00E2297F">
            <w:pPr>
              <w:pStyle w:val="TAC"/>
              <w:rPr>
                <w:lang w:eastAsia="ja-JP"/>
              </w:rPr>
            </w:pPr>
            <w:r>
              <w:rPr>
                <w:lang w:eastAsia="ja-JP"/>
              </w:rPr>
              <w:t>38.521-1_TpAnalysisSpur(CA_n5</w:t>
            </w:r>
            <w:r w:rsidRPr="00351C1E">
              <w:rPr>
                <w:lang w:eastAsia="ja-JP"/>
              </w:rPr>
              <w:t>A</w:t>
            </w:r>
            <w:r>
              <w:rPr>
                <w:lang w:eastAsia="ja-JP"/>
              </w:rPr>
              <w:t>-</w:t>
            </w:r>
            <w:r w:rsidRPr="00351C1E">
              <w:rPr>
                <w:lang w:eastAsia="ja-JP"/>
              </w:rPr>
              <w:t>n77A)</w:t>
            </w:r>
            <w:r w:rsidRPr="00775706">
              <w:rPr>
                <w:lang w:eastAsia="ja-JP"/>
              </w:rPr>
              <w:t xml:space="preserve"> v2</w:t>
            </w:r>
            <w:r>
              <w:rPr>
                <w:lang w:eastAsia="ja-JP"/>
              </w:rPr>
              <w:t>.zip</w:t>
            </w:r>
          </w:p>
        </w:tc>
        <w:tc>
          <w:tcPr>
            <w:tcW w:w="1950" w:type="dxa"/>
            <w:shd w:val="clear" w:color="auto" w:fill="auto"/>
          </w:tcPr>
          <w:p w14:paraId="54807543" w14:textId="65221A78" w:rsidR="00E2297F" w:rsidRDefault="00E2297F" w:rsidP="00E2297F">
            <w:pPr>
              <w:pStyle w:val="TAC"/>
            </w:pPr>
            <w:r>
              <w:t>RAN5#9</w:t>
            </w:r>
            <w:r w:rsidRPr="00775706">
              <w:t>7</w:t>
            </w:r>
          </w:p>
        </w:tc>
      </w:tr>
      <w:tr w:rsidR="00E2297F" w:rsidRPr="00E80F49" w14:paraId="3DD069DE" w14:textId="77777777" w:rsidTr="00123D80">
        <w:tc>
          <w:tcPr>
            <w:tcW w:w="1555" w:type="dxa"/>
            <w:shd w:val="clear" w:color="auto" w:fill="auto"/>
          </w:tcPr>
          <w:p w14:paraId="3CA2A5D7" w14:textId="77777777" w:rsidR="00E2297F" w:rsidRPr="00E80F49" w:rsidRDefault="00E2297F" w:rsidP="00E2297F">
            <w:pPr>
              <w:pStyle w:val="TAC"/>
            </w:pPr>
            <w:r w:rsidRPr="00E80F49">
              <w:t>CA_n8A-n78A</w:t>
            </w:r>
          </w:p>
        </w:tc>
        <w:tc>
          <w:tcPr>
            <w:tcW w:w="1657" w:type="dxa"/>
            <w:shd w:val="clear" w:color="auto" w:fill="auto"/>
          </w:tcPr>
          <w:p w14:paraId="46C102B8" w14:textId="685E68B3" w:rsidR="00E2297F" w:rsidRPr="00E80F49" w:rsidRDefault="00E2297F" w:rsidP="00E2297F">
            <w:pPr>
              <w:pStyle w:val="TAC"/>
              <w:rPr>
                <w:lang w:eastAsia="zh-CN"/>
              </w:rPr>
            </w:pPr>
            <w:r>
              <w:rPr>
                <w:lang w:eastAsia="zh-CN"/>
              </w:rPr>
              <w:t>5</w:t>
            </w:r>
          </w:p>
        </w:tc>
        <w:tc>
          <w:tcPr>
            <w:tcW w:w="4467" w:type="dxa"/>
            <w:shd w:val="clear" w:color="auto" w:fill="auto"/>
          </w:tcPr>
          <w:p w14:paraId="75922FF9" w14:textId="097298F0" w:rsidR="00E2297F" w:rsidRPr="00E80F49" w:rsidRDefault="00E2297F" w:rsidP="00E2297F">
            <w:pPr>
              <w:pStyle w:val="TAC"/>
            </w:pPr>
            <w:r>
              <w:rPr>
                <w:lang w:eastAsia="ja-JP"/>
              </w:rPr>
              <w:t>38.521-1_</w:t>
            </w:r>
            <w:r w:rsidRPr="00E80F49">
              <w:rPr>
                <w:lang w:eastAsia="ja-JP"/>
              </w:rPr>
              <w:t>TpAnalysisSpur(</w:t>
            </w:r>
            <w:r>
              <w:rPr>
                <w:lang w:eastAsia="ja-JP"/>
              </w:rPr>
              <w:t>CA_</w:t>
            </w:r>
            <w:r w:rsidRPr="00E80F49">
              <w:rPr>
                <w:lang w:eastAsia="ja-JP"/>
              </w:rPr>
              <w:t>n8A-n78A)</w:t>
            </w:r>
            <w:r>
              <w:rPr>
                <w:lang w:eastAsia="ja-JP"/>
              </w:rPr>
              <w:t xml:space="preserve"> v1</w:t>
            </w:r>
            <w:r w:rsidRPr="00E80F49">
              <w:rPr>
                <w:lang w:eastAsia="ja-JP"/>
              </w:rPr>
              <w:t>.zip</w:t>
            </w:r>
          </w:p>
        </w:tc>
        <w:tc>
          <w:tcPr>
            <w:tcW w:w="1950" w:type="dxa"/>
            <w:shd w:val="clear" w:color="auto" w:fill="auto"/>
          </w:tcPr>
          <w:p w14:paraId="04474937" w14:textId="08E38594" w:rsidR="00E2297F" w:rsidRPr="00E80F49" w:rsidRDefault="00E2297F" w:rsidP="00E2297F">
            <w:pPr>
              <w:pStyle w:val="TAC"/>
            </w:pPr>
            <w:r w:rsidRPr="00E80F49">
              <w:t>RAN5#</w:t>
            </w:r>
            <w:r>
              <w:t>97</w:t>
            </w:r>
          </w:p>
        </w:tc>
      </w:tr>
      <w:tr w:rsidR="00E2297F" w:rsidRPr="00E80F49" w14:paraId="248071CC" w14:textId="77777777" w:rsidTr="00123D80">
        <w:tc>
          <w:tcPr>
            <w:tcW w:w="1555" w:type="dxa"/>
            <w:shd w:val="clear" w:color="auto" w:fill="auto"/>
          </w:tcPr>
          <w:p w14:paraId="177968FA" w14:textId="46591457" w:rsidR="00E2297F" w:rsidRPr="00E80F49" w:rsidRDefault="00E2297F" w:rsidP="00E2297F">
            <w:pPr>
              <w:pStyle w:val="TAC"/>
            </w:pPr>
            <w:r w:rsidRPr="00E80F49">
              <w:t>CA_n24A-n41A</w:t>
            </w:r>
          </w:p>
        </w:tc>
        <w:tc>
          <w:tcPr>
            <w:tcW w:w="1657" w:type="dxa"/>
            <w:shd w:val="clear" w:color="auto" w:fill="auto"/>
          </w:tcPr>
          <w:p w14:paraId="27BCEA6E" w14:textId="626E1B87" w:rsidR="00E2297F" w:rsidRPr="00E80F49" w:rsidRDefault="00E2297F" w:rsidP="00E2297F">
            <w:pPr>
              <w:pStyle w:val="TAC"/>
              <w:rPr>
                <w:lang w:eastAsia="zh-CN"/>
              </w:rPr>
            </w:pPr>
            <w:r w:rsidRPr="00E80F49">
              <w:rPr>
                <w:lang w:eastAsia="zh-CN"/>
              </w:rPr>
              <w:t>5</w:t>
            </w:r>
          </w:p>
        </w:tc>
        <w:tc>
          <w:tcPr>
            <w:tcW w:w="4467" w:type="dxa"/>
            <w:shd w:val="clear" w:color="auto" w:fill="auto"/>
          </w:tcPr>
          <w:p w14:paraId="157A4CDD" w14:textId="352306A6" w:rsidR="00E2297F" w:rsidRPr="00E80F49" w:rsidRDefault="00E2297F" w:rsidP="00E2297F">
            <w:pPr>
              <w:pStyle w:val="TAC"/>
              <w:rPr>
                <w:lang w:eastAsia="ja-JP"/>
              </w:rPr>
            </w:pPr>
            <w:r w:rsidRPr="00E80F49">
              <w:rPr>
                <w:lang w:eastAsia="ja-JP"/>
              </w:rPr>
              <w:t>38.521-1_TpAnalysisSpur(CA_n24A-n41A).zip</w:t>
            </w:r>
          </w:p>
        </w:tc>
        <w:tc>
          <w:tcPr>
            <w:tcW w:w="1950" w:type="dxa"/>
            <w:shd w:val="clear" w:color="auto" w:fill="auto"/>
          </w:tcPr>
          <w:p w14:paraId="0FE37808" w14:textId="1DC2FC3E" w:rsidR="00E2297F" w:rsidRPr="00E80F49" w:rsidRDefault="00E2297F" w:rsidP="00E2297F">
            <w:pPr>
              <w:pStyle w:val="TAC"/>
            </w:pPr>
            <w:r w:rsidRPr="00E80F49">
              <w:t>RAN5#95e</w:t>
            </w:r>
          </w:p>
        </w:tc>
      </w:tr>
      <w:tr w:rsidR="00E2297F" w:rsidRPr="00E80F49" w14:paraId="7E0DF534" w14:textId="77777777" w:rsidTr="00123D80">
        <w:tc>
          <w:tcPr>
            <w:tcW w:w="1555" w:type="dxa"/>
            <w:shd w:val="clear" w:color="auto" w:fill="auto"/>
          </w:tcPr>
          <w:p w14:paraId="63B33ABC" w14:textId="632D0753" w:rsidR="00E2297F" w:rsidRPr="00E80F49" w:rsidRDefault="00E2297F" w:rsidP="00E2297F">
            <w:pPr>
              <w:pStyle w:val="TAC"/>
            </w:pPr>
            <w:r w:rsidRPr="00E80F49">
              <w:t>CA_n24A-n48A</w:t>
            </w:r>
          </w:p>
        </w:tc>
        <w:tc>
          <w:tcPr>
            <w:tcW w:w="1657" w:type="dxa"/>
            <w:shd w:val="clear" w:color="auto" w:fill="auto"/>
          </w:tcPr>
          <w:p w14:paraId="6DE12D30" w14:textId="517EF80F" w:rsidR="00E2297F" w:rsidRPr="00E80F49" w:rsidRDefault="00E2297F" w:rsidP="00E2297F">
            <w:pPr>
              <w:pStyle w:val="TAC"/>
              <w:rPr>
                <w:lang w:eastAsia="zh-CN"/>
              </w:rPr>
            </w:pPr>
            <w:r w:rsidRPr="00E80F49">
              <w:rPr>
                <w:lang w:eastAsia="zh-CN"/>
              </w:rPr>
              <w:t>2</w:t>
            </w:r>
          </w:p>
        </w:tc>
        <w:tc>
          <w:tcPr>
            <w:tcW w:w="4467" w:type="dxa"/>
            <w:shd w:val="clear" w:color="auto" w:fill="auto"/>
          </w:tcPr>
          <w:p w14:paraId="728F840B" w14:textId="0EFF296D" w:rsidR="00E2297F" w:rsidRPr="00E80F49" w:rsidRDefault="00E2297F" w:rsidP="00E2297F">
            <w:pPr>
              <w:pStyle w:val="TAC"/>
              <w:rPr>
                <w:lang w:eastAsia="ja-JP"/>
              </w:rPr>
            </w:pPr>
            <w:r w:rsidRPr="00E80F49">
              <w:rPr>
                <w:lang w:eastAsia="ja-JP"/>
              </w:rPr>
              <w:t>38.521-1_TpAnalysisSpur(CA_n24A-n48A).zip</w:t>
            </w:r>
          </w:p>
        </w:tc>
        <w:tc>
          <w:tcPr>
            <w:tcW w:w="1950" w:type="dxa"/>
            <w:shd w:val="clear" w:color="auto" w:fill="auto"/>
          </w:tcPr>
          <w:p w14:paraId="06C992B6" w14:textId="5C538AAC" w:rsidR="00E2297F" w:rsidRPr="00E80F49" w:rsidRDefault="00E2297F" w:rsidP="00E2297F">
            <w:pPr>
              <w:pStyle w:val="TAC"/>
            </w:pPr>
            <w:r w:rsidRPr="00E80F49">
              <w:t>RAN5#95e</w:t>
            </w:r>
          </w:p>
        </w:tc>
      </w:tr>
      <w:tr w:rsidR="00E2297F" w:rsidRPr="00E80F49" w14:paraId="1627E216" w14:textId="77777777" w:rsidTr="00123D80">
        <w:tc>
          <w:tcPr>
            <w:tcW w:w="1555" w:type="dxa"/>
            <w:shd w:val="clear" w:color="auto" w:fill="auto"/>
          </w:tcPr>
          <w:p w14:paraId="27E82391" w14:textId="54DED206" w:rsidR="00E2297F" w:rsidRPr="00E80F49" w:rsidRDefault="00E2297F" w:rsidP="00E2297F">
            <w:pPr>
              <w:pStyle w:val="TAC"/>
            </w:pPr>
            <w:r w:rsidRPr="00E80F49">
              <w:t>CA_n24A-n77A</w:t>
            </w:r>
          </w:p>
        </w:tc>
        <w:tc>
          <w:tcPr>
            <w:tcW w:w="1657" w:type="dxa"/>
            <w:shd w:val="clear" w:color="auto" w:fill="auto"/>
          </w:tcPr>
          <w:p w14:paraId="0FA938A3" w14:textId="032C18DC" w:rsidR="00E2297F" w:rsidRPr="00E80F49" w:rsidRDefault="00E2297F" w:rsidP="00E2297F">
            <w:pPr>
              <w:pStyle w:val="TAC"/>
              <w:rPr>
                <w:lang w:eastAsia="zh-CN"/>
              </w:rPr>
            </w:pPr>
            <w:r w:rsidRPr="00E80F49">
              <w:rPr>
                <w:lang w:eastAsia="zh-CN"/>
              </w:rPr>
              <w:t>4</w:t>
            </w:r>
          </w:p>
        </w:tc>
        <w:tc>
          <w:tcPr>
            <w:tcW w:w="4467" w:type="dxa"/>
            <w:shd w:val="clear" w:color="auto" w:fill="auto"/>
          </w:tcPr>
          <w:p w14:paraId="69EE7936" w14:textId="4DC259E2" w:rsidR="00E2297F" w:rsidRPr="00E80F49" w:rsidRDefault="00E2297F" w:rsidP="00E2297F">
            <w:pPr>
              <w:pStyle w:val="TAC"/>
              <w:rPr>
                <w:lang w:eastAsia="ja-JP"/>
              </w:rPr>
            </w:pPr>
            <w:r w:rsidRPr="00E80F49">
              <w:rPr>
                <w:lang w:eastAsia="ja-JP"/>
              </w:rPr>
              <w:t>38.521-1_TpAnalysisSpur(CA_n24A-n77A).zip</w:t>
            </w:r>
          </w:p>
        </w:tc>
        <w:tc>
          <w:tcPr>
            <w:tcW w:w="1950" w:type="dxa"/>
            <w:shd w:val="clear" w:color="auto" w:fill="auto"/>
          </w:tcPr>
          <w:p w14:paraId="7CAD0F10" w14:textId="0BFBD283" w:rsidR="00E2297F" w:rsidRPr="00E80F49" w:rsidRDefault="00E2297F" w:rsidP="00E2297F">
            <w:pPr>
              <w:pStyle w:val="TAC"/>
            </w:pPr>
            <w:r w:rsidRPr="00E80F49">
              <w:t>RAN5#95e</w:t>
            </w:r>
          </w:p>
        </w:tc>
      </w:tr>
      <w:tr w:rsidR="00E2297F" w:rsidRPr="00E80F49" w14:paraId="7D44DFE6" w14:textId="77777777" w:rsidTr="00123D80">
        <w:tc>
          <w:tcPr>
            <w:tcW w:w="1555" w:type="dxa"/>
            <w:shd w:val="clear" w:color="auto" w:fill="auto"/>
          </w:tcPr>
          <w:p w14:paraId="294F706C" w14:textId="74698CD8" w:rsidR="00E2297F" w:rsidRPr="00E80F49" w:rsidRDefault="00E2297F" w:rsidP="00E2297F">
            <w:pPr>
              <w:pStyle w:val="TAC"/>
            </w:pPr>
            <w:r w:rsidRPr="00D532DB">
              <w:t>CA_n26A-n66A</w:t>
            </w:r>
          </w:p>
        </w:tc>
        <w:tc>
          <w:tcPr>
            <w:tcW w:w="1657" w:type="dxa"/>
            <w:shd w:val="clear" w:color="auto" w:fill="auto"/>
          </w:tcPr>
          <w:p w14:paraId="6798A6F0" w14:textId="104D2120" w:rsidR="00E2297F" w:rsidRPr="00E80F49" w:rsidRDefault="00E2297F" w:rsidP="00E2297F">
            <w:pPr>
              <w:pStyle w:val="TAC"/>
              <w:rPr>
                <w:lang w:eastAsia="zh-CN"/>
              </w:rPr>
            </w:pPr>
            <w:r w:rsidRPr="00D532DB">
              <w:rPr>
                <w:lang w:eastAsia="zh-CN"/>
              </w:rPr>
              <w:t>1</w:t>
            </w:r>
          </w:p>
        </w:tc>
        <w:tc>
          <w:tcPr>
            <w:tcW w:w="4467" w:type="dxa"/>
            <w:shd w:val="clear" w:color="auto" w:fill="auto"/>
          </w:tcPr>
          <w:p w14:paraId="66493EDE" w14:textId="79FC7667" w:rsidR="00E2297F" w:rsidRPr="00E80F49" w:rsidRDefault="00E2297F" w:rsidP="00E2297F">
            <w:pPr>
              <w:pStyle w:val="TAC"/>
              <w:rPr>
                <w:lang w:eastAsia="ja-JP"/>
              </w:rPr>
            </w:pPr>
            <w:r w:rsidRPr="00D532DB">
              <w:t>38.521-1_TpAnalysisSpur(CA_n26A-n66A).zip</w:t>
            </w:r>
          </w:p>
        </w:tc>
        <w:tc>
          <w:tcPr>
            <w:tcW w:w="1950" w:type="dxa"/>
            <w:shd w:val="clear" w:color="auto" w:fill="auto"/>
          </w:tcPr>
          <w:p w14:paraId="22FDCA41" w14:textId="1B883D7C" w:rsidR="00E2297F" w:rsidRPr="00E80F49" w:rsidDel="00AD5E0E" w:rsidRDefault="00E2297F" w:rsidP="00E2297F">
            <w:pPr>
              <w:pStyle w:val="TAC"/>
            </w:pPr>
            <w:r w:rsidRPr="00D532DB">
              <w:t>RAN5#96e</w:t>
            </w:r>
          </w:p>
        </w:tc>
      </w:tr>
      <w:tr w:rsidR="00E2297F" w:rsidRPr="00E80F49" w14:paraId="140E7D3F" w14:textId="77777777" w:rsidTr="00123D80">
        <w:tc>
          <w:tcPr>
            <w:tcW w:w="1555" w:type="dxa"/>
            <w:shd w:val="clear" w:color="auto" w:fill="auto"/>
          </w:tcPr>
          <w:p w14:paraId="07884D77" w14:textId="612FBFBF" w:rsidR="00E2297F" w:rsidRPr="00E80F49" w:rsidRDefault="00E2297F" w:rsidP="00E2297F">
            <w:pPr>
              <w:pStyle w:val="TAC"/>
            </w:pPr>
            <w:r w:rsidRPr="00D532DB">
              <w:t>CA_n26A-n70A</w:t>
            </w:r>
          </w:p>
        </w:tc>
        <w:tc>
          <w:tcPr>
            <w:tcW w:w="1657" w:type="dxa"/>
            <w:shd w:val="clear" w:color="auto" w:fill="auto"/>
          </w:tcPr>
          <w:p w14:paraId="13108801" w14:textId="7FDBE86F" w:rsidR="00E2297F" w:rsidRPr="00E80F49" w:rsidRDefault="00E2297F" w:rsidP="00E2297F">
            <w:pPr>
              <w:pStyle w:val="TAC"/>
              <w:rPr>
                <w:lang w:eastAsia="zh-CN"/>
              </w:rPr>
            </w:pPr>
            <w:r w:rsidRPr="00D532DB">
              <w:rPr>
                <w:lang w:eastAsia="zh-CN"/>
              </w:rPr>
              <w:t>1</w:t>
            </w:r>
          </w:p>
        </w:tc>
        <w:tc>
          <w:tcPr>
            <w:tcW w:w="4467" w:type="dxa"/>
            <w:shd w:val="clear" w:color="auto" w:fill="auto"/>
          </w:tcPr>
          <w:p w14:paraId="7C3E438F" w14:textId="3270F9AA" w:rsidR="00E2297F" w:rsidRPr="00E80F49" w:rsidRDefault="00E2297F" w:rsidP="00E2297F">
            <w:pPr>
              <w:pStyle w:val="TAC"/>
              <w:rPr>
                <w:lang w:eastAsia="ja-JP"/>
              </w:rPr>
            </w:pPr>
            <w:r w:rsidRPr="00D532DB">
              <w:t>38.521-1_TpAnalysisSpur(CA_n26A-n70A).zip</w:t>
            </w:r>
          </w:p>
        </w:tc>
        <w:tc>
          <w:tcPr>
            <w:tcW w:w="1950" w:type="dxa"/>
            <w:shd w:val="clear" w:color="auto" w:fill="auto"/>
          </w:tcPr>
          <w:p w14:paraId="7BB2C3CD" w14:textId="54AB72CC" w:rsidR="00E2297F" w:rsidRPr="00E80F49" w:rsidDel="00AD5E0E" w:rsidRDefault="00E2297F" w:rsidP="00E2297F">
            <w:pPr>
              <w:pStyle w:val="TAC"/>
            </w:pPr>
            <w:r w:rsidRPr="00D532DB">
              <w:t>RAN5#96e</w:t>
            </w:r>
          </w:p>
        </w:tc>
      </w:tr>
      <w:tr w:rsidR="00E2297F" w:rsidRPr="00E80F49" w14:paraId="52080CEE" w14:textId="77777777" w:rsidTr="00123D80">
        <w:tc>
          <w:tcPr>
            <w:tcW w:w="1555" w:type="dxa"/>
            <w:shd w:val="clear" w:color="auto" w:fill="auto"/>
          </w:tcPr>
          <w:p w14:paraId="7F7A4DE6" w14:textId="77777777" w:rsidR="00E2297F" w:rsidRPr="00E80F49" w:rsidRDefault="00E2297F" w:rsidP="00E2297F">
            <w:pPr>
              <w:pStyle w:val="TAC"/>
            </w:pPr>
            <w:r w:rsidRPr="00E80F49">
              <w:rPr>
                <w:lang w:eastAsia="zh-CN"/>
              </w:rPr>
              <w:t>CA_n28A-n41A</w:t>
            </w:r>
          </w:p>
        </w:tc>
        <w:tc>
          <w:tcPr>
            <w:tcW w:w="1657" w:type="dxa"/>
            <w:shd w:val="clear" w:color="auto" w:fill="auto"/>
          </w:tcPr>
          <w:p w14:paraId="120B721C" w14:textId="77777777" w:rsidR="00E2297F" w:rsidRPr="00E80F49" w:rsidRDefault="00E2297F" w:rsidP="00E2297F">
            <w:pPr>
              <w:pStyle w:val="TAC"/>
              <w:rPr>
                <w:lang w:eastAsia="zh-CN"/>
              </w:rPr>
            </w:pPr>
            <w:r w:rsidRPr="00E80F49">
              <w:rPr>
                <w:lang w:eastAsia="zh-CN"/>
              </w:rPr>
              <w:t>4</w:t>
            </w:r>
          </w:p>
        </w:tc>
        <w:tc>
          <w:tcPr>
            <w:tcW w:w="4467" w:type="dxa"/>
            <w:shd w:val="clear" w:color="auto" w:fill="auto"/>
          </w:tcPr>
          <w:p w14:paraId="5C2551E5" w14:textId="693619D3" w:rsidR="00E2297F" w:rsidRPr="00E80F49" w:rsidRDefault="00E2297F" w:rsidP="00E2297F">
            <w:pPr>
              <w:pStyle w:val="TAC"/>
            </w:pPr>
            <w:r w:rsidRPr="00E80F49">
              <w:rPr>
                <w:lang w:eastAsia="ja-JP"/>
              </w:rPr>
              <w:t>38.521-1_TpAnalysisSpur(CA_n28A-n41A)</w:t>
            </w:r>
            <w:r w:rsidRPr="00806A84">
              <w:rPr>
                <w:lang w:eastAsia="ja-JP"/>
              </w:rPr>
              <w:t xml:space="preserve"> v1</w:t>
            </w:r>
            <w:r w:rsidRPr="00E80F49">
              <w:rPr>
                <w:lang w:eastAsia="ja-JP"/>
              </w:rPr>
              <w:t>.zip</w:t>
            </w:r>
          </w:p>
        </w:tc>
        <w:tc>
          <w:tcPr>
            <w:tcW w:w="1950" w:type="dxa"/>
            <w:shd w:val="clear" w:color="auto" w:fill="auto"/>
          </w:tcPr>
          <w:p w14:paraId="1EC3A119" w14:textId="505FD127" w:rsidR="00E2297F" w:rsidRPr="00E80F49" w:rsidRDefault="00E2297F" w:rsidP="00E2297F">
            <w:pPr>
              <w:pStyle w:val="TAC"/>
            </w:pPr>
            <w:r w:rsidRPr="00E80F49">
              <w:t>RAN5#9</w:t>
            </w:r>
            <w:r w:rsidRPr="00806A84">
              <w:t>7</w:t>
            </w:r>
          </w:p>
        </w:tc>
      </w:tr>
      <w:tr w:rsidR="00E2297F" w:rsidRPr="00E80F49" w14:paraId="3D26BDB7" w14:textId="77777777" w:rsidTr="00123D80">
        <w:tc>
          <w:tcPr>
            <w:tcW w:w="1555" w:type="dxa"/>
            <w:shd w:val="clear" w:color="auto" w:fill="auto"/>
          </w:tcPr>
          <w:p w14:paraId="0977B4A8" w14:textId="56ABBF01" w:rsidR="00E2297F" w:rsidRPr="00E80F49" w:rsidRDefault="00E2297F" w:rsidP="00E2297F">
            <w:pPr>
              <w:pStyle w:val="TAC"/>
              <w:rPr>
                <w:lang w:eastAsia="zh-CN"/>
              </w:rPr>
            </w:pPr>
            <w:r w:rsidRPr="009B141C">
              <w:t>CA_n28A-n78A</w:t>
            </w:r>
          </w:p>
        </w:tc>
        <w:tc>
          <w:tcPr>
            <w:tcW w:w="1657" w:type="dxa"/>
            <w:shd w:val="clear" w:color="auto" w:fill="auto"/>
          </w:tcPr>
          <w:p w14:paraId="505A4EB2" w14:textId="15CB654E" w:rsidR="00E2297F" w:rsidRPr="00E80F49" w:rsidRDefault="00E2297F" w:rsidP="00E2297F">
            <w:pPr>
              <w:pStyle w:val="TAC"/>
              <w:rPr>
                <w:lang w:eastAsia="zh-CN"/>
              </w:rPr>
            </w:pPr>
            <w:r w:rsidRPr="009B141C">
              <w:t>6</w:t>
            </w:r>
          </w:p>
        </w:tc>
        <w:tc>
          <w:tcPr>
            <w:tcW w:w="4467" w:type="dxa"/>
            <w:shd w:val="clear" w:color="auto" w:fill="auto"/>
          </w:tcPr>
          <w:p w14:paraId="3389EF50" w14:textId="36FA0FF1" w:rsidR="00E2297F" w:rsidRPr="00E80F49" w:rsidRDefault="00E2297F" w:rsidP="00E2297F">
            <w:pPr>
              <w:pStyle w:val="TAC"/>
              <w:rPr>
                <w:lang w:eastAsia="ja-JP"/>
              </w:rPr>
            </w:pPr>
            <w:r w:rsidRPr="009B141C">
              <w:t>38.521-1_TpAnalysisSpur(CA_n28A-n78A).zip</w:t>
            </w:r>
          </w:p>
        </w:tc>
        <w:tc>
          <w:tcPr>
            <w:tcW w:w="1950" w:type="dxa"/>
            <w:shd w:val="clear" w:color="auto" w:fill="auto"/>
          </w:tcPr>
          <w:p w14:paraId="4DAE9213" w14:textId="324269A4" w:rsidR="00E2297F" w:rsidRPr="00E80F49" w:rsidRDefault="00E2297F" w:rsidP="00E2297F">
            <w:pPr>
              <w:pStyle w:val="TAC"/>
            </w:pPr>
            <w:r w:rsidRPr="009B141C">
              <w:t>RAN5#99</w:t>
            </w:r>
          </w:p>
        </w:tc>
      </w:tr>
      <w:tr w:rsidR="00E2297F" w:rsidRPr="00E80F49" w14:paraId="13B8A39B" w14:textId="77777777" w:rsidTr="00123D80">
        <w:tc>
          <w:tcPr>
            <w:tcW w:w="1555" w:type="dxa"/>
            <w:shd w:val="clear" w:color="auto" w:fill="auto"/>
          </w:tcPr>
          <w:p w14:paraId="05A32A5C" w14:textId="74C6CC64" w:rsidR="00E2297F" w:rsidRPr="00E80F49" w:rsidRDefault="00E2297F" w:rsidP="00E2297F">
            <w:pPr>
              <w:pStyle w:val="TAC"/>
              <w:rPr>
                <w:lang w:eastAsia="zh-CN"/>
              </w:rPr>
            </w:pPr>
            <w:r w:rsidRPr="00E80F49">
              <w:rPr>
                <w:lang w:eastAsia="zh-CN"/>
              </w:rPr>
              <w:t>CA_n</w:t>
            </w:r>
            <w:r>
              <w:rPr>
                <w:lang w:eastAsia="zh-CN"/>
              </w:rPr>
              <w:t>39</w:t>
            </w:r>
            <w:r w:rsidRPr="00E80F49">
              <w:rPr>
                <w:lang w:eastAsia="zh-CN"/>
              </w:rPr>
              <w:t>A-n41A</w:t>
            </w:r>
          </w:p>
        </w:tc>
        <w:tc>
          <w:tcPr>
            <w:tcW w:w="1657" w:type="dxa"/>
            <w:shd w:val="clear" w:color="auto" w:fill="auto"/>
          </w:tcPr>
          <w:p w14:paraId="5F9CAC3D" w14:textId="099C0FB1" w:rsidR="00E2297F" w:rsidRPr="00E80F49" w:rsidRDefault="00E2297F" w:rsidP="00E2297F">
            <w:pPr>
              <w:pStyle w:val="TAC"/>
              <w:rPr>
                <w:lang w:eastAsia="zh-CN"/>
              </w:rPr>
            </w:pPr>
            <w:r>
              <w:rPr>
                <w:lang w:eastAsia="zh-CN"/>
              </w:rPr>
              <w:t>1</w:t>
            </w:r>
          </w:p>
        </w:tc>
        <w:tc>
          <w:tcPr>
            <w:tcW w:w="4467" w:type="dxa"/>
            <w:shd w:val="clear" w:color="auto" w:fill="auto"/>
          </w:tcPr>
          <w:p w14:paraId="18888F6E" w14:textId="4312BA6A" w:rsidR="00E2297F" w:rsidRPr="00E80F49" w:rsidRDefault="00E2297F" w:rsidP="00E2297F">
            <w:pPr>
              <w:pStyle w:val="TAC"/>
              <w:rPr>
                <w:lang w:eastAsia="ja-JP"/>
              </w:rPr>
            </w:pPr>
            <w:r w:rsidRPr="00E80F49">
              <w:rPr>
                <w:lang w:eastAsia="ja-JP"/>
              </w:rPr>
              <w:t>38.521-1_TpAnalysisSpur(CA_n</w:t>
            </w:r>
            <w:r>
              <w:rPr>
                <w:lang w:eastAsia="ja-JP"/>
              </w:rPr>
              <w:t>39</w:t>
            </w:r>
            <w:r w:rsidRPr="00E80F49">
              <w:rPr>
                <w:lang w:eastAsia="ja-JP"/>
              </w:rPr>
              <w:t>A-n41A).zip</w:t>
            </w:r>
          </w:p>
        </w:tc>
        <w:tc>
          <w:tcPr>
            <w:tcW w:w="1950" w:type="dxa"/>
            <w:shd w:val="clear" w:color="auto" w:fill="auto"/>
          </w:tcPr>
          <w:p w14:paraId="49F33EAF" w14:textId="4086486E" w:rsidR="00E2297F" w:rsidRPr="00E80F49" w:rsidRDefault="00E2297F" w:rsidP="00E2297F">
            <w:pPr>
              <w:pStyle w:val="TAC"/>
            </w:pPr>
            <w:r w:rsidRPr="00E80F49">
              <w:t>RAN5#9</w:t>
            </w:r>
            <w:r>
              <w:t>7</w:t>
            </w:r>
          </w:p>
        </w:tc>
      </w:tr>
      <w:tr w:rsidR="00E2297F" w:rsidRPr="00E80F49" w14:paraId="216A33B8" w14:textId="77777777" w:rsidTr="00123D80">
        <w:tc>
          <w:tcPr>
            <w:tcW w:w="1555" w:type="dxa"/>
            <w:shd w:val="clear" w:color="auto" w:fill="auto"/>
          </w:tcPr>
          <w:p w14:paraId="19E4DFEE" w14:textId="77777777" w:rsidR="00E2297F" w:rsidRPr="00E80F49" w:rsidRDefault="00E2297F" w:rsidP="00E2297F">
            <w:pPr>
              <w:pStyle w:val="TAC"/>
            </w:pPr>
            <w:r w:rsidRPr="00E80F49">
              <w:t>CA_n</w:t>
            </w:r>
            <w:r w:rsidRPr="00E80F49">
              <w:rPr>
                <w:lang w:eastAsia="zh-CN"/>
              </w:rPr>
              <w:t>41</w:t>
            </w:r>
            <w:r w:rsidRPr="00E80F49">
              <w:t>A-n7</w:t>
            </w:r>
            <w:r w:rsidRPr="00E80F49">
              <w:rPr>
                <w:lang w:eastAsia="zh-CN"/>
              </w:rPr>
              <w:t>9</w:t>
            </w:r>
            <w:r w:rsidRPr="00E80F49">
              <w:t>A</w:t>
            </w:r>
          </w:p>
        </w:tc>
        <w:tc>
          <w:tcPr>
            <w:tcW w:w="1657" w:type="dxa"/>
            <w:shd w:val="clear" w:color="auto" w:fill="auto"/>
          </w:tcPr>
          <w:p w14:paraId="7C6F5C4A" w14:textId="06E7A53B" w:rsidR="00E2297F" w:rsidRPr="00E80F49" w:rsidRDefault="00E2297F" w:rsidP="00E2297F">
            <w:pPr>
              <w:pStyle w:val="TAC"/>
              <w:rPr>
                <w:lang w:eastAsia="zh-CN"/>
              </w:rPr>
            </w:pPr>
            <w:r w:rsidRPr="000A2CAA">
              <w:rPr>
                <w:lang w:eastAsia="zh-CN"/>
              </w:rPr>
              <w:t>8</w:t>
            </w:r>
          </w:p>
        </w:tc>
        <w:tc>
          <w:tcPr>
            <w:tcW w:w="4467" w:type="dxa"/>
            <w:shd w:val="clear" w:color="auto" w:fill="auto"/>
          </w:tcPr>
          <w:p w14:paraId="573470E0" w14:textId="0F0FD744" w:rsidR="00E2297F" w:rsidRPr="00E80F49" w:rsidRDefault="00E2297F" w:rsidP="00E2297F">
            <w:pPr>
              <w:pStyle w:val="TAC"/>
            </w:pPr>
            <w:r>
              <w:rPr>
                <w:lang w:eastAsia="ja-JP"/>
              </w:rPr>
              <w:t>38.521-1_</w:t>
            </w:r>
            <w:r w:rsidRPr="00E80F49">
              <w:rPr>
                <w:lang w:eastAsia="ja-JP"/>
              </w:rPr>
              <w:t>TpAnalysisSpur(</w:t>
            </w:r>
            <w:r>
              <w:rPr>
                <w:lang w:eastAsia="ja-JP"/>
              </w:rPr>
              <w:t>CA_</w:t>
            </w:r>
            <w:r w:rsidRPr="00E80F49">
              <w:rPr>
                <w:lang w:eastAsia="ja-JP"/>
              </w:rPr>
              <w:t>n</w:t>
            </w:r>
            <w:r w:rsidRPr="00E80F49">
              <w:rPr>
                <w:lang w:eastAsia="zh-CN"/>
              </w:rPr>
              <w:t>41</w:t>
            </w:r>
            <w:r w:rsidRPr="00E80F49">
              <w:rPr>
                <w:lang w:eastAsia="ja-JP"/>
              </w:rPr>
              <w:t>A-n7</w:t>
            </w:r>
            <w:r w:rsidRPr="00E80F49">
              <w:rPr>
                <w:lang w:eastAsia="zh-CN"/>
              </w:rPr>
              <w:t>9</w:t>
            </w:r>
            <w:r w:rsidRPr="00E80F49">
              <w:rPr>
                <w:lang w:eastAsia="ja-JP"/>
              </w:rPr>
              <w:t>A)</w:t>
            </w:r>
            <w:r w:rsidRPr="000A2CAA">
              <w:rPr>
                <w:lang w:eastAsia="ja-JP"/>
              </w:rPr>
              <w:t xml:space="preserve"> v1</w:t>
            </w:r>
            <w:r w:rsidRPr="00E80F49">
              <w:rPr>
                <w:lang w:eastAsia="ja-JP"/>
              </w:rPr>
              <w:t>.zip</w:t>
            </w:r>
          </w:p>
        </w:tc>
        <w:tc>
          <w:tcPr>
            <w:tcW w:w="1950" w:type="dxa"/>
            <w:shd w:val="clear" w:color="auto" w:fill="auto"/>
          </w:tcPr>
          <w:p w14:paraId="11DB3418" w14:textId="2F67345F" w:rsidR="00E2297F" w:rsidRPr="00E80F49" w:rsidRDefault="00E2297F" w:rsidP="00E2297F">
            <w:pPr>
              <w:pStyle w:val="TAC"/>
            </w:pPr>
            <w:r w:rsidRPr="00E80F49">
              <w:t>RAN5#</w:t>
            </w:r>
            <w:r>
              <w:rPr>
                <w:lang w:eastAsia="zh-CN"/>
              </w:rPr>
              <w:t>97</w:t>
            </w:r>
          </w:p>
        </w:tc>
      </w:tr>
      <w:tr w:rsidR="00E2297F" w:rsidRPr="00E80F49" w14:paraId="6F71848D" w14:textId="77777777" w:rsidTr="00123D80">
        <w:tc>
          <w:tcPr>
            <w:tcW w:w="1555" w:type="dxa"/>
            <w:shd w:val="clear" w:color="auto" w:fill="auto"/>
          </w:tcPr>
          <w:p w14:paraId="22AF31EE" w14:textId="5AF645F6" w:rsidR="00E2297F" w:rsidRPr="00E80F49" w:rsidRDefault="00E2297F" w:rsidP="00E2297F">
            <w:pPr>
              <w:pStyle w:val="TAC"/>
            </w:pPr>
            <w:r w:rsidRPr="00D532DB">
              <w:t>CA_n48A-n66A</w:t>
            </w:r>
          </w:p>
        </w:tc>
        <w:tc>
          <w:tcPr>
            <w:tcW w:w="1657" w:type="dxa"/>
            <w:shd w:val="clear" w:color="auto" w:fill="auto"/>
          </w:tcPr>
          <w:p w14:paraId="361B379A" w14:textId="34E6CEF3" w:rsidR="00E2297F" w:rsidRPr="00E80F49" w:rsidRDefault="00E2297F" w:rsidP="00E2297F">
            <w:pPr>
              <w:pStyle w:val="TAC"/>
              <w:rPr>
                <w:lang w:eastAsia="zh-CN"/>
              </w:rPr>
            </w:pPr>
            <w:r w:rsidRPr="00D532DB">
              <w:rPr>
                <w:lang w:eastAsia="zh-CN"/>
              </w:rPr>
              <w:t>1</w:t>
            </w:r>
          </w:p>
        </w:tc>
        <w:tc>
          <w:tcPr>
            <w:tcW w:w="4467" w:type="dxa"/>
            <w:shd w:val="clear" w:color="auto" w:fill="auto"/>
          </w:tcPr>
          <w:p w14:paraId="4D30D501" w14:textId="6C1B135F" w:rsidR="00E2297F" w:rsidRPr="00E80F49" w:rsidRDefault="00E2297F" w:rsidP="00E2297F">
            <w:pPr>
              <w:pStyle w:val="TAC"/>
              <w:rPr>
                <w:lang w:eastAsia="ja-JP"/>
              </w:rPr>
            </w:pPr>
            <w:r w:rsidRPr="00D532DB">
              <w:t>38.521-1_TpAnalysisSpur(CA_n48A-n66A)</w:t>
            </w:r>
            <w:r w:rsidRPr="00255367">
              <w:t xml:space="preserve"> v1</w:t>
            </w:r>
            <w:r w:rsidRPr="00D532DB">
              <w:t>.zip</w:t>
            </w:r>
          </w:p>
        </w:tc>
        <w:tc>
          <w:tcPr>
            <w:tcW w:w="1950" w:type="dxa"/>
            <w:shd w:val="clear" w:color="auto" w:fill="auto"/>
          </w:tcPr>
          <w:p w14:paraId="65685AD5" w14:textId="2BCCC0F5" w:rsidR="00E2297F" w:rsidRPr="00E80F49" w:rsidDel="00AD5E0E" w:rsidRDefault="00E2297F" w:rsidP="00E2297F">
            <w:pPr>
              <w:pStyle w:val="TAC"/>
            </w:pPr>
            <w:r w:rsidRPr="00D532DB">
              <w:t>RAN5#</w:t>
            </w:r>
            <w:r w:rsidRPr="00255367">
              <w:t>97</w:t>
            </w:r>
          </w:p>
        </w:tc>
      </w:tr>
      <w:tr w:rsidR="00E2297F" w:rsidRPr="00E80F49" w14:paraId="5463E72C" w14:textId="77777777" w:rsidTr="00123D80">
        <w:tc>
          <w:tcPr>
            <w:tcW w:w="1555" w:type="dxa"/>
            <w:shd w:val="clear" w:color="auto" w:fill="auto"/>
          </w:tcPr>
          <w:p w14:paraId="5CC7093E" w14:textId="3F10FDCD" w:rsidR="00E2297F" w:rsidRPr="00D532DB" w:rsidRDefault="00E2297F" w:rsidP="00E2297F">
            <w:pPr>
              <w:pStyle w:val="TAC"/>
            </w:pPr>
            <w:r w:rsidRPr="00605797">
              <w:t>CA_n</w:t>
            </w:r>
            <w:r w:rsidRPr="00605797">
              <w:rPr>
                <w:lang w:eastAsia="zh-CN"/>
              </w:rPr>
              <w:t>4</w:t>
            </w:r>
            <w:r>
              <w:rPr>
                <w:lang w:eastAsia="zh-CN"/>
              </w:rPr>
              <w:t>8</w:t>
            </w:r>
            <w:r w:rsidRPr="00605797">
              <w:t>A-n7</w:t>
            </w:r>
            <w:r>
              <w:t>0</w:t>
            </w:r>
            <w:r w:rsidRPr="00605797">
              <w:t>A</w:t>
            </w:r>
          </w:p>
        </w:tc>
        <w:tc>
          <w:tcPr>
            <w:tcW w:w="1657" w:type="dxa"/>
            <w:shd w:val="clear" w:color="auto" w:fill="auto"/>
          </w:tcPr>
          <w:p w14:paraId="5ABA88AE" w14:textId="09E58069" w:rsidR="00E2297F" w:rsidRPr="00D532DB" w:rsidRDefault="00E2297F" w:rsidP="00E2297F">
            <w:pPr>
              <w:pStyle w:val="TAC"/>
              <w:rPr>
                <w:lang w:eastAsia="zh-CN"/>
              </w:rPr>
            </w:pPr>
            <w:r>
              <w:rPr>
                <w:lang w:eastAsia="zh-CN"/>
              </w:rPr>
              <w:t>2</w:t>
            </w:r>
          </w:p>
        </w:tc>
        <w:tc>
          <w:tcPr>
            <w:tcW w:w="4467" w:type="dxa"/>
            <w:shd w:val="clear" w:color="auto" w:fill="auto"/>
          </w:tcPr>
          <w:p w14:paraId="411A7066" w14:textId="447BF4F1" w:rsidR="00E2297F" w:rsidRPr="00D532DB" w:rsidRDefault="00E2297F" w:rsidP="00E2297F">
            <w:pPr>
              <w:pStyle w:val="TAC"/>
            </w:pPr>
            <w:r>
              <w:rPr>
                <w:lang w:eastAsia="ja-JP"/>
              </w:rPr>
              <w:t>38.521-1_</w:t>
            </w:r>
            <w:r w:rsidRPr="00605797">
              <w:rPr>
                <w:lang w:eastAsia="ja-JP"/>
              </w:rPr>
              <w:t>TpAnalysisSpur(</w:t>
            </w:r>
            <w:r>
              <w:rPr>
                <w:lang w:eastAsia="ja-JP"/>
              </w:rPr>
              <w:t>CA_</w:t>
            </w:r>
            <w:r w:rsidRPr="00605797">
              <w:rPr>
                <w:lang w:eastAsia="ja-JP"/>
              </w:rPr>
              <w:t>n</w:t>
            </w:r>
            <w:r w:rsidRPr="00605797">
              <w:rPr>
                <w:lang w:eastAsia="zh-CN"/>
              </w:rPr>
              <w:t>4</w:t>
            </w:r>
            <w:r>
              <w:rPr>
                <w:lang w:eastAsia="zh-CN"/>
              </w:rPr>
              <w:t>8</w:t>
            </w:r>
            <w:r w:rsidRPr="00605797">
              <w:rPr>
                <w:lang w:eastAsia="ja-JP"/>
              </w:rPr>
              <w:t>A-n7</w:t>
            </w:r>
            <w:r>
              <w:rPr>
                <w:lang w:eastAsia="ja-JP"/>
              </w:rPr>
              <w:t>0</w:t>
            </w:r>
            <w:r w:rsidRPr="00605797">
              <w:rPr>
                <w:lang w:eastAsia="ja-JP"/>
              </w:rPr>
              <w:t>A).zip</w:t>
            </w:r>
          </w:p>
        </w:tc>
        <w:tc>
          <w:tcPr>
            <w:tcW w:w="1950" w:type="dxa"/>
            <w:shd w:val="clear" w:color="auto" w:fill="auto"/>
          </w:tcPr>
          <w:p w14:paraId="2E56D631" w14:textId="69135317" w:rsidR="00E2297F" w:rsidRPr="00D532DB" w:rsidRDefault="00E2297F" w:rsidP="00E2297F">
            <w:pPr>
              <w:pStyle w:val="TAC"/>
            </w:pPr>
            <w:r w:rsidRPr="00605797">
              <w:t>RAN5#</w:t>
            </w:r>
            <w:r>
              <w:t>96e</w:t>
            </w:r>
          </w:p>
        </w:tc>
      </w:tr>
      <w:tr w:rsidR="00E2297F" w:rsidRPr="00E80F49" w14:paraId="7BB04020" w14:textId="77777777" w:rsidTr="00123D80">
        <w:tc>
          <w:tcPr>
            <w:tcW w:w="1555" w:type="dxa"/>
            <w:shd w:val="clear" w:color="auto" w:fill="auto"/>
          </w:tcPr>
          <w:p w14:paraId="74469B1F" w14:textId="539BBEE2" w:rsidR="00E2297F" w:rsidRPr="00E80F49" w:rsidRDefault="00E2297F" w:rsidP="00E2297F">
            <w:pPr>
              <w:pStyle w:val="TAC"/>
            </w:pPr>
            <w:r w:rsidRPr="00D532DB">
              <w:t>CA_n48A-n71A</w:t>
            </w:r>
          </w:p>
        </w:tc>
        <w:tc>
          <w:tcPr>
            <w:tcW w:w="1657" w:type="dxa"/>
            <w:shd w:val="clear" w:color="auto" w:fill="auto"/>
          </w:tcPr>
          <w:p w14:paraId="53B9E747" w14:textId="18F6CC54" w:rsidR="00E2297F" w:rsidRPr="00E80F49" w:rsidRDefault="00E2297F" w:rsidP="00E2297F">
            <w:pPr>
              <w:pStyle w:val="TAC"/>
              <w:rPr>
                <w:lang w:eastAsia="zh-CN"/>
              </w:rPr>
            </w:pPr>
            <w:r w:rsidRPr="00D532DB">
              <w:rPr>
                <w:lang w:eastAsia="zh-CN"/>
              </w:rPr>
              <w:t>2</w:t>
            </w:r>
          </w:p>
        </w:tc>
        <w:tc>
          <w:tcPr>
            <w:tcW w:w="4467" w:type="dxa"/>
            <w:shd w:val="clear" w:color="auto" w:fill="auto"/>
          </w:tcPr>
          <w:p w14:paraId="1DEA61BE" w14:textId="58E02886" w:rsidR="00E2297F" w:rsidRPr="00E80F49" w:rsidRDefault="00E2297F" w:rsidP="00E2297F">
            <w:pPr>
              <w:pStyle w:val="TAC"/>
              <w:rPr>
                <w:lang w:eastAsia="ja-JP"/>
              </w:rPr>
            </w:pPr>
            <w:r w:rsidRPr="00D532DB">
              <w:t>38.521-1_TpAnalysisSpur(CA_n48A-n71A)</w:t>
            </w:r>
            <w:r>
              <w:t xml:space="preserve"> v1</w:t>
            </w:r>
            <w:r w:rsidRPr="00D532DB">
              <w:t>.zip</w:t>
            </w:r>
          </w:p>
        </w:tc>
        <w:tc>
          <w:tcPr>
            <w:tcW w:w="1950" w:type="dxa"/>
            <w:shd w:val="clear" w:color="auto" w:fill="auto"/>
          </w:tcPr>
          <w:p w14:paraId="43B46C6C" w14:textId="0E16E731" w:rsidR="00E2297F" w:rsidRPr="00E80F49" w:rsidDel="00AD5E0E" w:rsidRDefault="00E2297F" w:rsidP="00E2297F">
            <w:pPr>
              <w:pStyle w:val="TAC"/>
            </w:pPr>
            <w:r w:rsidRPr="00D532DB">
              <w:t>RAN5#9</w:t>
            </w:r>
            <w:r>
              <w:t>7</w:t>
            </w:r>
          </w:p>
        </w:tc>
      </w:tr>
      <w:tr w:rsidR="00E2297F" w:rsidRPr="00E80F49" w14:paraId="1D29B7E2" w14:textId="77777777" w:rsidTr="00123D80">
        <w:tc>
          <w:tcPr>
            <w:tcW w:w="1555" w:type="dxa"/>
            <w:shd w:val="clear" w:color="auto" w:fill="auto"/>
          </w:tcPr>
          <w:p w14:paraId="375EFE42" w14:textId="6A42603C" w:rsidR="00E2297F" w:rsidRPr="00E80F49" w:rsidRDefault="00E2297F" w:rsidP="00E2297F">
            <w:pPr>
              <w:pStyle w:val="TAC"/>
            </w:pPr>
            <w:r w:rsidRPr="00D532DB">
              <w:t>CA_n66A-n71A</w:t>
            </w:r>
          </w:p>
        </w:tc>
        <w:tc>
          <w:tcPr>
            <w:tcW w:w="1657" w:type="dxa"/>
            <w:shd w:val="clear" w:color="auto" w:fill="auto"/>
          </w:tcPr>
          <w:p w14:paraId="524CFE58" w14:textId="0F72DE4D" w:rsidR="00E2297F" w:rsidRPr="00E80F49" w:rsidRDefault="00E2297F" w:rsidP="00E2297F">
            <w:pPr>
              <w:pStyle w:val="TAC"/>
              <w:rPr>
                <w:lang w:eastAsia="zh-CN"/>
              </w:rPr>
            </w:pPr>
            <w:r w:rsidRPr="00D532DB">
              <w:rPr>
                <w:lang w:eastAsia="zh-CN"/>
              </w:rPr>
              <w:t>1</w:t>
            </w:r>
          </w:p>
        </w:tc>
        <w:tc>
          <w:tcPr>
            <w:tcW w:w="4467" w:type="dxa"/>
            <w:shd w:val="clear" w:color="auto" w:fill="auto"/>
          </w:tcPr>
          <w:p w14:paraId="6EC66409" w14:textId="6A30C439" w:rsidR="00E2297F" w:rsidRPr="00E80F49" w:rsidRDefault="00E2297F" w:rsidP="00E2297F">
            <w:pPr>
              <w:pStyle w:val="TAC"/>
              <w:rPr>
                <w:lang w:eastAsia="ja-JP"/>
              </w:rPr>
            </w:pPr>
            <w:r w:rsidRPr="00D532DB">
              <w:t>38.521-1_TpAnalysisSpur(CA_n66A-n71A)</w:t>
            </w:r>
            <w:r w:rsidR="0048315F" w:rsidRPr="0048315F">
              <w:t>_v1</w:t>
            </w:r>
            <w:r w:rsidRPr="00D532DB">
              <w:t>.zip</w:t>
            </w:r>
          </w:p>
        </w:tc>
        <w:tc>
          <w:tcPr>
            <w:tcW w:w="1950" w:type="dxa"/>
            <w:shd w:val="clear" w:color="auto" w:fill="auto"/>
          </w:tcPr>
          <w:p w14:paraId="4BF8A6F4" w14:textId="1E346F1F" w:rsidR="00E2297F" w:rsidRPr="00E80F49" w:rsidDel="00AD5E0E" w:rsidRDefault="00E2297F" w:rsidP="00E2297F">
            <w:pPr>
              <w:pStyle w:val="TAC"/>
            </w:pPr>
            <w:r w:rsidRPr="00D532DB">
              <w:t>RAN5#9</w:t>
            </w:r>
            <w:r w:rsidR="0048315F" w:rsidRPr="0048315F">
              <w:t>9</w:t>
            </w:r>
          </w:p>
        </w:tc>
      </w:tr>
      <w:tr w:rsidR="00E2297F" w:rsidRPr="00E80F49" w14:paraId="2C5478C3" w14:textId="77777777" w:rsidTr="00123D80">
        <w:tc>
          <w:tcPr>
            <w:tcW w:w="1555" w:type="dxa"/>
            <w:shd w:val="clear" w:color="auto" w:fill="auto"/>
          </w:tcPr>
          <w:p w14:paraId="32FE80DE" w14:textId="0A17FAF8" w:rsidR="00E2297F" w:rsidRPr="00E80F49" w:rsidRDefault="00E2297F" w:rsidP="00E2297F">
            <w:pPr>
              <w:pStyle w:val="TAC"/>
            </w:pPr>
            <w:r>
              <w:t>CA_n66A-n77</w:t>
            </w:r>
            <w:r w:rsidRPr="00E80F49">
              <w:t>A</w:t>
            </w:r>
          </w:p>
        </w:tc>
        <w:tc>
          <w:tcPr>
            <w:tcW w:w="1657" w:type="dxa"/>
            <w:shd w:val="clear" w:color="auto" w:fill="auto"/>
          </w:tcPr>
          <w:p w14:paraId="68A29173" w14:textId="3C79741D" w:rsidR="00E2297F" w:rsidRPr="00E80F49" w:rsidRDefault="00E2297F" w:rsidP="00E2297F">
            <w:pPr>
              <w:pStyle w:val="TAC"/>
              <w:rPr>
                <w:lang w:eastAsia="zh-CN"/>
              </w:rPr>
            </w:pPr>
            <w:r>
              <w:rPr>
                <w:lang w:eastAsia="zh-CN"/>
              </w:rPr>
              <w:t>9</w:t>
            </w:r>
          </w:p>
        </w:tc>
        <w:tc>
          <w:tcPr>
            <w:tcW w:w="4467" w:type="dxa"/>
            <w:shd w:val="clear" w:color="auto" w:fill="auto"/>
          </w:tcPr>
          <w:p w14:paraId="3FB2C996" w14:textId="1A68442B" w:rsidR="00E2297F" w:rsidRPr="00E80F49" w:rsidRDefault="00E2297F" w:rsidP="00E2297F">
            <w:pPr>
              <w:pStyle w:val="TAC"/>
              <w:rPr>
                <w:lang w:eastAsia="ja-JP"/>
              </w:rPr>
            </w:pPr>
            <w:r>
              <w:rPr>
                <w:lang w:eastAsia="ja-JP"/>
              </w:rPr>
              <w:t>38.521-1_TpAnalysisSpur(CA_n66</w:t>
            </w:r>
            <w:r w:rsidRPr="00351C1E">
              <w:rPr>
                <w:lang w:eastAsia="ja-JP"/>
              </w:rPr>
              <w:t>A</w:t>
            </w:r>
            <w:r>
              <w:rPr>
                <w:lang w:eastAsia="ja-JP"/>
              </w:rPr>
              <w:t>-</w:t>
            </w:r>
            <w:r w:rsidRPr="00351C1E">
              <w:rPr>
                <w:lang w:eastAsia="ja-JP"/>
              </w:rPr>
              <w:t>n77A)</w:t>
            </w:r>
            <w:r>
              <w:rPr>
                <w:lang w:eastAsia="ja-JP"/>
              </w:rPr>
              <w:t xml:space="preserve"> v2.zip</w:t>
            </w:r>
          </w:p>
        </w:tc>
        <w:tc>
          <w:tcPr>
            <w:tcW w:w="1950" w:type="dxa"/>
            <w:shd w:val="clear" w:color="auto" w:fill="auto"/>
          </w:tcPr>
          <w:p w14:paraId="48EC4D0B" w14:textId="6D61CA33" w:rsidR="00E2297F" w:rsidRPr="00E80F49" w:rsidDel="00AD5E0E" w:rsidRDefault="00E2297F" w:rsidP="00E2297F">
            <w:pPr>
              <w:pStyle w:val="TAC"/>
            </w:pPr>
            <w:r>
              <w:t>RAN5#97</w:t>
            </w:r>
          </w:p>
        </w:tc>
      </w:tr>
      <w:tr w:rsidR="00E2297F" w:rsidRPr="00E80F49" w14:paraId="1B8D417F" w14:textId="77777777" w:rsidTr="004823E2">
        <w:tc>
          <w:tcPr>
            <w:tcW w:w="1555"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E2297F" w:rsidRPr="00E80F49" w:rsidRDefault="00E2297F" w:rsidP="00E2297F">
            <w:pPr>
              <w:pStyle w:val="TAC"/>
            </w:pPr>
            <w:r w:rsidRPr="00D532DB">
              <w:t>CA_n70A-n71A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E2297F" w:rsidRPr="00E80F49" w:rsidRDefault="00E2297F" w:rsidP="00E2297F">
            <w:pPr>
              <w:pStyle w:val="TAC"/>
              <w:rPr>
                <w:lang w:eastAsia="zh-CN"/>
              </w:rPr>
            </w:pPr>
            <w:r w:rsidRPr="00D532DB">
              <w:rPr>
                <w:lang w:eastAsia="zh-CN"/>
              </w:rPr>
              <w:t>1</w:t>
            </w:r>
          </w:p>
        </w:tc>
        <w:tc>
          <w:tcPr>
            <w:tcW w:w="4467"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E2297F" w:rsidRPr="00E80F49" w:rsidRDefault="00E2297F" w:rsidP="00E2297F">
            <w:pPr>
              <w:pStyle w:val="TAC"/>
              <w:rPr>
                <w:lang w:eastAsia="ja-JP"/>
              </w:rPr>
            </w:pPr>
            <w:r w:rsidRPr="00D532DB">
              <w:rPr>
                <w:lang w:eastAsia="ja-JP"/>
              </w:rPr>
              <w:t>38.521-1_TpAnalysisSpur(CA_n70A-n71A).zip</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E2297F" w:rsidRPr="00E80F49" w:rsidDel="00AD5E0E" w:rsidRDefault="00E2297F" w:rsidP="00E2297F">
            <w:pPr>
              <w:pStyle w:val="TAC"/>
            </w:pPr>
            <w:r w:rsidRPr="00D532DB">
              <w:t>RAN5#96e</w:t>
            </w:r>
          </w:p>
        </w:tc>
      </w:tr>
      <w:tr w:rsidR="00E2297F" w:rsidRPr="00E80F49" w14:paraId="4E915B0D" w14:textId="77777777" w:rsidTr="004823E2">
        <w:tc>
          <w:tcPr>
            <w:tcW w:w="1555"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E2297F" w:rsidRPr="00D532DB" w:rsidRDefault="00E2297F" w:rsidP="00E2297F">
            <w:pPr>
              <w:pStyle w:val="TAC"/>
            </w:pPr>
            <w:r w:rsidRPr="008D5211">
              <w:t>CA_n71A-n77A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E2297F" w:rsidRPr="00D532DB" w:rsidRDefault="00E2297F" w:rsidP="00E2297F">
            <w:pPr>
              <w:pStyle w:val="TAC"/>
              <w:rPr>
                <w:lang w:eastAsia="zh-CN"/>
              </w:rPr>
            </w:pPr>
            <w:r w:rsidRPr="008D5211">
              <w:rPr>
                <w:lang w:eastAsia="zh-CN"/>
              </w:rPr>
              <w:t>7</w:t>
            </w:r>
          </w:p>
        </w:tc>
        <w:tc>
          <w:tcPr>
            <w:tcW w:w="4467" w:type="dxa"/>
            <w:tcBorders>
              <w:top w:val="single" w:sz="4" w:space="0" w:color="auto"/>
              <w:left w:val="single" w:sz="4" w:space="0" w:color="auto"/>
              <w:bottom w:val="single" w:sz="4" w:space="0" w:color="auto"/>
              <w:right w:val="single" w:sz="4" w:space="0" w:color="auto"/>
            </w:tcBorders>
            <w:shd w:val="clear" w:color="auto" w:fill="auto"/>
          </w:tcPr>
          <w:p w14:paraId="0627882D" w14:textId="20BEAD4F" w:rsidR="00E2297F" w:rsidRPr="00D532DB" w:rsidRDefault="00E2297F" w:rsidP="00E2297F">
            <w:pPr>
              <w:pStyle w:val="TAC"/>
              <w:rPr>
                <w:lang w:eastAsia="ja-JP"/>
              </w:rPr>
            </w:pPr>
            <w:r w:rsidRPr="008D5211">
              <w:rPr>
                <w:lang w:eastAsia="ja-JP"/>
              </w:rPr>
              <w:t>38.521-1_TpAnalysisSpur(CA_n71A-n77A).zip</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9FCD3D" w14:textId="00CDCC18" w:rsidR="00E2297F" w:rsidRPr="00D532DB" w:rsidDel="00C71E07" w:rsidRDefault="00E2297F" w:rsidP="00E2297F">
            <w:pPr>
              <w:pStyle w:val="TAC"/>
            </w:pPr>
            <w:r w:rsidRPr="008D5211">
              <w:t>RAN5#97</w:t>
            </w:r>
          </w:p>
        </w:tc>
      </w:tr>
    </w:tbl>
    <w:p w14:paraId="024ED9C3" w14:textId="77777777" w:rsidR="000F2329" w:rsidRPr="00E80F49" w:rsidRDefault="000F2329" w:rsidP="000F2329">
      <w:pPr>
        <w:tabs>
          <w:tab w:val="left" w:pos="1046"/>
        </w:tabs>
      </w:pPr>
    </w:p>
    <w:p w14:paraId="6327BE13" w14:textId="77777777" w:rsidR="00397292" w:rsidRPr="00E80F49" w:rsidRDefault="00397292" w:rsidP="00397292">
      <w:pPr>
        <w:pStyle w:val="Heading2"/>
      </w:pPr>
      <w:bookmarkStart w:id="210" w:name="_Toc51767653"/>
      <w:bookmarkStart w:id="211" w:name="_Toc59039984"/>
      <w:bookmarkStart w:id="212" w:name="_Toc68073923"/>
      <w:bookmarkStart w:id="213" w:name="_Toc75371785"/>
      <w:bookmarkStart w:id="214" w:name="_Toc83727853"/>
      <w:bookmarkStart w:id="215" w:name="_Toc100005953"/>
      <w:bookmarkStart w:id="216" w:name="_Toc106703501"/>
      <w:bookmarkStart w:id="217" w:name="_Toc138858402"/>
      <w:r w:rsidRPr="00E80F49">
        <w:lastRenderedPageBreak/>
        <w:t>4.2</w:t>
      </w:r>
      <w:r w:rsidRPr="00E80F49">
        <w:tab/>
        <w:t>Test point analysis for FR2</w:t>
      </w:r>
      <w:bookmarkEnd w:id="189"/>
      <w:bookmarkEnd w:id="200"/>
      <w:bookmarkEnd w:id="201"/>
      <w:bookmarkEnd w:id="210"/>
      <w:r w:rsidR="00010953" w:rsidRPr="00E80F49">
        <w:t xml:space="preserve"> test cases in TS 38.521-2</w:t>
      </w:r>
      <w:bookmarkEnd w:id="211"/>
      <w:bookmarkEnd w:id="212"/>
      <w:bookmarkEnd w:id="213"/>
      <w:bookmarkEnd w:id="214"/>
      <w:bookmarkEnd w:id="215"/>
      <w:bookmarkEnd w:id="216"/>
      <w:bookmarkEnd w:id="217"/>
    </w:p>
    <w:p w14:paraId="06B3D37F" w14:textId="77777777" w:rsidR="00010953" w:rsidRPr="00E80F49"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E80F49">
        <w:rPr>
          <w:rFonts w:ascii="Arial" w:eastAsia="Malgun Gothic" w:hAnsi="Arial"/>
          <w:sz w:val="28"/>
          <w:lang w:eastAsia="en-US"/>
        </w:rPr>
        <w:t>4.2.1</w:t>
      </w:r>
      <w:r w:rsidRPr="00E80F49">
        <w:rPr>
          <w:rFonts w:ascii="Arial" w:eastAsia="Malgun Gothic" w:hAnsi="Arial"/>
          <w:sz w:val="28"/>
          <w:lang w:eastAsia="en-US"/>
        </w:rPr>
        <w:tab/>
        <w:t>Test point analysis per test case</w:t>
      </w:r>
    </w:p>
    <w:p w14:paraId="3BC55487" w14:textId="77777777" w:rsidR="00010953" w:rsidRPr="00E80F49"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4.2.1.1</w:t>
      </w:r>
      <w:r w:rsidRPr="00E80F49">
        <w:rPr>
          <w:rFonts w:ascii="Arial" w:eastAsia="Malgun Gothic" w:hAnsi="Arial"/>
          <w:sz w:val="24"/>
          <w:lang w:eastAsia="en-US"/>
        </w:rPr>
        <w:tab/>
        <w:t>FR2 single carrier, NR CA and UL MIMO test cases</w:t>
      </w:r>
    </w:p>
    <w:p w14:paraId="1C488B06" w14:textId="77777777" w:rsidR="00397292" w:rsidRPr="00E80F49" w:rsidRDefault="00397292" w:rsidP="00397292">
      <w:r w:rsidRPr="00E80F49">
        <w:t xml:space="preserve">This clause contains information on test point analysis and test point selection for </w:t>
      </w:r>
      <w:r w:rsidR="00010953" w:rsidRPr="00E80F49">
        <w:t xml:space="preserve">single carrier, NR CA and UL MIMO </w:t>
      </w:r>
      <w:r w:rsidRPr="00E80F49">
        <w:t>test cases in [3] clause 6 and 7 with information about transmitting test point selection for FR2 listed in table 4.2</w:t>
      </w:r>
      <w:r w:rsidR="00010953" w:rsidRPr="00E80F49">
        <w:t>.1.1</w:t>
      </w:r>
      <w:r w:rsidRPr="00E80F49">
        <w:t>-1 and receiver test point selection in table 4.2</w:t>
      </w:r>
      <w:r w:rsidR="00010953" w:rsidRPr="00E80F49">
        <w:t>.1.1</w:t>
      </w:r>
      <w:r w:rsidRPr="00E80F49">
        <w:t>-2.</w:t>
      </w:r>
    </w:p>
    <w:p w14:paraId="260A1FB3" w14:textId="77777777" w:rsidR="00397292" w:rsidRPr="00E80F49" w:rsidRDefault="00397292" w:rsidP="00397292">
      <w:pPr>
        <w:pStyle w:val="TH"/>
      </w:pPr>
      <w:r w:rsidRPr="00E80F49">
        <w:t>Table 4.2</w:t>
      </w:r>
      <w:r w:rsidR="00010953" w:rsidRPr="00E80F49">
        <w:t>.1.1</w:t>
      </w:r>
      <w:r w:rsidRPr="00E80F49">
        <w:t>-1: NR UE transmitt</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E80F49" w14:paraId="6CD323A1" w14:textId="77777777" w:rsidTr="007D18AF">
        <w:trPr>
          <w:trHeight w:val="248"/>
        </w:trPr>
        <w:tc>
          <w:tcPr>
            <w:tcW w:w="2160" w:type="dxa"/>
            <w:vAlign w:val="center"/>
          </w:tcPr>
          <w:p w14:paraId="6D6EEA8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5328D280" w14:textId="77777777" w:rsidR="00397292" w:rsidRPr="00E80F49" w:rsidRDefault="00397292" w:rsidP="00750578">
            <w:pPr>
              <w:pStyle w:val="TAH"/>
            </w:pPr>
            <w:r w:rsidRPr="00E80F49">
              <w:t>Number of test points</w:t>
            </w:r>
          </w:p>
        </w:tc>
        <w:tc>
          <w:tcPr>
            <w:tcW w:w="4554" w:type="dxa"/>
            <w:shd w:val="clear" w:color="auto" w:fill="auto"/>
            <w:vAlign w:val="center"/>
          </w:tcPr>
          <w:p w14:paraId="60206A04" w14:textId="77777777" w:rsidR="00397292" w:rsidRPr="00E80F49" w:rsidRDefault="00397292" w:rsidP="00750578">
            <w:pPr>
              <w:pStyle w:val="TAH"/>
            </w:pPr>
            <w:r w:rsidRPr="00E80F49">
              <w:t>Justification in attachment</w:t>
            </w:r>
          </w:p>
        </w:tc>
        <w:tc>
          <w:tcPr>
            <w:tcW w:w="1890" w:type="dxa"/>
            <w:vAlign w:val="center"/>
          </w:tcPr>
          <w:p w14:paraId="568FFC69" w14:textId="77777777" w:rsidR="00397292" w:rsidRPr="00E80F49" w:rsidRDefault="00397292" w:rsidP="00750578">
            <w:pPr>
              <w:pStyle w:val="TAH"/>
            </w:pPr>
            <w:r w:rsidRPr="00E80F49">
              <w:t>Comments</w:t>
            </w:r>
          </w:p>
        </w:tc>
      </w:tr>
      <w:tr w:rsidR="00392464" w:rsidRPr="00E80F49" w14:paraId="661FA522" w14:textId="77777777" w:rsidTr="007D18AF">
        <w:trPr>
          <w:trHeight w:val="248"/>
        </w:trPr>
        <w:tc>
          <w:tcPr>
            <w:tcW w:w="2160" w:type="dxa"/>
            <w:vAlign w:val="center"/>
          </w:tcPr>
          <w:p w14:paraId="7B0ACF5F" w14:textId="77777777" w:rsidR="00392464" w:rsidRPr="00E80F49" w:rsidRDefault="00392464" w:rsidP="00DA636D">
            <w:pPr>
              <w:pStyle w:val="TAL"/>
            </w:pPr>
            <w:r w:rsidRPr="00E80F49">
              <w:t>6.2.1</w:t>
            </w:r>
            <w:r w:rsidR="00F35FC0" w:rsidRPr="00E80F49">
              <w:t xml:space="preserve"> </w:t>
            </w:r>
            <w:r w:rsidRPr="00E80F49">
              <w:t>UE maximum output power</w:t>
            </w:r>
          </w:p>
        </w:tc>
        <w:tc>
          <w:tcPr>
            <w:tcW w:w="1476" w:type="dxa"/>
            <w:shd w:val="clear" w:color="auto" w:fill="auto"/>
            <w:vAlign w:val="center"/>
          </w:tcPr>
          <w:p w14:paraId="68C26153" w14:textId="77777777" w:rsidR="00392464" w:rsidRPr="00E80F49" w:rsidRDefault="00392464" w:rsidP="00F35FC0">
            <w:pPr>
              <w:pStyle w:val="TAC"/>
            </w:pPr>
            <w:r w:rsidRPr="00E80F49">
              <w:t>x</w:t>
            </w:r>
          </w:p>
        </w:tc>
        <w:tc>
          <w:tcPr>
            <w:tcW w:w="4554" w:type="dxa"/>
            <w:shd w:val="clear" w:color="auto" w:fill="auto"/>
            <w:vAlign w:val="center"/>
          </w:tcPr>
          <w:p w14:paraId="041CAA10" w14:textId="4338B1C1" w:rsidR="00392464" w:rsidRPr="00E80F49" w:rsidRDefault="00392464" w:rsidP="00DA636D">
            <w:pPr>
              <w:pStyle w:val="TAL"/>
            </w:pPr>
            <w:r w:rsidRPr="00E80F49">
              <w:t>“38.521-2_TPanalysis_6.2.1_MOP</w:t>
            </w:r>
            <w:r w:rsidR="001B05F3" w:rsidRPr="00E80F49">
              <w:t>_v</w:t>
            </w:r>
            <w:r w:rsidR="008F0EC0" w:rsidRPr="00E80F49">
              <w:t>3</w:t>
            </w:r>
            <w:r w:rsidRPr="00E80F49">
              <w:t>.zip”</w:t>
            </w:r>
          </w:p>
        </w:tc>
        <w:tc>
          <w:tcPr>
            <w:tcW w:w="1890" w:type="dxa"/>
            <w:vAlign w:val="center"/>
          </w:tcPr>
          <w:p w14:paraId="5AB4D36B" w14:textId="71081DAA" w:rsidR="00392464" w:rsidRPr="00E80F49" w:rsidRDefault="008F0EC0" w:rsidP="00DA636D">
            <w:pPr>
              <w:pStyle w:val="TAL"/>
            </w:pPr>
            <w:r w:rsidRPr="00E80F49">
              <w:rPr>
                <w:lang w:eastAsia="zh-CN"/>
              </w:rPr>
              <w:t>RAN5#94-e</w:t>
            </w:r>
          </w:p>
        </w:tc>
      </w:tr>
      <w:tr w:rsidR="008C2A8D" w:rsidRPr="00E80F49" w14:paraId="5004138D" w14:textId="77777777" w:rsidTr="007D18AF">
        <w:trPr>
          <w:trHeight w:val="248"/>
        </w:trPr>
        <w:tc>
          <w:tcPr>
            <w:tcW w:w="2160" w:type="dxa"/>
            <w:vAlign w:val="center"/>
          </w:tcPr>
          <w:p w14:paraId="670EED74" w14:textId="77777777" w:rsidR="008C2A8D" w:rsidRPr="00E80F49" w:rsidRDefault="008C2A8D" w:rsidP="008C2A8D">
            <w:pPr>
              <w:pStyle w:val="TAL"/>
            </w:pPr>
            <w:r w:rsidRPr="00E80F49">
              <w:t>6.2.2</w:t>
            </w:r>
            <w:r w:rsidRPr="00E80F49">
              <w:rPr>
                <w:lang w:eastAsia="zh-CN"/>
              </w:rPr>
              <w:t xml:space="preserve"> </w:t>
            </w:r>
            <w:r w:rsidRPr="00E80F49">
              <w:t>UE maximum output power reduction</w:t>
            </w:r>
          </w:p>
        </w:tc>
        <w:tc>
          <w:tcPr>
            <w:tcW w:w="1476" w:type="dxa"/>
            <w:shd w:val="clear" w:color="auto" w:fill="auto"/>
            <w:vAlign w:val="center"/>
          </w:tcPr>
          <w:p w14:paraId="42B86EC1" w14:textId="77777777" w:rsidR="008C2A8D" w:rsidRPr="00E80F49" w:rsidRDefault="008C2A8D" w:rsidP="008C2A8D">
            <w:pPr>
              <w:pStyle w:val="TAC"/>
              <w:rPr>
                <w:lang w:eastAsia="zh-CN"/>
              </w:rPr>
            </w:pPr>
            <w:r w:rsidRPr="00E80F49">
              <w:t xml:space="preserve">power class </w:t>
            </w:r>
            <w:r w:rsidRPr="00E80F49">
              <w:rPr>
                <w:lang w:eastAsia="zh-CN"/>
              </w:rPr>
              <w:t>1</w:t>
            </w:r>
            <w:r w:rsidRPr="00E80F49">
              <w:t xml:space="preserve">: </w:t>
            </w:r>
            <w:r w:rsidRPr="00E80F49">
              <w:rPr>
                <w:lang w:eastAsia="zh-CN"/>
              </w:rPr>
              <w:t>90</w:t>
            </w:r>
          </w:p>
          <w:p w14:paraId="387DC65E" w14:textId="77777777" w:rsidR="008C2A8D" w:rsidRPr="00E80F49" w:rsidRDefault="008C2A8D" w:rsidP="008C2A8D">
            <w:pPr>
              <w:pStyle w:val="TAC"/>
              <w:rPr>
                <w:lang w:eastAsia="zh-CN"/>
              </w:rPr>
            </w:pPr>
            <w:r w:rsidRPr="00E80F49">
              <w:t>power class 2</w:t>
            </w:r>
            <w:r w:rsidRPr="00E80F49">
              <w:rPr>
                <w:lang w:eastAsia="zh-CN"/>
              </w:rPr>
              <w:t>&amp;3&amp;4</w:t>
            </w:r>
            <w:r w:rsidRPr="00E80F49">
              <w:t xml:space="preserve">: </w:t>
            </w:r>
            <w:r w:rsidRPr="00E80F49">
              <w:rPr>
                <w:lang w:eastAsia="zh-CN"/>
              </w:rPr>
              <w:t>84</w:t>
            </w:r>
          </w:p>
        </w:tc>
        <w:tc>
          <w:tcPr>
            <w:tcW w:w="4554" w:type="dxa"/>
            <w:shd w:val="clear" w:color="auto" w:fill="auto"/>
            <w:vAlign w:val="center"/>
          </w:tcPr>
          <w:p w14:paraId="4C2FDF56" w14:textId="1534210D" w:rsidR="008C2A8D" w:rsidRPr="00E80F49" w:rsidRDefault="008C2A8D" w:rsidP="008C2A8D">
            <w:pPr>
              <w:pStyle w:val="TAL"/>
              <w:rPr>
                <w:lang w:eastAsia="zh-CN"/>
              </w:rPr>
            </w:pPr>
            <w:r w:rsidRPr="00E80F49">
              <w:rPr>
                <w:lang w:eastAsia="zh-CN"/>
              </w:rPr>
              <w:t>”38.521-2_TPanalysis_6.2.2_MPR_6.5.2.1_SEM_6.5.2.3_NR_ACLR_</w:t>
            </w:r>
            <w:r w:rsidR="002C61AB" w:rsidRPr="002C61AB">
              <w:rPr>
                <w:lang w:eastAsia="zh-TW"/>
              </w:rPr>
              <w:t>v6</w:t>
            </w:r>
            <w:r w:rsidRPr="00E80F49">
              <w:rPr>
                <w:lang w:eastAsia="zh-CN"/>
              </w:rPr>
              <w:t>.zip”</w:t>
            </w:r>
          </w:p>
        </w:tc>
        <w:tc>
          <w:tcPr>
            <w:tcW w:w="1890" w:type="dxa"/>
            <w:vAlign w:val="center"/>
          </w:tcPr>
          <w:p w14:paraId="30AF2DB5" w14:textId="77777777" w:rsidR="008C2A8D" w:rsidRPr="00E80F49" w:rsidRDefault="008C2A8D" w:rsidP="008C2A8D">
            <w:pPr>
              <w:pStyle w:val="TAL"/>
              <w:rPr>
                <w:lang w:eastAsia="zh-CN"/>
              </w:rPr>
            </w:pPr>
            <w:r w:rsidRPr="00E80F49">
              <w:rPr>
                <w:lang w:eastAsia="zh-CN"/>
              </w:rPr>
              <w:t>RAN5#89-e</w:t>
            </w:r>
          </w:p>
          <w:p w14:paraId="4B79524B" w14:textId="77777777" w:rsidR="008C2A8D" w:rsidRPr="00E80F49" w:rsidRDefault="008C2A8D" w:rsidP="008C2A8D">
            <w:pPr>
              <w:pStyle w:val="TAL"/>
              <w:rPr>
                <w:lang w:eastAsia="zh-CN"/>
              </w:rPr>
            </w:pPr>
            <w:r w:rsidRPr="00E80F49">
              <w:rPr>
                <w:lang w:eastAsia="zh-CN"/>
              </w:rPr>
              <w:t>RAN5#90-e</w:t>
            </w:r>
          </w:p>
          <w:p w14:paraId="5D462609" w14:textId="5048A29B" w:rsidR="00044BE0" w:rsidRDefault="008C2A8D" w:rsidP="008C2A8D">
            <w:pPr>
              <w:pStyle w:val="TAL"/>
              <w:rPr>
                <w:lang w:eastAsia="zh-CN"/>
              </w:rPr>
            </w:pPr>
            <w:r w:rsidRPr="00E80F49">
              <w:rPr>
                <w:lang w:eastAsia="zh-CN"/>
              </w:rPr>
              <w:t>RAN5#91-e</w:t>
            </w:r>
          </w:p>
          <w:p w14:paraId="6B7FAC77" w14:textId="0D92E6F5" w:rsidR="00044BE0" w:rsidRDefault="008C2A8D" w:rsidP="008C2A8D">
            <w:pPr>
              <w:pStyle w:val="TAL"/>
              <w:rPr>
                <w:lang w:eastAsia="zh-CN"/>
              </w:rPr>
            </w:pPr>
            <w:r w:rsidRPr="00E80F49">
              <w:rPr>
                <w:lang w:eastAsia="zh-CN"/>
              </w:rPr>
              <w:t>RAN5#92-e</w:t>
            </w:r>
          </w:p>
          <w:p w14:paraId="0856E369" w14:textId="6ACD92A5" w:rsidR="008C2A8D" w:rsidRPr="00E80F49" w:rsidRDefault="008C2A8D" w:rsidP="008C2A8D">
            <w:pPr>
              <w:pStyle w:val="TAL"/>
              <w:rPr>
                <w:lang w:eastAsia="zh-CN"/>
              </w:rPr>
            </w:pPr>
            <w:r w:rsidRPr="00E80F49">
              <w:rPr>
                <w:lang w:eastAsia="zh-CN"/>
              </w:rPr>
              <w:t>RAN5#94-e</w:t>
            </w:r>
          </w:p>
          <w:p w14:paraId="36C6A70B" w14:textId="77777777" w:rsidR="002C61AB" w:rsidRDefault="008C2A8D" w:rsidP="002C61AB">
            <w:pPr>
              <w:pStyle w:val="TAL"/>
              <w:rPr>
                <w:lang w:eastAsia="zh-CN"/>
              </w:rPr>
            </w:pPr>
            <w:r w:rsidRPr="00E80F49">
              <w:rPr>
                <w:lang w:eastAsia="zh-CN"/>
              </w:rPr>
              <w:t>RAN5#95-e</w:t>
            </w:r>
          </w:p>
          <w:p w14:paraId="6397C241" w14:textId="7E03219E" w:rsidR="008C2A8D" w:rsidRPr="00E80F49" w:rsidRDefault="002C61AB" w:rsidP="002C61AB">
            <w:pPr>
              <w:pStyle w:val="TAL"/>
              <w:rPr>
                <w:lang w:eastAsia="zh-CN"/>
              </w:rPr>
            </w:pPr>
            <w:r>
              <w:rPr>
                <w:lang w:eastAsia="zh-CN"/>
              </w:rPr>
              <w:t>RAN5#98</w:t>
            </w:r>
          </w:p>
        </w:tc>
      </w:tr>
      <w:tr w:rsidR="00044BE0" w:rsidRPr="00E80F49" w14:paraId="414EC30F" w14:textId="77777777" w:rsidTr="007D18AF">
        <w:trPr>
          <w:trHeight w:val="248"/>
        </w:trPr>
        <w:tc>
          <w:tcPr>
            <w:tcW w:w="2160" w:type="dxa"/>
            <w:vAlign w:val="center"/>
          </w:tcPr>
          <w:p w14:paraId="70B1B2F6" w14:textId="40A101C6" w:rsidR="00044BE0" w:rsidRPr="00E80F49" w:rsidRDefault="00044BE0" w:rsidP="00044BE0">
            <w:pPr>
              <w:pStyle w:val="TAL"/>
            </w:pPr>
            <w:r w:rsidRPr="00EA5E73">
              <w:rPr>
                <w:rFonts w:cs="v4.2.0"/>
              </w:rPr>
              <w:t>6.2.4_1 Configured transmitted power with Power Boost</w:t>
            </w:r>
          </w:p>
        </w:tc>
        <w:tc>
          <w:tcPr>
            <w:tcW w:w="1476" w:type="dxa"/>
            <w:shd w:val="clear" w:color="auto" w:fill="auto"/>
            <w:vAlign w:val="center"/>
          </w:tcPr>
          <w:p w14:paraId="6C2B80E6" w14:textId="7BCDDE3B" w:rsidR="00044BE0" w:rsidRPr="00E80F49" w:rsidRDefault="00044BE0" w:rsidP="00044BE0">
            <w:pPr>
              <w:pStyle w:val="TAC"/>
            </w:pPr>
            <w:r w:rsidRPr="00EA5E73">
              <w:t>x</w:t>
            </w:r>
          </w:p>
        </w:tc>
        <w:tc>
          <w:tcPr>
            <w:tcW w:w="4554" w:type="dxa"/>
            <w:shd w:val="clear" w:color="auto" w:fill="auto"/>
            <w:vAlign w:val="center"/>
          </w:tcPr>
          <w:p w14:paraId="5BFCE95F" w14:textId="23D3891A" w:rsidR="00044BE0" w:rsidRPr="00E80F49" w:rsidRDefault="00044BE0" w:rsidP="00044BE0">
            <w:pPr>
              <w:pStyle w:val="TAL"/>
              <w:rPr>
                <w:lang w:eastAsia="zh-CN"/>
              </w:rPr>
            </w:pPr>
            <w:r w:rsidRPr="00EA5E73">
              <w:t>“38.521-2_TPanalysis_6.2.1_MOP_v3.zip”</w:t>
            </w:r>
          </w:p>
        </w:tc>
        <w:tc>
          <w:tcPr>
            <w:tcW w:w="1890" w:type="dxa"/>
            <w:vAlign w:val="center"/>
          </w:tcPr>
          <w:p w14:paraId="1091B80F" w14:textId="053F741B" w:rsidR="00044BE0" w:rsidRPr="00E80F49" w:rsidRDefault="00044BE0" w:rsidP="00044BE0">
            <w:pPr>
              <w:pStyle w:val="TAL"/>
              <w:rPr>
                <w:lang w:eastAsia="zh-CN"/>
              </w:rPr>
            </w:pPr>
            <w:r w:rsidRPr="00EA5E73">
              <w:rPr>
                <w:lang w:eastAsia="zh-CN"/>
              </w:rPr>
              <w:t>RAN5#96-e</w:t>
            </w:r>
          </w:p>
        </w:tc>
      </w:tr>
      <w:tr w:rsidR="002652CF" w:rsidRPr="00E80F49" w14:paraId="1015D722" w14:textId="77777777" w:rsidTr="007D18AF">
        <w:trPr>
          <w:trHeight w:val="248"/>
        </w:trPr>
        <w:tc>
          <w:tcPr>
            <w:tcW w:w="2160" w:type="dxa"/>
            <w:vAlign w:val="center"/>
          </w:tcPr>
          <w:p w14:paraId="6A13CF5B" w14:textId="2E097388" w:rsidR="002652CF" w:rsidRPr="00EA5E73" w:rsidRDefault="002652CF" w:rsidP="002652CF">
            <w:pPr>
              <w:pStyle w:val="TAL"/>
              <w:rPr>
                <w:rFonts w:cs="v4.2.0"/>
              </w:rPr>
            </w:pPr>
            <w:r>
              <w:rPr>
                <w:lang w:eastAsia="zh-TW"/>
              </w:rPr>
              <w:t xml:space="preserve">6.2.5 </w:t>
            </w:r>
            <w:r w:rsidRPr="00032011">
              <w:t>UE Maximum Output Power – EIRP with UL Gaps</w:t>
            </w:r>
          </w:p>
        </w:tc>
        <w:tc>
          <w:tcPr>
            <w:tcW w:w="1476" w:type="dxa"/>
            <w:shd w:val="clear" w:color="auto" w:fill="auto"/>
            <w:vAlign w:val="center"/>
          </w:tcPr>
          <w:p w14:paraId="1506CC00" w14:textId="3BA204A5" w:rsidR="002652CF" w:rsidRPr="00EA5E73" w:rsidRDefault="002652CF" w:rsidP="002652CF">
            <w:pPr>
              <w:pStyle w:val="TAC"/>
            </w:pPr>
            <w:r>
              <w:rPr>
                <w:lang w:eastAsia="zh-TW"/>
              </w:rPr>
              <w:t>x</w:t>
            </w:r>
          </w:p>
        </w:tc>
        <w:tc>
          <w:tcPr>
            <w:tcW w:w="4554" w:type="dxa"/>
            <w:shd w:val="clear" w:color="auto" w:fill="auto"/>
            <w:vAlign w:val="center"/>
          </w:tcPr>
          <w:p w14:paraId="40CCCBBB" w14:textId="5198F86B" w:rsidR="002652CF" w:rsidRPr="00EA5E73" w:rsidRDefault="002652CF" w:rsidP="002652CF">
            <w:pPr>
              <w:pStyle w:val="TAL"/>
            </w:pPr>
            <w:r w:rsidRPr="00EA5E73">
              <w:t>“38.521-2_TPanalysis_6.2.</w:t>
            </w:r>
            <w:r>
              <w:t>5</w:t>
            </w:r>
            <w:r w:rsidRPr="00EA5E73">
              <w:t>_</w:t>
            </w:r>
            <w:r>
              <w:t>EIRP_UL-Gaps</w:t>
            </w:r>
            <w:r w:rsidRPr="00EA5E73">
              <w:t>_v</w:t>
            </w:r>
            <w:r>
              <w:t>1</w:t>
            </w:r>
            <w:r w:rsidRPr="00EA5E73">
              <w:t>.zip”</w:t>
            </w:r>
          </w:p>
        </w:tc>
        <w:tc>
          <w:tcPr>
            <w:tcW w:w="1890" w:type="dxa"/>
            <w:vAlign w:val="center"/>
          </w:tcPr>
          <w:p w14:paraId="0BB09376" w14:textId="747F0FD6" w:rsidR="002652CF" w:rsidRPr="00EA5E73" w:rsidRDefault="002652CF" w:rsidP="002652CF">
            <w:pPr>
              <w:pStyle w:val="TAL"/>
              <w:rPr>
                <w:lang w:eastAsia="zh-CN"/>
              </w:rPr>
            </w:pPr>
            <w:r>
              <w:t>RAN5#99</w:t>
            </w:r>
          </w:p>
        </w:tc>
      </w:tr>
      <w:tr w:rsidR="00044BE0" w:rsidRPr="00E80F49" w14:paraId="45627932" w14:textId="77777777" w:rsidTr="007D18AF">
        <w:trPr>
          <w:trHeight w:val="248"/>
        </w:trPr>
        <w:tc>
          <w:tcPr>
            <w:tcW w:w="2160" w:type="dxa"/>
            <w:vAlign w:val="center"/>
          </w:tcPr>
          <w:p w14:paraId="476EDD31" w14:textId="77777777" w:rsidR="00044BE0" w:rsidRPr="00E80F49" w:rsidRDefault="00044BE0" w:rsidP="00044BE0">
            <w:pPr>
              <w:pStyle w:val="TAL"/>
              <w:rPr>
                <w:lang w:eastAsia="zh-TW"/>
              </w:rPr>
            </w:pPr>
            <w:r w:rsidRPr="00E80F49">
              <w:rPr>
                <w:lang w:eastAsia="zh-TW"/>
              </w:rPr>
              <w:t>6.2A.1.1 UE maximum output power - EIRP and TRP for CA</w:t>
            </w:r>
          </w:p>
        </w:tc>
        <w:tc>
          <w:tcPr>
            <w:tcW w:w="1476" w:type="dxa"/>
            <w:shd w:val="clear" w:color="auto" w:fill="auto"/>
            <w:vAlign w:val="center"/>
          </w:tcPr>
          <w:p w14:paraId="032879E5" w14:textId="77777777" w:rsidR="00044BE0" w:rsidRPr="00E80F49" w:rsidRDefault="00044BE0" w:rsidP="00044BE0">
            <w:pPr>
              <w:keepNext/>
              <w:keepLines/>
              <w:spacing w:after="0"/>
              <w:jc w:val="center"/>
              <w:rPr>
                <w:rFonts w:ascii="Arial" w:hAnsi="Arial"/>
                <w:sz w:val="18"/>
                <w:lang w:eastAsia="zh-TW"/>
              </w:rPr>
            </w:pPr>
            <w:r w:rsidRPr="00E80F49">
              <w:rPr>
                <w:rFonts w:ascii="Arial" w:hAnsi="Arial"/>
                <w:sz w:val="18"/>
                <w:lang w:eastAsia="zh-TW"/>
              </w:rPr>
              <w:t>TRP</w:t>
            </w:r>
            <w:r w:rsidRPr="00E80F49">
              <w:rPr>
                <w:rFonts w:ascii="Arial" w:hAnsi="Arial"/>
                <w:sz w:val="18"/>
                <w:lang w:eastAsia="ko-KR"/>
              </w:rPr>
              <w:t xml:space="preserve">: </w:t>
            </w:r>
            <w:r w:rsidRPr="00E80F49">
              <w:rPr>
                <w:rFonts w:ascii="Arial" w:hAnsi="Arial"/>
                <w:sz w:val="18"/>
                <w:lang w:eastAsia="zh-TW"/>
              </w:rPr>
              <w:t>4</w:t>
            </w:r>
          </w:p>
          <w:p w14:paraId="42D8F88B" w14:textId="77777777" w:rsidR="00044BE0" w:rsidRPr="00E80F49" w:rsidRDefault="00044BE0" w:rsidP="00044BE0">
            <w:pPr>
              <w:pStyle w:val="TAC"/>
              <w:rPr>
                <w:lang w:eastAsia="zh-TW"/>
              </w:rPr>
            </w:pPr>
            <w:r w:rsidRPr="00E80F49">
              <w:rPr>
                <w:lang w:eastAsia="zh-TW"/>
              </w:rPr>
              <w:t>EIRP</w:t>
            </w:r>
            <w:r w:rsidRPr="00E80F49">
              <w:rPr>
                <w:lang w:eastAsia="ko-KR"/>
              </w:rPr>
              <w:t xml:space="preserve">: </w:t>
            </w:r>
            <w:r w:rsidRPr="00E80F49">
              <w:rPr>
                <w:lang w:eastAsia="zh-TW"/>
              </w:rPr>
              <w:t>20</w:t>
            </w:r>
          </w:p>
        </w:tc>
        <w:tc>
          <w:tcPr>
            <w:tcW w:w="4554" w:type="dxa"/>
            <w:shd w:val="clear" w:color="auto" w:fill="auto"/>
            <w:vAlign w:val="center"/>
          </w:tcPr>
          <w:p w14:paraId="18C3C8BD" w14:textId="77777777" w:rsidR="00044BE0" w:rsidRPr="00E80F49" w:rsidRDefault="00044BE0" w:rsidP="00044BE0">
            <w:pPr>
              <w:pStyle w:val="TAL"/>
              <w:rPr>
                <w:lang w:eastAsia="zh-TW"/>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29F8B5C8"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59BBD13" w14:textId="77777777" w:rsidTr="007D18AF">
        <w:trPr>
          <w:trHeight w:val="248"/>
        </w:trPr>
        <w:tc>
          <w:tcPr>
            <w:tcW w:w="2160" w:type="dxa"/>
            <w:vAlign w:val="center"/>
          </w:tcPr>
          <w:p w14:paraId="6DD04E33" w14:textId="77777777" w:rsidR="00044BE0" w:rsidRPr="00E80F49" w:rsidRDefault="00044BE0" w:rsidP="00044BE0">
            <w:pPr>
              <w:pStyle w:val="TAL"/>
              <w:rPr>
                <w:lang w:eastAsia="zh-TW"/>
              </w:rPr>
            </w:pPr>
            <w:r w:rsidRPr="00E80F49">
              <w:rPr>
                <w:lang w:eastAsia="zh-TW"/>
              </w:rPr>
              <w:t>6.2A.1.2 UE maximum output power - Spherical coverage for CA</w:t>
            </w:r>
          </w:p>
        </w:tc>
        <w:tc>
          <w:tcPr>
            <w:tcW w:w="1476" w:type="dxa"/>
            <w:shd w:val="clear" w:color="auto" w:fill="auto"/>
            <w:vAlign w:val="center"/>
          </w:tcPr>
          <w:p w14:paraId="6B54EEF7" w14:textId="77777777" w:rsidR="00044BE0" w:rsidRPr="00E80F49" w:rsidRDefault="00044BE0" w:rsidP="00044BE0">
            <w:pPr>
              <w:pStyle w:val="TAC"/>
              <w:rPr>
                <w:lang w:eastAsia="zh-TW"/>
              </w:rPr>
            </w:pPr>
            <w:r w:rsidRPr="00E80F49">
              <w:rPr>
                <w:lang w:eastAsia="zh-TW"/>
              </w:rPr>
              <w:t>20</w:t>
            </w:r>
          </w:p>
        </w:tc>
        <w:tc>
          <w:tcPr>
            <w:tcW w:w="4554" w:type="dxa"/>
            <w:shd w:val="clear" w:color="auto" w:fill="auto"/>
            <w:vAlign w:val="center"/>
          </w:tcPr>
          <w:p w14:paraId="34605E0F" w14:textId="77777777" w:rsidR="00044BE0" w:rsidRPr="00E80F49" w:rsidRDefault="00044BE0" w:rsidP="00044BE0">
            <w:pPr>
              <w:pStyle w:val="TAL"/>
              <w:rPr>
                <w:lang w:eastAsia="zh-CN"/>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700547AD"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F8A1683" w14:textId="77777777" w:rsidTr="007D18AF">
        <w:trPr>
          <w:trHeight w:val="248"/>
        </w:trPr>
        <w:tc>
          <w:tcPr>
            <w:tcW w:w="2160" w:type="dxa"/>
            <w:vAlign w:val="center"/>
          </w:tcPr>
          <w:p w14:paraId="12B133E2" w14:textId="77777777"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044BE0" w:rsidRPr="00E80F49" w:rsidRDefault="00044BE0" w:rsidP="00044BE0">
            <w:pPr>
              <w:pStyle w:val="TAC"/>
              <w:rPr>
                <w:rFonts w:eastAsia="SimSun"/>
                <w:lang w:eastAsia="en-US"/>
              </w:rPr>
            </w:pPr>
            <w:r w:rsidRPr="00E80F49">
              <w:rPr>
                <w:rFonts w:eastAsia="SimSun"/>
                <w:lang w:eastAsia="en-US"/>
              </w:rPr>
              <w:t>FFS</w:t>
            </w:r>
          </w:p>
        </w:tc>
        <w:tc>
          <w:tcPr>
            <w:tcW w:w="4554" w:type="dxa"/>
            <w:shd w:val="clear" w:color="auto" w:fill="auto"/>
            <w:vAlign w:val="center"/>
          </w:tcPr>
          <w:p w14:paraId="723ECD38" w14:textId="442B6D99" w:rsidR="00044BE0" w:rsidRPr="00E80F49" w:rsidRDefault="00044BE0" w:rsidP="00044BE0">
            <w:pPr>
              <w:pStyle w:val="TAL"/>
              <w:rPr>
                <w:rFonts w:eastAsia="SimSun"/>
                <w:lang w:eastAsia="zh-CN"/>
              </w:rPr>
            </w:pPr>
            <w:r w:rsidRPr="00E80F49">
              <w:rPr>
                <w:rFonts w:eastAsia="SimSun"/>
                <w:lang w:eastAsia="zh-CN"/>
              </w:rPr>
              <w:t>“</w:t>
            </w:r>
            <w:r w:rsidRPr="00E80F49">
              <w:rPr>
                <w:rFonts w:eastAsia="SimSun"/>
                <w:lang w:eastAsia="en-US"/>
              </w:rPr>
              <w:t>38.521-2_TPanalysis_6.2A.2_MPR</w:t>
            </w:r>
            <w:r w:rsidR="003D4219" w:rsidRPr="00C46B3C">
              <w:rPr>
                <w:rFonts w:eastAsia="SimSun"/>
                <w:lang w:val="sv-SE"/>
              </w:rPr>
              <w:t>_v</w:t>
            </w:r>
            <w:r w:rsidR="00941277">
              <w:rPr>
                <w:rFonts w:eastAsia="SimSun"/>
                <w:lang w:val="sv-SE"/>
              </w:rPr>
              <w:t>3</w:t>
            </w:r>
            <w:r w:rsidR="003D4219" w:rsidRPr="00C46B3C">
              <w:rPr>
                <w:rFonts w:eastAsia="SimSun"/>
                <w:lang w:val="sv-SE"/>
              </w:rPr>
              <w:t>.zip</w:t>
            </w:r>
            <w:r w:rsidRPr="00E80F49">
              <w:rPr>
                <w:rFonts w:eastAsia="SimSun"/>
                <w:lang w:eastAsia="zh-CN"/>
              </w:rPr>
              <w:t>”</w:t>
            </w:r>
          </w:p>
        </w:tc>
        <w:tc>
          <w:tcPr>
            <w:tcW w:w="1890" w:type="dxa"/>
            <w:vAlign w:val="center"/>
          </w:tcPr>
          <w:p w14:paraId="2ECA1C31" w14:textId="77777777" w:rsidR="003D4219" w:rsidRPr="00BD573A" w:rsidRDefault="00044BE0" w:rsidP="003D4219">
            <w:pPr>
              <w:pStyle w:val="TAL"/>
              <w:rPr>
                <w:rFonts w:eastAsia="SimSun"/>
              </w:rPr>
            </w:pPr>
            <w:r w:rsidRPr="00E80F49">
              <w:rPr>
                <w:rFonts w:eastAsia="SimSun"/>
                <w:lang w:eastAsia="en-US"/>
              </w:rPr>
              <w:t>RAN5#84</w:t>
            </w:r>
          </w:p>
          <w:p w14:paraId="5DEB8871" w14:textId="77777777" w:rsidR="00941277" w:rsidRDefault="003D4219" w:rsidP="00941277">
            <w:pPr>
              <w:pStyle w:val="TAL"/>
              <w:rPr>
                <w:lang w:eastAsia="zh-CN"/>
              </w:rPr>
            </w:pPr>
            <w:r w:rsidRPr="00BD573A">
              <w:rPr>
                <w:lang w:eastAsia="zh-CN"/>
              </w:rPr>
              <w:t>RAN5#96-e</w:t>
            </w:r>
          </w:p>
          <w:p w14:paraId="6E53CA70" w14:textId="2FDE45F2" w:rsidR="00044BE0" w:rsidRPr="00E80F49" w:rsidRDefault="00941277" w:rsidP="00941277">
            <w:pPr>
              <w:pStyle w:val="TAL"/>
              <w:rPr>
                <w:rFonts w:eastAsia="SimSun"/>
                <w:lang w:eastAsia="en-US"/>
              </w:rPr>
            </w:pPr>
            <w:r>
              <w:rPr>
                <w:lang w:eastAsia="zh-CN"/>
              </w:rPr>
              <w:t>RAN5#99</w:t>
            </w:r>
          </w:p>
        </w:tc>
      </w:tr>
      <w:tr w:rsidR="00044BE0" w:rsidRPr="00E80F49" w14:paraId="56048676" w14:textId="77777777" w:rsidTr="007D18AF">
        <w:trPr>
          <w:trHeight w:val="248"/>
        </w:trPr>
        <w:tc>
          <w:tcPr>
            <w:tcW w:w="2160" w:type="dxa"/>
            <w:vAlign w:val="center"/>
          </w:tcPr>
          <w:p w14:paraId="2C8C49AF" w14:textId="5239E781"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6.2D.1</w:t>
            </w:r>
            <w:r w:rsidRPr="00E80F49">
              <w:rPr>
                <w:rFonts w:ascii="Arial" w:eastAsia="SimSun" w:hAnsi="Arial"/>
                <w:sz w:val="18"/>
              </w:rPr>
              <w:tab/>
              <w:t>UE maximum output power for UL MIMO</w:t>
            </w:r>
          </w:p>
        </w:tc>
        <w:tc>
          <w:tcPr>
            <w:tcW w:w="1476" w:type="dxa"/>
            <w:shd w:val="clear" w:color="auto" w:fill="auto"/>
            <w:vAlign w:val="center"/>
          </w:tcPr>
          <w:p w14:paraId="1CF392CC" w14:textId="1273197B" w:rsidR="00044BE0" w:rsidRPr="00E80F49" w:rsidRDefault="00044BE0" w:rsidP="00044BE0">
            <w:pPr>
              <w:pStyle w:val="TAC"/>
              <w:rPr>
                <w:rFonts w:eastAsia="SimSun"/>
                <w:lang w:eastAsia="en-US"/>
              </w:rPr>
            </w:pPr>
            <w:r w:rsidRPr="00E80F49">
              <w:t>x</w:t>
            </w:r>
          </w:p>
        </w:tc>
        <w:tc>
          <w:tcPr>
            <w:tcW w:w="4554" w:type="dxa"/>
            <w:shd w:val="clear" w:color="auto" w:fill="auto"/>
            <w:vAlign w:val="center"/>
          </w:tcPr>
          <w:p w14:paraId="475355E1" w14:textId="64A54073" w:rsidR="00044BE0" w:rsidRPr="00E80F49" w:rsidRDefault="00044BE0" w:rsidP="00044BE0">
            <w:pPr>
              <w:pStyle w:val="TAL"/>
              <w:rPr>
                <w:rFonts w:eastAsia="SimSun"/>
                <w:lang w:eastAsia="zh-CN"/>
              </w:rPr>
            </w:pPr>
            <w:r w:rsidRPr="00E80F49">
              <w:t>“38.521-2_TPanalysis_6.2.1_MOP_v3.zip”</w:t>
            </w:r>
          </w:p>
        </w:tc>
        <w:tc>
          <w:tcPr>
            <w:tcW w:w="1890" w:type="dxa"/>
            <w:vAlign w:val="center"/>
          </w:tcPr>
          <w:p w14:paraId="6312744D" w14:textId="32A66188" w:rsidR="00044BE0" w:rsidRPr="00E80F49" w:rsidRDefault="00044BE0" w:rsidP="00044BE0">
            <w:pPr>
              <w:pStyle w:val="TAL"/>
              <w:rPr>
                <w:rFonts w:eastAsia="SimSun"/>
                <w:lang w:eastAsia="en-US"/>
              </w:rPr>
            </w:pPr>
            <w:r w:rsidRPr="00E80F49">
              <w:t>RAN5#94-e</w:t>
            </w:r>
          </w:p>
        </w:tc>
      </w:tr>
      <w:tr w:rsidR="00044BE0" w:rsidRPr="00E80F49" w14:paraId="5EEC02FA" w14:textId="77777777" w:rsidTr="007D18AF">
        <w:trPr>
          <w:trHeight w:val="248"/>
        </w:trPr>
        <w:tc>
          <w:tcPr>
            <w:tcW w:w="2160" w:type="dxa"/>
            <w:vAlign w:val="center"/>
          </w:tcPr>
          <w:p w14:paraId="7509A9FA" w14:textId="0F194B40"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6.2D.2 UE maximum output power reduction for UL MIMO</w:t>
            </w:r>
          </w:p>
        </w:tc>
        <w:tc>
          <w:tcPr>
            <w:tcW w:w="1476" w:type="dxa"/>
            <w:shd w:val="clear" w:color="auto" w:fill="auto"/>
            <w:vAlign w:val="center"/>
          </w:tcPr>
          <w:p w14:paraId="0ECAC2A0" w14:textId="58687FAF" w:rsidR="00044BE0" w:rsidRPr="00E80F49"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rPr>
              <w:t>x</w:t>
            </w:r>
          </w:p>
        </w:tc>
        <w:tc>
          <w:tcPr>
            <w:tcW w:w="4554" w:type="dxa"/>
            <w:shd w:val="clear" w:color="auto" w:fill="auto"/>
            <w:vAlign w:val="center"/>
          </w:tcPr>
          <w:p w14:paraId="13992FB2" w14:textId="3A108265" w:rsidR="00044BE0" w:rsidRPr="00E80F49" w:rsidRDefault="00044BE0" w:rsidP="00044BE0">
            <w:pPr>
              <w:pStyle w:val="TAL"/>
              <w:rPr>
                <w:rFonts w:eastAsia="SimSun"/>
                <w:lang w:eastAsia="zh-CN"/>
              </w:rPr>
            </w:pPr>
            <w:r w:rsidRPr="00E80F49">
              <w:rPr>
                <w:lang w:eastAsia="zh-CN"/>
              </w:rPr>
              <w:t>”38.521-2_TPanalysis_6.2.2_MPR_6.5.2.1_SEM_6.5.2.3_NR_ACLR_</w:t>
            </w:r>
            <w:r w:rsidR="002C61AB" w:rsidRPr="002C61AB">
              <w:rPr>
                <w:lang w:eastAsia="zh-CN"/>
              </w:rPr>
              <w:t>v6</w:t>
            </w:r>
            <w:r w:rsidRPr="00E80F49">
              <w:rPr>
                <w:lang w:eastAsia="zh-CN"/>
              </w:rPr>
              <w:t>.zip”</w:t>
            </w:r>
          </w:p>
        </w:tc>
        <w:tc>
          <w:tcPr>
            <w:tcW w:w="1890" w:type="dxa"/>
            <w:vAlign w:val="center"/>
          </w:tcPr>
          <w:p w14:paraId="0650C227" w14:textId="09F5E136" w:rsidR="00044BE0" w:rsidRDefault="00044BE0" w:rsidP="00044BE0">
            <w:pPr>
              <w:keepNext/>
              <w:keepLines/>
              <w:spacing w:after="0"/>
              <w:rPr>
                <w:rFonts w:ascii="Arial" w:hAnsi="Arial"/>
                <w:sz w:val="18"/>
                <w:lang w:eastAsia="zh-CN"/>
              </w:rPr>
            </w:pPr>
            <w:r w:rsidRPr="00E80F49">
              <w:rPr>
                <w:rFonts w:ascii="Arial" w:hAnsi="Arial"/>
                <w:sz w:val="18"/>
                <w:lang w:eastAsia="zh-CN"/>
              </w:rPr>
              <w:t>RAN5#91-e</w:t>
            </w:r>
          </w:p>
          <w:p w14:paraId="61EE2C41" w14:textId="38CD7EE1" w:rsidR="00044BE0" w:rsidRPr="00E80F49" w:rsidRDefault="00044BE0" w:rsidP="00044BE0">
            <w:pPr>
              <w:keepNext/>
              <w:keepLines/>
              <w:spacing w:after="0"/>
              <w:rPr>
                <w:lang w:eastAsia="zh-CN"/>
              </w:rPr>
            </w:pPr>
            <w:r w:rsidRPr="00E80F49">
              <w:rPr>
                <w:rFonts w:ascii="Arial" w:hAnsi="Arial"/>
                <w:sz w:val="18"/>
                <w:lang w:eastAsia="zh-CN"/>
              </w:rPr>
              <w:t>RAN5#92-e</w:t>
            </w:r>
          </w:p>
          <w:p w14:paraId="092493FB" w14:textId="77777777" w:rsidR="00044BE0" w:rsidRPr="00E80F49" w:rsidRDefault="00044BE0" w:rsidP="00044BE0">
            <w:pPr>
              <w:keepNext/>
              <w:keepLines/>
              <w:spacing w:after="0"/>
              <w:rPr>
                <w:rFonts w:ascii="Arial" w:hAnsi="Arial" w:cs="Arial"/>
                <w:sz w:val="18"/>
                <w:szCs w:val="16"/>
              </w:rPr>
            </w:pPr>
            <w:r w:rsidRPr="00E80F49">
              <w:rPr>
                <w:rFonts w:ascii="Arial" w:hAnsi="Arial" w:cs="Arial"/>
                <w:sz w:val="18"/>
                <w:szCs w:val="16"/>
              </w:rPr>
              <w:t>RAN5#94-e</w:t>
            </w:r>
          </w:p>
          <w:p w14:paraId="21FF8F16" w14:textId="77777777" w:rsidR="002C61AB" w:rsidRPr="002C61AB" w:rsidRDefault="00044BE0" w:rsidP="002C6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RAN5#95-e</w:t>
            </w:r>
          </w:p>
          <w:p w14:paraId="76C782A6" w14:textId="64210F2A" w:rsidR="00044BE0" w:rsidRPr="00E80F49" w:rsidRDefault="002C61AB" w:rsidP="002C61AB">
            <w:pPr>
              <w:keepNext/>
              <w:keepLines/>
              <w:overflowPunct/>
              <w:autoSpaceDE/>
              <w:autoSpaceDN/>
              <w:adjustRightInd/>
              <w:spacing w:after="0"/>
              <w:textAlignment w:val="auto"/>
              <w:rPr>
                <w:rFonts w:ascii="Arial" w:eastAsia="SimSun" w:hAnsi="Arial"/>
                <w:sz w:val="18"/>
                <w:lang w:eastAsia="en-US"/>
              </w:rPr>
            </w:pPr>
            <w:r w:rsidRPr="002C61AB">
              <w:rPr>
                <w:rFonts w:ascii="Arial" w:hAnsi="Arial"/>
                <w:sz w:val="18"/>
                <w:lang w:eastAsia="zh-CN"/>
              </w:rPr>
              <w:t>RAN5#98</w:t>
            </w:r>
          </w:p>
        </w:tc>
      </w:tr>
      <w:tr w:rsidR="00044BE0" w:rsidRPr="00E80F49" w14:paraId="2CB6DAE7" w14:textId="77777777" w:rsidTr="007D18AF">
        <w:trPr>
          <w:trHeight w:val="248"/>
        </w:trPr>
        <w:tc>
          <w:tcPr>
            <w:tcW w:w="2160" w:type="dxa"/>
            <w:vAlign w:val="center"/>
          </w:tcPr>
          <w:p w14:paraId="0F8E61C1" w14:textId="77777777" w:rsidR="00044BE0" w:rsidRPr="00E80F49" w:rsidRDefault="00044BE0" w:rsidP="00044BE0">
            <w:pPr>
              <w:pStyle w:val="TAL"/>
            </w:pPr>
            <w:r w:rsidRPr="00E80F49">
              <w:t>6.3.1 Minimum output power</w:t>
            </w:r>
          </w:p>
        </w:tc>
        <w:tc>
          <w:tcPr>
            <w:tcW w:w="1476" w:type="dxa"/>
            <w:shd w:val="clear" w:color="auto" w:fill="auto"/>
            <w:vAlign w:val="center"/>
          </w:tcPr>
          <w:p w14:paraId="6448EB7F" w14:textId="77777777" w:rsidR="00044BE0" w:rsidRPr="00E80F49" w:rsidRDefault="00044BE0" w:rsidP="00044BE0">
            <w:pPr>
              <w:pStyle w:val="TAC"/>
            </w:pPr>
            <w:r w:rsidRPr="00E80F49">
              <w:t>9</w:t>
            </w:r>
          </w:p>
        </w:tc>
        <w:tc>
          <w:tcPr>
            <w:tcW w:w="4554" w:type="dxa"/>
            <w:shd w:val="clear" w:color="auto" w:fill="auto"/>
            <w:vAlign w:val="center"/>
          </w:tcPr>
          <w:p w14:paraId="5C7F64CA" w14:textId="4CD1361E"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1E4A8AAD" w14:textId="77777777" w:rsidR="00044BE0" w:rsidRPr="00E80F49" w:rsidRDefault="00044BE0" w:rsidP="00044BE0">
            <w:pPr>
              <w:pStyle w:val="TAL"/>
            </w:pPr>
            <w:r w:rsidRPr="00E80F49">
              <w:rPr>
                <w:szCs w:val="18"/>
              </w:rPr>
              <w:t>RAN5#84</w:t>
            </w:r>
          </w:p>
        </w:tc>
      </w:tr>
      <w:tr w:rsidR="00044BE0" w:rsidRPr="00E80F49" w14:paraId="51F8F30C" w14:textId="77777777" w:rsidTr="007D18AF">
        <w:trPr>
          <w:trHeight w:val="248"/>
        </w:trPr>
        <w:tc>
          <w:tcPr>
            <w:tcW w:w="2160" w:type="dxa"/>
            <w:vAlign w:val="center"/>
          </w:tcPr>
          <w:p w14:paraId="7DF89167" w14:textId="77777777" w:rsidR="00044BE0" w:rsidRPr="00E80F49" w:rsidRDefault="00044BE0" w:rsidP="00044BE0">
            <w:pPr>
              <w:pStyle w:val="TAL"/>
            </w:pPr>
            <w:r w:rsidRPr="00E80F49">
              <w:t>6.3.2</w:t>
            </w:r>
            <w:r w:rsidRPr="00E80F49">
              <w:rPr>
                <w:lang w:eastAsia="zh-CN"/>
              </w:rPr>
              <w:t xml:space="preserve"> </w:t>
            </w:r>
            <w:r w:rsidRPr="00E80F49">
              <w:t>Transmit OFF power</w:t>
            </w:r>
          </w:p>
        </w:tc>
        <w:tc>
          <w:tcPr>
            <w:tcW w:w="1476" w:type="dxa"/>
            <w:shd w:val="clear" w:color="auto" w:fill="auto"/>
            <w:vAlign w:val="center"/>
          </w:tcPr>
          <w:p w14:paraId="43EF132E" w14:textId="77777777" w:rsidR="00044BE0" w:rsidRPr="00E80F49" w:rsidRDefault="00044BE0" w:rsidP="00044BE0">
            <w:pPr>
              <w:pStyle w:val="TAC"/>
              <w:rPr>
                <w:lang w:eastAsia="zh-CN"/>
              </w:rPr>
            </w:pPr>
            <w:r w:rsidRPr="00E80F49">
              <w:rPr>
                <w:lang w:eastAsia="zh-CN"/>
              </w:rPr>
              <w:t>3</w:t>
            </w:r>
          </w:p>
        </w:tc>
        <w:tc>
          <w:tcPr>
            <w:tcW w:w="4554" w:type="dxa"/>
            <w:shd w:val="clear" w:color="auto" w:fill="auto"/>
            <w:vAlign w:val="center"/>
          </w:tcPr>
          <w:p w14:paraId="45BFA1CE" w14:textId="77777777" w:rsidR="00044BE0" w:rsidRPr="00E80F49" w:rsidRDefault="00044BE0" w:rsidP="00044BE0">
            <w:pPr>
              <w:pStyle w:val="TAL"/>
              <w:rPr>
                <w:lang w:eastAsia="zh-CN"/>
              </w:rPr>
            </w:pPr>
            <w:r w:rsidRPr="00E80F49">
              <w:rPr>
                <w:lang w:eastAsia="zh-CN"/>
              </w:rPr>
              <w:t>“</w:t>
            </w:r>
            <w:r w:rsidRPr="00E80F49">
              <w:t>38.521-2_TPanalysis_6.3.2_Tx_OFF_power</w:t>
            </w:r>
            <w:r w:rsidRPr="00E80F49">
              <w:rPr>
                <w:lang w:eastAsia="zh-CN"/>
              </w:rPr>
              <w:t>”</w:t>
            </w:r>
          </w:p>
        </w:tc>
        <w:tc>
          <w:tcPr>
            <w:tcW w:w="1890" w:type="dxa"/>
            <w:vAlign w:val="center"/>
          </w:tcPr>
          <w:p w14:paraId="63AF2A5C" w14:textId="77777777" w:rsidR="00044BE0" w:rsidRPr="00E80F49" w:rsidRDefault="00044BE0" w:rsidP="00044BE0">
            <w:pPr>
              <w:pStyle w:val="TAL"/>
              <w:rPr>
                <w:szCs w:val="18"/>
                <w:lang w:eastAsia="zh-CN"/>
              </w:rPr>
            </w:pPr>
            <w:r w:rsidRPr="00E80F49">
              <w:t>RAN5#8</w:t>
            </w:r>
            <w:r w:rsidRPr="00E80F49">
              <w:rPr>
                <w:lang w:eastAsia="zh-CN"/>
              </w:rPr>
              <w:t>3</w:t>
            </w:r>
          </w:p>
        </w:tc>
      </w:tr>
      <w:tr w:rsidR="00044BE0" w:rsidRPr="00E80F49" w14:paraId="54009FF0" w14:textId="77777777" w:rsidTr="007D18AF">
        <w:trPr>
          <w:trHeight w:val="248"/>
        </w:trPr>
        <w:tc>
          <w:tcPr>
            <w:tcW w:w="2160" w:type="dxa"/>
            <w:vAlign w:val="center"/>
          </w:tcPr>
          <w:p w14:paraId="6BD2D3AE" w14:textId="321583C7" w:rsidR="00044BE0" w:rsidRPr="00E80F49" w:rsidRDefault="00044BE0" w:rsidP="00044BE0">
            <w:pPr>
              <w:pStyle w:val="TAL"/>
            </w:pPr>
            <w:r w:rsidRPr="00E80F49">
              <w:rPr>
                <w:lang w:eastAsia="ja-JP"/>
              </w:rPr>
              <w:t>6.3.3.2 General ON/OFF time mask</w:t>
            </w:r>
          </w:p>
        </w:tc>
        <w:tc>
          <w:tcPr>
            <w:tcW w:w="1476" w:type="dxa"/>
            <w:shd w:val="clear" w:color="auto" w:fill="auto"/>
            <w:vAlign w:val="center"/>
          </w:tcPr>
          <w:p w14:paraId="120F994C" w14:textId="7E6D37E4" w:rsidR="00044BE0" w:rsidRPr="00E80F49" w:rsidRDefault="00044BE0" w:rsidP="00044BE0">
            <w:pPr>
              <w:pStyle w:val="TAC"/>
              <w:rPr>
                <w:lang w:eastAsia="zh-CN"/>
              </w:rPr>
            </w:pPr>
            <w:r w:rsidRPr="00E80F49">
              <w:rPr>
                <w:lang w:eastAsia="ja-JP"/>
              </w:rPr>
              <w:t>9</w:t>
            </w:r>
          </w:p>
        </w:tc>
        <w:tc>
          <w:tcPr>
            <w:tcW w:w="4554" w:type="dxa"/>
            <w:shd w:val="clear" w:color="auto" w:fill="auto"/>
            <w:vAlign w:val="center"/>
          </w:tcPr>
          <w:p w14:paraId="7B78BF6A" w14:textId="3F06146C" w:rsidR="00044BE0" w:rsidRPr="00E80F49" w:rsidRDefault="00044BE0" w:rsidP="00044BE0">
            <w:pPr>
              <w:pStyle w:val="TAL"/>
              <w:rPr>
                <w:lang w:eastAsia="zh-CN"/>
              </w:rPr>
            </w:pPr>
            <w:r w:rsidRPr="00E80F49">
              <w:rPr>
                <w:lang w:eastAsia="ja-JP"/>
              </w:rPr>
              <w:t>“38.521-2_TPanalysis_6.3.3.2_OnOff.zip”</w:t>
            </w:r>
          </w:p>
        </w:tc>
        <w:tc>
          <w:tcPr>
            <w:tcW w:w="1890" w:type="dxa"/>
            <w:vAlign w:val="center"/>
          </w:tcPr>
          <w:p w14:paraId="6254384C" w14:textId="674A50F8" w:rsidR="00044BE0" w:rsidRPr="00E80F49" w:rsidRDefault="00044BE0" w:rsidP="00044BE0">
            <w:pPr>
              <w:pStyle w:val="TAL"/>
            </w:pPr>
            <w:r w:rsidRPr="00E80F49">
              <w:rPr>
                <w:lang w:eastAsia="ja-JP"/>
              </w:rPr>
              <w:t>RAN5#92-e</w:t>
            </w:r>
          </w:p>
        </w:tc>
      </w:tr>
      <w:tr w:rsidR="00044BE0" w:rsidRPr="00E80F49" w14:paraId="4A244C95" w14:textId="77777777" w:rsidTr="007D18AF">
        <w:trPr>
          <w:trHeight w:val="248"/>
        </w:trPr>
        <w:tc>
          <w:tcPr>
            <w:tcW w:w="2160" w:type="dxa"/>
            <w:vAlign w:val="center"/>
          </w:tcPr>
          <w:p w14:paraId="678A7718" w14:textId="51600845" w:rsidR="00044BE0" w:rsidRPr="00E80F49" w:rsidRDefault="00044BE0" w:rsidP="00044BE0">
            <w:pPr>
              <w:pStyle w:val="TAL"/>
            </w:pPr>
            <w:r w:rsidRPr="00E80F49">
              <w:rPr>
                <w:lang w:eastAsia="ja-JP"/>
              </w:rPr>
              <w:t>6.3.4.2 Absolute power tolerance</w:t>
            </w:r>
          </w:p>
        </w:tc>
        <w:tc>
          <w:tcPr>
            <w:tcW w:w="1476" w:type="dxa"/>
            <w:shd w:val="clear" w:color="auto" w:fill="auto"/>
            <w:vAlign w:val="center"/>
          </w:tcPr>
          <w:p w14:paraId="4607BC9F" w14:textId="6C2A0F03" w:rsidR="00044BE0" w:rsidRPr="00E80F49" w:rsidRDefault="00044BE0" w:rsidP="00044BE0">
            <w:pPr>
              <w:pStyle w:val="TAC"/>
              <w:rPr>
                <w:lang w:eastAsia="zh-CN"/>
              </w:rPr>
            </w:pPr>
            <w:r w:rsidRPr="00E80F49">
              <w:rPr>
                <w:lang w:eastAsia="ja-JP"/>
              </w:rPr>
              <w:t>8</w:t>
            </w:r>
          </w:p>
        </w:tc>
        <w:tc>
          <w:tcPr>
            <w:tcW w:w="4554" w:type="dxa"/>
            <w:shd w:val="clear" w:color="auto" w:fill="auto"/>
            <w:vAlign w:val="center"/>
          </w:tcPr>
          <w:p w14:paraId="31DBF5A1" w14:textId="248EDF07" w:rsidR="00044BE0" w:rsidRPr="00E80F49" w:rsidRDefault="00044BE0" w:rsidP="00044BE0">
            <w:pPr>
              <w:pStyle w:val="TAL"/>
              <w:rPr>
                <w:lang w:eastAsia="zh-CN"/>
              </w:rPr>
            </w:pPr>
            <w:r w:rsidRPr="00E80F49">
              <w:rPr>
                <w:lang w:eastAsia="ja-JP"/>
              </w:rPr>
              <w:t>“38.521-2_TPanalysis_6.3.4.2_AbsPtol.zip”</w:t>
            </w:r>
          </w:p>
        </w:tc>
        <w:tc>
          <w:tcPr>
            <w:tcW w:w="1890" w:type="dxa"/>
            <w:vAlign w:val="center"/>
          </w:tcPr>
          <w:p w14:paraId="5E6B0178" w14:textId="180EC99D" w:rsidR="00044BE0" w:rsidRPr="00E80F49" w:rsidRDefault="00044BE0" w:rsidP="00044BE0">
            <w:pPr>
              <w:pStyle w:val="TAL"/>
            </w:pPr>
            <w:r w:rsidRPr="00E80F49">
              <w:rPr>
                <w:lang w:eastAsia="ja-JP"/>
              </w:rPr>
              <w:t>RAN5#91-e</w:t>
            </w:r>
          </w:p>
        </w:tc>
      </w:tr>
      <w:tr w:rsidR="00044BE0" w:rsidRPr="00E80F49" w14:paraId="692F7ED1" w14:textId="77777777" w:rsidTr="007D18AF">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E80F49" w:rsidRDefault="00044BE0" w:rsidP="00044BE0">
            <w:pPr>
              <w:keepNext/>
              <w:keepLines/>
              <w:spacing w:after="0"/>
              <w:rPr>
                <w:rFonts w:ascii="Arial" w:hAnsi="Arial"/>
                <w:sz w:val="18"/>
              </w:rPr>
            </w:pPr>
            <w:r w:rsidRPr="00E80F49">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E80F49" w:rsidRDefault="00044BE0" w:rsidP="00044BE0">
            <w:pPr>
              <w:keepNext/>
              <w:keepLines/>
              <w:spacing w:after="0"/>
              <w:jc w:val="center"/>
              <w:rPr>
                <w:rFonts w:ascii="Arial" w:hAnsi="Arial"/>
                <w:sz w:val="18"/>
              </w:rPr>
            </w:pPr>
            <w:r w:rsidRPr="00E80F49">
              <w:rPr>
                <w:rFonts w:ascii="Arial" w:hAnsi="Arial"/>
                <w:sz w:val="18"/>
              </w:rPr>
              <w:t>Ramp up: 1</w:t>
            </w:r>
          </w:p>
          <w:p w14:paraId="7D19FFEB" w14:textId="77777777" w:rsidR="00044BE0" w:rsidRPr="00E80F49" w:rsidRDefault="00044BE0" w:rsidP="00044BE0">
            <w:pPr>
              <w:keepNext/>
              <w:keepLines/>
              <w:spacing w:after="0"/>
              <w:jc w:val="center"/>
              <w:rPr>
                <w:rFonts w:ascii="Arial" w:hAnsi="Arial"/>
                <w:sz w:val="18"/>
                <w:lang w:eastAsia="ja-JP"/>
              </w:rPr>
            </w:pPr>
            <w:r w:rsidRPr="00E80F49">
              <w:rPr>
                <w:rFonts w:ascii="Arial" w:hAnsi="Arial"/>
                <w:sz w:val="18"/>
                <w:lang w:eastAsia="ja-JP"/>
              </w:rPr>
              <w:t>Ramp down: 1</w:t>
            </w:r>
          </w:p>
          <w:p w14:paraId="121C215D" w14:textId="697BD062" w:rsidR="00044BE0" w:rsidRPr="00E80F49" w:rsidRDefault="00044BE0" w:rsidP="00044BE0">
            <w:pPr>
              <w:keepNext/>
              <w:keepLines/>
              <w:spacing w:after="0"/>
              <w:jc w:val="center"/>
              <w:rPr>
                <w:rFonts w:ascii="Arial" w:hAnsi="Arial"/>
                <w:sz w:val="18"/>
              </w:rPr>
            </w:pPr>
            <w:r w:rsidRPr="00E80F49">
              <w:rPr>
                <w:rFonts w:ascii="Arial" w:hAnsi="Arial"/>
                <w:sz w:val="18"/>
                <w:lang w:eastAsia="ja-JP"/>
              </w:rPr>
              <w:t>Alternating: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E80F49" w:rsidRDefault="00044BE0" w:rsidP="00044BE0">
            <w:pPr>
              <w:keepNext/>
              <w:keepLines/>
              <w:spacing w:after="0"/>
              <w:rPr>
                <w:rFonts w:ascii="Arial" w:hAnsi="Arial"/>
                <w:sz w:val="18"/>
              </w:rPr>
            </w:pPr>
            <w:r w:rsidRPr="00E80F49">
              <w:rPr>
                <w:rFonts w:ascii="Arial" w:hAnsi="Arial"/>
                <w:sz w:val="18"/>
              </w:rPr>
              <w:t>“38.521-2_TPanalysis_6.3.4.3_RelPtol_v3.zip”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E80F49" w:rsidRDefault="00044BE0" w:rsidP="00044BE0">
            <w:pPr>
              <w:keepNext/>
              <w:keepLines/>
              <w:spacing w:after="0"/>
              <w:rPr>
                <w:rFonts w:ascii="Arial" w:eastAsia="MS Mincho" w:hAnsi="Arial"/>
                <w:sz w:val="18"/>
                <w:lang w:eastAsia="en-US"/>
              </w:rPr>
            </w:pPr>
            <w:r w:rsidRPr="00E80F49">
              <w:rPr>
                <w:rFonts w:ascii="Arial" w:hAnsi="Arial"/>
                <w:sz w:val="18"/>
              </w:rPr>
              <w:t>RAN5#82</w:t>
            </w:r>
          </w:p>
          <w:p w14:paraId="4D10970D" w14:textId="77777777" w:rsidR="00044BE0" w:rsidRPr="00E80F49" w:rsidRDefault="00044BE0" w:rsidP="00044BE0">
            <w:pPr>
              <w:keepNext/>
              <w:keepLines/>
              <w:spacing w:after="0"/>
              <w:rPr>
                <w:rFonts w:ascii="Arial" w:eastAsia="MS Mincho" w:hAnsi="Arial"/>
                <w:sz w:val="18"/>
                <w:lang w:eastAsia="ja-JP"/>
              </w:rPr>
            </w:pPr>
            <w:r w:rsidRPr="00E80F49">
              <w:rPr>
                <w:rFonts w:ascii="Arial" w:eastAsia="MS Mincho" w:hAnsi="Arial"/>
                <w:sz w:val="18"/>
                <w:lang w:eastAsia="ja-JP"/>
              </w:rPr>
              <w:t>RAN5#91-e</w:t>
            </w:r>
          </w:p>
          <w:p w14:paraId="06403B4C" w14:textId="107FBDE5" w:rsidR="00044BE0" w:rsidRPr="00E80F49" w:rsidRDefault="00044BE0" w:rsidP="00044BE0">
            <w:pPr>
              <w:keepNext/>
              <w:keepLines/>
              <w:spacing w:after="0"/>
              <w:rPr>
                <w:rFonts w:ascii="Arial" w:hAnsi="Arial"/>
                <w:sz w:val="18"/>
              </w:rPr>
            </w:pPr>
            <w:r w:rsidRPr="00E80F49">
              <w:rPr>
                <w:rFonts w:ascii="Arial" w:hAnsi="Arial"/>
                <w:sz w:val="18"/>
                <w:lang w:eastAsia="en-US"/>
              </w:rPr>
              <w:t>RAN5#93-e</w:t>
            </w:r>
          </w:p>
        </w:tc>
      </w:tr>
      <w:tr w:rsidR="00044BE0" w:rsidRPr="00E80F49" w14:paraId="1CFA317D" w14:textId="77777777" w:rsidTr="007D18AF">
        <w:trPr>
          <w:trHeight w:val="248"/>
        </w:trPr>
        <w:tc>
          <w:tcPr>
            <w:tcW w:w="2160" w:type="dxa"/>
            <w:vAlign w:val="center"/>
          </w:tcPr>
          <w:p w14:paraId="5E20F835" w14:textId="77777777"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6.3.4.4 Aggregate power tolerance</w:t>
            </w:r>
          </w:p>
        </w:tc>
        <w:tc>
          <w:tcPr>
            <w:tcW w:w="1476" w:type="dxa"/>
            <w:shd w:val="clear" w:color="auto" w:fill="auto"/>
            <w:vAlign w:val="center"/>
          </w:tcPr>
          <w:p w14:paraId="31DEF2C1"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PUCCH: 6</w:t>
            </w:r>
          </w:p>
          <w:p w14:paraId="5113A65C"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PUSCH: 6</w:t>
            </w:r>
          </w:p>
        </w:tc>
        <w:tc>
          <w:tcPr>
            <w:tcW w:w="4554" w:type="dxa"/>
            <w:shd w:val="clear" w:color="auto" w:fill="auto"/>
            <w:vAlign w:val="center"/>
          </w:tcPr>
          <w:p w14:paraId="79E205DD" w14:textId="5CC09A53"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“38.521-2_TPanalysis_6.3.4.4_AggPtol</w:t>
            </w:r>
            <w:r w:rsidRPr="00E80F49">
              <w:rPr>
                <w:rFonts w:ascii="Arial" w:hAnsi="Arial"/>
                <w:sz w:val="18"/>
              </w:rPr>
              <w:t>_2</w:t>
            </w:r>
            <w:r w:rsidRPr="00E80F49">
              <w:rPr>
                <w:rFonts w:ascii="Arial" w:hAnsi="Arial"/>
                <w:sz w:val="18"/>
                <w:lang w:eastAsia="ko-KR"/>
              </w:rPr>
              <w:t>.zip”</w:t>
            </w:r>
          </w:p>
        </w:tc>
        <w:tc>
          <w:tcPr>
            <w:tcW w:w="1890" w:type="dxa"/>
            <w:vAlign w:val="center"/>
          </w:tcPr>
          <w:p w14:paraId="075D4D5D" w14:textId="77777777" w:rsidR="00044BE0" w:rsidRPr="00E80F49" w:rsidRDefault="00044BE0" w:rsidP="00044BE0">
            <w:pPr>
              <w:keepNext/>
              <w:keepLines/>
              <w:spacing w:after="0"/>
              <w:rPr>
                <w:rFonts w:ascii="Arial" w:hAnsi="Arial"/>
                <w:sz w:val="18"/>
              </w:rPr>
            </w:pPr>
            <w:r w:rsidRPr="00E80F49">
              <w:rPr>
                <w:rFonts w:ascii="Arial" w:hAnsi="Arial"/>
                <w:sz w:val="18"/>
                <w:lang w:eastAsia="ko-KR"/>
              </w:rPr>
              <w:t>RAN5#82</w:t>
            </w:r>
          </w:p>
          <w:p w14:paraId="6F07E572" w14:textId="216D9A04" w:rsidR="00044BE0" w:rsidRPr="00E80F49" w:rsidRDefault="00044BE0" w:rsidP="00044BE0">
            <w:pPr>
              <w:keepNext/>
              <w:keepLines/>
              <w:spacing w:after="0"/>
              <w:rPr>
                <w:rFonts w:ascii="Arial" w:hAnsi="Arial"/>
                <w:sz w:val="18"/>
                <w:lang w:eastAsia="ko-KR"/>
              </w:rPr>
            </w:pPr>
            <w:r w:rsidRPr="00E80F49">
              <w:rPr>
                <w:rFonts w:ascii="Arial" w:hAnsi="Arial"/>
                <w:sz w:val="18"/>
                <w:lang w:eastAsia="ja-JP"/>
              </w:rPr>
              <w:t>RAN5#91-e</w:t>
            </w:r>
          </w:p>
        </w:tc>
      </w:tr>
      <w:tr w:rsidR="00044BE0" w:rsidRPr="00E80F49" w14:paraId="604A8107" w14:textId="77777777" w:rsidTr="007D18AF">
        <w:trPr>
          <w:trHeight w:val="248"/>
        </w:trPr>
        <w:tc>
          <w:tcPr>
            <w:tcW w:w="2160" w:type="dxa"/>
            <w:vAlign w:val="center"/>
          </w:tcPr>
          <w:p w14:paraId="4549519D" w14:textId="77777777" w:rsidR="00044BE0" w:rsidRPr="00E80F49" w:rsidRDefault="00044BE0" w:rsidP="00044BE0">
            <w:pPr>
              <w:pStyle w:val="TAL"/>
              <w:rPr>
                <w:rFonts w:eastAsia="Malgun Gothic"/>
                <w:lang w:eastAsia="ko-KR"/>
              </w:rPr>
            </w:pPr>
            <w:r w:rsidRPr="00E80F49">
              <w:t>6.3A.1.1 Minimum output power for CA (2UL CA)</w:t>
            </w:r>
          </w:p>
        </w:tc>
        <w:tc>
          <w:tcPr>
            <w:tcW w:w="1476" w:type="dxa"/>
            <w:shd w:val="clear" w:color="auto" w:fill="auto"/>
            <w:vAlign w:val="center"/>
          </w:tcPr>
          <w:p w14:paraId="28CCDFA2" w14:textId="77777777" w:rsidR="00044BE0" w:rsidRPr="00E80F49" w:rsidRDefault="00044BE0" w:rsidP="00044BE0">
            <w:pPr>
              <w:pStyle w:val="TAC"/>
              <w:rPr>
                <w:rFonts w:eastAsia="Malgun Gothic"/>
                <w:lang w:eastAsia="ko-KR"/>
              </w:rPr>
            </w:pPr>
            <w:r w:rsidRPr="00E80F49">
              <w:rPr>
                <w:rFonts w:eastAsia="Malgun Gothic"/>
                <w:lang w:eastAsia="ko-KR"/>
              </w:rPr>
              <w:t>4</w:t>
            </w:r>
          </w:p>
        </w:tc>
        <w:tc>
          <w:tcPr>
            <w:tcW w:w="4554" w:type="dxa"/>
            <w:shd w:val="clear" w:color="auto" w:fill="auto"/>
            <w:vAlign w:val="center"/>
          </w:tcPr>
          <w:p w14:paraId="56AC1D65" w14:textId="4E717213" w:rsidR="00044BE0" w:rsidRPr="00E80F49" w:rsidRDefault="00044BE0" w:rsidP="00044BE0">
            <w:pPr>
              <w:pStyle w:val="TAL"/>
            </w:pPr>
            <w:r w:rsidRPr="00E80F49">
              <w:t>“38.521-2_TPanalysis_6.3A.1.1_MinOP.zip”</w:t>
            </w:r>
          </w:p>
        </w:tc>
        <w:tc>
          <w:tcPr>
            <w:tcW w:w="1890" w:type="dxa"/>
            <w:vAlign w:val="center"/>
          </w:tcPr>
          <w:p w14:paraId="23F099D7" w14:textId="77777777" w:rsidR="00044BE0" w:rsidRPr="00E80F49" w:rsidRDefault="00044BE0" w:rsidP="00044BE0">
            <w:pPr>
              <w:pStyle w:val="TAL"/>
              <w:rPr>
                <w:szCs w:val="18"/>
              </w:rPr>
            </w:pPr>
            <w:r w:rsidRPr="00E80F49">
              <w:t>RAN5#83</w:t>
            </w:r>
          </w:p>
        </w:tc>
      </w:tr>
      <w:tr w:rsidR="00044BE0" w:rsidRPr="00E80F49" w14:paraId="256DFC76" w14:textId="77777777" w:rsidTr="007D18AF">
        <w:trPr>
          <w:trHeight w:val="248"/>
        </w:trPr>
        <w:tc>
          <w:tcPr>
            <w:tcW w:w="2160" w:type="dxa"/>
            <w:vAlign w:val="center"/>
          </w:tcPr>
          <w:p w14:paraId="2544E507" w14:textId="77777777" w:rsidR="00044BE0" w:rsidRPr="00E80F49" w:rsidRDefault="00044BE0" w:rsidP="00044BE0">
            <w:pPr>
              <w:pStyle w:val="TAL"/>
              <w:keepNext w:val="0"/>
              <w:keepLines w:val="0"/>
              <w:widowControl w:val="0"/>
              <w:rPr>
                <w:lang w:eastAsia="ja-JP"/>
              </w:rPr>
            </w:pPr>
            <w:r w:rsidRPr="00E80F49">
              <w:rPr>
                <w:lang w:eastAsia="ja-JP"/>
              </w:rPr>
              <w:t>6.3A.2.1 Transmit OFF power for CA (2UL CA)</w:t>
            </w:r>
          </w:p>
        </w:tc>
        <w:tc>
          <w:tcPr>
            <w:tcW w:w="1476" w:type="dxa"/>
            <w:shd w:val="clear" w:color="auto" w:fill="auto"/>
            <w:vAlign w:val="center"/>
          </w:tcPr>
          <w:p w14:paraId="5F12FE34" w14:textId="77777777" w:rsidR="00044BE0" w:rsidRPr="00E80F49" w:rsidRDefault="00044BE0" w:rsidP="00044BE0">
            <w:pPr>
              <w:pStyle w:val="TAC"/>
              <w:keepNext w:val="0"/>
              <w:keepLines w:val="0"/>
              <w:widowControl w:val="0"/>
              <w:rPr>
                <w:rFonts w:eastAsia="MS Mincho"/>
                <w:lang w:eastAsia="ja-JP"/>
              </w:rPr>
            </w:pPr>
            <w:r w:rsidRPr="00E80F49">
              <w:rPr>
                <w:lang w:eastAsia="ja-JP"/>
              </w:rPr>
              <w:t>3</w:t>
            </w:r>
          </w:p>
        </w:tc>
        <w:tc>
          <w:tcPr>
            <w:tcW w:w="4554" w:type="dxa"/>
            <w:shd w:val="clear" w:color="auto" w:fill="auto"/>
            <w:vAlign w:val="center"/>
          </w:tcPr>
          <w:p w14:paraId="76AF07B9" w14:textId="77777777" w:rsidR="00044BE0" w:rsidRPr="00E80F49" w:rsidRDefault="00044BE0" w:rsidP="00044BE0">
            <w:pPr>
              <w:pStyle w:val="TAL"/>
              <w:keepNext w:val="0"/>
              <w:keepLines w:val="0"/>
              <w:widowControl w:val="0"/>
            </w:pPr>
            <w:r w:rsidRPr="00E80F49">
              <w:t>“38.521-2_TPanalysis_6.3A.</w:t>
            </w:r>
            <w:r w:rsidRPr="00E80F49">
              <w:rPr>
                <w:lang w:eastAsia="ja-JP"/>
              </w:rPr>
              <w:t>2</w:t>
            </w:r>
            <w:r w:rsidRPr="00E80F49">
              <w:t>.1_</w:t>
            </w:r>
            <w:r w:rsidRPr="00E80F49">
              <w:rPr>
                <w:lang w:eastAsia="ja-JP"/>
              </w:rPr>
              <w:t>Tx_OFF_Power_CA</w:t>
            </w:r>
            <w:r w:rsidRPr="00E80F49">
              <w:t>.zip”</w:t>
            </w:r>
          </w:p>
        </w:tc>
        <w:tc>
          <w:tcPr>
            <w:tcW w:w="1890" w:type="dxa"/>
            <w:vAlign w:val="center"/>
          </w:tcPr>
          <w:p w14:paraId="33C8478F" w14:textId="77777777" w:rsidR="00044BE0" w:rsidRPr="00E80F49" w:rsidRDefault="00044BE0" w:rsidP="00044BE0">
            <w:pPr>
              <w:pStyle w:val="TAL"/>
              <w:keepNext w:val="0"/>
              <w:keepLines w:val="0"/>
              <w:widowControl w:val="0"/>
              <w:rPr>
                <w:lang w:eastAsia="ja-JP"/>
              </w:rPr>
            </w:pPr>
            <w:r w:rsidRPr="00E80F49">
              <w:rPr>
                <w:lang w:eastAsia="ja-JP"/>
              </w:rPr>
              <w:t>RAN5#88-e</w:t>
            </w:r>
          </w:p>
        </w:tc>
      </w:tr>
      <w:tr w:rsidR="00044BE0" w:rsidRPr="00E80F49" w14:paraId="2251CFE5" w14:textId="77777777" w:rsidTr="007D18AF">
        <w:trPr>
          <w:trHeight w:val="248"/>
        </w:trPr>
        <w:tc>
          <w:tcPr>
            <w:tcW w:w="2160" w:type="dxa"/>
            <w:vAlign w:val="center"/>
          </w:tcPr>
          <w:p w14:paraId="077B0799" w14:textId="77777777" w:rsidR="00044BE0" w:rsidRPr="00E80F49" w:rsidRDefault="00044BE0" w:rsidP="00044BE0">
            <w:pPr>
              <w:pStyle w:val="TAL"/>
            </w:pPr>
            <w:r w:rsidRPr="00E80F49">
              <w:lastRenderedPageBreak/>
              <w:t>6.3A.4.2.1 Absolute power tolerance for CA (2UL CA)</w:t>
            </w:r>
          </w:p>
        </w:tc>
        <w:tc>
          <w:tcPr>
            <w:tcW w:w="1476" w:type="dxa"/>
            <w:shd w:val="clear" w:color="auto" w:fill="auto"/>
            <w:vAlign w:val="center"/>
          </w:tcPr>
          <w:p w14:paraId="15DF2C10" w14:textId="77777777" w:rsidR="00044BE0" w:rsidRPr="00E80F49" w:rsidRDefault="00044BE0" w:rsidP="00044BE0">
            <w:pPr>
              <w:pStyle w:val="TAC"/>
            </w:pPr>
            <w:r w:rsidRPr="00E80F49">
              <w:t>6</w:t>
            </w:r>
          </w:p>
        </w:tc>
        <w:tc>
          <w:tcPr>
            <w:tcW w:w="4554" w:type="dxa"/>
            <w:shd w:val="clear" w:color="auto" w:fill="auto"/>
            <w:vAlign w:val="center"/>
          </w:tcPr>
          <w:p w14:paraId="2DAA0D1F" w14:textId="206E823F" w:rsidR="00044BE0" w:rsidRPr="00E80F49" w:rsidRDefault="00044BE0" w:rsidP="00044BE0">
            <w:pPr>
              <w:pStyle w:val="TAL"/>
            </w:pPr>
            <w:r w:rsidRPr="00E80F49">
              <w:t>38.521-2_TPanalysis_6.3A.4.2.1_AbsPCTol_CA.zip</w:t>
            </w:r>
          </w:p>
        </w:tc>
        <w:tc>
          <w:tcPr>
            <w:tcW w:w="1890" w:type="dxa"/>
            <w:vAlign w:val="center"/>
          </w:tcPr>
          <w:p w14:paraId="6FC637A6" w14:textId="77777777" w:rsidR="00044BE0" w:rsidRPr="00E80F49" w:rsidRDefault="00044BE0" w:rsidP="00044BE0">
            <w:pPr>
              <w:pStyle w:val="TAL"/>
              <w:rPr>
                <w:szCs w:val="18"/>
              </w:rPr>
            </w:pPr>
            <w:r w:rsidRPr="00E80F49">
              <w:rPr>
                <w:szCs w:val="18"/>
              </w:rPr>
              <w:t>RAN5#85</w:t>
            </w:r>
          </w:p>
        </w:tc>
      </w:tr>
      <w:tr w:rsidR="00044BE0" w:rsidRPr="00E80F49" w14:paraId="1EC921DC" w14:textId="77777777" w:rsidTr="007D18AF">
        <w:trPr>
          <w:trHeight w:val="248"/>
        </w:trPr>
        <w:tc>
          <w:tcPr>
            <w:tcW w:w="2160" w:type="dxa"/>
            <w:vAlign w:val="center"/>
          </w:tcPr>
          <w:p w14:paraId="37A14FF2" w14:textId="77777777" w:rsidR="00044BE0" w:rsidRPr="00E80F49" w:rsidRDefault="00044BE0" w:rsidP="00044BE0">
            <w:pPr>
              <w:pStyle w:val="TAL"/>
            </w:pPr>
            <w:r w:rsidRPr="00E80F49">
              <w:t>6.3A.4.2.2 Absolute power tolerance for CA (3UL CA)</w:t>
            </w:r>
          </w:p>
        </w:tc>
        <w:tc>
          <w:tcPr>
            <w:tcW w:w="1476" w:type="dxa"/>
            <w:shd w:val="clear" w:color="auto" w:fill="auto"/>
            <w:vAlign w:val="center"/>
          </w:tcPr>
          <w:p w14:paraId="4284C2E4" w14:textId="77777777" w:rsidR="00044BE0" w:rsidRPr="00E80F49" w:rsidRDefault="00044BE0" w:rsidP="00044BE0">
            <w:pPr>
              <w:pStyle w:val="TAC"/>
            </w:pPr>
            <w:r w:rsidRPr="00E80F49">
              <w:t>6</w:t>
            </w:r>
          </w:p>
        </w:tc>
        <w:tc>
          <w:tcPr>
            <w:tcW w:w="4554" w:type="dxa"/>
            <w:shd w:val="clear" w:color="auto" w:fill="auto"/>
            <w:vAlign w:val="center"/>
          </w:tcPr>
          <w:p w14:paraId="7A3585B5" w14:textId="62380D76" w:rsidR="00044BE0" w:rsidRPr="00E80F49" w:rsidRDefault="00044BE0" w:rsidP="00044BE0">
            <w:pPr>
              <w:pStyle w:val="TAL"/>
            </w:pPr>
            <w:r w:rsidRPr="00E80F49">
              <w:t>38.521-2_TPanalysis_6.3A.4.2.1_AbsPCTol_CA.zip</w:t>
            </w:r>
          </w:p>
        </w:tc>
        <w:tc>
          <w:tcPr>
            <w:tcW w:w="1890" w:type="dxa"/>
            <w:vAlign w:val="center"/>
          </w:tcPr>
          <w:p w14:paraId="72576BA2" w14:textId="77777777" w:rsidR="00044BE0" w:rsidRPr="00E80F49" w:rsidRDefault="00044BE0" w:rsidP="00044BE0">
            <w:pPr>
              <w:pStyle w:val="TAL"/>
              <w:rPr>
                <w:szCs w:val="18"/>
              </w:rPr>
            </w:pPr>
            <w:r w:rsidRPr="00E80F49">
              <w:rPr>
                <w:szCs w:val="18"/>
              </w:rPr>
              <w:t>RAN5#85</w:t>
            </w:r>
          </w:p>
        </w:tc>
      </w:tr>
      <w:tr w:rsidR="00044BE0" w:rsidRPr="00E80F49" w14:paraId="314CAC93" w14:textId="77777777" w:rsidTr="007D18AF">
        <w:trPr>
          <w:trHeight w:val="248"/>
        </w:trPr>
        <w:tc>
          <w:tcPr>
            <w:tcW w:w="2160" w:type="dxa"/>
            <w:vAlign w:val="center"/>
          </w:tcPr>
          <w:p w14:paraId="2524C014" w14:textId="77777777" w:rsidR="00044BE0" w:rsidRPr="00E80F49" w:rsidRDefault="00044BE0" w:rsidP="00044BE0">
            <w:pPr>
              <w:pStyle w:val="TAL"/>
            </w:pPr>
            <w:r w:rsidRPr="00E80F49">
              <w:t>6.3A.4.2.3 Absolute power tolerance for CA (4UL CA)</w:t>
            </w:r>
          </w:p>
        </w:tc>
        <w:tc>
          <w:tcPr>
            <w:tcW w:w="1476" w:type="dxa"/>
            <w:shd w:val="clear" w:color="auto" w:fill="auto"/>
            <w:vAlign w:val="center"/>
          </w:tcPr>
          <w:p w14:paraId="0DE979DD" w14:textId="77777777" w:rsidR="00044BE0" w:rsidRPr="00E80F49" w:rsidRDefault="00044BE0" w:rsidP="00044BE0">
            <w:pPr>
              <w:pStyle w:val="TAC"/>
            </w:pPr>
            <w:r w:rsidRPr="00E80F49">
              <w:t>6</w:t>
            </w:r>
          </w:p>
        </w:tc>
        <w:tc>
          <w:tcPr>
            <w:tcW w:w="4554" w:type="dxa"/>
            <w:shd w:val="clear" w:color="auto" w:fill="auto"/>
            <w:vAlign w:val="center"/>
          </w:tcPr>
          <w:p w14:paraId="50F4C869" w14:textId="2DC53B95" w:rsidR="00044BE0" w:rsidRPr="00E80F49" w:rsidRDefault="00044BE0" w:rsidP="00044BE0">
            <w:pPr>
              <w:pStyle w:val="TAL"/>
            </w:pPr>
            <w:r w:rsidRPr="00E80F49">
              <w:t>38.521-2_TPanalysis_6.3A.4.2.1_AbsPCTol_CA.zip</w:t>
            </w:r>
          </w:p>
        </w:tc>
        <w:tc>
          <w:tcPr>
            <w:tcW w:w="1890" w:type="dxa"/>
            <w:vAlign w:val="center"/>
          </w:tcPr>
          <w:p w14:paraId="59B935AA" w14:textId="77777777" w:rsidR="00044BE0" w:rsidRPr="00E80F49" w:rsidRDefault="00044BE0" w:rsidP="00044BE0">
            <w:pPr>
              <w:pStyle w:val="TAL"/>
              <w:rPr>
                <w:szCs w:val="18"/>
              </w:rPr>
            </w:pPr>
            <w:r w:rsidRPr="00E80F49">
              <w:rPr>
                <w:szCs w:val="18"/>
              </w:rPr>
              <w:t>RAN5#85</w:t>
            </w:r>
          </w:p>
        </w:tc>
      </w:tr>
      <w:tr w:rsidR="00044BE0" w:rsidRPr="00E80F49" w14:paraId="173384B7" w14:textId="77777777" w:rsidTr="007D18AF">
        <w:trPr>
          <w:trHeight w:val="248"/>
        </w:trPr>
        <w:tc>
          <w:tcPr>
            <w:tcW w:w="2160" w:type="dxa"/>
            <w:vAlign w:val="center"/>
          </w:tcPr>
          <w:p w14:paraId="658559DE" w14:textId="77777777" w:rsidR="00044BE0" w:rsidRPr="00E80F49" w:rsidRDefault="00044BE0" w:rsidP="00044BE0">
            <w:pPr>
              <w:pStyle w:val="TAL"/>
            </w:pPr>
            <w:r w:rsidRPr="00E80F49">
              <w:t>6.3A.4.2.4 Absolute power tolerance for CA (5UL CA)</w:t>
            </w:r>
          </w:p>
        </w:tc>
        <w:tc>
          <w:tcPr>
            <w:tcW w:w="1476" w:type="dxa"/>
            <w:shd w:val="clear" w:color="auto" w:fill="auto"/>
            <w:vAlign w:val="center"/>
          </w:tcPr>
          <w:p w14:paraId="47D58B04" w14:textId="77777777" w:rsidR="00044BE0" w:rsidRPr="00E80F49" w:rsidRDefault="00044BE0" w:rsidP="00044BE0">
            <w:pPr>
              <w:pStyle w:val="TAC"/>
            </w:pPr>
            <w:r w:rsidRPr="00E80F49">
              <w:t>6</w:t>
            </w:r>
          </w:p>
        </w:tc>
        <w:tc>
          <w:tcPr>
            <w:tcW w:w="4554" w:type="dxa"/>
            <w:shd w:val="clear" w:color="auto" w:fill="auto"/>
            <w:vAlign w:val="center"/>
          </w:tcPr>
          <w:p w14:paraId="6642EB79" w14:textId="304B6F60" w:rsidR="00044BE0" w:rsidRPr="00E80F49" w:rsidRDefault="00044BE0" w:rsidP="00044BE0">
            <w:pPr>
              <w:pStyle w:val="TAL"/>
            </w:pPr>
            <w:r w:rsidRPr="00E80F49">
              <w:t>38.521-2_TPanalysis_6.3A.4.2.1_AbsPCTol_CA.zip</w:t>
            </w:r>
          </w:p>
        </w:tc>
        <w:tc>
          <w:tcPr>
            <w:tcW w:w="1890" w:type="dxa"/>
            <w:vAlign w:val="center"/>
          </w:tcPr>
          <w:p w14:paraId="305064B0" w14:textId="77777777" w:rsidR="00044BE0" w:rsidRPr="00E80F49" w:rsidRDefault="00044BE0" w:rsidP="00044BE0">
            <w:pPr>
              <w:pStyle w:val="TAL"/>
              <w:rPr>
                <w:szCs w:val="18"/>
              </w:rPr>
            </w:pPr>
            <w:r w:rsidRPr="00E80F49">
              <w:rPr>
                <w:szCs w:val="18"/>
              </w:rPr>
              <w:t>RAN5#85</w:t>
            </w:r>
          </w:p>
        </w:tc>
      </w:tr>
      <w:tr w:rsidR="00044BE0" w:rsidRPr="00E80F49" w14:paraId="6020BA8E" w14:textId="77777777" w:rsidTr="007D18AF">
        <w:trPr>
          <w:trHeight w:val="248"/>
        </w:trPr>
        <w:tc>
          <w:tcPr>
            <w:tcW w:w="2160" w:type="dxa"/>
            <w:vAlign w:val="center"/>
          </w:tcPr>
          <w:p w14:paraId="2E770C9D" w14:textId="77777777" w:rsidR="00044BE0" w:rsidRPr="00E80F49" w:rsidRDefault="00044BE0" w:rsidP="00044BE0">
            <w:pPr>
              <w:pStyle w:val="TAL"/>
            </w:pPr>
            <w:r w:rsidRPr="00E80F49">
              <w:t>6.3A.4.2.5 Absolute power tolerance for CA (6UL CA)</w:t>
            </w:r>
          </w:p>
        </w:tc>
        <w:tc>
          <w:tcPr>
            <w:tcW w:w="1476" w:type="dxa"/>
            <w:shd w:val="clear" w:color="auto" w:fill="auto"/>
            <w:vAlign w:val="center"/>
          </w:tcPr>
          <w:p w14:paraId="282BBC5A" w14:textId="77777777" w:rsidR="00044BE0" w:rsidRPr="00E80F49" w:rsidRDefault="00044BE0" w:rsidP="00044BE0">
            <w:pPr>
              <w:pStyle w:val="TAC"/>
            </w:pPr>
            <w:r w:rsidRPr="00E80F49">
              <w:t>6</w:t>
            </w:r>
          </w:p>
        </w:tc>
        <w:tc>
          <w:tcPr>
            <w:tcW w:w="4554" w:type="dxa"/>
            <w:shd w:val="clear" w:color="auto" w:fill="auto"/>
            <w:vAlign w:val="center"/>
          </w:tcPr>
          <w:p w14:paraId="30E58FF4" w14:textId="77777777" w:rsidR="00044BE0" w:rsidRPr="00E80F49" w:rsidRDefault="00044BE0" w:rsidP="00044BE0">
            <w:pPr>
              <w:pStyle w:val="TAL"/>
            </w:pPr>
            <w:r w:rsidRPr="00E80F49">
              <w:t>38.521-2_TP analysis_6.3A.4.2.1_AbsPCTol_CA.zip</w:t>
            </w:r>
          </w:p>
        </w:tc>
        <w:tc>
          <w:tcPr>
            <w:tcW w:w="1890" w:type="dxa"/>
            <w:vAlign w:val="center"/>
          </w:tcPr>
          <w:p w14:paraId="71D05383" w14:textId="77777777" w:rsidR="00044BE0" w:rsidRPr="00E80F49" w:rsidRDefault="00044BE0" w:rsidP="00044BE0">
            <w:pPr>
              <w:pStyle w:val="TAL"/>
              <w:rPr>
                <w:szCs w:val="18"/>
              </w:rPr>
            </w:pPr>
            <w:r w:rsidRPr="00E80F49">
              <w:rPr>
                <w:szCs w:val="18"/>
              </w:rPr>
              <w:t>RAN5#85</w:t>
            </w:r>
          </w:p>
        </w:tc>
      </w:tr>
      <w:tr w:rsidR="00044BE0" w:rsidRPr="00E80F49" w14:paraId="3EE2FBF4" w14:textId="77777777" w:rsidTr="007D18AF">
        <w:trPr>
          <w:trHeight w:val="248"/>
        </w:trPr>
        <w:tc>
          <w:tcPr>
            <w:tcW w:w="2160" w:type="dxa"/>
            <w:vAlign w:val="center"/>
          </w:tcPr>
          <w:p w14:paraId="62A1BE10" w14:textId="77777777" w:rsidR="00044BE0" w:rsidRPr="00E80F49" w:rsidRDefault="00044BE0" w:rsidP="00044BE0">
            <w:pPr>
              <w:pStyle w:val="TAL"/>
            </w:pPr>
            <w:r w:rsidRPr="00E80F49">
              <w:t>6.3A.4.2.6 Absolute power tolerance for CA (7UL CA)</w:t>
            </w:r>
          </w:p>
        </w:tc>
        <w:tc>
          <w:tcPr>
            <w:tcW w:w="1476" w:type="dxa"/>
            <w:shd w:val="clear" w:color="auto" w:fill="auto"/>
            <w:vAlign w:val="center"/>
          </w:tcPr>
          <w:p w14:paraId="72055BE7" w14:textId="77777777" w:rsidR="00044BE0" w:rsidRPr="00E80F49" w:rsidRDefault="00044BE0" w:rsidP="00044BE0">
            <w:pPr>
              <w:pStyle w:val="TAC"/>
            </w:pPr>
            <w:r w:rsidRPr="00E80F49">
              <w:t>6</w:t>
            </w:r>
          </w:p>
        </w:tc>
        <w:tc>
          <w:tcPr>
            <w:tcW w:w="4554" w:type="dxa"/>
            <w:shd w:val="clear" w:color="auto" w:fill="auto"/>
            <w:vAlign w:val="center"/>
          </w:tcPr>
          <w:p w14:paraId="52A3A2EE" w14:textId="77777777" w:rsidR="00044BE0" w:rsidRPr="00E80F49" w:rsidRDefault="00044BE0" w:rsidP="00044BE0">
            <w:pPr>
              <w:pStyle w:val="TAL"/>
            </w:pPr>
            <w:r w:rsidRPr="00E80F49">
              <w:t>38.521-2_TP analysis_6.3A.4.2.1_AbsPCTol_CA.zip</w:t>
            </w:r>
          </w:p>
        </w:tc>
        <w:tc>
          <w:tcPr>
            <w:tcW w:w="1890" w:type="dxa"/>
            <w:vAlign w:val="center"/>
          </w:tcPr>
          <w:p w14:paraId="6AAE6198" w14:textId="77777777" w:rsidR="00044BE0" w:rsidRPr="00E80F49" w:rsidRDefault="00044BE0" w:rsidP="00044BE0">
            <w:pPr>
              <w:pStyle w:val="TAL"/>
              <w:rPr>
                <w:szCs w:val="18"/>
              </w:rPr>
            </w:pPr>
            <w:r w:rsidRPr="00E80F49">
              <w:rPr>
                <w:szCs w:val="18"/>
              </w:rPr>
              <w:t>RAN5#85</w:t>
            </w:r>
          </w:p>
        </w:tc>
      </w:tr>
      <w:tr w:rsidR="00044BE0" w:rsidRPr="00E80F49" w14:paraId="450AD490" w14:textId="77777777" w:rsidTr="007D18AF">
        <w:trPr>
          <w:trHeight w:val="248"/>
        </w:trPr>
        <w:tc>
          <w:tcPr>
            <w:tcW w:w="2160" w:type="dxa"/>
            <w:vAlign w:val="center"/>
          </w:tcPr>
          <w:p w14:paraId="24E8A386" w14:textId="77777777" w:rsidR="00044BE0" w:rsidRPr="00E80F49" w:rsidRDefault="00044BE0" w:rsidP="00044BE0">
            <w:pPr>
              <w:pStyle w:val="TAL"/>
            </w:pPr>
            <w:r w:rsidRPr="00E80F49">
              <w:t>6.3A.4.2.7 Absolute power tolerance for CA (8UL CA)</w:t>
            </w:r>
          </w:p>
        </w:tc>
        <w:tc>
          <w:tcPr>
            <w:tcW w:w="1476" w:type="dxa"/>
            <w:shd w:val="clear" w:color="auto" w:fill="auto"/>
            <w:vAlign w:val="center"/>
          </w:tcPr>
          <w:p w14:paraId="0BD60407" w14:textId="77777777" w:rsidR="00044BE0" w:rsidRPr="00E80F49" w:rsidRDefault="00044BE0" w:rsidP="00044BE0">
            <w:pPr>
              <w:pStyle w:val="TAC"/>
            </w:pPr>
            <w:r w:rsidRPr="00E80F49">
              <w:t>6</w:t>
            </w:r>
          </w:p>
        </w:tc>
        <w:tc>
          <w:tcPr>
            <w:tcW w:w="4554" w:type="dxa"/>
            <w:shd w:val="clear" w:color="auto" w:fill="auto"/>
            <w:vAlign w:val="center"/>
          </w:tcPr>
          <w:p w14:paraId="2C654ACC" w14:textId="3C478764" w:rsidR="00044BE0" w:rsidRPr="00E80F49" w:rsidRDefault="00044BE0" w:rsidP="00044BE0">
            <w:pPr>
              <w:pStyle w:val="TAL"/>
            </w:pPr>
            <w:r w:rsidRPr="00E80F49">
              <w:t>38.521-2_TPanalysis_6.3A.4.2.1_AbsPCTol_CA.zip</w:t>
            </w:r>
          </w:p>
        </w:tc>
        <w:tc>
          <w:tcPr>
            <w:tcW w:w="1890" w:type="dxa"/>
            <w:vAlign w:val="center"/>
          </w:tcPr>
          <w:p w14:paraId="44F34E2C" w14:textId="77777777" w:rsidR="00044BE0" w:rsidRPr="00E80F49" w:rsidRDefault="00044BE0" w:rsidP="00044BE0">
            <w:pPr>
              <w:pStyle w:val="TAL"/>
              <w:rPr>
                <w:szCs w:val="18"/>
              </w:rPr>
            </w:pPr>
            <w:r w:rsidRPr="00E80F49">
              <w:rPr>
                <w:szCs w:val="18"/>
              </w:rPr>
              <w:t>RAN5#85</w:t>
            </w:r>
          </w:p>
        </w:tc>
      </w:tr>
      <w:tr w:rsidR="00044BE0" w:rsidRPr="00E80F49" w14:paraId="1D2560BA" w14:textId="77777777" w:rsidTr="007D18AF">
        <w:trPr>
          <w:trHeight w:val="248"/>
        </w:trPr>
        <w:tc>
          <w:tcPr>
            <w:tcW w:w="2160" w:type="dxa"/>
            <w:vAlign w:val="center"/>
          </w:tcPr>
          <w:p w14:paraId="2CBA6B51" w14:textId="7005E7FC" w:rsidR="00044BE0" w:rsidRPr="00E80F49" w:rsidRDefault="00044BE0" w:rsidP="00044BE0">
            <w:pPr>
              <w:pStyle w:val="TAL"/>
            </w:pPr>
            <w:r w:rsidRPr="00E80F49">
              <w:t>6.3A.4.4 Aggregate power tolerance for CA</w:t>
            </w:r>
          </w:p>
        </w:tc>
        <w:tc>
          <w:tcPr>
            <w:tcW w:w="1476" w:type="dxa"/>
            <w:shd w:val="clear" w:color="auto" w:fill="auto"/>
            <w:vAlign w:val="center"/>
          </w:tcPr>
          <w:p w14:paraId="06B3BBAD" w14:textId="2DA19114" w:rsidR="00044BE0" w:rsidRPr="00E80F49" w:rsidRDefault="00044BE0" w:rsidP="00044BE0">
            <w:pPr>
              <w:pStyle w:val="TAC"/>
            </w:pPr>
            <w:r w:rsidRPr="00E80F49">
              <w:t>1</w:t>
            </w:r>
          </w:p>
        </w:tc>
        <w:tc>
          <w:tcPr>
            <w:tcW w:w="4554" w:type="dxa"/>
            <w:shd w:val="clear" w:color="auto" w:fill="auto"/>
            <w:vAlign w:val="center"/>
          </w:tcPr>
          <w:p w14:paraId="383386A2" w14:textId="2A4780B6" w:rsidR="00044BE0" w:rsidRPr="00E80F49" w:rsidRDefault="00044BE0" w:rsidP="00044BE0">
            <w:pPr>
              <w:pStyle w:val="TAL"/>
            </w:pPr>
            <w:r w:rsidRPr="00E80F49">
              <w:t>38.521-2_TPanalysis_6.3A.4.4_Aggregate power tolerance for CA.zip</w:t>
            </w:r>
          </w:p>
        </w:tc>
        <w:tc>
          <w:tcPr>
            <w:tcW w:w="1890" w:type="dxa"/>
            <w:vAlign w:val="center"/>
          </w:tcPr>
          <w:p w14:paraId="2BC0C3D4" w14:textId="142194CB" w:rsidR="00044BE0" w:rsidRPr="00E80F49" w:rsidRDefault="00044BE0" w:rsidP="00044BE0">
            <w:pPr>
              <w:pStyle w:val="TAL"/>
              <w:rPr>
                <w:szCs w:val="18"/>
              </w:rPr>
            </w:pPr>
            <w:r w:rsidRPr="00E80F49">
              <w:rPr>
                <w:rFonts w:eastAsia="Malgun Gothic"/>
                <w:szCs w:val="18"/>
                <w:lang w:eastAsia="ja-JP"/>
              </w:rPr>
              <w:t>RAN5#92-e</w:t>
            </w:r>
          </w:p>
        </w:tc>
      </w:tr>
      <w:tr w:rsidR="00044BE0" w:rsidRPr="00E80F49" w14:paraId="2B6E152F" w14:textId="77777777" w:rsidTr="007D18AF">
        <w:trPr>
          <w:trHeight w:val="248"/>
        </w:trPr>
        <w:tc>
          <w:tcPr>
            <w:tcW w:w="2160" w:type="dxa"/>
            <w:vAlign w:val="center"/>
          </w:tcPr>
          <w:p w14:paraId="4B896557" w14:textId="77777777" w:rsidR="00044BE0" w:rsidRPr="00E80F49" w:rsidRDefault="00044BE0" w:rsidP="00044BE0">
            <w:pPr>
              <w:pStyle w:val="TAL"/>
            </w:pPr>
            <w:r w:rsidRPr="00E80F49">
              <w:t>6.3D.1 Minimum output power for UL MIMO</w:t>
            </w:r>
          </w:p>
        </w:tc>
        <w:tc>
          <w:tcPr>
            <w:tcW w:w="1476" w:type="dxa"/>
            <w:shd w:val="clear" w:color="auto" w:fill="auto"/>
            <w:vAlign w:val="center"/>
          </w:tcPr>
          <w:p w14:paraId="710189F4" w14:textId="77777777" w:rsidR="00044BE0" w:rsidRPr="00E80F49" w:rsidRDefault="00044BE0" w:rsidP="00044BE0">
            <w:pPr>
              <w:pStyle w:val="TAC"/>
              <w:rPr>
                <w:rFonts w:eastAsia="Malgun Gothic"/>
                <w:lang w:eastAsia="ko-KR"/>
              </w:rPr>
            </w:pPr>
            <w:r w:rsidRPr="00E80F49">
              <w:t>9</w:t>
            </w:r>
          </w:p>
        </w:tc>
        <w:tc>
          <w:tcPr>
            <w:tcW w:w="4554" w:type="dxa"/>
            <w:shd w:val="clear" w:color="auto" w:fill="auto"/>
            <w:vAlign w:val="center"/>
          </w:tcPr>
          <w:p w14:paraId="63163D31" w14:textId="7D1759F6"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67365BD6" w14:textId="77777777" w:rsidR="00044BE0" w:rsidRPr="00E80F49" w:rsidRDefault="00044BE0" w:rsidP="00044BE0">
            <w:pPr>
              <w:pStyle w:val="TAL"/>
            </w:pPr>
            <w:r w:rsidRPr="00E80F49">
              <w:rPr>
                <w:szCs w:val="18"/>
              </w:rPr>
              <w:t>RAN5#84</w:t>
            </w:r>
          </w:p>
        </w:tc>
      </w:tr>
      <w:tr w:rsidR="00044BE0" w:rsidRPr="00E80F49" w14:paraId="624A049A" w14:textId="77777777" w:rsidTr="007D18AF">
        <w:tc>
          <w:tcPr>
            <w:tcW w:w="2160" w:type="dxa"/>
            <w:vAlign w:val="center"/>
          </w:tcPr>
          <w:p w14:paraId="392F69E4" w14:textId="77777777" w:rsidR="00044BE0" w:rsidRPr="00E80F49" w:rsidRDefault="00044BE0" w:rsidP="00044BE0">
            <w:pPr>
              <w:pStyle w:val="TAL"/>
            </w:pPr>
            <w:r w:rsidRPr="00E80F49">
              <w:t>6.3D.3.4 SRS time mask for UL-MIMO</w:t>
            </w:r>
          </w:p>
        </w:tc>
        <w:tc>
          <w:tcPr>
            <w:tcW w:w="1476" w:type="dxa"/>
            <w:vAlign w:val="center"/>
          </w:tcPr>
          <w:p w14:paraId="6AFE240C" w14:textId="77777777" w:rsidR="00044BE0" w:rsidRPr="00E80F49" w:rsidRDefault="00044BE0" w:rsidP="00044BE0">
            <w:pPr>
              <w:pStyle w:val="TAC"/>
            </w:pPr>
            <w:r w:rsidRPr="00E80F49">
              <w:t>18</w:t>
            </w:r>
          </w:p>
        </w:tc>
        <w:tc>
          <w:tcPr>
            <w:tcW w:w="4554" w:type="dxa"/>
            <w:vAlign w:val="center"/>
          </w:tcPr>
          <w:p w14:paraId="32B9C07E" w14:textId="70114585" w:rsidR="00044BE0" w:rsidRPr="00E80F49" w:rsidRDefault="00044BE0" w:rsidP="00044BE0">
            <w:pPr>
              <w:pStyle w:val="TAL"/>
            </w:pPr>
            <w:r w:rsidRPr="00E80F49">
              <w:rPr>
                <w:rFonts w:cs="Arial"/>
                <w:szCs w:val="18"/>
              </w:rPr>
              <w:t>“38.521-2_TPanalysis_6.3.3.2_SRS_M_UL-MIMO</w:t>
            </w:r>
            <w:r w:rsidRPr="00E80F49">
              <w:rPr>
                <w:rFonts w:cs="Arial"/>
                <w:szCs w:val="18"/>
                <w:lang w:eastAsia="zh-CN"/>
              </w:rPr>
              <w:t>.zip</w:t>
            </w:r>
            <w:r w:rsidRPr="00E80F49">
              <w:rPr>
                <w:rFonts w:cs="Arial"/>
                <w:szCs w:val="18"/>
              </w:rPr>
              <w:t>“</w:t>
            </w:r>
          </w:p>
        </w:tc>
        <w:tc>
          <w:tcPr>
            <w:tcW w:w="1890" w:type="dxa"/>
            <w:vAlign w:val="center"/>
          </w:tcPr>
          <w:p w14:paraId="1B1A7D6A" w14:textId="77777777" w:rsidR="00044BE0" w:rsidRPr="00E80F49" w:rsidRDefault="00044BE0" w:rsidP="00044BE0">
            <w:pPr>
              <w:pStyle w:val="TAL"/>
              <w:rPr>
                <w:szCs w:val="18"/>
              </w:rPr>
            </w:pPr>
            <w:r w:rsidRPr="00E80F49">
              <w:rPr>
                <w:rFonts w:cs="Arial"/>
                <w:szCs w:val="18"/>
              </w:rPr>
              <w:t>RAN5#85</w:t>
            </w:r>
          </w:p>
        </w:tc>
      </w:tr>
      <w:tr w:rsidR="00044BE0" w:rsidRPr="00E80F49" w14:paraId="345BAE4A" w14:textId="77777777" w:rsidTr="007D18AF">
        <w:tc>
          <w:tcPr>
            <w:tcW w:w="2160" w:type="dxa"/>
            <w:vAlign w:val="center"/>
          </w:tcPr>
          <w:p w14:paraId="4C9F7185" w14:textId="77777777" w:rsidR="00044BE0" w:rsidRPr="00E80F49" w:rsidRDefault="00044BE0" w:rsidP="00044BE0">
            <w:pPr>
              <w:pStyle w:val="TAL"/>
            </w:pPr>
            <w:r w:rsidRPr="00E80F49">
              <w:t>6.4.1 Frequency error</w:t>
            </w:r>
          </w:p>
        </w:tc>
        <w:tc>
          <w:tcPr>
            <w:tcW w:w="1476" w:type="dxa"/>
            <w:vAlign w:val="center"/>
          </w:tcPr>
          <w:p w14:paraId="1BD2D289" w14:textId="77777777" w:rsidR="00044BE0" w:rsidRPr="00E80F49" w:rsidRDefault="00044BE0" w:rsidP="00044BE0">
            <w:pPr>
              <w:pStyle w:val="TAC"/>
            </w:pPr>
            <w:r w:rsidRPr="00E80F49">
              <w:t>1</w:t>
            </w:r>
          </w:p>
        </w:tc>
        <w:tc>
          <w:tcPr>
            <w:tcW w:w="4554" w:type="dxa"/>
            <w:vAlign w:val="center"/>
          </w:tcPr>
          <w:p w14:paraId="01E395BC" w14:textId="77777777" w:rsidR="00044BE0" w:rsidRPr="00E80F49" w:rsidRDefault="00044BE0" w:rsidP="00044BE0">
            <w:pPr>
              <w:pStyle w:val="TAL"/>
            </w:pPr>
            <w:r w:rsidRPr="00E80F49">
              <w:t>“38.521-2_TPanalysis_6.4.1_FreqErr.zip”</w:t>
            </w:r>
          </w:p>
        </w:tc>
        <w:tc>
          <w:tcPr>
            <w:tcW w:w="1890" w:type="dxa"/>
            <w:vAlign w:val="center"/>
          </w:tcPr>
          <w:p w14:paraId="12F3F71C" w14:textId="77777777" w:rsidR="00044BE0" w:rsidRPr="00E80F49" w:rsidRDefault="00044BE0" w:rsidP="00044BE0">
            <w:pPr>
              <w:pStyle w:val="TAL"/>
              <w:rPr>
                <w:szCs w:val="18"/>
              </w:rPr>
            </w:pPr>
            <w:r w:rsidRPr="00E80F49">
              <w:rPr>
                <w:szCs w:val="18"/>
              </w:rPr>
              <w:t>RAN5#80</w:t>
            </w:r>
          </w:p>
        </w:tc>
      </w:tr>
      <w:tr w:rsidR="00044BE0" w:rsidRPr="00E80F49" w14:paraId="4C0EF472" w14:textId="77777777" w:rsidTr="007D18AF">
        <w:tc>
          <w:tcPr>
            <w:tcW w:w="2160" w:type="dxa"/>
            <w:vAlign w:val="center"/>
          </w:tcPr>
          <w:p w14:paraId="3C3A1171" w14:textId="77777777" w:rsidR="00044BE0" w:rsidRPr="00E80F49" w:rsidRDefault="00044BE0" w:rsidP="00044BE0">
            <w:pPr>
              <w:pStyle w:val="TAL"/>
            </w:pPr>
            <w:r w:rsidRPr="00E80F49">
              <w:t>6.4.2.1 Error Vector Magnitude</w:t>
            </w:r>
          </w:p>
        </w:tc>
        <w:tc>
          <w:tcPr>
            <w:tcW w:w="1476" w:type="dxa"/>
            <w:vAlign w:val="center"/>
          </w:tcPr>
          <w:p w14:paraId="1ABBFD9C" w14:textId="77777777" w:rsidR="00044BE0" w:rsidRPr="00E80F49" w:rsidRDefault="00044BE0" w:rsidP="00044BE0">
            <w:pPr>
              <w:pStyle w:val="TAC"/>
              <w:rPr>
                <w:rFonts w:cs="Arial"/>
              </w:rPr>
            </w:pPr>
            <w:r w:rsidRPr="00E80F49">
              <w:rPr>
                <w:rFonts w:cs="Arial"/>
              </w:rPr>
              <w:t>PUSCH: 168</w:t>
            </w:r>
          </w:p>
          <w:p w14:paraId="38FD102E" w14:textId="77777777" w:rsidR="00044BE0" w:rsidRPr="00E80F49" w:rsidRDefault="00044BE0" w:rsidP="00044BE0">
            <w:pPr>
              <w:pStyle w:val="TAC"/>
              <w:rPr>
                <w:rFonts w:cs="Arial"/>
              </w:rPr>
            </w:pPr>
            <w:r w:rsidRPr="00E80F49">
              <w:rPr>
                <w:rFonts w:cs="Arial"/>
              </w:rPr>
              <w:t>PUCCH: 24</w:t>
            </w:r>
          </w:p>
          <w:p w14:paraId="5F628BA0" w14:textId="77777777" w:rsidR="00044BE0" w:rsidRPr="00E80F49" w:rsidRDefault="00044BE0" w:rsidP="00044BE0">
            <w:pPr>
              <w:pStyle w:val="TAC"/>
            </w:pPr>
            <w:r w:rsidRPr="00E80F49">
              <w:rPr>
                <w:rFonts w:cs="Arial"/>
              </w:rPr>
              <w:t>PRACH: 24</w:t>
            </w:r>
          </w:p>
        </w:tc>
        <w:tc>
          <w:tcPr>
            <w:tcW w:w="4554" w:type="dxa"/>
            <w:vAlign w:val="center"/>
          </w:tcPr>
          <w:p w14:paraId="62936DF0" w14:textId="77777777" w:rsidR="00044BE0" w:rsidRPr="00E80F49" w:rsidRDefault="00044BE0" w:rsidP="00044BE0">
            <w:pPr>
              <w:pStyle w:val="TAL"/>
            </w:pPr>
            <w:r w:rsidRPr="00E80F49">
              <w:rPr>
                <w:rFonts w:cs="Arial"/>
              </w:rPr>
              <w:t>“38.521-2_TPanalysis_6.4.2.1_EVM.zip”</w:t>
            </w:r>
          </w:p>
        </w:tc>
        <w:tc>
          <w:tcPr>
            <w:tcW w:w="1890" w:type="dxa"/>
            <w:vAlign w:val="center"/>
          </w:tcPr>
          <w:p w14:paraId="4CED70D8" w14:textId="77777777" w:rsidR="00044BE0" w:rsidRPr="00E80F49" w:rsidRDefault="00044BE0" w:rsidP="00044BE0">
            <w:pPr>
              <w:pStyle w:val="TAL"/>
              <w:rPr>
                <w:szCs w:val="18"/>
              </w:rPr>
            </w:pPr>
            <w:r w:rsidRPr="00E80F49">
              <w:rPr>
                <w:szCs w:val="18"/>
              </w:rPr>
              <w:t>RAN5#3-5G-NR Adhoc</w:t>
            </w:r>
          </w:p>
        </w:tc>
      </w:tr>
      <w:tr w:rsidR="003E0B85" w:rsidRPr="00E80F49" w14:paraId="317D0AD0" w14:textId="77777777" w:rsidTr="007D18AF">
        <w:tc>
          <w:tcPr>
            <w:tcW w:w="2160" w:type="dxa"/>
            <w:vAlign w:val="center"/>
          </w:tcPr>
          <w:p w14:paraId="34EAE5DD" w14:textId="54C60662" w:rsidR="003E0B85" w:rsidRPr="00E80F49" w:rsidRDefault="003E0B85" w:rsidP="003E0B85">
            <w:pPr>
              <w:pStyle w:val="TAL"/>
            </w:pPr>
            <w:r w:rsidRPr="00A532C6">
              <w:rPr>
                <w:rFonts w:eastAsia="SimSun" w:cs="Arial"/>
                <w:szCs w:val="18"/>
                <w:lang w:eastAsia="zh-CN"/>
              </w:rPr>
              <w:t>6.4.2.1_1 Error vector magnitude with Power Boost</w:t>
            </w:r>
          </w:p>
        </w:tc>
        <w:tc>
          <w:tcPr>
            <w:tcW w:w="1476" w:type="dxa"/>
            <w:vAlign w:val="center"/>
          </w:tcPr>
          <w:p w14:paraId="4BEFD21D" w14:textId="77777777" w:rsidR="003E0B85" w:rsidRDefault="003E0B85" w:rsidP="003E0B85">
            <w:pPr>
              <w:pStyle w:val="TAC"/>
              <w:rPr>
                <w:rFonts w:cs="Arial"/>
              </w:rPr>
            </w:pPr>
            <w:r>
              <w:rPr>
                <w:rFonts w:cs="Arial"/>
              </w:rPr>
              <w:t>PUSCH: 36</w:t>
            </w:r>
          </w:p>
          <w:p w14:paraId="32811DE3" w14:textId="4A5C8DAF" w:rsidR="003E0B85" w:rsidRPr="00E80F49" w:rsidRDefault="003E0B85" w:rsidP="003E0B85">
            <w:pPr>
              <w:pStyle w:val="TAC"/>
              <w:rPr>
                <w:rFonts w:cs="Arial"/>
              </w:rPr>
            </w:pPr>
            <w:r>
              <w:rPr>
                <w:rFonts w:cs="Arial"/>
              </w:rPr>
              <w:t>PUCCH: 9</w:t>
            </w:r>
          </w:p>
        </w:tc>
        <w:tc>
          <w:tcPr>
            <w:tcW w:w="4554" w:type="dxa"/>
            <w:vAlign w:val="center"/>
          </w:tcPr>
          <w:p w14:paraId="1E6455B3" w14:textId="5BB442AC" w:rsidR="003E0B85" w:rsidRPr="00E80F49" w:rsidRDefault="003E0B85" w:rsidP="003E0B85">
            <w:pPr>
              <w:pStyle w:val="TAL"/>
              <w:rPr>
                <w:rFonts w:cs="Arial"/>
              </w:rPr>
            </w:pPr>
            <w:r w:rsidRPr="00EA5E73">
              <w:t>“38.521-2_TPanalysis_6.2.1_MOP_v3.zip”</w:t>
            </w:r>
          </w:p>
        </w:tc>
        <w:tc>
          <w:tcPr>
            <w:tcW w:w="1890" w:type="dxa"/>
            <w:vAlign w:val="center"/>
          </w:tcPr>
          <w:p w14:paraId="0A386B67" w14:textId="2D6EA0FE" w:rsidR="003E0B85" w:rsidRPr="00E80F49" w:rsidRDefault="003E0B85" w:rsidP="003E0B85">
            <w:pPr>
              <w:pStyle w:val="TAL"/>
              <w:rPr>
                <w:szCs w:val="18"/>
              </w:rPr>
            </w:pPr>
            <w:r>
              <w:rPr>
                <w:szCs w:val="18"/>
              </w:rPr>
              <w:t>RAN5#97</w:t>
            </w:r>
          </w:p>
        </w:tc>
      </w:tr>
      <w:tr w:rsidR="003E0B85" w:rsidRPr="00E80F49" w14:paraId="6D71CADF" w14:textId="77777777" w:rsidTr="007D18AF">
        <w:tc>
          <w:tcPr>
            <w:tcW w:w="2160" w:type="dxa"/>
            <w:vAlign w:val="center"/>
          </w:tcPr>
          <w:p w14:paraId="74C49B6B" w14:textId="77777777" w:rsidR="003E0B85" w:rsidRPr="00E80F49" w:rsidRDefault="003E0B85" w:rsidP="003E0B85">
            <w:pPr>
              <w:pStyle w:val="TAL"/>
            </w:pPr>
            <w:r w:rsidRPr="00E80F49">
              <w:t>6.4.2.2 Carrier leakage</w:t>
            </w:r>
          </w:p>
        </w:tc>
        <w:tc>
          <w:tcPr>
            <w:tcW w:w="1476" w:type="dxa"/>
            <w:vAlign w:val="center"/>
          </w:tcPr>
          <w:p w14:paraId="358B4831" w14:textId="77777777" w:rsidR="003E0B85" w:rsidRPr="00E80F49" w:rsidRDefault="003E0B85" w:rsidP="003E0B85">
            <w:pPr>
              <w:pStyle w:val="TAC"/>
            </w:pPr>
            <w:r w:rsidRPr="00E80F49">
              <w:rPr>
                <w:rFonts w:cs="Arial"/>
              </w:rPr>
              <w:t>3</w:t>
            </w:r>
          </w:p>
        </w:tc>
        <w:tc>
          <w:tcPr>
            <w:tcW w:w="4554" w:type="dxa"/>
            <w:vAlign w:val="center"/>
          </w:tcPr>
          <w:p w14:paraId="3B5D3E11" w14:textId="4E0C49B1" w:rsidR="003E0B85" w:rsidRPr="00E80F49" w:rsidRDefault="003E0B85" w:rsidP="003E0B85">
            <w:pPr>
              <w:pStyle w:val="TAL"/>
            </w:pPr>
            <w:r w:rsidRPr="00E80F49">
              <w:rPr>
                <w:rFonts w:cs="Arial"/>
              </w:rPr>
              <w:t>“38.521-2_TPanalysis_6.4.2.2_CarrLeak_v3.zip”</w:t>
            </w:r>
          </w:p>
        </w:tc>
        <w:tc>
          <w:tcPr>
            <w:tcW w:w="1890" w:type="dxa"/>
          </w:tcPr>
          <w:p w14:paraId="0322E9D9" w14:textId="4873EDC2" w:rsidR="003E0B85" w:rsidRPr="00E80F49" w:rsidRDefault="003E0B85" w:rsidP="003E0B85">
            <w:pPr>
              <w:pStyle w:val="TAL"/>
              <w:rPr>
                <w:szCs w:val="18"/>
              </w:rPr>
            </w:pPr>
            <w:r w:rsidRPr="00E80F49">
              <w:rPr>
                <w:szCs w:val="18"/>
              </w:rPr>
              <w:t>RAN5#93-e</w:t>
            </w:r>
          </w:p>
        </w:tc>
      </w:tr>
      <w:tr w:rsidR="003E0B85" w:rsidRPr="00E80F49" w14:paraId="015F4C9E" w14:textId="77777777" w:rsidTr="007D18AF">
        <w:tc>
          <w:tcPr>
            <w:tcW w:w="2160" w:type="dxa"/>
            <w:vAlign w:val="center"/>
          </w:tcPr>
          <w:p w14:paraId="4180D130" w14:textId="77777777" w:rsidR="003E0B85" w:rsidRPr="00E80F49" w:rsidRDefault="003E0B85" w:rsidP="003E0B85">
            <w:pPr>
              <w:pStyle w:val="TAL"/>
            </w:pPr>
            <w:r w:rsidRPr="00E80F49">
              <w:t>6.4.2.3 In-band emissions</w:t>
            </w:r>
          </w:p>
        </w:tc>
        <w:tc>
          <w:tcPr>
            <w:tcW w:w="1476" w:type="dxa"/>
            <w:vAlign w:val="center"/>
          </w:tcPr>
          <w:p w14:paraId="05E5F8E1" w14:textId="77777777" w:rsidR="003E0B85" w:rsidRPr="00E80F49" w:rsidRDefault="003E0B85" w:rsidP="003E0B85">
            <w:pPr>
              <w:pStyle w:val="TAC"/>
              <w:rPr>
                <w:rFonts w:cs="Arial"/>
              </w:rPr>
            </w:pPr>
            <w:r w:rsidRPr="00E80F49">
              <w:rPr>
                <w:rFonts w:cs="Arial"/>
              </w:rPr>
              <w:t>PUSCH: 36</w:t>
            </w:r>
          </w:p>
          <w:p w14:paraId="62898C6E" w14:textId="77777777" w:rsidR="003E0B85" w:rsidRPr="00E80F49" w:rsidRDefault="003E0B85" w:rsidP="003E0B85">
            <w:pPr>
              <w:pStyle w:val="TAC"/>
            </w:pPr>
            <w:r w:rsidRPr="00E80F49">
              <w:rPr>
                <w:rFonts w:cs="Arial"/>
              </w:rPr>
              <w:t>PUCCH: 18</w:t>
            </w:r>
          </w:p>
        </w:tc>
        <w:tc>
          <w:tcPr>
            <w:tcW w:w="4554" w:type="dxa"/>
            <w:vAlign w:val="center"/>
          </w:tcPr>
          <w:p w14:paraId="51DD36BF" w14:textId="77777777" w:rsidR="003E0B85" w:rsidRPr="00E80F49" w:rsidRDefault="003E0B85" w:rsidP="003E0B85">
            <w:pPr>
              <w:pStyle w:val="TAL"/>
            </w:pPr>
            <w:r w:rsidRPr="00E80F49">
              <w:rPr>
                <w:rFonts w:cs="Arial"/>
              </w:rPr>
              <w:t>“38.521-1_TPanalysis_6.4.2.3_IE_v2.zip”</w:t>
            </w:r>
          </w:p>
        </w:tc>
        <w:tc>
          <w:tcPr>
            <w:tcW w:w="1890" w:type="dxa"/>
          </w:tcPr>
          <w:p w14:paraId="2E8A0E9C" w14:textId="77777777" w:rsidR="003E0B85" w:rsidRPr="00E80F49" w:rsidRDefault="003E0B85" w:rsidP="003E0B85">
            <w:pPr>
              <w:pStyle w:val="TAL"/>
              <w:rPr>
                <w:szCs w:val="18"/>
              </w:rPr>
            </w:pPr>
            <w:r w:rsidRPr="00E80F49">
              <w:rPr>
                <w:szCs w:val="18"/>
              </w:rPr>
              <w:t>RAN5#89-e</w:t>
            </w:r>
          </w:p>
        </w:tc>
      </w:tr>
      <w:tr w:rsidR="003E0B85" w:rsidRPr="00E80F49" w14:paraId="51137B6C" w14:textId="77777777" w:rsidTr="007D18AF">
        <w:tc>
          <w:tcPr>
            <w:tcW w:w="2160" w:type="dxa"/>
            <w:vAlign w:val="center"/>
          </w:tcPr>
          <w:p w14:paraId="400B09FD" w14:textId="77777777" w:rsidR="003E0B85" w:rsidRPr="00E80F49" w:rsidRDefault="003E0B85" w:rsidP="003E0B85">
            <w:pPr>
              <w:pStyle w:val="TAL"/>
            </w:pPr>
            <w:r w:rsidRPr="00E80F49">
              <w:t>6.4.2.4 EVM equalizer spectrum flatness</w:t>
            </w:r>
          </w:p>
        </w:tc>
        <w:tc>
          <w:tcPr>
            <w:tcW w:w="1476" w:type="dxa"/>
            <w:vAlign w:val="center"/>
          </w:tcPr>
          <w:p w14:paraId="028AF86C" w14:textId="77777777" w:rsidR="003E0B85" w:rsidRPr="00E80F49" w:rsidRDefault="003E0B85" w:rsidP="003E0B85">
            <w:pPr>
              <w:pStyle w:val="TAC"/>
            </w:pPr>
            <w:r w:rsidRPr="00E80F49">
              <w:rPr>
                <w:rFonts w:cs="Arial"/>
              </w:rPr>
              <w:t>18</w:t>
            </w:r>
          </w:p>
        </w:tc>
        <w:tc>
          <w:tcPr>
            <w:tcW w:w="4554" w:type="dxa"/>
            <w:vAlign w:val="center"/>
          </w:tcPr>
          <w:p w14:paraId="2868E715" w14:textId="2EB58B90" w:rsidR="003E0B85" w:rsidRPr="00E80F49" w:rsidRDefault="003E0B85" w:rsidP="003E0B85">
            <w:pPr>
              <w:pStyle w:val="TAL"/>
            </w:pPr>
            <w:r w:rsidRPr="00E80F49">
              <w:t>“38.521-2_TP analysis_6.4.2.4_6.4.2.5_EVMequalizerSpectrumFlatness.zip”</w:t>
            </w:r>
          </w:p>
        </w:tc>
        <w:tc>
          <w:tcPr>
            <w:tcW w:w="1890" w:type="dxa"/>
            <w:vAlign w:val="center"/>
          </w:tcPr>
          <w:p w14:paraId="5B75CBAC" w14:textId="77777777" w:rsidR="003E0B85" w:rsidRPr="00E80F49" w:rsidRDefault="003E0B85" w:rsidP="003E0B85">
            <w:pPr>
              <w:pStyle w:val="TAL"/>
              <w:rPr>
                <w:szCs w:val="18"/>
              </w:rPr>
            </w:pPr>
            <w:r w:rsidRPr="00E80F49">
              <w:rPr>
                <w:szCs w:val="18"/>
              </w:rPr>
              <w:t>RAN5#3-5G-NR Adhoc</w:t>
            </w:r>
          </w:p>
        </w:tc>
      </w:tr>
      <w:tr w:rsidR="003E0B85" w:rsidRPr="00E80F49" w14:paraId="11822AC3" w14:textId="77777777" w:rsidTr="007D18AF">
        <w:tc>
          <w:tcPr>
            <w:tcW w:w="2160" w:type="dxa"/>
            <w:vAlign w:val="center"/>
          </w:tcPr>
          <w:p w14:paraId="7372B453" w14:textId="77777777" w:rsidR="003E0B85" w:rsidRPr="00E80F49" w:rsidRDefault="003E0B85" w:rsidP="003E0B85">
            <w:pPr>
              <w:pStyle w:val="TAL"/>
            </w:pPr>
            <w:r w:rsidRPr="00E80F49">
              <w:t>6.4.2.5 EVM spectral flatness for pi/2 BPSK modulation with spectrum shaping</w:t>
            </w:r>
          </w:p>
        </w:tc>
        <w:tc>
          <w:tcPr>
            <w:tcW w:w="1476" w:type="dxa"/>
            <w:vAlign w:val="center"/>
          </w:tcPr>
          <w:p w14:paraId="127CC90B" w14:textId="77777777" w:rsidR="003E0B85" w:rsidRPr="00E80F49" w:rsidRDefault="003E0B85" w:rsidP="003E0B85">
            <w:pPr>
              <w:pStyle w:val="TAC"/>
            </w:pPr>
            <w:r w:rsidRPr="00E80F49">
              <w:rPr>
                <w:rFonts w:cs="Arial"/>
              </w:rPr>
              <w:t>9</w:t>
            </w:r>
          </w:p>
        </w:tc>
        <w:tc>
          <w:tcPr>
            <w:tcW w:w="4554" w:type="dxa"/>
            <w:vAlign w:val="center"/>
          </w:tcPr>
          <w:p w14:paraId="58396C42" w14:textId="3E686014" w:rsidR="003E0B85" w:rsidRPr="00E80F49" w:rsidRDefault="003E0B85" w:rsidP="003E0B85">
            <w:pPr>
              <w:pStyle w:val="TAL"/>
            </w:pPr>
            <w:r w:rsidRPr="00E80F49">
              <w:t>“38.521-2_TP analysis_6.4.2.4_6.4.2.5_EVMequalizerSpectrumFlatness.zip”</w:t>
            </w:r>
          </w:p>
        </w:tc>
        <w:tc>
          <w:tcPr>
            <w:tcW w:w="1890" w:type="dxa"/>
            <w:vAlign w:val="center"/>
          </w:tcPr>
          <w:p w14:paraId="2DFB01D6" w14:textId="77777777" w:rsidR="003E0B85" w:rsidRPr="00E80F49" w:rsidRDefault="003E0B85" w:rsidP="003E0B85">
            <w:pPr>
              <w:pStyle w:val="TAL"/>
              <w:rPr>
                <w:szCs w:val="18"/>
              </w:rPr>
            </w:pPr>
            <w:r w:rsidRPr="00E80F49">
              <w:rPr>
                <w:szCs w:val="18"/>
              </w:rPr>
              <w:t>RAN5#3-5G-NR Adhoc</w:t>
            </w:r>
          </w:p>
        </w:tc>
      </w:tr>
      <w:tr w:rsidR="003E0B85" w:rsidRPr="00E80F49" w14:paraId="5B908E2E" w14:textId="77777777" w:rsidTr="007D18AF">
        <w:tc>
          <w:tcPr>
            <w:tcW w:w="2160" w:type="dxa"/>
            <w:vAlign w:val="center"/>
          </w:tcPr>
          <w:p w14:paraId="49AF4146" w14:textId="77777777" w:rsidR="003E0B85" w:rsidRPr="00E80F49" w:rsidRDefault="003E0B85" w:rsidP="003E0B85">
            <w:pPr>
              <w:pStyle w:val="TAL"/>
              <w:keepNext w:val="0"/>
              <w:keepLines w:val="0"/>
              <w:widowControl w:val="0"/>
              <w:rPr>
                <w:lang w:eastAsia="ja-JP"/>
              </w:rPr>
            </w:pPr>
            <w:r w:rsidRPr="00E80F49">
              <w:rPr>
                <w:lang w:eastAsia="ja-JP"/>
              </w:rPr>
              <w:t>6.4A.1 Frequency error for CA</w:t>
            </w:r>
          </w:p>
        </w:tc>
        <w:tc>
          <w:tcPr>
            <w:tcW w:w="1476" w:type="dxa"/>
            <w:vAlign w:val="center"/>
          </w:tcPr>
          <w:p w14:paraId="6367EA60" w14:textId="42CD04A1" w:rsidR="003E0B85" w:rsidRPr="00E80F49" w:rsidRDefault="003E0B85" w:rsidP="003E0B85">
            <w:pPr>
              <w:pStyle w:val="TAC"/>
              <w:keepNext w:val="0"/>
              <w:keepLines w:val="0"/>
              <w:widowControl w:val="0"/>
              <w:rPr>
                <w:rFonts w:cs="Arial"/>
                <w:lang w:eastAsia="ja-JP"/>
              </w:rPr>
            </w:pPr>
            <w:r w:rsidRPr="00E80F49">
              <w:rPr>
                <w:rFonts w:eastAsia="Malgun Gothic"/>
                <w:lang w:eastAsia="ko-KR"/>
              </w:rPr>
              <w:t>N (1 test point per UL carrier)</w:t>
            </w:r>
          </w:p>
        </w:tc>
        <w:tc>
          <w:tcPr>
            <w:tcW w:w="4554" w:type="dxa"/>
            <w:vAlign w:val="center"/>
          </w:tcPr>
          <w:p w14:paraId="24975DD0" w14:textId="4EA35D02" w:rsidR="003E0B85" w:rsidRPr="00E80F49" w:rsidRDefault="003E0B85" w:rsidP="003E0B85">
            <w:pPr>
              <w:pStyle w:val="TAL"/>
              <w:keepNext w:val="0"/>
              <w:keepLines w:val="0"/>
              <w:widowControl w:val="0"/>
              <w:rPr>
                <w:lang w:eastAsia="zh-TW"/>
              </w:rPr>
            </w:pPr>
            <w:r w:rsidRPr="00E80F49">
              <w:t>“</w:t>
            </w:r>
            <w:r w:rsidRPr="00E80F49">
              <w:rPr>
                <w:lang w:eastAsia="zh-TW"/>
              </w:rPr>
              <w:t>38.521-2_TPanalysis_6.4A.1_FreqErr_CA_v2.zip</w:t>
            </w:r>
            <w:r w:rsidRPr="00E80F49">
              <w:t>”</w:t>
            </w:r>
          </w:p>
        </w:tc>
        <w:tc>
          <w:tcPr>
            <w:tcW w:w="1890" w:type="dxa"/>
            <w:vAlign w:val="center"/>
          </w:tcPr>
          <w:p w14:paraId="49C00DA1" w14:textId="77777777" w:rsidR="003E0B85" w:rsidRPr="00E80F49" w:rsidRDefault="003E0B85" w:rsidP="003E0B85">
            <w:pPr>
              <w:pStyle w:val="TAL"/>
              <w:keepNext w:val="0"/>
              <w:keepLines w:val="0"/>
              <w:widowControl w:val="0"/>
              <w:rPr>
                <w:lang w:eastAsia="ja-JP"/>
              </w:rPr>
            </w:pPr>
            <w:r w:rsidRPr="00E80F49">
              <w:rPr>
                <w:lang w:eastAsia="ja-JP"/>
              </w:rPr>
              <w:t>RAN5#87-e</w:t>
            </w:r>
          </w:p>
          <w:p w14:paraId="5DF6AE7B" w14:textId="67D7B8F2" w:rsidR="003E0B85" w:rsidRPr="00E80F49" w:rsidRDefault="003E0B85" w:rsidP="003E0B85">
            <w:pPr>
              <w:pStyle w:val="TAL"/>
              <w:keepNext w:val="0"/>
              <w:keepLines w:val="0"/>
              <w:widowControl w:val="0"/>
              <w:rPr>
                <w:lang w:eastAsia="ja-JP"/>
              </w:rPr>
            </w:pPr>
            <w:r w:rsidRPr="00E80F49">
              <w:rPr>
                <w:lang w:eastAsia="ja-JP"/>
              </w:rPr>
              <w:t>RAN5#90-e</w:t>
            </w:r>
          </w:p>
        </w:tc>
      </w:tr>
      <w:tr w:rsidR="003E0B85" w:rsidRPr="00E80F49" w14:paraId="3C4D6B85" w14:textId="77777777" w:rsidTr="007D18AF">
        <w:tc>
          <w:tcPr>
            <w:tcW w:w="2160" w:type="dxa"/>
            <w:vAlign w:val="center"/>
          </w:tcPr>
          <w:p w14:paraId="3B186AE0" w14:textId="51DC3B6E" w:rsidR="003E0B85" w:rsidRPr="00E80F49" w:rsidRDefault="003E0B85" w:rsidP="003E0B85">
            <w:pPr>
              <w:pStyle w:val="TAL"/>
              <w:keepNext w:val="0"/>
              <w:keepLines w:val="0"/>
              <w:widowControl w:val="0"/>
              <w:rPr>
                <w:lang w:eastAsia="ja-JP"/>
              </w:rPr>
            </w:pPr>
            <w:r w:rsidRPr="00E80F49">
              <w:t>6.4A.2.1 Error Vector Magnitude for CA</w:t>
            </w:r>
          </w:p>
        </w:tc>
        <w:tc>
          <w:tcPr>
            <w:tcW w:w="1476" w:type="dxa"/>
            <w:vAlign w:val="center"/>
          </w:tcPr>
          <w:p w14:paraId="32C8E38D" w14:textId="08E0BF8F" w:rsidR="003E0B85" w:rsidRPr="00E80F49" w:rsidRDefault="003E0B85" w:rsidP="003E0B85">
            <w:pPr>
              <w:pStyle w:val="TAC"/>
              <w:keepNext w:val="0"/>
              <w:keepLines w:val="0"/>
              <w:widowControl w:val="0"/>
              <w:rPr>
                <w:rFonts w:eastAsia="Malgun Gothic"/>
                <w:lang w:eastAsia="ko-KR"/>
              </w:rPr>
            </w:pPr>
            <w:r w:rsidRPr="00E80F49">
              <w:rPr>
                <w:rFonts w:eastAsia="Malgun Gothic"/>
                <w:lang w:eastAsia="ko-KR"/>
              </w:rPr>
              <w:t>224</w:t>
            </w:r>
          </w:p>
        </w:tc>
        <w:tc>
          <w:tcPr>
            <w:tcW w:w="4554" w:type="dxa"/>
            <w:vAlign w:val="center"/>
          </w:tcPr>
          <w:p w14:paraId="5FCE5955" w14:textId="31218733" w:rsidR="003E0B85" w:rsidRPr="00E80F49" w:rsidRDefault="003E0B85" w:rsidP="003E0B85">
            <w:pPr>
              <w:pStyle w:val="TAL"/>
              <w:keepNext w:val="0"/>
              <w:keepLines w:val="0"/>
              <w:widowControl w:val="0"/>
            </w:pPr>
            <w:r w:rsidRPr="00E80F49">
              <w:rPr>
                <w:rFonts w:cs="Arial"/>
              </w:rPr>
              <w:t>“38.521-2_TPanalysis_6.4A.2.1_EVM_CA.zip”</w:t>
            </w:r>
          </w:p>
        </w:tc>
        <w:tc>
          <w:tcPr>
            <w:tcW w:w="1890" w:type="dxa"/>
            <w:vAlign w:val="center"/>
          </w:tcPr>
          <w:p w14:paraId="0A460C2A" w14:textId="6E4C767B" w:rsidR="003E0B85" w:rsidRPr="00E80F49" w:rsidRDefault="003E0B85" w:rsidP="003E0B85">
            <w:pPr>
              <w:pStyle w:val="TAL"/>
              <w:keepNext w:val="0"/>
              <w:keepLines w:val="0"/>
              <w:widowControl w:val="0"/>
              <w:rPr>
                <w:lang w:eastAsia="ja-JP"/>
              </w:rPr>
            </w:pPr>
            <w:r w:rsidRPr="00E80F49">
              <w:rPr>
                <w:lang w:eastAsia="ko-KR"/>
              </w:rPr>
              <w:t>RAN5#91-e</w:t>
            </w:r>
          </w:p>
        </w:tc>
      </w:tr>
      <w:tr w:rsidR="003E0B85" w:rsidRPr="00E80F49" w14:paraId="5F9EFE60" w14:textId="77777777" w:rsidTr="007D18AF">
        <w:tc>
          <w:tcPr>
            <w:tcW w:w="2160" w:type="dxa"/>
            <w:vAlign w:val="center"/>
          </w:tcPr>
          <w:p w14:paraId="53AB7152" w14:textId="77777777" w:rsidR="003E0B85" w:rsidRPr="00E80F49" w:rsidRDefault="003E0B85" w:rsidP="003E0B85">
            <w:pPr>
              <w:pStyle w:val="TAL"/>
              <w:rPr>
                <w:lang w:eastAsia="zh-TW"/>
              </w:rPr>
            </w:pPr>
            <w:r w:rsidRPr="00E80F49">
              <w:rPr>
                <w:lang w:eastAsia="zh-TW"/>
              </w:rPr>
              <w:lastRenderedPageBreak/>
              <w:t>6.4A.2.2 Carrier leakage for CA</w:t>
            </w:r>
          </w:p>
        </w:tc>
        <w:tc>
          <w:tcPr>
            <w:tcW w:w="1476" w:type="dxa"/>
            <w:vAlign w:val="center"/>
          </w:tcPr>
          <w:p w14:paraId="7327453B" w14:textId="77777777" w:rsidR="003E0B85" w:rsidRPr="00E80F49" w:rsidRDefault="003E0B85" w:rsidP="003E0B85">
            <w:pPr>
              <w:pStyle w:val="TAC"/>
              <w:rPr>
                <w:rFonts w:cs="Arial"/>
                <w:lang w:eastAsia="zh-TW"/>
              </w:rPr>
            </w:pPr>
            <w:r w:rsidRPr="00E80F49">
              <w:rPr>
                <w:rFonts w:cs="Arial"/>
                <w:lang w:eastAsia="zh-TW"/>
              </w:rPr>
              <w:t>2</w:t>
            </w:r>
          </w:p>
        </w:tc>
        <w:tc>
          <w:tcPr>
            <w:tcW w:w="4554" w:type="dxa"/>
            <w:vAlign w:val="center"/>
          </w:tcPr>
          <w:p w14:paraId="4497DE98" w14:textId="2274F8E1" w:rsidR="003E0B85" w:rsidRPr="00E80F49" w:rsidRDefault="003E0B85" w:rsidP="003E0B85">
            <w:pPr>
              <w:pStyle w:val="TAL"/>
              <w:rPr>
                <w:lang w:eastAsia="zh-TW"/>
              </w:rPr>
            </w:pPr>
            <w:r w:rsidRPr="00E80F49">
              <w:rPr>
                <w:lang w:eastAsia="zh-TW"/>
              </w:rPr>
              <w:t>“38.521-2_TPanalysis_6.4A.2.2_CarrLeak_CA_v3.zip”</w:t>
            </w:r>
          </w:p>
        </w:tc>
        <w:tc>
          <w:tcPr>
            <w:tcW w:w="1890" w:type="dxa"/>
            <w:vAlign w:val="center"/>
          </w:tcPr>
          <w:p w14:paraId="1143584B" w14:textId="7C7C9B90" w:rsidR="003E0B85" w:rsidRPr="00E80F49" w:rsidRDefault="003E0B85" w:rsidP="003E0B85">
            <w:pPr>
              <w:pStyle w:val="TAL"/>
              <w:rPr>
                <w:szCs w:val="18"/>
                <w:lang w:eastAsia="zh-TW"/>
              </w:rPr>
            </w:pPr>
            <w:r w:rsidRPr="00E80F49">
              <w:t>RAN5#</w:t>
            </w:r>
            <w:r w:rsidRPr="00E80F49">
              <w:rPr>
                <w:lang w:eastAsia="zh-TW"/>
              </w:rPr>
              <w:t>93-e</w:t>
            </w:r>
          </w:p>
        </w:tc>
      </w:tr>
      <w:tr w:rsidR="003E0B85" w:rsidRPr="00E80F49" w14:paraId="60630241" w14:textId="77777777" w:rsidTr="007D18AF">
        <w:tc>
          <w:tcPr>
            <w:tcW w:w="2160" w:type="dxa"/>
            <w:vAlign w:val="center"/>
          </w:tcPr>
          <w:p w14:paraId="204B2ABD" w14:textId="074783C4" w:rsidR="003E0B85" w:rsidRPr="00E80F49" w:rsidRDefault="003E0B85" w:rsidP="003E0B85">
            <w:pPr>
              <w:pStyle w:val="TAL"/>
              <w:rPr>
                <w:lang w:eastAsia="zh-TW"/>
              </w:rPr>
            </w:pPr>
            <w:r w:rsidRPr="00E80F49">
              <w:rPr>
                <w:lang w:eastAsia="ko-KR"/>
              </w:rPr>
              <w:t>6.4D.3 Time alignment error for UL MIMO</w:t>
            </w:r>
          </w:p>
        </w:tc>
        <w:tc>
          <w:tcPr>
            <w:tcW w:w="1476" w:type="dxa"/>
            <w:vAlign w:val="center"/>
          </w:tcPr>
          <w:p w14:paraId="7EB3504D" w14:textId="5D96B451" w:rsidR="003E0B85" w:rsidRPr="00E80F49" w:rsidRDefault="003E0B85" w:rsidP="003E0B85">
            <w:pPr>
              <w:pStyle w:val="TAC"/>
              <w:rPr>
                <w:rFonts w:cs="Arial"/>
                <w:lang w:eastAsia="zh-TW"/>
              </w:rPr>
            </w:pPr>
            <w:r w:rsidRPr="00E80F49">
              <w:rPr>
                <w:rFonts w:cs="Arial"/>
                <w:lang w:eastAsia="ko-KR"/>
              </w:rPr>
              <w:t>6</w:t>
            </w:r>
          </w:p>
        </w:tc>
        <w:tc>
          <w:tcPr>
            <w:tcW w:w="4554" w:type="dxa"/>
            <w:vAlign w:val="center"/>
          </w:tcPr>
          <w:p w14:paraId="401C8A4A" w14:textId="79907784" w:rsidR="003E0B85" w:rsidRPr="00E80F49" w:rsidRDefault="003E0B85" w:rsidP="003E0B85">
            <w:pPr>
              <w:pStyle w:val="TAL"/>
              <w:rPr>
                <w:lang w:eastAsia="zh-TW"/>
              </w:rPr>
            </w:pPr>
            <w:r w:rsidRPr="00E80F49">
              <w:rPr>
                <w:rFonts w:eastAsia="??"/>
              </w:rPr>
              <w:t>“38.521-2_TPanalysis_6.4D.3_TAE_MIMO.zip”</w:t>
            </w:r>
          </w:p>
        </w:tc>
        <w:tc>
          <w:tcPr>
            <w:tcW w:w="1890" w:type="dxa"/>
            <w:vAlign w:val="center"/>
          </w:tcPr>
          <w:p w14:paraId="21F21D83" w14:textId="3645F8F7" w:rsidR="003E0B85" w:rsidRPr="00E80F49" w:rsidRDefault="003E0B85" w:rsidP="003E0B85">
            <w:pPr>
              <w:pStyle w:val="TAL"/>
            </w:pPr>
            <w:r w:rsidRPr="00E80F49">
              <w:rPr>
                <w:lang w:eastAsia="ko-KR"/>
              </w:rPr>
              <w:t>RAN5#92-e</w:t>
            </w:r>
          </w:p>
        </w:tc>
      </w:tr>
      <w:tr w:rsidR="003E0B85" w:rsidRPr="00E80F49" w14:paraId="55207FE3" w14:textId="77777777" w:rsidTr="007D18AF">
        <w:tc>
          <w:tcPr>
            <w:tcW w:w="2160" w:type="dxa"/>
            <w:vAlign w:val="center"/>
          </w:tcPr>
          <w:p w14:paraId="71918D80" w14:textId="77777777" w:rsidR="003E0B85" w:rsidRPr="00E80F49" w:rsidRDefault="003E0B85" w:rsidP="003E0B85">
            <w:pPr>
              <w:pStyle w:val="TAL"/>
            </w:pPr>
            <w:r w:rsidRPr="00E80F49">
              <w:t>6.5.1 Occupied Bandwidth</w:t>
            </w:r>
          </w:p>
        </w:tc>
        <w:tc>
          <w:tcPr>
            <w:tcW w:w="1476" w:type="dxa"/>
            <w:vAlign w:val="center"/>
          </w:tcPr>
          <w:p w14:paraId="77EE6587" w14:textId="77777777" w:rsidR="003E0B85" w:rsidRPr="00E80F49" w:rsidRDefault="003E0B85" w:rsidP="003E0B85">
            <w:pPr>
              <w:pStyle w:val="TAC"/>
            </w:pPr>
            <w:r w:rsidRPr="00E80F49">
              <w:t>12</w:t>
            </w:r>
          </w:p>
        </w:tc>
        <w:tc>
          <w:tcPr>
            <w:tcW w:w="4554" w:type="dxa"/>
            <w:vAlign w:val="center"/>
          </w:tcPr>
          <w:p w14:paraId="0FB9D9F7" w14:textId="72C4BE6B" w:rsidR="003E0B85" w:rsidRPr="00E80F49" w:rsidRDefault="003E0B85" w:rsidP="003E0B85">
            <w:pPr>
              <w:pStyle w:val="TAL"/>
            </w:pPr>
            <w:r w:rsidRPr="00E80F49">
              <w:t>“38.521-2_TPanalysis_6.5.1_OccBW_v3.zip”</w:t>
            </w:r>
          </w:p>
        </w:tc>
        <w:tc>
          <w:tcPr>
            <w:tcW w:w="1890" w:type="dxa"/>
            <w:vAlign w:val="center"/>
          </w:tcPr>
          <w:p w14:paraId="592E342D" w14:textId="77777777" w:rsidR="003E0B85" w:rsidRPr="00E80F49" w:rsidRDefault="003E0B85" w:rsidP="003E0B85">
            <w:pPr>
              <w:pStyle w:val="TAL"/>
              <w:rPr>
                <w:szCs w:val="18"/>
              </w:rPr>
            </w:pPr>
            <w:r w:rsidRPr="00E80F49">
              <w:rPr>
                <w:szCs w:val="18"/>
              </w:rPr>
              <w:t>RAN5#89-e</w:t>
            </w:r>
          </w:p>
          <w:p w14:paraId="67EB9E30" w14:textId="5C948C38" w:rsidR="003E0B85" w:rsidRPr="00E80F49" w:rsidRDefault="003E0B85" w:rsidP="003E0B85">
            <w:pPr>
              <w:pStyle w:val="TAL"/>
              <w:rPr>
                <w:szCs w:val="18"/>
              </w:rPr>
            </w:pPr>
            <w:r w:rsidRPr="00E80F49">
              <w:rPr>
                <w:szCs w:val="18"/>
              </w:rPr>
              <w:t>RAN5#91-e</w:t>
            </w:r>
          </w:p>
        </w:tc>
      </w:tr>
      <w:tr w:rsidR="003E0B85" w:rsidRPr="00E80F49" w14:paraId="6077F4A7" w14:textId="77777777" w:rsidTr="007D18AF">
        <w:trPr>
          <w:trHeight w:val="347"/>
        </w:trPr>
        <w:tc>
          <w:tcPr>
            <w:tcW w:w="2160" w:type="dxa"/>
            <w:vAlign w:val="center"/>
          </w:tcPr>
          <w:p w14:paraId="5AD7093F" w14:textId="77777777" w:rsidR="003E0B85" w:rsidRPr="00E80F49" w:rsidRDefault="003E0B85" w:rsidP="003E0B85">
            <w:pPr>
              <w:pStyle w:val="TAL"/>
            </w:pPr>
            <w:r w:rsidRPr="00E80F49">
              <w:t>6.5.2.1 Spectrum Emission Mask</w:t>
            </w:r>
          </w:p>
        </w:tc>
        <w:tc>
          <w:tcPr>
            <w:tcW w:w="1476" w:type="dxa"/>
            <w:vAlign w:val="center"/>
          </w:tcPr>
          <w:p w14:paraId="068A914E" w14:textId="77777777" w:rsidR="003E0B85" w:rsidRPr="00E80F49" w:rsidRDefault="003E0B85" w:rsidP="003E0B85">
            <w:pPr>
              <w:pStyle w:val="TAC"/>
            </w:pPr>
            <w:r w:rsidRPr="00E80F49">
              <w:t>90</w:t>
            </w:r>
          </w:p>
        </w:tc>
        <w:tc>
          <w:tcPr>
            <w:tcW w:w="4554" w:type="dxa"/>
            <w:vAlign w:val="center"/>
          </w:tcPr>
          <w:p w14:paraId="0CF50188" w14:textId="7FF1196E" w:rsidR="003E0B85" w:rsidRPr="00E80F49" w:rsidRDefault="003E0B85" w:rsidP="003E0B85">
            <w:pPr>
              <w:pStyle w:val="TAL"/>
            </w:pPr>
            <w:r w:rsidRPr="00E80F49">
              <w:t>”38.521-2_TPanalysis_6.2.2_MPR_6.5.2.1_SEM_6.5.2.3_NR_ACLR_</w:t>
            </w:r>
            <w:r w:rsidR="002C61AB" w:rsidRPr="002C61AB">
              <w:rPr>
                <w:lang w:eastAsia="zh-TW"/>
              </w:rPr>
              <w:t>v6</w:t>
            </w:r>
            <w:r w:rsidRPr="00E80F49">
              <w:t>.zip”</w:t>
            </w:r>
          </w:p>
        </w:tc>
        <w:tc>
          <w:tcPr>
            <w:tcW w:w="1890" w:type="dxa"/>
            <w:vAlign w:val="center"/>
          </w:tcPr>
          <w:p w14:paraId="2E48679E" w14:textId="77777777" w:rsidR="003E0B85" w:rsidRPr="00E80F49" w:rsidRDefault="003E0B85" w:rsidP="003E0B85">
            <w:pPr>
              <w:pStyle w:val="TAL"/>
              <w:rPr>
                <w:szCs w:val="18"/>
              </w:rPr>
            </w:pPr>
            <w:r w:rsidRPr="00E80F49">
              <w:rPr>
                <w:szCs w:val="18"/>
              </w:rPr>
              <w:t>RAN5#2-5G-NR Adhoc</w:t>
            </w:r>
          </w:p>
          <w:p w14:paraId="2ABBEE7E" w14:textId="77777777" w:rsidR="003E0B85" w:rsidRPr="00E80F49" w:rsidRDefault="003E0B85" w:rsidP="003E0B85">
            <w:pPr>
              <w:pStyle w:val="TAL"/>
              <w:rPr>
                <w:szCs w:val="18"/>
              </w:rPr>
            </w:pPr>
            <w:r w:rsidRPr="00E80F49">
              <w:rPr>
                <w:szCs w:val="18"/>
              </w:rPr>
              <w:t>RAN5#79</w:t>
            </w:r>
          </w:p>
          <w:p w14:paraId="06B9264D" w14:textId="77777777" w:rsidR="003E0B85" w:rsidRPr="00E80F49" w:rsidRDefault="003E0B85" w:rsidP="003E0B85">
            <w:pPr>
              <w:pStyle w:val="TAL"/>
              <w:rPr>
                <w:szCs w:val="18"/>
              </w:rPr>
            </w:pPr>
            <w:r w:rsidRPr="00E80F49">
              <w:rPr>
                <w:szCs w:val="18"/>
              </w:rPr>
              <w:t>RAN5#80</w:t>
            </w:r>
          </w:p>
          <w:p w14:paraId="0BF0C7D1" w14:textId="77777777" w:rsidR="003E0B85" w:rsidRPr="00E80F49" w:rsidRDefault="003E0B85" w:rsidP="003E0B85">
            <w:pPr>
              <w:pStyle w:val="TAL"/>
              <w:rPr>
                <w:szCs w:val="18"/>
              </w:rPr>
            </w:pPr>
            <w:r w:rsidRPr="00E80F49">
              <w:rPr>
                <w:szCs w:val="18"/>
              </w:rPr>
              <w:t>RAN5#89-e</w:t>
            </w:r>
          </w:p>
          <w:p w14:paraId="5EAEF1B9" w14:textId="77777777" w:rsidR="003E0B85" w:rsidRPr="00E80F49" w:rsidRDefault="003E0B85" w:rsidP="003E0B85">
            <w:pPr>
              <w:pStyle w:val="TAL"/>
              <w:rPr>
                <w:szCs w:val="18"/>
                <w:lang w:eastAsia="zh-TW"/>
              </w:rPr>
            </w:pPr>
            <w:r w:rsidRPr="00E80F49">
              <w:rPr>
                <w:szCs w:val="18"/>
              </w:rPr>
              <w:t>RAN5#90-e</w:t>
            </w:r>
          </w:p>
          <w:p w14:paraId="13F131E3" w14:textId="77777777" w:rsidR="003E0B85" w:rsidRPr="00E80F49" w:rsidRDefault="003E0B85" w:rsidP="003E0B85">
            <w:pPr>
              <w:pStyle w:val="TAL"/>
              <w:rPr>
                <w:szCs w:val="18"/>
                <w:lang w:eastAsia="zh-TW"/>
              </w:rPr>
            </w:pPr>
            <w:r w:rsidRPr="00E80F49">
              <w:rPr>
                <w:szCs w:val="18"/>
                <w:lang w:eastAsia="zh-TW"/>
              </w:rPr>
              <w:t>RAN5#91-e</w:t>
            </w:r>
          </w:p>
          <w:p w14:paraId="0A769B63" w14:textId="77777777" w:rsidR="003E0B85" w:rsidRPr="00E80F49" w:rsidRDefault="003E0B85" w:rsidP="003E0B85">
            <w:pPr>
              <w:pStyle w:val="TAL"/>
              <w:rPr>
                <w:szCs w:val="18"/>
                <w:lang w:eastAsia="zh-TW"/>
              </w:rPr>
            </w:pPr>
            <w:r w:rsidRPr="00E80F49">
              <w:rPr>
                <w:szCs w:val="18"/>
                <w:lang w:eastAsia="zh-TW"/>
              </w:rPr>
              <w:t>RAN5#92-e</w:t>
            </w:r>
          </w:p>
          <w:p w14:paraId="0333CC15" w14:textId="77777777" w:rsidR="003E0B85" w:rsidRPr="00E80F49" w:rsidRDefault="003E0B85" w:rsidP="003E0B85">
            <w:pPr>
              <w:pStyle w:val="TAL"/>
              <w:rPr>
                <w:szCs w:val="18"/>
                <w:lang w:eastAsia="zh-TW"/>
              </w:rPr>
            </w:pPr>
            <w:r w:rsidRPr="00E80F49">
              <w:rPr>
                <w:szCs w:val="18"/>
                <w:lang w:eastAsia="zh-TW"/>
              </w:rPr>
              <w:t>RAN5#94-e</w:t>
            </w:r>
          </w:p>
          <w:p w14:paraId="0F7C028C" w14:textId="77777777" w:rsidR="002C61AB" w:rsidRPr="002C61AB" w:rsidRDefault="003E0B85" w:rsidP="002C61AB">
            <w:pPr>
              <w:pStyle w:val="TAL"/>
              <w:rPr>
                <w:szCs w:val="18"/>
                <w:lang w:eastAsia="zh-TW"/>
              </w:rPr>
            </w:pPr>
            <w:r w:rsidRPr="00E80F49">
              <w:rPr>
                <w:szCs w:val="18"/>
                <w:lang w:eastAsia="zh-TW"/>
              </w:rPr>
              <w:t>RAN5#95-e</w:t>
            </w:r>
          </w:p>
          <w:p w14:paraId="07FF193D" w14:textId="237A5B4D" w:rsidR="003E0B85" w:rsidRPr="00E80F49" w:rsidRDefault="002C61AB" w:rsidP="002C61AB">
            <w:pPr>
              <w:pStyle w:val="TAL"/>
              <w:rPr>
                <w:szCs w:val="18"/>
              </w:rPr>
            </w:pPr>
            <w:r w:rsidRPr="002C61AB">
              <w:rPr>
                <w:szCs w:val="18"/>
                <w:lang w:eastAsia="zh-TW"/>
              </w:rPr>
              <w:t>RAN5#98</w:t>
            </w:r>
          </w:p>
        </w:tc>
      </w:tr>
      <w:tr w:rsidR="003E0B85" w:rsidRPr="00E80F49" w14:paraId="602EBB53" w14:textId="77777777" w:rsidTr="007D18AF">
        <w:trPr>
          <w:trHeight w:val="347"/>
        </w:trPr>
        <w:tc>
          <w:tcPr>
            <w:tcW w:w="2160" w:type="dxa"/>
            <w:vAlign w:val="center"/>
          </w:tcPr>
          <w:p w14:paraId="6BA1CA84" w14:textId="76BFC803" w:rsidR="003E0B85" w:rsidRPr="00E80F49" w:rsidRDefault="003E0B85" w:rsidP="003E0B85">
            <w:pPr>
              <w:pStyle w:val="TAL"/>
            </w:pPr>
            <w:r w:rsidRPr="00CC3D18">
              <w:rPr>
                <w:rFonts w:eastAsia="SimSun" w:cs="Arial"/>
                <w:szCs w:val="18"/>
                <w:lang w:eastAsia="zh-CN"/>
              </w:rPr>
              <w:t>6.5.2.1_1</w:t>
            </w:r>
            <w:r w:rsidRPr="00CC3D18">
              <w:rPr>
                <w:rFonts w:eastAsia="SimSun" w:cs="Arial"/>
                <w:sz w:val="16"/>
                <w:szCs w:val="18"/>
                <w:lang w:eastAsia="zh-CN"/>
              </w:rPr>
              <w:t xml:space="preserve"> </w:t>
            </w:r>
            <w:r w:rsidRPr="00CC3D18">
              <w:rPr>
                <w:rFonts w:eastAsia="SimSun" w:cs="Arial"/>
                <w:szCs w:val="18"/>
                <w:lang w:eastAsia="zh-CN"/>
              </w:rPr>
              <w:t>Spectrum Emission Mask with Power Boost</w:t>
            </w:r>
          </w:p>
        </w:tc>
        <w:tc>
          <w:tcPr>
            <w:tcW w:w="1476" w:type="dxa"/>
            <w:vAlign w:val="center"/>
          </w:tcPr>
          <w:p w14:paraId="38E30A03" w14:textId="366910F4" w:rsidR="003E0B85" w:rsidRPr="00E80F49" w:rsidRDefault="003E0B85" w:rsidP="003E0B85">
            <w:pPr>
              <w:pStyle w:val="TAC"/>
            </w:pPr>
            <w:r>
              <w:t>x</w:t>
            </w:r>
          </w:p>
        </w:tc>
        <w:tc>
          <w:tcPr>
            <w:tcW w:w="4554" w:type="dxa"/>
            <w:vAlign w:val="center"/>
          </w:tcPr>
          <w:p w14:paraId="7903E9D5" w14:textId="77BC2FD6" w:rsidR="003E0B85" w:rsidRPr="00E80F49" w:rsidRDefault="003E0B85" w:rsidP="003E0B85">
            <w:pPr>
              <w:pStyle w:val="TAL"/>
            </w:pPr>
            <w:r w:rsidRPr="00D414D5">
              <w:t>“38.521-2_TPanalysis_6.5.2.1_1 SEM with Power Boost_v1.zip</w:t>
            </w:r>
            <w:r w:rsidRPr="00EA5E73">
              <w:t>”</w:t>
            </w:r>
          </w:p>
        </w:tc>
        <w:tc>
          <w:tcPr>
            <w:tcW w:w="1890" w:type="dxa"/>
            <w:vAlign w:val="center"/>
          </w:tcPr>
          <w:p w14:paraId="262E7AEE" w14:textId="098424B9" w:rsidR="003E0B85" w:rsidRPr="00E80F49" w:rsidRDefault="003E0B85" w:rsidP="003E0B85">
            <w:pPr>
              <w:pStyle w:val="TAL"/>
              <w:rPr>
                <w:szCs w:val="18"/>
              </w:rPr>
            </w:pPr>
            <w:r>
              <w:rPr>
                <w:szCs w:val="18"/>
              </w:rPr>
              <w:t>RAN5#97</w:t>
            </w:r>
          </w:p>
        </w:tc>
      </w:tr>
      <w:tr w:rsidR="003E0B85" w:rsidRPr="00E80F49" w14:paraId="3C722E74" w14:textId="77777777" w:rsidTr="007D18AF">
        <w:trPr>
          <w:trHeight w:val="347"/>
        </w:trPr>
        <w:tc>
          <w:tcPr>
            <w:tcW w:w="2160" w:type="dxa"/>
            <w:vAlign w:val="center"/>
          </w:tcPr>
          <w:p w14:paraId="74F18D0C" w14:textId="77777777" w:rsidR="003E0B85" w:rsidRPr="00E80F49" w:rsidRDefault="003E0B85" w:rsidP="003E0B85">
            <w:pPr>
              <w:pStyle w:val="TAL"/>
              <w:rPr>
                <w:highlight w:val="green"/>
              </w:rPr>
            </w:pPr>
            <w:r w:rsidRPr="00E80F49">
              <w:t>6.5.2.3 Adjacent Channel Leakage Ratio</w:t>
            </w:r>
          </w:p>
        </w:tc>
        <w:tc>
          <w:tcPr>
            <w:tcW w:w="1476" w:type="dxa"/>
            <w:vAlign w:val="center"/>
          </w:tcPr>
          <w:p w14:paraId="71BCF227" w14:textId="77777777" w:rsidR="003E0B85" w:rsidRPr="00E80F49" w:rsidRDefault="003E0B85" w:rsidP="003E0B85">
            <w:pPr>
              <w:pStyle w:val="TAC"/>
            </w:pPr>
            <w:r w:rsidRPr="00E80F49">
              <w:t>TBD</w:t>
            </w:r>
          </w:p>
        </w:tc>
        <w:tc>
          <w:tcPr>
            <w:tcW w:w="4554" w:type="dxa"/>
            <w:vAlign w:val="center"/>
          </w:tcPr>
          <w:p w14:paraId="78A2B87A" w14:textId="1DE5D628" w:rsidR="003E0B85" w:rsidRPr="00E80F49" w:rsidRDefault="003E0B85" w:rsidP="003E0B85">
            <w:pPr>
              <w:pStyle w:val="TAL"/>
            </w:pPr>
            <w:r w:rsidRPr="00E80F49">
              <w:t>”38.521-2_TPanalysis_6.2.2_MPR_6.5.2.1_SEM_6.5.2.3_NR_ACLR_</w:t>
            </w:r>
            <w:r w:rsidR="002C61AB" w:rsidRPr="002C61AB">
              <w:rPr>
                <w:lang w:eastAsia="zh-TW"/>
              </w:rPr>
              <w:t>v6</w:t>
            </w:r>
            <w:r w:rsidRPr="00E80F49">
              <w:t>.zip”</w:t>
            </w:r>
          </w:p>
        </w:tc>
        <w:tc>
          <w:tcPr>
            <w:tcW w:w="1890" w:type="dxa"/>
            <w:vAlign w:val="center"/>
          </w:tcPr>
          <w:p w14:paraId="158C1955" w14:textId="77777777" w:rsidR="003E0B85" w:rsidRPr="00E80F49" w:rsidRDefault="003E0B85" w:rsidP="003E0B85">
            <w:pPr>
              <w:pStyle w:val="TAL"/>
              <w:rPr>
                <w:szCs w:val="18"/>
              </w:rPr>
            </w:pPr>
            <w:r w:rsidRPr="00E80F49">
              <w:rPr>
                <w:szCs w:val="18"/>
              </w:rPr>
              <w:t>RAN5#2-5G-NR Adhoc</w:t>
            </w:r>
          </w:p>
          <w:p w14:paraId="78981DE0" w14:textId="77777777" w:rsidR="003E0B85" w:rsidRPr="00E80F49" w:rsidRDefault="003E0B85" w:rsidP="003E0B85">
            <w:pPr>
              <w:pStyle w:val="TAL"/>
              <w:rPr>
                <w:szCs w:val="18"/>
              </w:rPr>
            </w:pPr>
            <w:r w:rsidRPr="00E80F49">
              <w:rPr>
                <w:szCs w:val="18"/>
              </w:rPr>
              <w:t>RAN5#89-e</w:t>
            </w:r>
          </w:p>
          <w:p w14:paraId="187C5963" w14:textId="77777777" w:rsidR="003E0B85" w:rsidRPr="00E80F49" w:rsidRDefault="003E0B85" w:rsidP="003E0B85">
            <w:pPr>
              <w:pStyle w:val="TAL"/>
              <w:rPr>
                <w:szCs w:val="18"/>
                <w:lang w:eastAsia="zh-TW"/>
              </w:rPr>
            </w:pPr>
            <w:r w:rsidRPr="00E80F49">
              <w:rPr>
                <w:szCs w:val="18"/>
              </w:rPr>
              <w:t>RAN5#90-e</w:t>
            </w:r>
          </w:p>
          <w:p w14:paraId="3EF29B61" w14:textId="77777777" w:rsidR="003E0B85" w:rsidRPr="00E80F49" w:rsidRDefault="003E0B85" w:rsidP="003E0B85">
            <w:pPr>
              <w:pStyle w:val="TAL"/>
              <w:rPr>
                <w:szCs w:val="18"/>
                <w:lang w:eastAsia="zh-TW"/>
              </w:rPr>
            </w:pPr>
            <w:r w:rsidRPr="00E80F49">
              <w:rPr>
                <w:szCs w:val="18"/>
                <w:lang w:eastAsia="zh-TW"/>
              </w:rPr>
              <w:t>RAN5#91-e</w:t>
            </w:r>
          </w:p>
          <w:p w14:paraId="15FDEC24" w14:textId="77777777" w:rsidR="003E0B85" w:rsidRPr="00E80F49" w:rsidRDefault="003E0B85" w:rsidP="003E0B85">
            <w:pPr>
              <w:pStyle w:val="TAL"/>
              <w:rPr>
                <w:szCs w:val="18"/>
                <w:lang w:eastAsia="zh-TW"/>
              </w:rPr>
            </w:pPr>
            <w:r w:rsidRPr="00E80F49">
              <w:rPr>
                <w:szCs w:val="18"/>
                <w:lang w:eastAsia="zh-TW"/>
              </w:rPr>
              <w:t>RAN5#92-e</w:t>
            </w:r>
          </w:p>
          <w:p w14:paraId="4958E7F6" w14:textId="77777777" w:rsidR="003E0B85" w:rsidRPr="00E80F49" w:rsidRDefault="003E0B85" w:rsidP="003E0B85">
            <w:pPr>
              <w:pStyle w:val="TAL"/>
              <w:rPr>
                <w:szCs w:val="18"/>
                <w:lang w:eastAsia="zh-TW"/>
              </w:rPr>
            </w:pPr>
            <w:r w:rsidRPr="00E80F49">
              <w:rPr>
                <w:szCs w:val="18"/>
                <w:lang w:eastAsia="zh-TW"/>
              </w:rPr>
              <w:t>RAN5#94-e</w:t>
            </w:r>
          </w:p>
          <w:p w14:paraId="0F639EB5" w14:textId="77777777" w:rsidR="002C61AB" w:rsidRPr="002C61AB" w:rsidRDefault="003E0B85" w:rsidP="002C61AB">
            <w:pPr>
              <w:pStyle w:val="TAL"/>
              <w:rPr>
                <w:szCs w:val="18"/>
                <w:lang w:eastAsia="zh-TW"/>
              </w:rPr>
            </w:pPr>
            <w:r w:rsidRPr="00E80F49">
              <w:rPr>
                <w:szCs w:val="18"/>
                <w:lang w:eastAsia="zh-TW"/>
              </w:rPr>
              <w:t>RAN5#95-e</w:t>
            </w:r>
          </w:p>
          <w:p w14:paraId="3AB492D8" w14:textId="7BCC2DEA" w:rsidR="003E0B85" w:rsidRPr="00E80F49" w:rsidRDefault="002C61AB" w:rsidP="002C61AB">
            <w:pPr>
              <w:pStyle w:val="TAL"/>
              <w:rPr>
                <w:szCs w:val="18"/>
              </w:rPr>
            </w:pPr>
            <w:r w:rsidRPr="002C61AB">
              <w:rPr>
                <w:szCs w:val="18"/>
                <w:lang w:eastAsia="zh-TW"/>
              </w:rPr>
              <w:t>RAN5#98</w:t>
            </w:r>
          </w:p>
        </w:tc>
      </w:tr>
      <w:tr w:rsidR="003E0B85" w:rsidRPr="00E80F49" w14:paraId="6AAC19EF" w14:textId="77777777" w:rsidTr="007D18AF">
        <w:trPr>
          <w:trHeight w:val="113"/>
        </w:trPr>
        <w:tc>
          <w:tcPr>
            <w:tcW w:w="2160" w:type="dxa"/>
            <w:vAlign w:val="center"/>
          </w:tcPr>
          <w:p w14:paraId="036CE4A5" w14:textId="77777777" w:rsidR="003E0B85" w:rsidRPr="00E80F49" w:rsidRDefault="003E0B85" w:rsidP="003E0B85">
            <w:pPr>
              <w:pStyle w:val="TAL"/>
            </w:pPr>
            <w:r w:rsidRPr="00E80F49">
              <w:t>6.5.3.1 Spurious emissions</w:t>
            </w:r>
          </w:p>
        </w:tc>
        <w:tc>
          <w:tcPr>
            <w:tcW w:w="1476" w:type="dxa"/>
            <w:vAlign w:val="center"/>
          </w:tcPr>
          <w:p w14:paraId="038C52E1" w14:textId="17145729" w:rsidR="003E0B85" w:rsidRPr="00E80F49" w:rsidRDefault="003E0B85" w:rsidP="003E0B85">
            <w:pPr>
              <w:pStyle w:val="TAC"/>
              <w:rPr>
                <w:rFonts w:cs="Arial"/>
              </w:rPr>
            </w:pPr>
            <w:r w:rsidRPr="00E80F49">
              <w:rPr>
                <w:rFonts w:cs="Arial"/>
              </w:rPr>
              <w:t>4</w:t>
            </w:r>
          </w:p>
        </w:tc>
        <w:tc>
          <w:tcPr>
            <w:tcW w:w="4554" w:type="dxa"/>
            <w:vAlign w:val="center"/>
          </w:tcPr>
          <w:p w14:paraId="39543969" w14:textId="026078D8" w:rsidR="003E0B85" w:rsidRPr="00E80F49" w:rsidRDefault="003E0B85" w:rsidP="003E0B85">
            <w:pPr>
              <w:pStyle w:val="TAL"/>
            </w:pPr>
            <w:r w:rsidRPr="00E80F49">
              <w:t>“38.521-2_TPanalysis_6.5.3_TxSpurious_v3.zip”</w:t>
            </w:r>
          </w:p>
        </w:tc>
        <w:tc>
          <w:tcPr>
            <w:tcW w:w="1890" w:type="dxa"/>
            <w:vAlign w:val="center"/>
          </w:tcPr>
          <w:p w14:paraId="6F2B4968" w14:textId="4A08ABBE" w:rsidR="003E0B85" w:rsidRPr="00E80F49" w:rsidRDefault="003E0B85" w:rsidP="003E0B85">
            <w:pPr>
              <w:pStyle w:val="TAL"/>
              <w:rPr>
                <w:rFonts w:cs="Arial"/>
              </w:rPr>
            </w:pPr>
            <w:r w:rsidRPr="00E80F49">
              <w:rPr>
                <w:szCs w:val="18"/>
              </w:rPr>
              <w:t>RAN5#94-e</w:t>
            </w:r>
          </w:p>
        </w:tc>
      </w:tr>
      <w:tr w:rsidR="003E0B85" w:rsidRPr="00E80F49" w14:paraId="0D550E35" w14:textId="77777777" w:rsidTr="007D18AF">
        <w:trPr>
          <w:trHeight w:val="113"/>
        </w:trPr>
        <w:tc>
          <w:tcPr>
            <w:tcW w:w="2160" w:type="dxa"/>
            <w:vAlign w:val="center"/>
          </w:tcPr>
          <w:p w14:paraId="609FB3D2" w14:textId="7959DC67" w:rsidR="003E0B85" w:rsidRPr="00E80F49" w:rsidRDefault="003E0B85" w:rsidP="003E0B85">
            <w:pPr>
              <w:pStyle w:val="TAL"/>
            </w:pPr>
            <w:r w:rsidRPr="00A47005">
              <w:rPr>
                <w:rFonts w:eastAsia="SimSun" w:cs="Arial"/>
                <w:szCs w:val="18"/>
                <w:lang w:eastAsia="zh-CN"/>
              </w:rPr>
              <w:t>6.5.3.1_1</w:t>
            </w:r>
            <w:r w:rsidRPr="00A47005">
              <w:rPr>
                <w:rFonts w:eastAsia="SimSun" w:cs="Arial"/>
                <w:sz w:val="16"/>
                <w:szCs w:val="18"/>
                <w:lang w:eastAsia="zh-CN"/>
              </w:rPr>
              <w:t xml:space="preserve"> </w:t>
            </w:r>
            <w:r w:rsidRPr="00A47005">
              <w:rPr>
                <w:rFonts w:eastAsia="SimSun" w:cs="Arial"/>
                <w:szCs w:val="18"/>
                <w:lang w:eastAsia="zh-CN"/>
              </w:rPr>
              <w:t>Transmitter Spurious emissions with Power Boost</w:t>
            </w:r>
          </w:p>
        </w:tc>
        <w:tc>
          <w:tcPr>
            <w:tcW w:w="1476" w:type="dxa"/>
            <w:vAlign w:val="center"/>
          </w:tcPr>
          <w:p w14:paraId="69C25800" w14:textId="07695C39" w:rsidR="003E0B85" w:rsidRPr="00E80F49" w:rsidRDefault="003E0B85" w:rsidP="003E0B85">
            <w:pPr>
              <w:pStyle w:val="TAC"/>
              <w:rPr>
                <w:rFonts w:cs="Arial"/>
              </w:rPr>
            </w:pPr>
            <w:r>
              <w:t>x</w:t>
            </w:r>
          </w:p>
        </w:tc>
        <w:tc>
          <w:tcPr>
            <w:tcW w:w="4554" w:type="dxa"/>
            <w:vAlign w:val="center"/>
          </w:tcPr>
          <w:p w14:paraId="5FB6FA99" w14:textId="7003B379" w:rsidR="003E0B85" w:rsidRPr="00E80F49" w:rsidRDefault="003E0B85" w:rsidP="003E0B85">
            <w:pPr>
              <w:pStyle w:val="TAL"/>
            </w:pPr>
            <w:r w:rsidRPr="00D414D5">
              <w:t>“38.521-2_TPanalysis_6.5.3.1_1_6.5.3.2.1_1_6.5.3.3_1_TxSpurious with Power Boost_v1.zip”</w:t>
            </w:r>
          </w:p>
        </w:tc>
        <w:tc>
          <w:tcPr>
            <w:tcW w:w="1890" w:type="dxa"/>
            <w:vAlign w:val="center"/>
          </w:tcPr>
          <w:p w14:paraId="09B8B06D" w14:textId="59090EB5" w:rsidR="003E0B85" w:rsidRPr="00E80F49" w:rsidRDefault="003E0B85" w:rsidP="003E0B85">
            <w:pPr>
              <w:pStyle w:val="TAL"/>
              <w:rPr>
                <w:szCs w:val="18"/>
              </w:rPr>
            </w:pPr>
            <w:r>
              <w:rPr>
                <w:szCs w:val="18"/>
              </w:rPr>
              <w:t>RAN5#97</w:t>
            </w:r>
          </w:p>
        </w:tc>
      </w:tr>
      <w:tr w:rsidR="003E0B85" w:rsidRPr="00E80F49" w14:paraId="66D32EFA"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3E0B85" w:rsidRPr="00E80F49" w:rsidRDefault="003E0B85" w:rsidP="003E0B85">
            <w:pPr>
              <w:pStyle w:val="TAL"/>
            </w:pPr>
            <w:r w:rsidRPr="00E80F49">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49B1777C" w:rsidR="003E0B85" w:rsidRPr="00E80F49" w:rsidRDefault="003E0B85" w:rsidP="003E0B85">
            <w:pPr>
              <w:pStyle w:val="TAC"/>
              <w:rPr>
                <w:rFonts w:cs="Arial"/>
              </w:rPr>
            </w:pPr>
            <w:r w:rsidRPr="00E80F49">
              <w:rPr>
                <w:rFonts w:cs="Arial"/>
              </w:rPr>
              <w:t>4</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3841AA43" w:rsidR="003E0B85" w:rsidRPr="00E80F49" w:rsidRDefault="003E0B85" w:rsidP="003E0B85">
            <w:pPr>
              <w:pStyle w:val="TAL"/>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4A2D9A7D" w:rsidR="003E0B85" w:rsidRPr="00E80F49" w:rsidRDefault="003E0B85" w:rsidP="003E0B85">
            <w:pPr>
              <w:pStyle w:val="TAL"/>
              <w:rPr>
                <w:szCs w:val="18"/>
              </w:rPr>
            </w:pPr>
            <w:r w:rsidRPr="00E80F49">
              <w:rPr>
                <w:szCs w:val="18"/>
              </w:rPr>
              <w:t>RAN5#94-e</w:t>
            </w:r>
          </w:p>
        </w:tc>
      </w:tr>
      <w:tr w:rsidR="003E0B85" w:rsidRPr="00E80F49" w14:paraId="6CFC6135"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3E0B85" w:rsidRPr="00E80F49" w:rsidRDefault="003E0B85" w:rsidP="003E0B85">
            <w:pPr>
              <w:pStyle w:val="TAL"/>
            </w:pPr>
            <w:r w:rsidRPr="00E862EA">
              <w:rPr>
                <w:rFonts w:eastAsia="SimSun" w:cs="Arial"/>
                <w:szCs w:val="18"/>
                <w:lang w:eastAsia="zh-CN"/>
              </w:rPr>
              <w:t>6.5.3.2_1</w:t>
            </w:r>
            <w:r w:rsidRPr="00E862EA">
              <w:rPr>
                <w:rFonts w:eastAsia="SimSun" w:cs="Arial"/>
                <w:sz w:val="16"/>
                <w:szCs w:val="18"/>
                <w:lang w:eastAsia="zh-CN"/>
              </w:rPr>
              <w:t xml:space="preserve"> </w:t>
            </w:r>
            <w:r w:rsidRPr="00E862EA">
              <w:rPr>
                <w:rFonts w:eastAsia="SimSun" w:cs="Arial"/>
                <w:szCs w:val="18"/>
                <w:lang w:eastAsia="zh-CN"/>
              </w:rPr>
              <w:t>Spurious emission band UE co-existence with Power Boost</w:t>
            </w:r>
          </w:p>
        </w:tc>
        <w:tc>
          <w:tcPr>
            <w:tcW w:w="1476" w:type="dxa"/>
            <w:tcBorders>
              <w:top w:val="single" w:sz="4" w:space="0" w:color="auto"/>
              <w:left w:val="single" w:sz="4" w:space="0" w:color="auto"/>
              <w:bottom w:val="single" w:sz="4" w:space="0" w:color="auto"/>
              <w:right w:val="single" w:sz="4" w:space="0" w:color="auto"/>
            </w:tcBorders>
            <w:vAlign w:val="center"/>
          </w:tcPr>
          <w:p w14:paraId="4AA99DC4" w14:textId="4ABC8205" w:rsidR="003E0B85" w:rsidRPr="00E80F49" w:rsidRDefault="003E0B85" w:rsidP="003E0B85">
            <w:pPr>
              <w:pStyle w:val="TAC"/>
              <w:rPr>
                <w:rFonts w:cs="Arial"/>
              </w:rPr>
            </w:pPr>
            <w:r>
              <w:t>x</w:t>
            </w:r>
          </w:p>
        </w:tc>
        <w:tc>
          <w:tcPr>
            <w:tcW w:w="4554" w:type="dxa"/>
            <w:tcBorders>
              <w:top w:val="single" w:sz="4" w:space="0" w:color="auto"/>
              <w:left w:val="single" w:sz="4" w:space="0" w:color="auto"/>
              <w:bottom w:val="single" w:sz="4" w:space="0" w:color="auto"/>
              <w:right w:val="single" w:sz="4" w:space="0" w:color="auto"/>
            </w:tcBorders>
            <w:vAlign w:val="center"/>
          </w:tcPr>
          <w:p w14:paraId="6816561F" w14:textId="3CD4D528" w:rsidR="003E0B85" w:rsidRPr="00E80F49" w:rsidRDefault="003E0B85" w:rsidP="003E0B85">
            <w:pPr>
              <w:pStyle w:val="TAL"/>
            </w:pPr>
            <w:r w:rsidRPr="00D414D5">
              <w:t>“38.521-2_TPanalysis_6.5.3.1_1_6.5.3.2.1_1_6.5.3.3_1_TxSpurious with Power Boost_v1.zip”</w:t>
            </w:r>
          </w:p>
        </w:tc>
        <w:tc>
          <w:tcPr>
            <w:tcW w:w="1890" w:type="dxa"/>
            <w:tcBorders>
              <w:top w:val="single" w:sz="4" w:space="0" w:color="auto"/>
              <w:left w:val="single" w:sz="4" w:space="0" w:color="auto"/>
              <w:bottom w:val="single" w:sz="4" w:space="0" w:color="auto"/>
              <w:right w:val="single" w:sz="4" w:space="0" w:color="auto"/>
            </w:tcBorders>
            <w:vAlign w:val="center"/>
          </w:tcPr>
          <w:p w14:paraId="3BF2CF02" w14:textId="4C02231E" w:rsidR="003E0B85" w:rsidRPr="00E80F49" w:rsidRDefault="003E0B85" w:rsidP="003E0B85">
            <w:pPr>
              <w:pStyle w:val="TAL"/>
              <w:rPr>
                <w:szCs w:val="18"/>
              </w:rPr>
            </w:pPr>
            <w:r>
              <w:rPr>
                <w:szCs w:val="18"/>
              </w:rPr>
              <w:t>RAN5#97</w:t>
            </w:r>
          </w:p>
        </w:tc>
      </w:tr>
      <w:tr w:rsidR="003E0B85" w:rsidRPr="00E80F49" w14:paraId="238A3E54"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3E0B85" w:rsidRPr="00E80F49" w:rsidRDefault="003E0B85" w:rsidP="003E0B85">
            <w:pPr>
              <w:pStyle w:val="TAL"/>
            </w:pPr>
            <w:r w:rsidRPr="00E80F49">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3E0B85" w:rsidRPr="00E80F49" w:rsidRDefault="003E0B85" w:rsidP="003E0B85">
            <w:pPr>
              <w:pStyle w:val="TAC"/>
              <w:rPr>
                <w:rFonts w:cs="Arial"/>
              </w:rPr>
            </w:pPr>
            <w:r w:rsidRPr="00E80F49">
              <w:rPr>
                <w:rFonts w:cs="Arial"/>
              </w:rPr>
              <w:t>NS202: 4</w:t>
            </w:r>
          </w:p>
          <w:p w14:paraId="709B734E" w14:textId="2F815E19" w:rsidR="003E0B85" w:rsidRPr="00E80F49" w:rsidRDefault="003E0B85" w:rsidP="003E0B85">
            <w:pPr>
              <w:pStyle w:val="TAC"/>
              <w:rPr>
                <w:rFonts w:cs="Arial"/>
              </w:rPr>
            </w:pPr>
            <w:r w:rsidRPr="00E80F49">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3E0B85" w:rsidRPr="00E80F49" w:rsidRDefault="003E0B85" w:rsidP="003E0B85">
            <w:pPr>
              <w:pStyle w:val="TAL"/>
            </w:pPr>
            <w:r w:rsidRPr="00E80F49">
              <w:t>“38.521-2_TPanalysis_6.2.3_AMPR_NS_202.zip”</w:t>
            </w:r>
          </w:p>
          <w:p w14:paraId="16A378AA" w14:textId="2A3B5A31" w:rsidR="003E0B85" w:rsidRPr="00E80F49" w:rsidRDefault="003E0B85" w:rsidP="003E0B85">
            <w:pPr>
              <w:pStyle w:val="TAL"/>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3E0B85" w:rsidRPr="00E80F49" w:rsidRDefault="003E0B85" w:rsidP="003E0B85">
            <w:pPr>
              <w:pStyle w:val="TAL"/>
              <w:rPr>
                <w:szCs w:val="18"/>
              </w:rPr>
            </w:pPr>
            <w:r w:rsidRPr="00E80F49">
              <w:rPr>
                <w:szCs w:val="18"/>
              </w:rPr>
              <w:t xml:space="preserve">RAN5#90-e </w:t>
            </w:r>
          </w:p>
        </w:tc>
      </w:tr>
      <w:tr w:rsidR="003E0B85" w:rsidRPr="00E80F49" w14:paraId="10571C85"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3E0B85" w:rsidRPr="00E80F49" w:rsidRDefault="003E0B85" w:rsidP="003E0B85">
            <w:pPr>
              <w:pStyle w:val="TAL"/>
            </w:pPr>
            <w:r w:rsidRPr="00A67919">
              <w:rPr>
                <w:rFonts w:eastAsia="SimSun" w:cs="Arial"/>
                <w:szCs w:val="18"/>
                <w:lang w:eastAsia="zh-CN"/>
              </w:rPr>
              <w:t>6.5.3.3_1</w:t>
            </w:r>
            <w:r w:rsidRPr="00A67919">
              <w:rPr>
                <w:rFonts w:eastAsia="SimSun" w:cs="Arial"/>
                <w:sz w:val="16"/>
                <w:szCs w:val="18"/>
                <w:lang w:eastAsia="zh-CN"/>
              </w:rPr>
              <w:t xml:space="preserve"> </w:t>
            </w:r>
            <w:r w:rsidRPr="00A67919">
              <w:rPr>
                <w:rFonts w:eastAsia="SimSun" w:cs="Arial"/>
                <w:szCs w:val="18"/>
                <w:lang w:eastAsia="zh-CN"/>
              </w:rPr>
              <w:t>Additional spurious emissions with Power Boost</w:t>
            </w:r>
          </w:p>
        </w:tc>
        <w:tc>
          <w:tcPr>
            <w:tcW w:w="1476" w:type="dxa"/>
            <w:tcBorders>
              <w:top w:val="single" w:sz="4" w:space="0" w:color="auto"/>
              <w:left w:val="single" w:sz="4" w:space="0" w:color="auto"/>
              <w:bottom w:val="single" w:sz="4" w:space="0" w:color="auto"/>
              <w:right w:val="single" w:sz="4" w:space="0" w:color="auto"/>
            </w:tcBorders>
            <w:vAlign w:val="center"/>
          </w:tcPr>
          <w:p w14:paraId="78B7C689" w14:textId="0F449A45" w:rsidR="003E0B85" w:rsidRPr="00E80F49" w:rsidRDefault="003E0B85" w:rsidP="003E0B85">
            <w:pPr>
              <w:pStyle w:val="TAC"/>
              <w:rPr>
                <w:rFonts w:cs="Arial"/>
              </w:rPr>
            </w:pPr>
            <w:r>
              <w:t>x</w:t>
            </w:r>
          </w:p>
        </w:tc>
        <w:tc>
          <w:tcPr>
            <w:tcW w:w="4554" w:type="dxa"/>
            <w:tcBorders>
              <w:top w:val="single" w:sz="4" w:space="0" w:color="auto"/>
              <w:left w:val="single" w:sz="4" w:space="0" w:color="auto"/>
              <w:bottom w:val="single" w:sz="4" w:space="0" w:color="auto"/>
              <w:right w:val="single" w:sz="4" w:space="0" w:color="auto"/>
            </w:tcBorders>
            <w:vAlign w:val="center"/>
          </w:tcPr>
          <w:p w14:paraId="3D485BBF" w14:textId="55DF1438" w:rsidR="003E0B85" w:rsidRPr="00E80F49" w:rsidRDefault="003E0B85" w:rsidP="003E0B85">
            <w:pPr>
              <w:pStyle w:val="TAL"/>
            </w:pPr>
            <w:r w:rsidRPr="00D414D5">
              <w:t>“38.521-2_TPanalysis_6.5.3.1_1_6.5.3.2.1_1_6.5.3.3_1_TxSpurious with Power Boost_v1.zip”</w:t>
            </w:r>
          </w:p>
        </w:tc>
        <w:tc>
          <w:tcPr>
            <w:tcW w:w="1890" w:type="dxa"/>
            <w:tcBorders>
              <w:top w:val="single" w:sz="4" w:space="0" w:color="auto"/>
              <w:left w:val="single" w:sz="4" w:space="0" w:color="auto"/>
              <w:bottom w:val="single" w:sz="4" w:space="0" w:color="auto"/>
              <w:right w:val="single" w:sz="4" w:space="0" w:color="auto"/>
            </w:tcBorders>
            <w:vAlign w:val="center"/>
          </w:tcPr>
          <w:p w14:paraId="1BF49078" w14:textId="6A17894C" w:rsidR="003E0B85" w:rsidRPr="00E80F49" w:rsidRDefault="003E0B85" w:rsidP="003E0B85">
            <w:pPr>
              <w:pStyle w:val="TAL"/>
              <w:rPr>
                <w:szCs w:val="18"/>
              </w:rPr>
            </w:pPr>
            <w:r>
              <w:rPr>
                <w:szCs w:val="18"/>
              </w:rPr>
              <w:t>RAN5#97</w:t>
            </w:r>
          </w:p>
        </w:tc>
      </w:tr>
      <w:tr w:rsidR="003E0B85" w:rsidRPr="00E80F49" w14:paraId="625413D3"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3E0B85" w:rsidRPr="00E80F49" w:rsidRDefault="003E0B85" w:rsidP="003E0B8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ja-JP"/>
              </w:rPr>
              <w:t xml:space="preserve">6.5A.2.1 </w:t>
            </w:r>
            <w:r w:rsidRPr="00E80F49">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3E0B85" w:rsidRPr="00E80F49" w:rsidRDefault="003E0B85" w:rsidP="003E0B85">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51185961" w:rsidR="003E0B85" w:rsidRPr="00E80F49" w:rsidRDefault="003E0B85" w:rsidP="003E0B8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“38.521-2_TPanalysis_6.5A.2.1_SEM</w:t>
            </w:r>
            <w:r w:rsidR="00941277" w:rsidRPr="00941277">
              <w:rPr>
                <w:rFonts w:ascii="Arial" w:eastAsia="Malgun Gothic" w:hAnsi="Arial"/>
                <w:sz w:val="18"/>
                <w:lang w:eastAsia="en-US"/>
              </w:rPr>
              <w:t xml:space="preserve"> for </w:t>
            </w:r>
            <w:r w:rsidRPr="00E80F49">
              <w:rPr>
                <w:rFonts w:ascii="Arial" w:eastAsia="Malgun Gothic" w:hAnsi="Arial"/>
                <w:sz w:val="18"/>
                <w:lang w:eastAsia="en-US"/>
              </w:rPr>
              <w:t>CA</w:t>
            </w:r>
            <w:r w:rsidR="00941277" w:rsidRPr="00941277">
              <w:rPr>
                <w:rFonts w:ascii="Arial" w:eastAsia="Malgun Gothic" w:hAnsi="Arial"/>
                <w:sz w:val="18"/>
                <w:lang w:eastAsia="en-US"/>
              </w:rPr>
              <w:t>_v2</w:t>
            </w:r>
            <w:r w:rsidRPr="00E80F49">
              <w:rPr>
                <w:rFonts w:ascii="Arial" w:eastAsia="Malgun Gothic" w:hAnsi="Arial"/>
                <w:sz w:val="18"/>
                <w:lang w:eastAsia="en-US"/>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52C743E9" w14:textId="77777777" w:rsidR="00941277" w:rsidRPr="00941277" w:rsidRDefault="003E0B85" w:rsidP="00941277">
            <w:pPr>
              <w:keepNext/>
              <w:keepLines/>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en-US"/>
              </w:rPr>
              <w:t>RAN5#89-e</w:t>
            </w:r>
          </w:p>
          <w:p w14:paraId="0C9F9CEE" w14:textId="41852599" w:rsidR="003E0B85" w:rsidRPr="00E80F49" w:rsidRDefault="00941277" w:rsidP="00941277">
            <w:pPr>
              <w:keepNext/>
              <w:keepLines/>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en-US"/>
              </w:rPr>
              <w:t>RAN5#99</w:t>
            </w:r>
          </w:p>
        </w:tc>
      </w:tr>
      <w:tr w:rsidR="003E0B85" w:rsidRPr="00E80F49" w14:paraId="224FE7D8"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 xml:space="preserve">6.5A.2.2 </w:t>
            </w:r>
            <w:r w:rsidRPr="00E80F49">
              <w:rPr>
                <w:rFonts w:ascii="Arial" w:eastAsia="Malgun Gothic" w:hAnsi="Arial"/>
                <w:sz w:val="18"/>
                <w:lang w:eastAsia="en-US"/>
              </w:rPr>
              <w:t xml:space="preserve">Adjacent </w:t>
            </w:r>
            <w:r w:rsidRPr="00E80F49">
              <w:rPr>
                <w:rFonts w:ascii="Arial" w:eastAsia="SimSun" w:hAnsi="Arial"/>
                <w:sz w:val="18"/>
                <w:lang w:eastAsia="en-US"/>
              </w:rPr>
              <w:t>c</w:t>
            </w:r>
            <w:r w:rsidRPr="00E80F49">
              <w:rPr>
                <w:rFonts w:ascii="Arial" w:eastAsia="Malgun Gothic" w:hAnsi="Arial"/>
                <w:sz w:val="18"/>
                <w:lang w:eastAsia="en-US"/>
              </w:rPr>
              <w:t xml:space="preserve">hannel </w:t>
            </w:r>
            <w:r w:rsidRPr="00E80F49">
              <w:rPr>
                <w:rFonts w:ascii="Arial" w:eastAsia="SimSun" w:hAnsi="Arial"/>
                <w:sz w:val="18"/>
                <w:lang w:eastAsia="en-US"/>
              </w:rPr>
              <w:t>l</w:t>
            </w:r>
            <w:r w:rsidRPr="00E80F49">
              <w:rPr>
                <w:rFonts w:ascii="Arial" w:eastAsia="Malgun Gothic" w:hAnsi="Arial"/>
                <w:sz w:val="18"/>
                <w:lang w:eastAsia="en-US"/>
              </w:rPr>
              <w:t xml:space="preserve">eakage </w:t>
            </w:r>
            <w:r w:rsidRPr="00E80F49">
              <w:rPr>
                <w:rFonts w:ascii="Arial" w:eastAsia="SimSun" w:hAnsi="Arial"/>
                <w:sz w:val="18"/>
                <w:lang w:eastAsia="en-US"/>
              </w:rPr>
              <w:t>r</w:t>
            </w:r>
            <w:r w:rsidRPr="00E80F49">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3E0B85" w:rsidRPr="00E80F49" w:rsidRDefault="003E0B85" w:rsidP="003E0B8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2E29AD10" w:rsidR="003E0B85" w:rsidRPr="00E80F49" w:rsidRDefault="003E0B85" w:rsidP="003E0B8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“38.521-2_TPanalysis_6.5A.2.2_</w:t>
            </w:r>
            <w:r w:rsidRPr="00E80F49">
              <w:rPr>
                <w:rFonts w:ascii="Arial" w:eastAsia="Malgun Gothic" w:hAnsi="Arial"/>
                <w:sz w:val="18"/>
                <w:lang w:eastAsia="ja-JP"/>
              </w:rPr>
              <w:t>ACLR</w:t>
            </w:r>
            <w:r w:rsidR="00941277" w:rsidRPr="00941277">
              <w:rPr>
                <w:rFonts w:ascii="Arial" w:eastAsia="Malgun Gothic" w:hAnsi="Arial"/>
                <w:sz w:val="18"/>
                <w:lang w:eastAsia="en-US"/>
              </w:rPr>
              <w:t xml:space="preserve"> for </w:t>
            </w:r>
            <w:r w:rsidRPr="00E80F49">
              <w:rPr>
                <w:rFonts w:ascii="Arial" w:eastAsia="Malgun Gothic" w:hAnsi="Arial"/>
                <w:sz w:val="18"/>
                <w:lang w:eastAsia="en-US"/>
              </w:rPr>
              <w:t>CA</w:t>
            </w:r>
            <w:r w:rsidR="00941277" w:rsidRPr="00941277">
              <w:rPr>
                <w:rFonts w:ascii="Arial" w:eastAsia="Malgun Gothic" w:hAnsi="Arial"/>
                <w:sz w:val="18"/>
                <w:lang w:eastAsia="en-US"/>
              </w:rPr>
              <w:t>_v2</w:t>
            </w:r>
            <w:r w:rsidRPr="00E80F49">
              <w:rPr>
                <w:rFonts w:ascii="Arial" w:eastAsia="Malgun Gothic" w:hAnsi="Arial"/>
                <w:sz w:val="18"/>
                <w:lang w:eastAsia="ja-JP"/>
              </w:rPr>
              <w:t>.zip</w:t>
            </w:r>
            <w:r w:rsidRPr="00E80F49">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7836207C" w14:textId="77777777" w:rsidR="00941277" w:rsidRPr="00941277" w:rsidRDefault="003E0B85" w:rsidP="00941277">
            <w:pPr>
              <w:widowControl w:val="0"/>
              <w:overflowPunct/>
              <w:autoSpaceDE/>
              <w:autoSpaceDN/>
              <w:adjustRightInd/>
              <w:spacing w:after="0"/>
              <w:textAlignment w:val="auto"/>
              <w:rPr>
                <w:rFonts w:ascii="Arial" w:eastAsia="Malgun Gothic" w:hAnsi="Arial"/>
                <w:sz w:val="18"/>
                <w:szCs w:val="18"/>
                <w:lang w:eastAsia="ja-JP"/>
              </w:rPr>
            </w:pPr>
            <w:r w:rsidRPr="00E80F49">
              <w:rPr>
                <w:rFonts w:ascii="Arial" w:eastAsia="Malgun Gothic" w:hAnsi="Arial"/>
                <w:sz w:val="18"/>
                <w:szCs w:val="18"/>
                <w:lang w:eastAsia="ja-JP"/>
              </w:rPr>
              <w:t>RAN5#89-e</w:t>
            </w:r>
          </w:p>
          <w:p w14:paraId="57DF0857" w14:textId="4F891CF9" w:rsidR="003E0B85" w:rsidRPr="00E80F49" w:rsidRDefault="00941277" w:rsidP="00941277">
            <w:pPr>
              <w:widowControl w:val="0"/>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ja-JP"/>
              </w:rPr>
              <w:t>RAN5#99</w:t>
            </w:r>
          </w:p>
        </w:tc>
      </w:tr>
      <w:tr w:rsidR="003E0B85" w:rsidRPr="00E80F49" w14:paraId="6C5741D1"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3E0B85" w:rsidRPr="00E80F49" w:rsidRDefault="003E0B85" w:rsidP="003E0B85">
            <w:pPr>
              <w:widowControl w:val="0"/>
              <w:spacing w:after="0"/>
              <w:rPr>
                <w:rFonts w:ascii="Arial" w:eastAsia="Malgun Gothic" w:hAnsi="Arial"/>
                <w:sz w:val="18"/>
                <w:lang w:eastAsia="ja-JP"/>
              </w:rPr>
            </w:pPr>
            <w:r w:rsidRPr="00E80F49">
              <w:rPr>
                <w:rFonts w:ascii="Arial" w:eastAsia="Malgun Gothic" w:hAnsi="Arial"/>
                <w:sz w:val="18"/>
                <w:lang w:eastAsia="ja-JP"/>
              </w:rPr>
              <w:t>6.5A.3.1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3E0B85" w:rsidRPr="00E80F49" w:rsidRDefault="003E0B85" w:rsidP="003E0B85">
            <w:pPr>
              <w:widowControl w:val="0"/>
              <w:spacing w:after="0"/>
              <w:jc w:val="center"/>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5E476D87" w:rsidR="003E0B85" w:rsidRPr="00E80F49" w:rsidRDefault="003E0B85" w:rsidP="003E0B85">
            <w:pPr>
              <w:widowControl w:val="0"/>
              <w:spacing w:after="0"/>
              <w:rPr>
                <w:rFonts w:ascii="Arial" w:eastAsia="Malgun Gothic" w:hAnsi="Arial"/>
                <w:sz w:val="18"/>
              </w:rPr>
            </w:pPr>
            <w:r w:rsidRPr="00E80F49">
              <w:rPr>
                <w:rFonts w:ascii="Arial" w:eastAsia="Malgun Gothic" w:hAnsi="Arial"/>
                <w:sz w:val="18"/>
              </w:rPr>
              <w:t>38.521-2_TPanalysis_6.5A.3_Spur_CA</w:t>
            </w:r>
            <w:r w:rsidR="00941277" w:rsidRPr="00941277">
              <w:rPr>
                <w:rFonts w:ascii="Arial" w:eastAsia="Malgun Gothic" w:hAnsi="Arial"/>
                <w:sz w:val="18"/>
              </w:rPr>
              <w:t>_v2</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459D1D17" w14:textId="0FE11BF4" w:rsidR="00941277" w:rsidRPr="00941277" w:rsidRDefault="003E0B85" w:rsidP="008C05F3">
            <w:pPr>
              <w:pStyle w:val="TAL"/>
            </w:pPr>
            <w:r w:rsidRPr="00E80F49">
              <w:rPr>
                <w:rFonts w:eastAsia="Malgun Gothic"/>
                <w:lang w:eastAsia="ja-JP"/>
              </w:rPr>
              <w:t>RAN5#91-e</w:t>
            </w:r>
          </w:p>
          <w:p w14:paraId="3FD5136E" w14:textId="3771D917" w:rsidR="003E0B85" w:rsidRPr="00E80F49" w:rsidRDefault="00941277" w:rsidP="008C05F3">
            <w:pPr>
              <w:pStyle w:val="TAL"/>
              <w:rPr>
                <w:rFonts w:eastAsia="Malgun Gothic"/>
                <w:lang w:eastAsia="ja-JP"/>
              </w:rPr>
            </w:pPr>
            <w:r w:rsidRPr="00941277">
              <w:t>RAN5#99</w:t>
            </w:r>
          </w:p>
        </w:tc>
      </w:tr>
      <w:tr w:rsidR="003E0B85" w:rsidRPr="00E80F49" w14:paraId="052DB7CC"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6.5A.3.2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2D739DC1" w14:textId="77777777" w:rsidR="003E0B85" w:rsidRPr="00E80F49" w:rsidRDefault="003E0B85" w:rsidP="003E0B8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777C5D0" w14:textId="0F6018B8" w:rsidR="003E0B85" w:rsidRPr="00E80F49" w:rsidRDefault="003E0B85" w:rsidP="003E0B8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38.521-2_TPanalysis_6.5A.3_SpurCoEx_CA</w:t>
            </w:r>
            <w:r w:rsidR="00941277" w:rsidRPr="00941277">
              <w:rPr>
                <w:rFonts w:ascii="Arial" w:eastAsia="Malgun Gothic" w:hAnsi="Arial"/>
                <w:sz w:val="18"/>
                <w:lang w:eastAsia="en-US"/>
              </w:rPr>
              <w:t>_v2</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1A8D727" w14:textId="49FA0AA6" w:rsidR="00941277" w:rsidRPr="00941277" w:rsidRDefault="003E0B85" w:rsidP="008C05F3">
            <w:pPr>
              <w:pStyle w:val="TAL"/>
              <w:rPr>
                <w:lang w:eastAsia="en-US"/>
              </w:rPr>
            </w:pPr>
            <w:r w:rsidRPr="00E80F49">
              <w:rPr>
                <w:rFonts w:eastAsia="Malgun Gothic"/>
                <w:lang w:eastAsia="ja-JP"/>
              </w:rPr>
              <w:t>RAN5#93-e</w:t>
            </w:r>
          </w:p>
          <w:p w14:paraId="58EC8817" w14:textId="3552C358" w:rsidR="003E0B85" w:rsidRPr="00E80F49" w:rsidRDefault="00941277" w:rsidP="008C05F3">
            <w:pPr>
              <w:pStyle w:val="TAL"/>
              <w:rPr>
                <w:rFonts w:eastAsia="Malgun Gothic"/>
                <w:lang w:eastAsia="ja-JP"/>
              </w:rPr>
            </w:pPr>
            <w:r w:rsidRPr="00941277">
              <w:rPr>
                <w:lang w:eastAsia="en-US"/>
              </w:rPr>
              <w:t>RAN5#99</w:t>
            </w:r>
          </w:p>
        </w:tc>
      </w:tr>
      <w:tr w:rsidR="003E0B85" w:rsidRPr="00E80F49" w14:paraId="65A659CB"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3E0B85" w:rsidRPr="00E80F49" w:rsidRDefault="003E0B85" w:rsidP="003E0B85">
            <w:pPr>
              <w:pStyle w:val="TAL"/>
              <w:rPr>
                <w:rFonts w:eastAsia="Malgun Gothic"/>
                <w:lang w:eastAsia="ja-JP"/>
              </w:rPr>
            </w:pPr>
            <w:r w:rsidRPr="00E80F49">
              <w:lastRenderedPageBreak/>
              <w:t>6.5D.1 Occupied Bandwidth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3E0B85" w:rsidRPr="00E80F49" w:rsidRDefault="003E0B85" w:rsidP="003E0B85">
            <w:pPr>
              <w:pStyle w:val="TAC"/>
              <w:rPr>
                <w:rFonts w:eastAsia="Malgun Gothic" w:cs="Arial"/>
                <w:lang w:eastAsia="ja-JP"/>
              </w:rPr>
            </w:pPr>
            <w:r w:rsidRPr="00E80F49">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3E0B85" w:rsidRPr="00E80F49" w:rsidRDefault="003E0B85" w:rsidP="003E0B85">
            <w:pPr>
              <w:pStyle w:val="TAC"/>
              <w:jc w:val="left"/>
              <w:rPr>
                <w:rFonts w:eastAsia="Malgun Gothic"/>
                <w:lang w:eastAsia="en-US"/>
              </w:rPr>
            </w:pPr>
            <w:r w:rsidRPr="00E80F49">
              <w:t>“38.521-2_TPanalysis_6.5.1_OccBW_v3.zip”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3E0B85" w:rsidRPr="00E80F49" w:rsidRDefault="003E0B85" w:rsidP="003E0B85">
            <w:pPr>
              <w:pStyle w:val="TAC"/>
              <w:jc w:val="left"/>
              <w:rPr>
                <w:rFonts w:eastAsia="Malgun Gothic"/>
                <w:szCs w:val="18"/>
                <w:lang w:eastAsia="ja-JP"/>
              </w:rPr>
            </w:pPr>
            <w:r w:rsidRPr="00E80F49">
              <w:rPr>
                <w:szCs w:val="18"/>
              </w:rPr>
              <w:t>RAN5#91-e</w:t>
            </w:r>
          </w:p>
        </w:tc>
      </w:tr>
      <w:tr w:rsidR="003E0B85" w:rsidRPr="00E80F49" w14:paraId="33E1B373"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3E0B85" w:rsidRPr="00E80F49" w:rsidRDefault="003E0B85" w:rsidP="003E0B85">
            <w:pPr>
              <w:pStyle w:val="TAL"/>
            </w:pPr>
            <w:r w:rsidRPr="00E80F49">
              <w:t>6.5D.2.1 Spectrum Emission Mask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516AC5C" w14:textId="4C28F77A" w:rsidR="003E0B85" w:rsidRPr="00E80F49" w:rsidRDefault="003E0B85" w:rsidP="003E0B85">
            <w:pPr>
              <w:pStyle w:val="TAC"/>
              <w:rPr>
                <w:rFonts w:cs="Arial"/>
              </w:rPr>
            </w:pPr>
            <w:r w:rsidRPr="00E80F49">
              <w:rPr>
                <w:rFonts w:cs="Arial"/>
              </w:rPr>
              <w:t>x</w:t>
            </w:r>
          </w:p>
        </w:tc>
        <w:tc>
          <w:tcPr>
            <w:tcW w:w="4554" w:type="dxa"/>
            <w:tcBorders>
              <w:top w:val="single" w:sz="4" w:space="0" w:color="auto"/>
              <w:left w:val="single" w:sz="4" w:space="0" w:color="auto"/>
              <w:bottom w:val="single" w:sz="4" w:space="0" w:color="auto"/>
              <w:right w:val="single" w:sz="4" w:space="0" w:color="auto"/>
            </w:tcBorders>
            <w:vAlign w:val="center"/>
          </w:tcPr>
          <w:p w14:paraId="31DF3ECF" w14:textId="22D4A449" w:rsidR="003E0B85" w:rsidRPr="00E80F49" w:rsidRDefault="003E0B85" w:rsidP="003E0B85">
            <w:pPr>
              <w:pStyle w:val="TAC"/>
              <w:jc w:val="left"/>
            </w:pPr>
            <w:r w:rsidRPr="00E80F49">
              <w:t>”38.521-2_TPanalysis_6.2.2_MPR_6.5.2.1_SEM_6.5.2.3_NR_ACLR_</w:t>
            </w:r>
            <w:r w:rsidR="002C61AB" w:rsidRPr="002C61AB">
              <w:rPr>
                <w:lang w:eastAsia="zh-TW"/>
              </w:rPr>
              <w:t>v6</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28DF9FDE" w14:textId="77777777" w:rsidR="003E0B85" w:rsidRPr="00E80F49" w:rsidRDefault="003E0B85" w:rsidP="003E0B85">
            <w:pPr>
              <w:pStyle w:val="TAC"/>
              <w:jc w:val="left"/>
              <w:rPr>
                <w:szCs w:val="18"/>
                <w:lang w:eastAsia="zh-TW"/>
              </w:rPr>
            </w:pPr>
            <w:r w:rsidRPr="00E80F49">
              <w:rPr>
                <w:szCs w:val="18"/>
                <w:lang w:eastAsia="zh-TW"/>
              </w:rPr>
              <w:t>RAN5#91-e</w:t>
            </w:r>
          </w:p>
          <w:p w14:paraId="2604BF06" w14:textId="77777777" w:rsidR="003E0B85" w:rsidRPr="00E80F49" w:rsidRDefault="003E0B85" w:rsidP="003E0B85">
            <w:pPr>
              <w:pStyle w:val="TAC"/>
              <w:jc w:val="left"/>
              <w:rPr>
                <w:szCs w:val="18"/>
                <w:lang w:eastAsia="zh-TW"/>
              </w:rPr>
            </w:pPr>
            <w:r w:rsidRPr="00E80F49">
              <w:rPr>
                <w:szCs w:val="18"/>
                <w:lang w:eastAsia="zh-TW"/>
              </w:rPr>
              <w:t>RAN5#92-e</w:t>
            </w:r>
          </w:p>
          <w:p w14:paraId="1F210593" w14:textId="77777777" w:rsidR="003E0B85" w:rsidRPr="00E80F49" w:rsidRDefault="003E0B85" w:rsidP="003E0B85">
            <w:pPr>
              <w:pStyle w:val="TAC"/>
              <w:jc w:val="left"/>
              <w:rPr>
                <w:szCs w:val="18"/>
                <w:lang w:eastAsia="zh-TW"/>
              </w:rPr>
            </w:pPr>
            <w:r w:rsidRPr="00E80F49">
              <w:rPr>
                <w:szCs w:val="18"/>
                <w:lang w:eastAsia="zh-TW"/>
              </w:rPr>
              <w:t>RAN5#94-e</w:t>
            </w:r>
          </w:p>
          <w:p w14:paraId="6E004300" w14:textId="77777777" w:rsidR="002C61AB" w:rsidRPr="002C61AB" w:rsidRDefault="003E0B85" w:rsidP="00D44BD4">
            <w:pPr>
              <w:pStyle w:val="TAL"/>
              <w:rPr>
                <w:lang w:eastAsia="zh-TW"/>
              </w:rPr>
            </w:pPr>
            <w:r w:rsidRPr="00E80F49">
              <w:rPr>
                <w:lang w:eastAsia="zh-TW"/>
              </w:rPr>
              <w:t>RAN5#95-e</w:t>
            </w:r>
          </w:p>
          <w:p w14:paraId="5C794890" w14:textId="1B174AB1" w:rsidR="003E0B85" w:rsidRPr="00E80F49" w:rsidRDefault="002C61AB" w:rsidP="002C61AB">
            <w:pPr>
              <w:pStyle w:val="TAC"/>
              <w:jc w:val="left"/>
              <w:rPr>
                <w:szCs w:val="18"/>
              </w:rPr>
            </w:pPr>
            <w:r w:rsidRPr="002C61AB">
              <w:rPr>
                <w:szCs w:val="18"/>
                <w:lang w:eastAsia="zh-TW"/>
              </w:rPr>
              <w:t>RAN5#98</w:t>
            </w:r>
          </w:p>
        </w:tc>
      </w:tr>
      <w:tr w:rsidR="003E0B85" w:rsidRPr="00E80F49" w14:paraId="0D83B57E"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3E0B85" w:rsidRPr="00E80F49" w:rsidRDefault="003E0B85" w:rsidP="003E0B85">
            <w:pPr>
              <w:pStyle w:val="TAL"/>
            </w:pPr>
            <w:r w:rsidRPr="00E80F49">
              <w:t>6.5D.2.2 Adjacent channel leakage ratio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1220DB1" w14:textId="31486B4D" w:rsidR="003E0B85" w:rsidRPr="00E80F49" w:rsidRDefault="003E0B85" w:rsidP="003E0B85">
            <w:pPr>
              <w:pStyle w:val="TAC"/>
              <w:rPr>
                <w:rFonts w:cs="Arial"/>
              </w:rPr>
            </w:pPr>
            <w:r w:rsidRPr="00E80F49">
              <w:t>x</w:t>
            </w:r>
          </w:p>
        </w:tc>
        <w:tc>
          <w:tcPr>
            <w:tcW w:w="4554" w:type="dxa"/>
            <w:tcBorders>
              <w:top w:val="single" w:sz="4" w:space="0" w:color="auto"/>
              <w:left w:val="single" w:sz="4" w:space="0" w:color="auto"/>
              <w:bottom w:val="single" w:sz="4" w:space="0" w:color="auto"/>
              <w:right w:val="single" w:sz="4" w:space="0" w:color="auto"/>
            </w:tcBorders>
            <w:vAlign w:val="center"/>
          </w:tcPr>
          <w:p w14:paraId="0274024A" w14:textId="230F5337" w:rsidR="003E0B85" w:rsidRPr="00E80F49" w:rsidRDefault="003E0B85" w:rsidP="003E0B85">
            <w:pPr>
              <w:pStyle w:val="TAC"/>
              <w:jc w:val="left"/>
            </w:pPr>
            <w:r w:rsidRPr="00E80F49">
              <w:t>”38.521-2_TPanalysis_6.2.2_MPR_6.5.2.1_SEM_6.5.2.3_NR_ACLR_</w:t>
            </w:r>
            <w:r w:rsidR="002C61AB" w:rsidRPr="002C61AB">
              <w:rPr>
                <w:lang w:eastAsia="zh-TW"/>
              </w:rPr>
              <w:t>v6</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5E26B302" w14:textId="77777777" w:rsidR="003E0B85" w:rsidRPr="00E80F49" w:rsidRDefault="003E0B85" w:rsidP="003E0B85">
            <w:pPr>
              <w:pStyle w:val="TAC"/>
              <w:jc w:val="left"/>
              <w:rPr>
                <w:szCs w:val="18"/>
                <w:lang w:eastAsia="zh-TW"/>
              </w:rPr>
            </w:pPr>
            <w:r w:rsidRPr="00E80F49">
              <w:rPr>
                <w:szCs w:val="18"/>
                <w:lang w:eastAsia="zh-TW"/>
              </w:rPr>
              <w:t>RAN5#91-e</w:t>
            </w:r>
          </w:p>
          <w:p w14:paraId="0DAE48C5" w14:textId="77777777" w:rsidR="003E0B85" w:rsidRPr="00E80F49" w:rsidRDefault="003E0B85" w:rsidP="003E0B85">
            <w:pPr>
              <w:pStyle w:val="TAC"/>
              <w:jc w:val="left"/>
              <w:rPr>
                <w:szCs w:val="18"/>
                <w:lang w:eastAsia="zh-TW"/>
              </w:rPr>
            </w:pPr>
            <w:r w:rsidRPr="00E80F49">
              <w:rPr>
                <w:szCs w:val="18"/>
                <w:lang w:eastAsia="zh-TW"/>
              </w:rPr>
              <w:t>RAN5#92-e</w:t>
            </w:r>
          </w:p>
          <w:p w14:paraId="722A5666" w14:textId="77777777" w:rsidR="003E0B85" w:rsidRPr="00E80F49" w:rsidRDefault="003E0B85" w:rsidP="003E0B85">
            <w:pPr>
              <w:pStyle w:val="TAC"/>
              <w:jc w:val="left"/>
              <w:rPr>
                <w:szCs w:val="18"/>
                <w:lang w:eastAsia="zh-TW"/>
              </w:rPr>
            </w:pPr>
            <w:r w:rsidRPr="00E80F49">
              <w:rPr>
                <w:szCs w:val="18"/>
                <w:lang w:eastAsia="zh-TW"/>
              </w:rPr>
              <w:t>RAN5#94-e</w:t>
            </w:r>
          </w:p>
          <w:p w14:paraId="23EAB7C3" w14:textId="77777777" w:rsidR="002C61AB" w:rsidRPr="002C61AB" w:rsidRDefault="003E0B85" w:rsidP="00D44BD4">
            <w:pPr>
              <w:pStyle w:val="TAL"/>
              <w:rPr>
                <w:lang w:eastAsia="zh-TW"/>
              </w:rPr>
            </w:pPr>
            <w:r w:rsidRPr="00E80F49">
              <w:rPr>
                <w:lang w:eastAsia="zh-TW"/>
              </w:rPr>
              <w:t>RAN5#95-e</w:t>
            </w:r>
          </w:p>
          <w:p w14:paraId="37889332" w14:textId="7E986D02" w:rsidR="003E0B85" w:rsidRPr="00E80F49" w:rsidRDefault="002C61AB" w:rsidP="002C61AB">
            <w:pPr>
              <w:pStyle w:val="TAC"/>
              <w:jc w:val="left"/>
              <w:rPr>
                <w:szCs w:val="18"/>
              </w:rPr>
            </w:pPr>
            <w:r w:rsidRPr="002C61AB">
              <w:rPr>
                <w:szCs w:val="18"/>
                <w:lang w:eastAsia="zh-TW"/>
              </w:rPr>
              <w:t>RAN5#98</w:t>
            </w:r>
          </w:p>
        </w:tc>
      </w:tr>
      <w:tr w:rsidR="003E0B85" w:rsidRPr="00E80F49" w14:paraId="3D8ECDCA"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3E0B85" w:rsidRPr="00E80F49" w:rsidRDefault="003E0B85" w:rsidP="003E0B85">
            <w:pPr>
              <w:pStyle w:val="TAL"/>
            </w:pPr>
            <w:r w:rsidRPr="00E80F49">
              <w:rPr>
                <w:rFonts w:eastAsia="Malgun Gothic"/>
                <w:lang w:eastAsia="ja-JP"/>
              </w:rPr>
              <w:t>6.5D.3.1 Transmitter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524F41A3" w14:textId="7FD3129D" w:rsidR="003E0B85" w:rsidRPr="00E80F49" w:rsidRDefault="003E0B85" w:rsidP="003E0B85">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595E57A" w14:textId="5F7E1CED" w:rsidR="003E0B85" w:rsidRPr="00E80F49" w:rsidRDefault="003E0B85" w:rsidP="003E0B85">
            <w:pPr>
              <w:pStyle w:val="TAC"/>
              <w:jc w:val="left"/>
            </w:pPr>
            <w:r w:rsidRPr="00E80F49">
              <w:t>“38.521-2_TPanalysis_6.5.3_TxSpurious_v3.zip”</w:t>
            </w:r>
          </w:p>
        </w:tc>
        <w:tc>
          <w:tcPr>
            <w:tcW w:w="1890" w:type="dxa"/>
            <w:tcBorders>
              <w:top w:val="single" w:sz="4" w:space="0" w:color="auto"/>
              <w:left w:val="single" w:sz="4" w:space="0" w:color="auto"/>
              <w:bottom w:val="single" w:sz="4" w:space="0" w:color="auto"/>
              <w:right w:val="single" w:sz="4" w:space="0" w:color="auto"/>
            </w:tcBorders>
            <w:vAlign w:val="center"/>
          </w:tcPr>
          <w:p w14:paraId="22915C4D" w14:textId="04288EBC" w:rsidR="003E0B85" w:rsidRPr="00E80F49" w:rsidRDefault="003E0B85" w:rsidP="003E0B85">
            <w:pPr>
              <w:pStyle w:val="TAC"/>
              <w:jc w:val="left"/>
              <w:rPr>
                <w:szCs w:val="18"/>
                <w:lang w:eastAsia="zh-TW"/>
              </w:rPr>
            </w:pPr>
            <w:r w:rsidRPr="00E80F49">
              <w:rPr>
                <w:rFonts w:eastAsia="Malgun Gothic"/>
                <w:lang w:eastAsia="ja-JP"/>
              </w:rPr>
              <w:t>RAN5#94-e</w:t>
            </w:r>
          </w:p>
        </w:tc>
      </w:tr>
      <w:tr w:rsidR="003E0B85" w:rsidRPr="00E80F49" w14:paraId="603CEDA6"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3E0B85" w:rsidRPr="00E80F49" w:rsidRDefault="003E0B85" w:rsidP="003E0B85">
            <w:pPr>
              <w:pStyle w:val="TAL"/>
            </w:pPr>
            <w:r w:rsidRPr="00E80F49">
              <w:rPr>
                <w:rFonts w:eastAsia="Malgun Gothic"/>
                <w:lang w:eastAsia="ja-JP"/>
              </w:rPr>
              <w:t>6.5D.3.2 Spurious emission band UE co-existence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34D8650" w14:textId="33298351" w:rsidR="003E0B85" w:rsidRPr="00E80F49" w:rsidRDefault="003E0B85" w:rsidP="003E0B85">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3026A426" w14:textId="5A9F7A43" w:rsidR="003E0B85" w:rsidRPr="00E80F49" w:rsidRDefault="003E0B85" w:rsidP="003E0B85">
            <w:pPr>
              <w:pStyle w:val="TAC"/>
              <w:jc w:val="left"/>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55740DA9" w14:textId="33225341" w:rsidR="003E0B85" w:rsidRPr="00E80F49" w:rsidRDefault="003E0B85" w:rsidP="003E0B85">
            <w:pPr>
              <w:pStyle w:val="TAC"/>
              <w:jc w:val="left"/>
              <w:rPr>
                <w:szCs w:val="18"/>
                <w:lang w:eastAsia="zh-TW"/>
              </w:rPr>
            </w:pPr>
            <w:r w:rsidRPr="00E80F49">
              <w:rPr>
                <w:rFonts w:eastAsia="Malgun Gothic"/>
                <w:lang w:eastAsia="ja-JP"/>
              </w:rPr>
              <w:t>RAN5#94-e</w:t>
            </w:r>
          </w:p>
        </w:tc>
      </w:tr>
      <w:tr w:rsidR="003E0B85" w:rsidRPr="00E80F49" w14:paraId="36A8A099"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3E0B85" w:rsidRPr="00E80F49" w:rsidRDefault="003E0B85" w:rsidP="003E0B85">
            <w:pPr>
              <w:pStyle w:val="TAL"/>
            </w:pPr>
            <w:r w:rsidRPr="00E80F49">
              <w:rPr>
                <w:rFonts w:eastAsia="Malgun Gothic"/>
                <w:lang w:eastAsia="ja-JP"/>
              </w:rPr>
              <w:t>6.5D.3.3 Additional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2BB8A92" w14:textId="77777777" w:rsidR="003E0B85" w:rsidRPr="00E80F49" w:rsidRDefault="003E0B85" w:rsidP="003E0B85">
            <w:pPr>
              <w:pStyle w:val="TAC"/>
              <w:rPr>
                <w:rFonts w:eastAsia="Malgun Gothic"/>
                <w:lang w:eastAsia="ja-JP"/>
              </w:rPr>
            </w:pPr>
            <w:r w:rsidRPr="00E80F49">
              <w:rPr>
                <w:rFonts w:eastAsia="Malgun Gothic"/>
                <w:lang w:eastAsia="ja-JP"/>
              </w:rPr>
              <w:t>NS202: 4</w:t>
            </w:r>
          </w:p>
          <w:p w14:paraId="5408A29A" w14:textId="5FBFC92C" w:rsidR="003E0B85" w:rsidRPr="00E80F49" w:rsidRDefault="003E0B85" w:rsidP="003E0B85">
            <w:pPr>
              <w:pStyle w:val="TAC"/>
            </w:pPr>
            <w:r w:rsidRPr="00E80F49">
              <w:rPr>
                <w:rFonts w:eastAsia="Malgun Gothic"/>
                <w:lang w:eastAsia="ja-JP"/>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B95776C" w14:textId="77777777" w:rsidR="003E0B85" w:rsidRPr="00E80F49" w:rsidRDefault="003E0B85" w:rsidP="003E0B85">
            <w:pPr>
              <w:pStyle w:val="TAL"/>
              <w:rPr>
                <w:lang w:eastAsia="en-US"/>
              </w:rPr>
            </w:pPr>
            <w:r w:rsidRPr="00E80F49">
              <w:t>“38.521-2_TPanalysis_6.2.3_AMPR_NS_202.zip”</w:t>
            </w:r>
          </w:p>
          <w:p w14:paraId="6A52C550" w14:textId="10134D4B" w:rsidR="003E0B85" w:rsidRPr="00E80F49" w:rsidRDefault="003E0B85" w:rsidP="003E0B85">
            <w:pPr>
              <w:pStyle w:val="TAC"/>
              <w:jc w:val="left"/>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046876F7" w14:textId="4F88EEAB" w:rsidR="003E0B85" w:rsidRPr="00E80F49" w:rsidRDefault="003E0B85" w:rsidP="003E0B85">
            <w:pPr>
              <w:pStyle w:val="TAC"/>
              <w:jc w:val="left"/>
              <w:rPr>
                <w:szCs w:val="18"/>
                <w:lang w:eastAsia="zh-TW"/>
              </w:rPr>
            </w:pPr>
            <w:r w:rsidRPr="00E80F49">
              <w:rPr>
                <w:rFonts w:eastAsia="Malgun Gothic"/>
                <w:lang w:eastAsia="ja-JP"/>
              </w:rPr>
              <w:t>RAN5#94-e</w:t>
            </w:r>
          </w:p>
        </w:tc>
      </w:tr>
      <w:tr w:rsidR="003E0B85" w:rsidRPr="00E80F49" w14:paraId="2386F2F5"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3E0B85" w:rsidRPr="00E80F49" w:rsidRDefault="003E0B85" w:rsidP="003E0B85">
            <w:pPr>
              <w:pStyle w:val="TAL"/>
            </w:pPr>
            <w:r w:rsidRPr="00E80F49">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3E0B85" w:rsidRPr="00E80F49" w:rsidRDefault="003E0B85" w:rsidP="003E0B85">
            <w:pPr>
              <w:pStyle w:val="TAC"/>
              <w:rPr>
                <w:rFonts w:cs="Arial"/>
              </w:rPr>
            </w:pPr>
            <w:r w:rsidRPr="00E80F49">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3E0B85" w:rsidRPr="00E80F49" w:rsidRDefault="003E0B85" w:rsidP="003E0B85">
            <w:pPr>
              <w:pStyle w:val="TAL"/>
            </w:pPr>
            <w:r w:rsidRPr="00E80F49">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3E0B85" w:rsidRPr="00E80F49" w:rsidRDefault="003E0B85" w:rsidP="003E0B85">
            <w:pPr>
              <w:pStyle w:val="TAL"/>
              <w:rPr>
                <w:szCs w:val="18"/>
              </w:rPr>
            </w:pPr>
            <w:r w:rsidRPr="00E80F49">
              <w:rPr>
                <w:szCs w:val="18"/>
              </w:rPr>
              <w:t>RAN5#85</w:t>
            </w:r>
          </w:p>
        </w:tc>
      </w:tr>
    </w:tbl>
    <w:p w14:paraId="0B236AD0" w14:textId="77777777" w:rsidR="00397292" w:rsidRPr="00E80F49" w:rsidRDefault="00397292" w:rsidP="00397292"/>
    <w:p w14:paraId="68C55DD0" w14:textId="77777777" w:rsidR="00397292" w:rsidRPr="00E80F49" w:rsidRDefault="00397292" w:rsidP="00397292">
      <w:pPr>
        <w:pStyle w:val="TH"/>
      </w:pPr>
      <w:r w:rsidRPr="00E80F49">
        <w:t>Table 4.2</w:t>
      </w:r>
      <w:r w:rsidR="00010953" w:rsidRPr="00E80F49">
        <w:t>.1.1</w:t>
      </w:r>
      <w:r w:rsidRPr="00E80F49">
        <w:t>-2: NR UE receiv</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0185BA39" w14:textId="77777777" w:rsidTr="00750578">
        <w:trPr>
          <w:trHeight w:val="248"/>
        </w:trPr>
        <w:tc>
          <w:tcPr>
            <w:tcW w:w="2160" w:type="dxa"/>
            <w:vAlign w:val="center"/>
          </w:tcPr>
          <w:p w14:paraId="76ACF3DD"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414566D" w14:textId="77777777" w:rsidR="00397292" w:rsidRPr="00E80F49" w:rsidRDefault="00397292" w:rsidP="00750578">
            <w:pPr>
              <w:pStyle w:val="TAH"/>
            </w:pPr>
            <w:r w:rsidRPr="00E80F49">
              <w:t>Number of test points</w:t>
            </w:r>
          </w:p>
        </w:tc>
        <w:tc>
          <w:tcPr>
            <w:tcW w:w="4590" w:type="dxa"/>
            <w:shd w:val="clear" w:color="auto" w:fill="auto"/>
            <w:vAlign w:val="center"/>
          </w:tcPr>
          <w:p w14:paraId="7B447839" w14:textId="77777777" w:rsidR="00397292" w:rsidRPr="00E80F49" w:rsidRDefault="00397292" w:rsidP="00750578">
            <w:pPr>
              <w:pStyle w:val="TAH"/>
            </w:pPr>
            <w:r w:rsidRPr="00E80F49">
              <w:t>Justification in attachment</w:t>
            </w:r>
          </w:p>
        </w:tc>
        <w:tc>
          <w:tcPr>
            <w:tcW w:w="1854" w:type="dxa"/>
            <w:vAlign w:val="center"/>
          </w:tcPr>
          <w:p w14:paraId="0CC520BD" w14:textId="77777777" w:rsidR="00397292" w:rsidRPr="00E80F49" w:rsidRDefault="00397292" w:rsidP="00750578">
            <w:pPr>
              <w:pStyle w:val="TAH"/>
            </w:pPr>
            <w:r w:rsidRPr="00E80F49">
              <w:t>Comments</w:t>
            </w:r>
          </w:p>
        </w:tc>
      </w:tr>
      <w:tr w:rsidR="00405A4B" w:rsidRPr="00E80F49" w14:paraId="21B7F831" w14:textId="77777777" w:rsidTr="00750578">
        <w:trPr>
          <w:trHeight w:val="248"/>
        </w:trPr>
        <w:tc>
          <w:tcPr>
            <w:tcW w:w="2160" w:type="dxa"/>
            <w:vAlign w:val="center"/>
          </w:tcPr>
          <w:p w14:paraId="0245BBBB" w14:textId="77777777" w:rsidR="00405A4B" w:rsidRPr="00E80F49" w:rsidRDefault="00405A4B" w:rsidP="00EC7A0E">
            <w:pPr>
              <w:pStyle w:val="TAL"/>
            </w:pPr>
            <w:r w:rsidRPr="00E80F49">
              <w:t>7.3 Reference sensitivity</w:t>
            </w:r>
          </w:p>
        </w:tc>
        <w:tc>
          <w:tcPr>
            <w:tcW w:w="1476" w:type="dxa"/>
            <w:shd w:val="clear" w:color="auto" w:fill="auto"/>
            <w:vAlign w:val="center"/>
          </w:tcPr>
          <w:p w14:paraId="483FB00E" w14:textId="77777777" w:rsidR="00405A4B" w:rsidRPr="00E80F49" w:rsidRDefault="00405A4B" w:rsidP="00EC7A0E">
            <w:pPr>
              <w:pStyle w:val="TAC"/>
            </w:pPr>
            <w:r w:rsidRPr="00E80F49">
              <w:t>9</w:t>
            </w:r>
          </w:p>
        </w:tc>
        <w:tc>
          <w:tcPr>
            <w:tcW w:w="4590" w:type="dxa"/>
            <w:shd w:val="clear" w:color="auto" w:fill="auto"/>
            <w:vAlign w:val="center"/>
          </w:tcPr>
          <w:p w14:paraId="4E51D420" w14:textId="77777777" w:rsidR="00405A4B" w:rsidRPr="00E80F49" w:rsidRDefault="00405A4B" w:rsidP="00EC7A0E">
            <w:pPr>
              <w:pStyle w:val="TAL"/>
              <w:rPr>
                <w:szCs w:val="18"/>
              </w:rPr>
            </w:pPr>
            <w:r w:rsidRPr="00E80F49">
              <w:rPr>
                <w:szCs w:val="18"/>
              </w:rPr>
              <w:t>“38.521-2_TPanalysis_7.3_RefSense.zip”</w:t>
            </w:r>
          </w:p>
        </w:tc>
        <w:tc>
          <w:tcPr>
            <w:tcW w:w="1854" w:type="dxa"/>
            <w:vAlign w:val="center"/>
          </w:tcPr>
          <w:p w14:paraId="3443A259" w14:textId="77777777" w:rsidR="00405A4B" w:rsidRPr="00E80F49" w:rsidRDefault="00405A4B" w:rsidP="00E201E9">
            <w:pPr>
              <w:pStyle w:val="TAL"/>
              <w:rPr>
                <w:szCs w:val="18"/>
              </w:rPr>
            </w:pPr>
            <w:r w:rsidRPr="00E80F49">
              <w:rPr>
                <w:szCs w:val="18"/>
              </w:rPr>
              <w:t>RAN5#80</w:t>
            </w:r>
          </w:p>
        </w:tc>
      </w:tr>
      <w:tr w:rsidR="00D13AA2" w:rsidRPr="00E80F49" w14:paraId="723EF631" w14:textId="77777777" w:rsidTr="00DE6AF3">
        <w:trPr>
          <w:trHeight w:val="248"/>
        </w:trPr>
        <w:tc>
          <w:tcPr>
            <w:tcW w:w="2160" w:type="dxa"/>
            <w:vAlign w:val="center"/>
          </w:tcPr>
          <w:p w14:paraId="29B92AB2" w14:textId="77777777" w:rsidR="00D13AA2" w:rsidRPr="00E80F49" w:rsidRDefault="00D13AA2" w:rsidP="00DE6AF3">
            <w:pPr>
              <w:pStyle w:val="TAL"/>
            </w:pPr>
            <w:r w:rsidRPr="00E80F49">
              <w:t>7.3A Reference sensitivity for CA</w:t>
            </w:r>
          </w:p>
        </w:tc>
        <w:tc>
          <w:tcPr>
            <w:tcW w:w="1476" w:type="dxa"/>
            <w:shd w:val="clear" w:color="auto" w:fill="auto"/>
            <w:vAlign w:val="center"/>
          </w:tcPr>
          <w:p w14:paraId="3FA7BFA9" w14:textId="77777777" w:rsidR="00D13AA2" w:rsidRPr="00E80F49" w:rsidRDefault="00D13AA2" w:rsidP="00DE6AF3">
            <w:pPr>
              <w:pStyle w:val="TAC"/>
            </w:pPr>
            <w:r w:rsidRPr="00E80F49">
              <w:t>9</w:t>
            </w:r>
          </w:p>
        </w:tc>
        <w:tc>
          <w:tcPr>
            <w:tcW w:w="4590" w:type="dxa"/>
            <w:shd w:val="clear" w:color="auto" w:fill="auto"/>
            <w:vAlign w:val="center"/>
          </w:tcPr>
          <w:p w14:paraId="21709DCC" w14:textId="77777777" w:rsidR="00D13AA2" w:rsidRPr="00E80F49" w:rsidRDefault="00D13AA2" w:rsidP="00DE6AF3">
            <w:pPr>
              <w:pStyle w:val="TAL"/>
              <w:rPr>
                <w:szCs w:val="18"/>
              </w:rPr>
            </w:pPr>
            <w:r w:rsidRPr="00E80F49">
              <w:rPr>
                <w:szCs w:val="18"/>
              </w:rPr>
              <w:t>“38.521-2_TPanalysis_7.3A_RefSenseCA.zip”</w:t>
            </w:r>
          </w:p>
        </w:tc>
        <w:tc>
          <w:tcPr>
            <w:tcW w:w="1854" w:type="dxa"/>
            <w:vAlign w:val="center"/>
          </w:tcPr>
          <w:p w14:paraId="7862680F" w14:textId="77777777" w:rsidR="00D13AA2" w:rsidRPr="00E80F49" w:rsidRDefault="00D13AA2" w:rsidP="00DE6AF3">
            <w:pPr>
              <w:pStyle w:val="TAL"/>
              <w:rPr>
                <w:szCs w:val="18"/>
              </w:rPr>
            </w:pPr>
            <w:r w:rsidRPr="00E80F49">
              <w:rPr>
                <w:szCs w:val="18"/>
              </w:rPr>
              <w:t>RAN5#86-e</w:t>
            </w:r>
          </w:p>
        </w:tc>
      </w:tr>
      <w:tr w:rsidR="00392464" w:rsidRPr="00E80F49" w14:paraId="1F98323E" w14:textId="77777777" w:rsidTr="00DA636D">
        <w:trPr>
          <w:trHeight w:val="248"/>
        </w:trPr>
        <w:tc>
          <w:tcPr>
            <w:tcW w:w="2160" w:type="dxa"/>
            <w:vAlign w:val="center"/>
          </w:tcPr>
          <w:p w14:paraId="7477A19F" w14:textId="77777777" w:rsidR="00392464" w:rsidRPr="00E80F49" w:rsidRDefault="00392464"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C80394A" w14:textId="5368DC9F" w:rsidR="00392464" w:rsidRPr="00E80F49" w:rsidRDefault="00BB7372" w:rsidP="00DA636D">
            <w:pPr>
              <w:pStyle w:val="TAC"/>
            </w:pPr>
            <w:r w:rsidRPr="00E80F49">
              <w:rPr>
                <w:lang w:eastAsia="zh-CN"/>
              </w:rPr>
              <w:t>6</w:t>
            </w:r>
          </w:p>
        </w:tc>
        <w:tc>
          <w:tcPr>
            <w:tcW w:w="4590" w:type="dxa"/>
            <w:shd w:val="clear" w:color="auto" w:fill="auto"/>
            <w:vAlign w:val="center"/>
          </w:tcPr>
          <w:p w14:paraId="4E228E58" w14:textId="1092CE99" w:rsidR="00392464" w:rsidRPr="00E80F49" w:rsidRDefault="00392464" w:rsidP="00DA636D">
            <w:pPr>
              <w:pStyle w:val="TAL"/>
              <w:rPr>
                <w:szCs w:val="18"/>
              </w:rPr>
            </w:pPr>
            <w:r w:rsidRPr="00E80F49">
              <w:t>“38.521-</w:t>
            </w:r>
            <w:r w:rsidRPr="00E80F49">
              <w:rPr>
                <w:lang w:eastAsia="zh-CN"/>
              </w:rPr>
              <w:t>2</w:t>
            </w:r>
            <w:r w:rsidRPr="00E80F49">
              <w:t>_TPanalysis_7.</w:t>
            </w:r>
            <w:r w:rsidRPr="00E80F49">
              <w:rPr>
                <w:lang w:eastAsia="zh-CN"/>
              </w:rPr>
              <w:t>4</w:t>
            </w:r>
            <w:r w:rsidRPr="00E80F49">
              <w:t>_</w:t>
            </w:r>
            <w:r w:rsidRPr="00E80F49">
              <w:rPr>
                <w:lang w:eastAsia="zh-CN"/>
              </w:rPr>
              <w:t>Maximun input level</w:t>
            </w:r>
            <w:r w:rsidR="00BB7372" w:rsidRPr="00E80F49">
              <w:rPr>
                <w:lang w:eastAsia="zh-CN"/>
              </w:rPr>
              <w:t>_v1</w:t>
            </w:r>
            <w:r w:rsidRPr="00E80F49">
              <w:t>.zip”</w:t>
            </w:r>
          </w:p>
        </w:tc>
        <w:tc>
          <w:tcPr>
            <w:tcW w:w="1854" w:type="dxa"/>
            <w:vAlign w:val="center"/>
          </w:tcPr>
          <w:p w14:paraId="1EBBA43B" w14:textId="78E49C98" w:rsidR="00392464" w:rsidRPr="00E80F49" w:rsidRDefault="00392464" w:rsidP="00DA636D">
            <w:pPr>
              <w:pStyle w:val="TAL"/>
              <w:rPr>
                <w:szCs w:val="18"/>
              </w:rPr>
            </w:pPr>
            <w:r w:rsidRPr="00E80F49">
              <w:t>RAN5#</w:t>
            </w:r>
            <w:r w:rsidR="00BB7372" w:rsidRPr="00E80F49">
              <w:rPr>
                <w:lang w:eastAsia="zh-CN"/>
              </w:rPr>
              <w:t>93-e</w:t>
            </w:r>
          </w:p>
        </w:tc>
      </w:tr>
      <w:tr w:rsidR="004D3FB8" w:rsidRPr="00E80F49" w14:paraId="6A56CA78" w14:textId="77777777" w:rsidTr="002E5133">
        <w:trPr>
          <w:trHeight w:val="248"/>
        </w:trPr>
        <w:tc>
          <w:tcPr>
            <w:tcW w:w="2160" w:type="dxa"/>
            <w:vAlign w:val="center"/>
          </w:tcPr>
          <w:p w14:paraId="0BB8B37E" w14:textId="77777777" w:rsidR="004D3FB8" w:rsidRPr="00E80F49" w:rsidRDefault="004D3FB8" w:rsidP="002E5133">
            <w:pPr>
              <w:pStyle w:val="TAL"/>
            </w:pPr>
            <w:r w:rsidRPr="00E80F49">
              <w:t>7.</w:t>
            </w:r>
            <w:r w:rsidRPr="00E80F49">
              <w:rPr>
                <w:lang w:eastAsia="zh-CN"/>
              </w:rPr>
              <w:t>4A</w:t>
            </w:r>
            <w:r w:rsidRPr="00E80F49">
              <w:t xml:space="preserve"> </w:t>
            </w:r>
            <w:r w:rsidRPr="00E80F49">
              <w:rPr>
                <w:lang w:eastAsia="zh-CN"/>
              </w:rPr>
              <w:t>Maximum</w:t>
            </w:r>
            <w:r w:rsidRPr="00E80F49">
              <w:t xml:space="preserve"> </w:t>
            </w:r>
            <w:r w:rsidRPr="00E80F49">
              <w:rPr>
                <w:lang w:eastAsia="zh-CN"/>
              </w:rPr>
              <w:t>input</w:t>
            </w:r>
            <w:r w:rsidRPr="00E80F49">
              <w:t xml:space="preserve"> level for CA</w:t>
            </w:r>
          </w:p>
        </w:tc>
        <w:tc>
          <w:tcPr>
            <w:tcW w:w="1476" w:type="dxa"/>
            <w:shd w:val="clear" w:color="auto" w:fill="auto"/>
            <w:vAlign w:val="center"/>
          </w:tcPr>
          <w:p w14:paraId="47CA9CD9" w14:textId="75587571" w:rsidR="004D3FB8" w:rsidRPr="00E80F49" w:rsidRDefault="00BB7372" w:rsidP="002E5133">
            <w:pPr>
              <w:pStyle w:val="TAC"/>
              <w:rPr>
                <w:lang w:eastAsia="zh-CN"/>
              </w:rPr>
            </w:pPr>
            <w:r w:rsidRPr="00E80F49">
              <w:rPr>
                <w:lang w:eastAsia="zh-CN"/>
              </w:rPr>
              <w:t>2</w:t>
            </w:r>
          </w:p>
        </w:tc>
        <w:tc>
          <w:tcPr>
            <w:tcW w:w="4590" w:type="dxa"/>
            <w:shd w:val="clear" w:color="auto" w:fill="auto"/>
            <w:vAlign w:val="center"/>
          </w:tcPr>
          <w:p w14:paraId="42F013E3" w14:textId="1064F53F" w:rsidR="004D3FB8" w:rsidRPr="00E80F49" w:rsidRDefault="004D3FB8" w:rsidP="002E5133">
            <w:pPr>
              <w:pStyle w:val="TAL"/>
            </w:pPr>
            <w:r w:rsidRPr="00E80F49">
              <w:t>“38.521-</w:t>
            </w:r>
            <w:r w:rsidRPr="00E80F49">
              <w:rPr>
                <w:lang w:eastAsia="zh-CN"/>
              </w:rPr>
              <w:t>2</w:t>
            </w:r>
            <w:r w:rsidRPr="00E80F49">
              <w:t>_TPanalysis_7.</w:t>
            </w:r>
            <w:r w:rsidRPr="00E80F49">
              <w:rPr>
                <w:lang w:eastAsia="zh-CN"/>
              </w:rPr>
              <w:t>4</w:t>
            </w:r>
            <w:r w:rsidR="00BB7372" w:rsidRPr="00E80F49">
              <w:rPr>
                <w:lang w:eastAsia="zh-CN"/>
              </w:rPr>
              <w:t>A</w:t>
            </w:r>
            <w:r w:rsidRPr="00E80F49">
              <w:t>_</w:t>
            </w:r>
            <w:r w:rsidRPr="00E80F49">
              <w:rPr>
                <w:lang w:eastAsia="zh-CN"/>
              </w:rPr>
              <w:t>Maximun input level</w:t>
            </w:r>
            <w:r w:rsidR="00BB7372" w:rsidRPr="00E80F49">
              <w:rPr>
                <w:lang w:eastAsia="zh-CN"/>
              </w:rPr>
              <w:t>_for_CA_v1</w:t>
            </w:r>
            <w:r w:rsidRPr="00E80F49">
              <w:t>.zip”</w:t>
            </w:r>
          </w:p>
        </w:tc>
        <w:tc>
          <w:tcPr>
            <w:tcW w:w="1854" w:type="dxa"/>
            <w:vAlign w:val="center"/>
          </w:tcPr>
          <w:p w14:paraId="0F37CA41" w14:textId="5D9E6490" w:rsidR="004D3FB8" w:rsidRPr="00E80F49" w:rsidRDefault="004D3FB8" w:rsidP="002E5133">
            <w:pPr>
              <w:pStyle w:val="TAL"/>
            </w:pPr>
            <w:r w:rsidRPr="00E80F49">
              <w:t>RAN5#</w:t>
            </w:r>
            <w:r w:rsidRPr="00E80F49">
              <w:rPr>
                <w:lang w:eastAsia="zh-CN"/>
              </w:rPr>
              <w:t>9</w:t>
            </w:r>
            <w:r w:rsidR="00BB7372" w:rsidRPr="00E80F49">
              <w:rPr>
                <w:lang w:eastAsia="zh-CN"/>
              </w:rPr>
              <w:t>3</w:t>
            </w:r>
            <w:r w:rsidRPr="00E80F49">
              <w:rPr>
                <w:lang w:eastAsia="zh-CN"/>
              </w:rPr>
              <w:t>-e</w:t>
            </w:r>
          </w:p>
        </w:tc>
      </w:tr>
      <w:tr w:rsidR="00013B25" w:rsidRPr="00E80F49" w14:paraId="76511C92" w14:textId="77777777" w:rsidTr="00750578">
        <w:tc>
          <w:tcPr>
            <w:tcW w:w="2160" w:type="dxa"/>
            <w:vAlign w:val="center"/>
          </w:tcPr>
          <w:p w14:paraId="2CCC40F4" w14:textId="77777777" w:rsidR="00013B25" w:rsidRPr="00E80F49" w:rsidRDefault="00013B25" w:rsidP="00013B25">
            <w:pPr>
              <w:pStyle w:val="TAL"/>
            </w:pPr>
            <w:r w:rsidRPr="00E80F49">
              <w:t>7.5 Adjacent channel selectivity</w:t>
            </w:r>
          </w:p>
        </w:tc>
        <w:tc>
          <w:tcPr>
            <w:tcW w:w="1476" w:type="dxa"/>
            <w:vAlign w:val="center"/>
          </w:tcPr>
          <w:p w14:paraId="32E48E9C" w14:textId="77777777" w:rsidR="00013B25" w:rsidRPr="00E80F49" w:rsidRDefault="00013B25" w:rsidP="00E201E9">
            <w:pPr>
              <w:pStyle w:val="TAC"/>
            </w:pPr>
            <w:r w:rsidRPr="00E80F49">
              <w:t>3</w:t>
            </w:r>
          </w:p>
        </w:tc>
        <w:tc>
          <w:tcPr>
            <w:tcW w:w="4590" w:type="dxa"/>
            <w:vAlign w:val="center"/>
          </w:tcPr>
          <w:p w14:paraId="053FB278" w14:textId="77777777" w:rsidR="00013B25" w:rsidRPr="00E80F49" w:rsidRDefault="00A7198B" w:rsidP="00E201E9">
            <w:pPr>
              <w:pStyle w:val="TAL"/>
            </w:pPr>
            <w:r w:rsidRPr="00E80F49">
              <w:t>“38.521-2_TPanalysis_7.5 ACS</w:t>
            </w:r>
            <w:r w:rsidR="000834E3" w:rsidRPr="00E80F49">
              <w:t>_v1</w:t>
            </w:r>
            <w:r w:rsidRPr="00E80F49">
              <w:t>.zip”</w:t>
            </w:r>
          </w:p>
        </w:tc>
        <w:tc>
          <w:tcPr>
            <w:tcW w:w="1854" w:type="dxa"/>
            <w:vAlign w:val="center"/>
          </w:tcPr>
          <w:p w14:paraId="77AE571E" w14:textId="77777777" w:rsidR="00013B25" w:rsidRPr="00E80F49" w:rsidRDefault="00013B25" w:rsidP="00E201E9">
            <w:pPr>
              <w:pStyle w:val="TAL"/>
            </w:pPr>
            <w:r w:rsidRPr="00E80F49">
              <w:rPr>
                <w:szCs w:val="18"/>
              </w:rPr>
              <w:t>RAN5#</w:t>
            </w:r>
            <w:r w:rsidR="000834E3" w:rsidRPr="00E80F49">
              <w:rPr>
                <w:szCs w:val="18"/>
              </w:rPr>
              <w:t>83</w:t>
            </w:r>
          </w:p>
        </w:tc>
      </w:tr>
      <w:tr w:rsidR="00013B25" w:rsidRPr="00E80F49" w14:paraId="25C32731" w14:textId="77777777" w:rsidTr="00750578">
        <w:trPr>
          <w:trHeight w:val="113"/>
        </w:trPr>
        <w:tc>
          <w:tcPr>
            <w:tcW w:w="2160" w:type="dxa"/>
            <w:vAlign w:val="center"/>
          </w:tcPr>
          <w:p w14:paraId="20C204DA" w14:textId="77777777" w:rsidR="00013B25" w:rsidRPr="00E80F49" w:rsidRDefault="00013B25" w:rsidP="00013B25">
            <w:pPr>
              <w:pStyle w:val="TAL"/>
            </w:pPr>
            <w:r w:rsidRPr="00E80F49">
              <w:t xml:space="preserve">7.6.2 </w:t>
            </w:r>
            <w:r w:rsidR="00E23678" w:rsidRPr="00E80F49">
              <w:t>In Band</w:t>
            </w:r>
            <w:r w:rsidRPr="00E80F49">
              <w:t xml:space="preserve"> Blocking</w:t>
            </w:r>
          </w:p>
        </w:tc>
        <w:tc>
          <w:tcPr>
            <w:tcW w:w="1476" w:type="dxa"/>
            <w:vAlign w:val="center"/>
          </w:tcPr>
          <w:p w14:paraId="4E40E3C1" w14:textId="77777777" w:rsidR="00013B25" w:rsidRPr="00E80F49" w:rsidRDefault="00013B25" w:rsidP="00E201E9">
            <w:pPr>
              <w:pStyle w:val="TAC"/>
            </w:pPr>
            <w:r w:rsidRPr="00E80F49">
              <w:t>3</w:t>
            </w:r>
          </w:p>
        </w:tc>
        <w:tc>
          <w:tcPr>
            <w:tcW w:w="4590" w:type="dxa"/>
            <w:vAlign w:val="center"/>
          </w:tcPr>
          <w:p w14:paraId="2A6E44AC" w14:textId="77777777" w:rsidR="00013B25" w:rsidRPr="00E80F49" w:rsidRDefault="00A7198B" w:rsidP="00E201E9">
            <w:pPr>
              <w:pStyle w:val="TAL"/>
            </w:pPr>
            <w:r w:rsidRPr="00E80F49">
              <w:t>“38.521-2_TPanalysis_7.6.2 InB</w:t>
            </w:r>
            <w:r w:rsidR="007A08EB" w:rsidRPr="00E80F49">
              <w:t>_</w:t>
            </w:r>
            <w:r w:rsidRPr="00E80F49">
              <w:t>Block</w:t>
            </w:r>
            <w:r w:rsidR="000834E3" w:rsidRPr="00E80F49">
              <w:t>_v1</w:t>
            </w:r>
            <w:r w:rsidRPr="00E80F49">
              <w:t>.zip”</w:t>
            </w:r>
          </w:p>
        </w:tc>
        <w:tc>
          <w:tcPr>
            <w:tcW w:w="1854" w:type="dxa"/>
            <w:vAlign w:val="center"/>
          </w:tcPr>
          <w:p w14:paraId="634D40FD" w14:textId="77777777" w:rsidR="00013B25" w:rsidRPr="00E80F49" w:rsidRDefault="00013B25" w:rsidP="00E201E9">
            <w:pPr>
              <w:pStyle w:val="TAL"/>
            </w:pPr>
            <w:r w:rsidRPr="00E80F49">
              <w:rPr>
                <w:szCs w:val="18"/>
              </w:rPr>
              <w:t>RAN5#</w:t>
            </w:r>
            <w:r w:rsidR="000834E3" w:rsidRPr="00E80F49">
              <w:rPr>
                <w:szCs w:val="18"/>
              </w:rPr>
              <w:t>83</w:t>
            </w:r>
          </w:p>
        </w:tc>
      </w:tr>
    </w:tbl>
    <w:p w14:paraId="4AC35140" w14:textId="77777777" w:rsidR="006301E5" w:rsidRPr="00E80F49" w:rsidRDefault="006301E5" w:rsidP="0097312C"/>
    <w:p w14:paraId="4210E4E8" w14:textId="77777777" w:rsidR="006301E5" w:rsidRPr="00E80F49" w:rsidRDefault="006301E5" w:rsidP="006301E5">
      <w:pPr>
        <w:pStyle w:val="Heading3"/>
      </w:pPr>
      <w:bookmarkStart w:id="218" w:name="_Toc27418760"/>
      <w:bookmarkStart w:id="219" w:name="_Toc36042414"/>
      <w:bookmarkStart w:id="220" w:name="_Toc43899742"/>
      <w:bookmarkStart w:id="221" w:name="_Toc51767654"/>
      <w:bookmarkStart w:id="222" w:name="_Toc59039985"/>
      <w:bookmarkStart w:id="223" w:name="_Toc68073924"/>
      <w:bookmarkStart w:id="224" w:name="_Toc75371786"/>
      <w:bookmarkStart w:id="225" w:name="_Toc83727854"/>
      <w:bookmarkStart w:id="226" w:name="_Toc100005954"/>
      <w:bookmarkStart w:id="227" w:name="_Toc106703502"/>
      <w:bookmarkStart w:id="228" w:name="_Toc138858403"/>
      <w:r w:rsidRPr="00E80F49">
        <w:t>4.2.</w:t>
      </w:r>
      <w:r w:rsidR="002410C6" w:rsidRPr="00E80F49">
        <w:t>2</w:t>
      </w:r>
      <w:r w:rsidRPr="00E80F49">
        <w:tab/>
      </w:r>
      <w:r w:rsidR="002410C6" w:rsidRPr="00E80F49">
        <w:t>Test point analysis per NS value</w:t>
      </w:r>
      <w:bookmarkEnd w:id="218"/>
      <w:bookmarkEnd w:id="219"/>
      <w:bookmarkEnd w:id="220"/>
      <w:bookmarkEnd w:id="221"/>
      <w:bookmarkEnd w:id="222"/>
      <w:bookmarkEnd w:id="223"/>
      <w:bookmarkEnd w:id="224"/>
      <w:bookmarkEnd w:id="225"/>
      <w:bookmarkEnd w:id="226"/>
      <w:bookmarkEnd w:id="227"/>
      <w:bookmarkEnd w:id="228"/>
    </w:p>
    <w:p w14:paraId="1D2A7E43" w14:textId="77777777" w:rsidR="006301E5" w:rsidRPr="00E80F49" w:rsidRDefault="006301E5" w:rsidP="006301E5">
      <w:pPr>
        <w:pStyle w:val="Heading4"/>
      </w:pPr>
      <w:bookmarkStart w:id="229" w:name="_Toc27418761"/>
      <w:bookmarkStart w:id="230" w:name="_Toc36042415"/>
      <w:bookmarkStart w:id="231" w:name="_Toc43899743"/>
      <w:bookmarkStart w:id="232" w:name="_Toc51767655"/>
      <w:bookmarkStart w:id="233" w:name="_Toc59039986"/>
      <w:bookmarkStart w:id="234" w:name="_Toc68073925"/>
      <w:bookmarkStart w:id="235" w:name="_Toc75371787"/>
      <w:bookmarkStart w:id="236" w:name="_Toc83727855"/>
      <w:bookmarkStart w:id="237" w:name="_Toc100005955"/>
      <w:bookmarkStart w:id="238" w:name="_Toc106703503"/>
      <w:bookmarkStart w:id="239" w:name="_Toc138858404"/>
      <w:r w:rsidRPr="00E80F49">
        <w:t>4.2.</w:t>
      </w:r>
      <w:r w:rsidR="002410C6" w:rsidRPr="00E80F49">
        <w:t>2</w:t>
      </w:r>
      <w:r w:rsidRPr="00E80F49">
        <w:t>.1</w:t>
      </w:r>
      <w:r w:rsidRPr="00E80F49">
        <w:tab/>
        <w:t>A-MPR</w:t>
      </w:r>
      <w:r w:rsidR="002410C6" w:rsidRPr="00E80F49">
        <w:t xml:space="preserve"> and A-SE FR2</w:t>
      </w:r>
      <w:r w:rsidRPr="00E80F49">
        <w:t xml:space="preserve"> test cases for single carrier</w:t>
      </w:r>
      <w:bookmarkEnd w:id="229"/>
      <w:bookmarkEnd w:id="230"/>
      <w:bookmarkEnd w:id="231"/>
      <w:bookmarkEnd w:id="232"/>
      <w:bookmarkEnd w:id="233"/>
      <w:bookmarkEnd w:id="234"/>
      <w:bookmarkEnd w:id="235"/>
      <w:bookmarkEnd w:id="236"/>
      <w:bookmarkEnd w:id="237"/>
      <w:bookmarkEnd w:id="238"/>
      <w:bookmarkEnd w:id="239"/>
    </w:p>
    <w:p w14:paraId="023A8BFD" w14:textId="77777777" w:rsidR="006301E5" w:rsidRPr="00E80F49" w:rsidRDefault="006301E5" w:rsidP="006301E5">
      <w:r w:rsidRPr="00E80F49">
        <w:t xml:space="preserve">This section contains information on test point selection for test case 6.2.3 in [3] Additional Maximum Power Reduction (A-MPR) as well as the related spectrum emissions test case 6.5.3.3 in [3] Additional Spurious </w:t>
      </w:r>
      <w:r w:rsidR="002410C6" w:rsidRPr="00E80F49">
        <w:t>emission (A-SE).</w:t>
      </w:r>
      <w:r w:rsidRPr="00E80F49">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E80F49" w:rsidRDefault="006301E5" w:rsidP="006301E5">
      <w:r w:rsidRPr="00E80F49">
        <w:t>Since A-MPR is defined by RAN4 together with A-Spurious requirements, a combined analysis is required. In general, the following non-compliant UE behavio</w:t>
      </w:r>
      <w:r w:rsidR="0097312C" w:rsidRPr="00E80F49">
        <w:t>u</w:t>
      </w:r>
      <w:r w:rsidRPr="00E80F49">
        <w:t>rs need to be checked:</w:t>
      </w:r>
    </w:p>
    <w:p w14:paraId="2B016F0F" w14:textId="77777777" w:rsidR="006301E5" w:rsidRPr="00E80F49" w:rsidRDefault="006301E5" w:rsidP="0097312C">
      <w:pPr>
        <w:pStyle w:val="B1"/>
      </w:pPr>
      <w:r w:rsidRPr="00E80F49">
        <w:t>a) UE apply too much A-MPR (more than RAN4 allow)</w:t>
      </w:r>
    </w:p>
    <w:p w14:paraId="710E53C9" w14:textId="77777777" w:rsidR="006301E5" w:rsidRPr="00E80F49" w:rsidRDefault="006301E5" w:rsidP="0097312C">
      <w:pPr>
        <w:pStyle w:val="B1"/>
      </w:pPr>
      <w:r w:rsidRPr="00E80F49">
        <w:t>b) UE apply to little A-MPR (causing too much spectrum emissions)</w:t>
      </w:r>
    </w:p>
    <w:p w14:paraId="4DB12ED8" w14:textId="77777777" w:rsidR="006301E5" w:rsidRPr="00E80F49" w:rsidRDefault="006301E5" w:rsidP="0097312C">
      <w:r w:rsidRPr="00E80F49">
        <w:t>Case A can be verified in A-MPR test case</w:t>
      </w:r>
    </w:p>
    <w:p w14:paraId="215EF2CE" w14:textId="77777777" w:rsidR="00DC4948" w:rsidRPr="00E80F49" w:rsidRDefault="006301E5" w:rsidP="00DC4948">
      <w:r w:rsidRPr="00E80F49">
        <w:t>Case B can be verified in A-S</w:t>
      </w:r>
      <w:r w:rsidR="002410C6" w:rsidRPr="00E80F49">
        <w:t>E</w:t>
      </w:r>
      <w:r w:rsidRPr="00E80F49">
        <w:t xml:space="preserve"> test case if it is ensured that the same test point is tested inside A-MPR test. Therefore, the test points in spectrum emissions test case must be a subset of the test points in the A-MPR test case.</w:t>
      </w:r>
      <w:r w:rsidR="00DC4948" w:rsidRPr="00E80F49">
        <w:t xml:space="preserve"> </w:t>
      </w:r>
    </w:p>
    <w:p w14:paraId="5295969C" w14:textId="77777777" w:rsidR="006301E5" w:rsidRPr="00E80F49" w:rsidRDefault="00DC4948" w:rsidP="00913210">
      <w:pPr>
        <w:pStyle w:val="NO"/>
      </w:pPr>
      <w:r w:rsidRPr="00E80F49">
        <w:t>Note: Even if there are identical test points in the MPR test case the A-MPR test case is still needed to verify UE output power when NS-value is signalled.</w:t>
      </w:r>
    </w:p>
    <w:p w14:paraId="4FBFCD57" w14:textId="77777777" w:rsidR="006301E5" w:rsidRPr="00E80F49" w:rsidRDefault="006301E5" w:rsidP="006301E5">
      <w:pPr>
        <w:pStyle w:val="TH"/>
        <w:rPr>
          <w:lang w:eastAsia="x-none"/>
        </w:rPr>
      </w:pPr>
      <w:r w:rsidRPr="00E80F49">
        <w:lastRenderedPageBreak/>
        <w:t>Table 4.2.</w:t>
      </w:r>
      <w:r w:rsidR="002410C6" w:rsidRPr="00E80F49">
        <w:t>2</w:t>
      </w:r>
      <w:r w:rsidRPr="00E80F49">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E80F49"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E80F49" w:rsidRDefault="006301E5" w:rsidP="005F258C">
            <w:pPr>
              <w:pStyle w:val="TAH"/>
              <w:rPr>
                <w:lang w:eastAsia="en-US"/>
              </w:rPr>
            </w:pPr>
            <w:r w:rsidRPr="00E80F49">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E80F49" w:rsidRDefault="006301E5" w:rsidP="005F258C">
            <w:pPr>
              <w:pStyle w:val="TAH"/>
              <w:rPr>
                <w:lang w:eastAsia="en-US"/>
              </w:rPr>
            </w:pPr>
            <w:r w:rsidRPr="00E80F49">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E80F49" w:rsidRDefault="006301E5" w:rsidP="005F258C">
            <w:pPr>
              <w:pStyle w:val="TAH"/>
              <w:rPr>
                <w:lang w:eastAsia="en-US"/>
              </w:rPr>
            </w:pPr>
            <w:r w:rsidRPr="00E80F49">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E80F49" w:rsidRDefault="006301E5" w:rsidP="005F258C">
            <w:pPr>
              <w:pStyle w:val="TAH"/>
              <w:rPr>
                <w:lang w:eastAsia="en-US"/>
              </w:rPr>
            </w:pPr>
            <w:r w:rsidRPr="00E80F49">
              <w:rPr>
                <w:lang w:eastAsia="en-US"/>
              </w:rPr>
              <w:t>Comments</w:t>
            </w:r>
          </w:p>
        </w:tc>
      </w:tr>
      <w:tr w:rsidR="0080581B" w:rsidRPr="00E80F49"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E80F49" w:rsidRDefault="0080581B" w:rsidP="007A1B01">
            <w:pPr>
              <w:pStyle w:val="TAC"/>
            </w:pPr>
            <w:r w:rsidRPr="00E80F49">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E80F49" w:rsidRDefault="0080581B" w:rsidP="007A1B01">
            <w:pPr>
              <w:pStyle w:val="TAC"/>
            </w:pPr>
            <w:r w:rsidRPr="00E80F49">
              <w:t>6.2.3: 3</w:t>
            </w:r>
          </w:p>
          <w:p w14:paraId="10F6F354" w14:textId="77777777" w:rsidR="007E65DC" w:rsidRPr="00E80F49" w:rsidRDefault="0080581B" w:rsidP="007E65DC">
            <w:pPr>
              <w:pStyle w:val="TAC"/>
            </w:pPr>
            <w:r w:rsidRPr="00E80F49">
              <w:t>6.5.3.3: 3</w:t>
            </w:r>
          </w:p>
          <w:p w14:paraId="6CE19CE7" w14:textId="77777777" w:rsidR="007E65DC" w:rsidRPr="00E80F49" w:rsidRDefault="007E65DC" w:rsidP="007E65DC">
            <w:pPr>
              <w:pStyle w:val="TAC"/>
            </w:pPr>
            <w:r w:rsidRPr="00E80F49">
              <w:t>6.2D.3: 3</w:t>
            </w:r>
          </w:p>
          <w:p w14:paraId="6F49420C" w14:textId="264D3D62"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E80F49" w:rsidRDefault="0080581B" w:rsidP="007A1B01">
            <w:pPr>
              <w:pStyle w:val="TAL"/>
            </w:pPr>
            <w:r w:rsidRPr="00E80F49">
              <w:t>“38.521-2_TPanalysis_6.2.3_AMPR_NS_202_v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80581B" w:rsidRPr="00E80F49"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E80F49" w:rsidRDefault="0080581B" w:rsidP="007A1B01">
            <w:pPr>
              <w:pStyle w:val="TAC"/>
            </w:pPr>
            <w:r w:rsidRPr="00E80F49">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E80F49" w:rsidRDefault="0080581B" w:rsidP="007A1B01">
            <w:pPr>
              <w:pStyle w:val="TAC"/>
            </w:pPr>
            <w:r w:rsidRPr="00E80F49">
              <w:t>6.2.3: 3</w:t>
            </w:r>
          </w:p>
          <w:p w14:paraId="56BD8B30" w14:textId="77777777" w:rsidR="007E65DC" w:rsidRPr="00E80F49" w:rsidRDefault="0080581B" w:rsidP="007E65DC">
            <w:pPr>
              <w:pStyle w:val="TAC"/>
            </w:pPr>
            <w:r w:rsidRPr="00E80F49">
              <w:t>6.5.3.3: 3</w:t>
            </w:r>
          </w:p>
          <w:p w14:paraId="4091894E" w14:textId="77777777" w:rsidR="007E65DC" w:rsidRPr="00E80F49" w:rsidRDefault="007E65DC" w:rsidP="007E65DC">
            <w:pPr>
              <w:pStyle w:val="TAC"/>
            </w:pPr>
            <w:r w:rsidRPr="00E80F49">
              <w:t>6.2D.3: 3</w:t>
            </w:r>
          </w:p>
          <w:p w14:paraId="482FF515" w14:textId="2A4D3926"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E80F49" w:rsidRDefault="0080581B" w:rsidP="007A1B01">
            <w:pPr>
              <w:pStyle w:val="TAL"/>
            </w:pPr>
            <w:r w:rsidRPr="00E80F49">
              <w:t>“38.521-2_TPanalysis_6.2.3_AMPR_NS_203_v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bl>
    <w:p w14:paraId="27C7AAF0" w14:textId="77777777" w:rsidR="002652CF" w:rsidRDefault="002652CF" w:rsidP="002652CF"/>
    <w:p w14:paraId="31F56E63" w14:textId="77777777" w:rsidR="002652CF" w:rsidRPr="00E80F49" w:rsidRDefault="002652CF" w:rsidP="002652CF">
      <w:pPr>
        <w:pStyle w:val="Heading4"/>
      </w:pPr>
      <w:bookmarkStart w:id="240" w:name="_Toc138858405"/>
      <w:r w:rsidRPr="00E80F49">
        <w:t>4.</w:t>
      </w:r>
      <w:r>
        <w:t>2</w:t>
      </w:r>
      <w:r w:rsidRPr="00E80F49">
        <w:t>.2.2</w:t>
      </w:r>
      <w:r w:rsidRPr="00E80F49">
        <w:tab/>
        <w:t xml:space="preserve">A-MPR </w:t>
      </w:r>
      <w:r>
        <w:t xml:space="preserve">and A-SE FR2 </w:t>
      </w:r>
      <w:r w:rsidRPr="00E80F49">
        <w:t>test cases for CA</w:t>
      </w:r>
      <w:bookmarkEnd w:id="240"/>
    </w:p>
    <w:p w14:paraId="2F98A475" w14:textId="77777777" w:rsidR="002652CF" w:rsidRDefault="002652CF" w:rsidP="002652CF">
      <w:pPr>
        <w:rPr>
          <w:rFonts w:eastAsia="Malgun Gothic"/>
        </w:rPr>
      </w:pPr>
      <w:r w:rsidRPr="00E80F49">
        <w:t>This section contains information on test point selection for test case</w:t>
      </w:r>
      <w:r>
        <w:t>s</w:t>
      </w:r>
      <w:r w:rsidRPr="00E80F49">
        <w:t xml:space="preserve"> 6.2A.3.1</w:t>
      </w:r>
      <w:r>
        <w:t xml:space="preserve">, </w:t>
      </w:r>
      <w:r w:rsidRPr="00E80F49">
        <w:t>6.2A.3.</w:t>
      </w:r>
      <w:r>
        <w:t xml:space="preserve">2, and </w:t>
      </w:r>
      <w:r w:rsidRPr="00E80F49">
        <w:t>6.2A.3.</w:t>
      </w:r>
      <w:r>
        <w:t>3</w:t>
      </w:r>
      <w:r w:rsidRPr="00E80F49">
        <w:t xml:space="preserve"> in [</w:t>
      </w:r>
      <w:r>
        <w:t>3</w:t>
      </w:r>
      <w:r w:rsidRPr="00E80F49">
        <w:t xml:space="preserve">], </w:t>
      </w:r>
      <w:r w:rsidRPr="00E80F49">
        <w:rPr>
          <w:rFonts w:eastAsia="Malgun Gothic"/>
        </w:rPr>
        <w:t>UE additional maximum output power reduction for CA</w:t>
      </w:r>
      <w:r>
        <w:rPr>
          <w:rFonts w:eastAsia="Malgun Gothic"/>
        </w:rPr>
        <w:t xml:space="preserve"> </w:t>
      </w:r>
      <w:r w:rsidRPr="00E80F49">
        <w:t>as well as the related spectrum emissions test case 6.5</w:t>
      </w:r>
      <w:r>
        <w:t>A</w:t>
      </w:r>
      <w:r w:rsidRPr="00E80F49">
        <w:t>.3.3</w:t>
      </w:r>
      <w:r>
        <w:t xml:space="preserve">.1, </w:t>
      </w:r>
      <w:r w:rsidRPr="00E80F49">
        <w:t>6.5</w:t>
      </w:r>
      <w:r>
        <w:t>A</w:t>
      </w:r>
      <w:r w:rsidRPr="00E80F49">
        <w:t>.3.3</w:t>
      </w:r>
      <w:r>
        <w:t xml:space="preserve">.2, and </w:t>
      </w:r>
      <w:r w:rsidRPr="00E80F49">
        <w:t>6.5</w:t>
      </w:r>
      <w:r>
        <w:t>A</w:t>
      </w:r>
      <w:r w:rsidRPr="00E80F49">
        <w:t>.3.3</w:t>
      </w:r>
      <w:r>
        <w:t>.3</w:t>
      </w:r>
      <w:r w:rsidRPr="00E80F49">
        <w:t xml:space="preserve"> in [3] Additional Spurious emission (A-SE)</w:t>
      </w:r>
      <w:r>
        <w:t xml:space="preserve"> for CA</w:t>
      </w:r>
      <w:r w:rsidRPr="00E80F49">
        <w:rPr>
          <w:rFonts w:eastAsia="Malgun Gothic"/>
        </w:rPr>
        <w:t>.</w:t>
      </w:r>
    </w:p>
    <w:p w14:paraId="0DE9E3D7" w14:textId="77777777" w:rsidR="002652CF" w:rsidRDefault="002652CF" w:rsidP="002652CF">
      <w:r w:rsidRPr="00E80F49">
        <w:t xml:space="preserve">Selection of test points should include some possible worst combinations based on the A-MPR and spectrum emissions characteristics specified for each </w:t>
      </w:r>
      <w:r>
        <w:t>CA_</w:t>
      </w:r>
      <w:r w:rsidRPr="00E80F49">
        <w:t>NS value. The number of test points should be realistic.</w:t>
      </w:r>
    </w:p>
    <w:p w14:paraId="60D65F95" w14:textId="77777777" w:rsidR="002652CF" w:rsidRPr="00E80F49" w:rsidRDefault="002652CF" w:rsidP="002652CF">
      <w:r w:rsidRPr="00E80F49">
        <w:t>Since A-MPR is defined by RAN4 together with A-Spurious requirements, a combined analysis is required. In general, the following non-compliant UE behaviours need to be checked:</w:t>
      </w:r>
    </w:p>
    <w:p w14:paraId="1B1DC4FA" w14:textId="77777777" w:rsidR="002652CF" w:rsidRPr="00E80F49" w:rsidRDefault="002652CF" w:rsidP="002652CF">
      <w:pPr>
        <w:pStyle w:val="B1"/>
      </w:pPr>
      <w:r w:rsidRPr="00E80F49">
        <w:t>a) UE apply too much A-MPR (more than RAN4 allow)</w:t>
      </w:r>
    </w:p>
    <w:p w14:paraId="601A693C" w14:textId="77777777" w:rsidR="002652CF" w:rsidRPr="00E80F49" w:rsidRDefault="002652CF" w:rsidP="002652CF">
      <w:pPr>
        <w:pStyle w:val="B1"/>
      </w:pPr>
      <w:r w:rsidRPr="00E80F49">
        <w:t>b) UE apply to little A-MPR (causing too much spectrum emissions)</w:t>
      </w:r>
    </w:p>
    <w:p w14:paraId="70440866" w14:textId="77777777" w:rsidR="002652CF" w:rsidRPr="00E80F49" w:rsidRDefault="002652CF" w:rsidP="002652CF">
      <w:r w:rsidRPr="00E80F49">
        <w:t>Case A can be verified in A-MPR test case</w:t>
      </w:r>
    </w:p>
    <w:p w14:paraId="7D031694" w14:textId="77777777" w:rsidR="002652CF" w:rsidRPr="00E80F49" w:rsidRDefault="002652CF" w:rsidP="002652CF">
      <w:r w:rsidRPr="00E80F49">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E80F49" w:rsidRDefault="002652CF" w:rsidP="002652CF">
      <w:pPr>
        <w:pStyle w:val="NO"/>
      </w:pPr>
      <w:r w:rsidRPr="00E80F49">
        <w:t>Note: Even if there are identical test points in the MPR test case the A-MPR test case is still needed to verify UE output power when NS-value is signalled.</w:t>
      </w:r>
    </w:p>
    <w:p w14:paraId="09099291" w14:textId="77777777" w:rsidR="002652CF" w:rsidRPr="00E80F49" w:rsidRDefault="002652CF" w:rsidP="002652CF">
      <w:pPr>
        <w:pStyle w:val="TH"/>
        <w:rPr>
          <w:lang w:eastAsia="x-none"/>
        </w:rPr>
      </w:pPr>
      <w:r w:rsidRPr="00E80F49">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E80F49"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E80F49" w:rsidRDefault="002652CF" w:rsidP="00207EE4">
            <w:pPr>
              <w:pStyle w:val="TAH"/>
            </w:pPr>
            <w:r w:rsidRPr="00E80F49">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E80F49" w:rsidRDefault="002652CF" w:rsidP="00207EE4">
            <w:pPr>
              <w:pStyle w:val="TAH"/>
            </w:pPr>
            <w:r w:rsidRPr="00E80F49">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E80F49" w:rsidRDefault="002652CF" w:rsidP="00207EE4">
            <w:pPr>
              <w:pStyle w:val="TAH"/>
            </w:pPr>
            <w:r w:rsidRPr="00E80F49">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E80F49" w:rsidRDefault="002652CF" w:rsidP="00207EE4">
            <w:pPr>
              <w:pStyle w:val="TAH"/>
            </w:pPr>
            <w:r w:rsidRPr="00E80F49">
              <w:t>Comments</w:t>
            </w:r>
          </w:p>
        </w:tc>
      </w:tr>
      <w:tr w:rsidR="002652CF" w:rsidRPr="00E80F49"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77777777" w:rsidR="002652CF" w:rsidRPr="00E80F49" w:rsidRDefault="002652CF" w:rsidP="00207EE4">
            <w:pPr>
              <w:pStyle w:val="TAC"/>
            </w:pPr>
            <w:r>
              <w:t xml:space="preserve">CA_ </w:t>
            </w:r>
            <w:r w:rsidRPr="00E80F49">
              <w:t>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77777777" w:rsidR="002652CF" w:rsidRDefault="002652CF" w:rsidP="00207EE4">
            <w:pPr>
              <w:pStyle w:val="TAC"/>
            </w:pPr>
            <w:r w:rsidRPr="00E80F49">
              <w:t>6.2</w:t>
            </w:r>
            <w:r>
              <w:t>A</w:t>
            </w:r>
            <w:r w:rsidRPr="00E80F49">
              <w:t>.3</w:t>
            </w:r>
            <w:r>
              <w:t>.1</w:t>
            </w:r>
            <w:r w:rsidRPr="00E80F49">
              <w:t xml:space="preserve">: </w:t>
            </w:r>
            <w:r>
              <w:t>4</w:t>
            </w:r>
          </w:p>
          <w:p w14:paraId="1BC4BDEB" w14:textId="77777777" w:rsidR="002652CF" w:rsidRPr="00E80F49" w:rsidRDefault="002652CF" w:rsidP="00207EE4">
            <w:pPr>
              <w:pStyle w:val="TAC"/>
            </w:pPr>
            <w:r w:rsidRPr="00E80F49">
              <w:t>6.2</w:t>
            </w:r>
            <w:r>
              <w:t>A</w:t>
            </w:r>
            <w:r w:rsidRPr="00E80F49">
              <w:t>.3</w:t>
            </w:r>
            <w:r>
              <w:t>.2</w:t>
            </w:r>
            <w:r w:rsidRPr="00E80F49">
              <w:t xml:space="preserve">: </w:t>
            </w:r>
            <w:r>
              <w:t>4</w:t>
            </w:r>
          </w:p>
          <w:p w14:paraId="65B6AE38" w14:textId="77777777" w:rsidR="002652CF" w:rsidRPr="00E80F49" w:rsidRDefault="002652CF" w:rsidP="00207EE4">
            <w:pPr>
              <w:pStyle w:val="TAC"/>
            </w:pPr>
            <w:r w:rsidRPr="00E80F49">
              <w:t>6.2</w:t>
            </w:r>
            <w:r>
              <w:t>A</w:t>
            </w:r>
            <w:r w:rsidRPr="00E80F49">
              <w:t>.3</w:t>
            </w:r>
            <w:r>
              <w:t>.3</w:t>
            </w:r>
            <w:r w:rsidRPr="00E80F49">
              <w:t xml:space="preserve">: </w:t>
            </w:r>
            <w:r>
              <w:t>4</w:t>
            </w:r>
          </w:p>
          <w:p w14:paraId="2C468FFC" w14:textId="77777777" w:rsidR="002652CF" w:rsidRDefault="002652CF" w:rsidP="00207EE4">
            <w:pPr>
              <w:pStyle w:val="TAC"/>
            </w:pPr>
            <w:r w:rsidRPr="00E80F49">
              <w:t>6.5</w:t>
            </w:r>
            <w:r>
              <w:t>A</w:t>
            </w:r>
            <w:r w:rsidRPr="00E80F49">
              <w:t>.3.3</w:t>
            </w:r>
            <w:r>
              <w:t>.1</w:t>
            </w:r>
            <w:r w:rsidRPr="00E80F49">
              <w:t>:</w:t>
            </w:r>
            <w:r>
              <w:t>4</w:t>
            </w:r>
          </w:p>
          <w:p w14:paraId="2A0E70C5" w14:textId="77777777" w:rsidR="002652CF" w:rsidRDefault="002652CF" w:rsidP="00207EE4">
            <w:pPr>
              <w:pStyle w:val="TAC"/>
            </w:pPr>
            <w:r w:rsidRPr="00E80F49">
              <w:t>6.5</w:t>
            </w:r>
            <w:r>
              <w:t>A</w:t>
            </w:r>
            <w:r w:rsidRPr="00E80F49">
              <w:t>.3.3</w:t>
            </w:r>
            <w:r>
              <w:t>.2</w:t>
            </w:r>
            <w:r w:rsidRPr="00E80F49">
              <w:t>:</w:t>
            </w:r>
            <w:r>
              <w:t>4</w:t>
            </w:r>
          </w:p>
          <w:p w14:paraId="0708EE37" w14:textId="77777777" w:rsidR="002652CF" w:rsidRPr="00E80F49" w:rsidRDefault="002652CF" w:rsidP="00207EE4">
            <w:pPr>
              <w:pStyle w:val="TAC"/>
            </w:pPr>
            <w:r w:rsidRPr="00E80F49">
              <w:t>6.5</w:t>
            </w:r>
            <w:r>
              <w:t>A</w:t>
            </w:r>
            <w:r w:rsidRPr="00E80F49">
              <w:t>.3.3</w:t>
            </w:r>
            <w:r>
              <w:t>.2</w:t>
            </w:r>
            <w:r w:rsidRPr="00E80F49">
              <w:t>:</w:t>
            </w:r>
            <w:r>
              <w:t>4</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77777777" w:rsidR="002652CF" w:rsidRPr="00E80F49" w:rsidRDefault="002652CF" w:rsidP="00207EE4">
            <w:pPr>
              <w:pStyle w:val="TAL"/>
            </w:pPr>
            <w:r w:rsidRPr="00E80F49">
              <w:t>“38.521-2_TPanalysis_6.2.3_AMPR_</w:t>
            </w:r>
            <w:r>
              <w:t>CA_</w:t>
            </w:r>
            <w:r w:rsidRPr="00E80F49">
              <w:t>NS_202.zip”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77777777" w:rsidR="002652CF" w:rsidRPr="00E80F49" w:rsidRDefault="002652CF" w:rsidP="00207EE4">
            <w:pPr>
              <w:pStyle w:val="TAL"/>
              <w:rPr>
                <w:rFonts w:cs="Arial"/>
                <w:lang w:eastAsia="ko-KR"/>
              </w:rPr>
            </w:pPr>
            <w:r w:rsidRPr="00E80F49">
              <w:rPr>
                <w:rFonts w:cs="Arial"/>
                <w:lang w:eastAsia="ko-KR"/>
              </w:rPr>
              <w:t>RAN5#9</w:t>
            </w:r>
            <w:r>
              <w:rPr>
                <w:rFonts w:cs="Arial"/>
                <w:lang w:eastAsia="ko-KR"/>
              </w:rPr>
              <w:t>9</w:t>
            </w:r>
          </w:p>
        </w:tc>
      </w:tr>
    </w:tbl>
    <w:p w14:paraId="24721C3F" w14:textId="77777777" w:rsidR="002410C6" w:rsidRPr="00E80F49" w:rsidRDefault="002410C6" w:rsidP="002410C6"/>
    <w:p w14:paraId="48B260B2" w14:textId="77777777" w:rsidR="002410C6" w:rsidRPr="00E80F49" w:rsidRDefault="002410C6" w:rsidP="002410C6">
      <w:pPr>
        <w:pStyle w:val="Heading3"/>
      </w:pPr>
      <w:bookmarkStart w:id="241" w:name="_Toc59039987"/>
      <w:bookmarkStart w:id="242" w:name="_Toc68073926"/>
      <w:bookmarkStart w:id="243" w:name="_Toc75371788"/>
      <w:bookmarkStart w:id="244" w:name="_Toc83727856"/>
      <w:bookmarkStart w:id="245" w:name="_Toc100005956"/>
      <w:bookmarkStart w:id="246" w:name="_Toc106703504"/>
      <w:bookmarkStart w:id="247" w:name="_Toc138858406"/>
      <w:r w:rsidRPr="00E80F49">
        <w:t>4.2.3</w:t>
      </w:r>
      <w:r w:rsidRPr="00E80F49">
        <w:tab/>
        <w:t>Test point analysis per NR CA configuration</w:t>
      </w:r>
      <w:bookmarkEnd w:id="241"/>
      <w:bookmarkEnd w:id="242"/>
      <w:bookmarkEnd w:id="243"/>
      <w:bookmarkEnd w:id="244"/>
      <w:bookmarkEnd w:id="245"/>
      <w:bookmarkEnd w:id="246"/>
      <w:bookmarkEnd w:id="247"/>
    </w:p>
    <w:p w14:paraId="7E347543" w14:textId="77777777" w:rsidR="002410C6" w:rsidRPr="00E80F49" w:rsidRDefault="002410C6" w:rsidP="002410C6">
      <w:pPr>
        <w:pStyle w:val="Heading4"/>
      </w:pPr>
      <w:bookmarkStart w:id="248" w:name="_Toc59039988"/>
      <w:bookmarkStart w:id="249" w:name="_Toc68073927"/>
      <w:bookmarkStart w:id="250" w:name="_Toc75371789"/>
      <w:bookmarkStart w:id="251" w:name="_Toc83727857"/>
      <w:bookmarkStart w:id="252" w:name="_Toc100005957"/>
      <w:bookmarkStart w:id="253" w:name="_Toc106703505"/>
      <w:bookmarkStart w:id="254" w:name="_Toc138858407"/>
      <w:r w:rsidRPr="00E80F49">
        <w:t>4.2.3.1</w:t>
      </w:r>
      <w:r w:rsidRPr="00E80F49">
        <w:tab/>
        <w:t>Reference Sensitivity test cases for FR2 NR CA</w:t>
      </w:r>
      <w:bookmarkEnd w:id="248"/>
      <w:bookmarkEnd w:id="249"/>
      <w:bookmarkEnd w:id="250"/>
      <w:bookmarkEnd w:id="251"/>
      <w:bookmarkEnd w:id="252"/>
      <w:bookmarkEnd w:id="253"/>
      <w:bookmarkEnd w:id="254"/>
    </w:p>
    <w:p w14:paraId="79F3554C" w14:textId="77777777" w:rsidR="0092472A" w:rsidRPr="00E80F49" w:rsidRDefault="0092472A" w:rsidP="0092472A">
      <w:pPr>
        <w:pStyle w:val="EditorsNote"/>
      </w:pPr>
      <w:r w:rsidRPr="00E80F49">
        <w:t>Editor's note:</w:t>
      </w:r>
      <w:r w:rsidRPr="00E80F49">
        <w:tab/>
        <w:t>TP analyses for FR2 NR CA will be added to this clause.</w:t>
      </w:r>
    </w:p>
    <w:p w14:paraId="7814C1B1" w14:textId="77777777" w:rsidR="00397292" w:rsidRPr="00E80F49" w:rsidRDefault="00397292" w:rsidP="00443738">
      <w:pPr>
        <w:pStyle w:val="Heading2"/>
      </w:pPr>
      <w:bookmarkStart w:id="255" w:name="_Toc27418762"/>
      <w:bookmarkStart w:id="256" w:name="_Toc36042416"/>
      <w:bookmarkStart w:id="257" w:name="_Toc43899744"/>
      <w:bookmarkStart w:id="258" w:name="_Toc51767656"/>
      <w:bookmarkStart w:id="259" w:name="_Toc59039989"/>
      <w:bookmarkStart w:id="260" w:name="_Toc68073928"/>
      <w:bookmarkStart w:id="261" w:name="_Toc75371790"/>
      <w:bookmarkStart w:id="262" w:name="_Toc83727858"/>
      <w:bookmarkStart w:id="263" w:name="_Toc100005958"/>
      <w:bookmarkStart w:id="264" w:name="_Toc106703506"/>
      <w:bookmarkStart w:id="265" w:name="_Toc138858408"/>
      <w:r w:rsidRPr="00E80F49">
        <w:lastRenderedPageBreak/>
        <w:t>4.3</w:t>
      </w:r>
      <w:r w:rsidRPr="00E80F49">
        <w:tab/>
      </w:r>
      <w:r w:rsidR="002410C6" w:rsidRPr="00E80F49">
        <w:t>Test point analysis for test cases in TS 38.521-3</w:t>
      </w:r>
      <w:bookmarkEnd w:id="255"/>
      <w:bookmarkEnd w:id="256"/>
      <w:bookmarkEnd w:id="257"/>
      <w:bookmarkEnd w:id="258"/>
      <w:bookmarkEnd w:id="259"/>
      <w:bookmarkEnd w:id="260"/>
      <w:bookmarkEnd w:id="261"/>
      <w:bookmarkEnd w:id="262"/>
      <w:bookmarkEnd w:id="263"/>
      <w:bookmarkEnd w:id="264"/>
      <w:bookmarkEnd w:id="265"/>
    </w:p>
    <w:p w14:paraId="4F579BEF" w14:textId="77777777" w:rsidR="002410C6" w:rsidRPr="00E80F49" w:rsidRDefault="002410C6" w:rsidP="002410C6">
      <w:pPr>
        <w:pStyle w:val="Heading3"/>
      </w:pPr>
      <w:bookmarkStart w:id="266" w:name="_Toc59039990"/>
      <w:bookmarkStart w:id="267" w:name="_Toc68073929"/>
      <w:bookmarkStart w:id="268" w:name="_Toc75371791"/>
      <w:bookmarkStart w:id="269" w:name="_Toc83727859"/>
      <w:bookmarkStart w:id="270" w:name="_Toc100005959"/>
      <w:bookmarkStart w:id="271" w:name="_Toc106703507"/>
      <w:bookmarkStart w:id="272" w:name="_Toc138858409"/>
      <w:r w:rsidRPr="00E80F49">
        <w:t>4.3.1</w:t>
      </w:r>
      <w:r w:rsidRPr="00E80F49">
        <w:tab/>
        <w:t>Test point analysis per test case</w:t>
      </w:r>
      <w:bookmarkEnd w:id="266"/>
      <w:bookmarkEnd w:id="267"/>
      <w:bookmarkEnd w:id="268"/>
      <w:bookmarkEnd w:id="269"/>
      <w:bookmarkEnd w:id="270"/>
      <w:bookmarkEnd w:id="271"/>
      <w:bookmarkEnd w:id="272"/>
    </w:p>
    <w:p w14:paraId="6F060ABF" w14:textId="77777777" w:rsidR="002410C6" w:rsidRPr="00E80F49" w:rsidRDefault="002410C6" w:rsidP="002410C6">
      <w:pPr>
        <w:pStyle w:val="Heading4"/>
      </w:pPr>
      <w:bookmarkStart w:id="273" w:name="_Toc59039991"/>
      <w:bookmarkStart w:id="274" w:name="_Toc68073930"/>
      <w:bookmarkStart w:id="275" w:name="_Toc75371792"/>
      <w:bookmarkStart w:id="276" w:name="_Toc83727860"/>
      <w:bookmarkStart w:id="277" w:name="_Toc100005960"/>
      <w:bookmarkStart w:id="278" w:name="_Toc106703508"/>
      <w:bookmarkStart w:id="279" w:name="_Toc138858410"/>
      <w:r w:rsidRPr="00E80F49">
        <w:t>4.3.1.1</w:t>
      </w:r>
      <w:r w:rsidRPr="00E80F49">
        <w:tab/>
        <w:t>EN-DC test cases</w:t>
      </w:r>
      <w:bookmarkEnd w:id="273"/>
      <w:bookmarkEnd w:id="274"/>
      <w:bookmarkEnd w:id="275"/>
      <w:bookmarkEnd w:id="276"/>
      <w:bookmarkEnd w:id="277"/>
      <w:bookmarkEnd w:id="278"/>
      <w:bookmarkEnd w:id="279"/>
    </w:p>
    <w:p w14:paraId="55D722F1" w14:textId="77777777" w:rsidR="002410C6" w:rsidRPr="00E80F49" w:rsidRDefault="002410C6" w:rsidP="002410C6">
      <w:pPr>
        <w:pStyle w:val="TH"/>
      </w:pPr>
      <w:r w:rsidRPr="00E80F49">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E80F49" w14:paraId="37515BCD" w14:textId="77777777" w:rsidTr="00E80F49">
        <w:trPr>
          <w:trHeight w:val="248"/>
        </w:trPr>
        <w:tc>
          <w:tcPr>
            <w:tcW w:w="2160" w:type="dxa"/>
            <w:vAlign w:val="center"/>
          </w:tcPr>
          <w:p w14:paraId="39646492" w14:textId="77777777" w:rsidR="002410C6" w:rsidRPr="00E80F49" w:rsidRDefault="002410C6" w:rsidP="006E661B">
            <w:pPr>
              <w:pStyle w:val="TAH"/>
              <w:rPr>
                <w:rFonts w:cs="Arial"/>
              </w:rPr>
            </w:pPr>
            <w:r w:rsidRPr="00E80F49">
              <w:t>Subclause</w:t>
            </w:r>
          </w:p>
        </w:tc>
        <w:tc>
          <w:tcPr>
            <w:tcW w:w="1476" w:type="dxa"/>
            <w:shd w:val="clear" w:color="auto" w:fill="auto"/>
            <w:vAlign w:val="center"/>
          </w:tcPr>
          <w:p w14:paraId="5B7319E4" w14:textId="77777777" w:rsidR="002410C6" w:rsidRPr="00E80F49" w:rsidRDefault="002410C6" w:rsidP="006E661B">
            <w:pPr>
              <w:pStyle w:val="TAH"/>
            </w:pPr>
            <w:r w:rsidRPr="00E80F49">
              <w:t>Number of test points</w:t>
            </w:r>
          </w:p>
        </w:tc>
        <w:tc>
          <w:tcPr>
            <w:tcW w:w="4590" w:type="dxa"/>
            <w:shd w:val="clear" w:color="auto" w:fill="auto"/>
            <w:vAlign w:val="center"/>
          </w:tcPr>
          <w:p w14:paraId="69B52C66" w14:textId="77777777" w:rsidR="002410C6" w:rsidRPr="00E80F49" w:rsidRDefault="002410C6" w:rsidP="006E661B">
            <w:pPr>
              <w:pStyle w:val="TAH"/>
            </w:pPr>
            <w:r w:rsidRPr="00E80F49">
              <w:t>Justification in attachment</w:t>
            </w:r>
          </w:p>
        </w:tc>
        <w:tc>
          <w:tcPr>
            <w:tcW w:w="1854" w:type="dxa"/>
            <w:vAlign w:val="center"/>
          </w:tcPr>
          <w:p w14:paraId="66752676" w14:textId="77777777" w:rsidR="002410C6" w:rsidRPr="00E80F49" w:rsidRDefault="002410C6" w:rsidP="006E661B">
            <w:pPr>
              <w:pStyle w:val="TAH"/>
            </w:pPr>
            <w:r w:rsidRPr="00E80F49">
              <w:t>Comments</w:t>
            </w:r>
          </w:p>
        </w:tc>
      </w:tr>
      <w:tr w:rsidR="002410C6" w:rsidRPr="00E80F49" w14:paraId="6E85EC35" w14:textId="77777777" w:rsidTr="00E80F49">
        <w:tc>
          <w:tcPr>
            <w:tcW w:w="2160" w:type="dxa"/>
            <w:vAlign w:val="center"/>
          </w:tcPr>
          <w:p w14:paraId="473BA6A2" w14:textId="77777777" w:rsidR="002410C6" w:rsidRPr="00E80F49" w:rsidRDefault="002410C6" w:rsidP="006E661B">
            <w:pPr>
              <w:pStyle w:val="TAL"/>
            </w:pPr>
            <w:r w:rsidRPr="00E80F49">
              <w:t>6.2B.1.1 UE Maximum Output Power for Intra-Band Contiguous EN-DC</w:t>
            </w:r>
          </w:p>
        </w:tc>
        <w:tc>
          <w:tcPr>
            <w:tcW w:w="1476" w:type="dxa"/>
            <w:vAlign w:val="center"/>
          </w:tcPr>
          <w:p w14:paraId="5674628D" w14:textId="77777777" w:rsidR="002410C6" w:rsidRPr="00E80F49" w:rsidRDefault="002410C6" w:rsidP="006E661B">
            <w:pPr>
              <w:pStyle w:val="TAC"/>
              <w:rPr>
                <w:rFonts w:cs="Arial"/>
              </w:rPr>
            </w:pPr>
            <w:r w:rsidRPr="00E80F49">
              <w:rPr>
                <w:rFonts w:cs="Arial"/>
              </w:rPr>
              <w:t>20</w:t>
            </w:r>
          </w:p>
        </w:tc>
        <w:tc>
          <w:tcPr>
            <w:tcW w:w="4590" w:type="dxa"/>
            <w:vAlign w:val="center"/>
          </w:tcPr>
          <w:p w14:paraId="49F5A2EC" w14:textId="0CEF9A6C" w:rsidR="002410C6" w:rsidRPr="00E80F49" w:rsidRDefault="002410C6" w:rsidP="006E661B">
            <w:pPr>
              <w:pStyle w:val="TAL"/>
            </w:pPr>
            <w:r w:rsidRPr="00E80F49">
              <w:t>“38.521-3_TPanalysis_6.2B.1.1</w:t>
            </w:r>
            <w:r w:rsidR="00D44BD4">
              <w:t>_</w:t>
            </w:r>
            <w:r w:rsidRPr="00E80F49">
              <w:t>MOP_Intra_B_contig_v4.zip”</w:t>
            </w:r>
          </w:p>
        </w:tc>
        <w:tc>
          <w:tcPr>
            <w:tcW w:w="1854" w:type="dxa"/>
            <w:vAlign w:val="center"/>
          </w:tcPr>
          <w:p w14:paraId="6F78208E" w14:textId="77777777" w:rsidR="002410C6" w:rsidRPr="00E80F49" w:rsidRDefault="002410C6" w:rsidP="006E661B">
            <w:pPr>
              <w:pStyle w:val="TAL"/>
            </w:pPr>
            <w:r w:rsidRPr="00E80F49">
              <w:t>RAN5#88-e</w:t>
            </w:r>
          </w:p>
        </w:tc>
      </w:tr>
      <w:tr w:rsidR="002410C6" w:rsidRPr="00E80F49" w14:paraId="1AF74D70" w14:textId="77777777" w:rsidTr="00E80F49">
        <w:tc>
          <w:tcPr>
            <w:tcW w:w="2160" w:type="dxa"/>
            <w:vAlign w:val="center"/>
          </w:tcPr>
          <w:p w14:paraId="22C39A94" w14:textId="77777777" w:rsidR="002410C6" w:rsidRPr="00E80F49" w:rsidRDefault="002410C6" w:rsidP="006E661B">
            <w:pPr>
              <w:keepNext/>
              <w:keepLines/>
              <w:spacing w:after="0"/>
              <w:rPr>
                <w:rFonts w:ascii="Arial" w:hAnsi="Arial"/>
                <w:sz w:val="18"/>
              </w:rPr>
            </w:pPr>
            <w:r w:rsidRPr="00E80F49">
              <w:rPr>
                <w:rFonts w:ascii="Arial" w:hAnsi="Arial"/>
                <w:sz w:val="18"/>
              </w:rPr>
              <w:t>6.2B.1.2 UE Maximum Output Power for Intra-Band Non-Contiguous EN-DC</w:t>
            </w:r>
          </w:p>
        </w:tc>
        <w:tc>
          <w:tcPr>
            <w:tcW w:w="1476" w:type="dxa"/>
            <w:vAlign w:val="center"/>
          </w:tcPr>
          <w:p w14:paraId="450DD3D7"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40</w:t>
            </w:r>
          </w:p>
        </w:tc>
        <w:tc>
          <w:tcPr>
            <w:tcW w:w="4590" w:type="dxa"/>
            <w:vAlign w:val="center"/>
          </w:tcPr>
          <w:p w14:paraId="3E84C229"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“38.521-3_TPanalysis_6.2B.1.2_MOP_Intra_B_non-contig_v2.zip”</w:t>
            </w:r>
          </w:p>
        </w:tc>
        <w:tc>
          <w:tcPr>
            <w:tcW w:w="1854" w:type="dxa"/>
            <w:vAlign w:val="center"/>
          </w:tcPr>
          <w:p w14:paraId="06197DAF" w14:textId="77777777" w:rsidR="002410C6" w:rsidRPr="00E80F49" w:rsidRDefault="002410C6" w:rsidP="006E661B">
            <w:pPr>
              <w:keepNext/>
              <w:keepLines/>
              <w:spacing w:after="0"/>
              <w:rPr>
                <w:rFonts w:ascii="Arial" w:hAnsi="Arial"/>
                <w:sz w:val="18"/>
              </w:rPr>
            </w:pPr>
            <w:r w:rsidRPr="00E80F49">
              <w:rPr>
                <w:rFonts w:ascii="Arial" w:hAnsi="Arial"/>
                <w:sz w:val="18"/>
              </w:rPr>
              <w:t>RAN5#87-e</w:t>
            </w:r>
          </w:p>
        </w:tc>
      </w:tr>
      <w:tr w:rsidR="002410C6" w:rsidRPr="00E80F49" w14:paraId="3B6E1CCD" w14:textId="77777777" w:rsidTr="00E80F49">
        <w:tc>
          <w:tcPr>
            <w:tcW w:w="2160" w:type="dxa"/>
            <w:vAlign w:val="center"/>
          </w:tcPr>
          <w:p w14:paraId="1C627145" w14:textId="77777777" w:rsidR="002410C6" w:rsidRPr="00E80F49" w:rsidRDefault="002410C6" w:rsidP="006E661B">
            <w:pPr>
              <w:keepNext/>
              <w:keepLines/>
              <w:spacing w:after="0"/>
              <w:rPr>
                <w:rFonts w:ascii="Arial" w:hAnsi="Arial"/>
                <w:sz w:val="18"/>
              </w:rPr>
            </w:pPr>
            <w:r w:rsidRPr="00E80F49">
              <w:rPr>
                <w:rFonts w:ascii="Arial" w:hAnsi="Arial"/>
                <w:sz w:val="18"/>
              </w:rPr>
              <w:t>6.2B.1.3 UE Maximum Output Power for Inter-Band EN-DC</w:t>
            </w:r>
          </w:p>
        </w:tc>
        <w:tc>
          <w:tcPr>
            <w:tcW w:w="1476" w:type="dxa"/>
            <w:vAlign w:val="center"/>
          </w:tcPr>
          <w:p w14:paraId="07A024A9"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600</w:t>
            </w:r>
          </w:p>
        </w:tc>
        <w:tc>
          <w:tcPr>
            <w:tcW w:w="4590" w:type="dxa"/>
            <w:vAlign w:val="center"/>
          </w:tcPr>
          <w:p w14:paraId="25AB0A8A" w14:textId="275E4136" w:rsidR="002410C6" w:rsidRPr="00E80F49" w:rsidRDefault="002410C6" w:rsidP="006E661B">
            <w:pPr>
              <w:keepNext/>
              <w:keepLines/>
              <w:spacing w:after="0"/>
              <w:rPr>
                <w:rFonts w:ascii="Arial" w:hAnsi="Arial"/>
                <w:sz w:val="18"/>
              </w:rPr>
            </w:pPr>
            <w:r w:rsidRPr="00E80F49">
              <w:rPr>
                <w:rFonts w:ascii="Arial" w:hAnsi="Arial"/>
                <w:sz w:val="18"/>
              </w:rPr>
              <w:t>“38.521-3_TPanalysis_6.2B.1.3</w:t>
            </w:r>
            <w:r w:rsidR="00D44BD4">
              <w:rPr>
                <w:rFonts w:ascii="Arial" w:hAnsi="Arial"/>
                <w:sz w:val="18"/>
              </w:rPr>
              <w:t>_</w:t>
            </w:r>
            <w:r w:rsidRPr="00E80F49">
              <w:rPr>
                <w:rFonts w:ascii="Arial" w:hAnsi="Arial"/>
                <w:sz w:val="18"/>
              </w:rPr>
              <w:t>MOP_Inter_B_Config_v2.zip”</w:t>
            </w:r>
          </w:p>
        </w:tc>
        <w:tc>
          <w:tcPr>
            <w:tcW w:w="1854" w:type="dxa"/>
            <w:vAlign w:val="center"/>
          </w:tcPr>
          <w:p w14:paraId="2DC00AE1" w14:textId="77777777" w:rsidR="002410C6" w:rsidRPr="00E80F49" w:rsidRDefault="002410C6" w:rsidP="006E661B">
            <w:pPr>
              <w:keepNext/>
              <w:keepLines/>
              <w:spacing w:after="0"/>
              <w:rPr>
                <w:rFonts w:ascii="Arial" w:hAnsi="Arial"/>
                <w:sz w:val="18"/>
              </w:rPr>
            </w:pPr>
            <w:r w:rsidRPr="00E80F49">
              <w:rPr>
                <w:rFonts w:ascii="Arial" w:hAnsi="Arial"/>
                <w:sz w:val="18"/>
              </w:rPr>
              <w:t>RAN5#86-e</w:t>
            </w:r>
          </w:p>
        </w:tc>
      </w:tr>
      <w:tr w:rsidR="001752A1" w:rsidRPr="00E80F49" w14:paraId="22C41317" w14:textId="77777777" w:rsidTr="00E80F49">
        <w:tc>
          <w:tcPr>
            <w:tcW w:w="2160" w:type="dxa"/>
            <w:vAlign w:val="center"/>
          </w:tcPr>
          <w:p w14:paraId="4DEFDB3B" w14:textId="21EF9385"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6.2B.1.3</w:t>
            </w:r>
            <w:r w:rsidRPr="00E80F49">
              <w:rPr>
                <w:rFonts w:ascii="Arial" w:eastAsia="SimSun" w:hAnsi="Arial"/>
                <w:sz w:val="18"/>
                <w:lang w:eastAsia="zh-CN"/>
              </w:rPr>
              <w:t>_1</w:t>
            </w:r>
            <w:r w:rsidRPr="00E80F49">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E80F49" w:rsidRDefault="001752A1" w:rsidP="001752A1">
            <w:pPr>
              <w:keepNext/>
              <w:keepLines/>
              <w:spacing w:after="0"/>
              <w:jc w:val="center"/>
              <w:rPr>
                <w:rFonts w:ascii="Arial" w:hAnsi="Arial" w:cs="Arial"/>
                <w:sz w:val="18"/>
              </w:rPr>
            </w:pPr>
            <w:r w:rsidRPr="00E80F49">
              <w:rPr>
                <w:rFonts w:ascii="Arial" w:eastAsia="SimSun" w:hAnsi="Arial" w:cs="Arial"/>
                <w:sz w:val="18"/>
                <w:lang w:eastAsia="en-US"/>
              </w:rPr>
              <w:t>400</w:t>
            </w:r>
          </w:p>
        </w:tc>
        <w:tc>
          <w:tcPr>
            <w:tcW w:w="4590" w:type="dxa"/>
            <w:vAlign w:val="center"/>
          </w:tcPr>
          <w:p w14:paraId="575CF6CA" w14:textId="0241E641"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“38.521-3_TPanalysis_6.2B.1.3_1_MOP_Inter_B_2 LTE_1NR.zip”</w:t>
            </w:r>
          </w:p>
        </w:tc>
        <w:tc>
          <w:tcPr>
            <w:tcW w:w="1854" w:type="dxa"/>
            <w:vAlign w:val="center"/>
          </w:tcPr>
          <w:p w14:paraId="24747548" w14:textId="352B02FC"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RAN5#95-e</w:t>
            </w:r>
          </w:p>
        </w:tc>
      </w:tr>
      <w:tr w:rsidR="001752A1" w:rsidRPr="00E80F49"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E80F49" w:rsidRDefault="001752A1" w:rsidP="001752A1">
            <w:pPr>
              <w:pStyle w:val="TAL"/>
            </w:pPr>
            <w:r w:rsidRPr="00E80F49">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E80F49" w:rsidRDefault="001752A1" w:rsidP="001752A1">
            <w:pPr>
              <w:pStyle w:val="TAC"/>
              <w:rPr>
                <w:rFonts w:cs="Arial"/>
              </w:rPr>
            </w:pPr>
            <w:r w:rsidRPr="00E80F49">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E80F49" w:rsidRDefault="001752A1" w:rsidP="001752A1">
            <w:pPr>
              <w:pStyle w:val="TAL"/>
            </w:pPr>
            <w:r w:rsidRPr="00E80F49">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E80F49" w:rsidRDefault="001752A1" w:rsidP="001752A1">
            <w:pPr>
              <w:pStyle w:val="TAL"/>
            </w:pPr>
            <w:r w:rsidRPr="00E80F49">
              <w:rPr>
                <w:szCs w:val="18"/>
              </w:rPr>
              <w:t>RAN5#87-e</w:t>
            </w:r>
          </w:p>
        </w:tc>
      </w:tr>
      <w:tr w:rsidR="001752A1" w:rsidRPr="00E80F49"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E80F49" w:rsidRDefault="001752A1" w:rsidP="001752A1">
            <w:pPr>
              <w:pStyle w:val="TAL"/>
            </w:pPr>
            <w:r w:rsidRPr="00E80F49">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E80F49" w:rsidRDefault="001752A1" w:rsidP="001752A1">
            <w:pPr>
              <w:pStyle w:val="TAC"/>
            </w:pPr>
            <w:r w:rsidRPr="00E80F49">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E80F49" w:rsidRDefault="001752A1" w:rsidP="001752A1">
            <w:pPr>
              <w:pStyle w:val="TAL"/>
            </w:pPr>
            <w:r w:rsidRPr="00E80F49">
              <w:t>”</w:t>
            </w:r>
            <w:r w:rsidRPr="00E80F49">
              <w:rPr>
                <w:rFonts w:eastAsia="??"/>
                <w:szCs w:val="32"/>
              </w:rPr>
              <w:t xml:space="preserve"> 38.521-3_TPanalysis_6.2B.2.2_MPR_6.5B.2.2.1_SEM_6.5B.2.2.3_ACLR_v1.zip</w:t>
            </w:r>
            <w:r w:rsidRPr="00E80F49">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E80F49" w:rsidRDefault="001752A1" w:rsidP="001752A1">
            <w:pPr>
              <w:pStyle w:val="TAL"/>
              <w:rPr>
                <w:szCs w:val="18"/>
              </w:rPr>
            </w:pPr>
            <w:r w:rsidRPr="00E80F49">
              <w:rPr>
                <w:szCs w:val="18"/>
              </w:rPr>
              <w:t>RAN5#93-e</w:t>
            </w:r>
          </w:p>
        </w:tc>
      </w:tr>
      <w:tr w:rsidR="001752A1" w:rsidRPr="00E80F49"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E80F49" w:rsidRDefault="001752A1" w:rsidP="001752A1">
            <w:pPr>
              <w:pStyle w:val="TAL"/>
            </w:pPr>
            <w:r w:rsidRPr="00E80F49">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E80F49" w:rsidRDefault="001752A1" w:rsidP="001752A1">
            <w:pPr>
              <w:pStyle w:val="TAC"/>
              <w:rPr>
                <w:rFonts w:cs="Arial"/>
              </w:rPr>
            </w:pPr>
            <w:r w:rsidRPr="00E80F49">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E80F49" w:rsidRDefault="001752A1" w:rsidP="001752A1">
            <w:pPr>
              <w:pStyle w:val="TAL"/>
            </w:pPr>
            <w:r w:rsidRPr="00E80F49">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E80F49" w:rsidRDefault="001752A1" w:rsidP="001752A1">
            <w:pPr>
              <w:pStyle w:val="TAL"/>
            </w:pPr>
            <w:r w:rsidRPr="00E80F49">
              <w:t>RAN5#3-5G-NR Adhoc</w:t>
            </w:r>
          </w:p>
        </w:tc>
      </w:tr>
      <w:tr w:rsidR="001752A1" w:rsidRPr="00E80F49" w14:paraId="477C37A4" w14:textId="77777777" w:rsidTr="00E80F49">
        <w:trPr>
          <w:trHeight w:val="347"/>
        </w:trPr>
        <w:tc>
          <w:tcPr>
            <w:tcW w:w="2160" w:type="dxa"/>
            <w:vAlign w:val="center"/>
          </w:tcPr>
          <w:p w14:paraId="2E6F4CB2" w14:textId="77777777" w:rsidR="001752A1" w:rsidRPr="00E80F49" w:rsidRDefault="001752A1" w:rsidP="001752A1">
            <w:pPr>
              <w:pStyle w:val="TAL"/>
            </w:pPr>
            <w:r w:rsidRPr="00E80F49">
              <w:t>6.2B.2.4 UE Maximum Output Power reduction for Inter-Band EN-DC including FR2</w:t>
            </w:r>
          </w:p>
        </w:tc>
        <w:tc>
          <w:tcPr>
            <w:tcW w:w="1476" w:type="dxa"/>
            <w:vAlign w:val="center"/>
          </w:tcPr>
          <w:p w14:paraId="7EDE1397" w14:textId="77777777" w:rsidR="001752A1" w:rsidRPr="00E80F49" w:rsidRDefault="001752A1" w:rsidP="001752A1">
            <w:pPr>
              <w:pStyle w:val="TAC"/>
              <w:rPr>
                <w:rFonts w:cs="Arial"/>
              </w:rPr>
            </w:pPr>
            <w:r w:rsidRPr="00E80F49">
              <w:t>Same as Table 4.1.1-1, test case 6.2.2</w:t>
            </w:r>
          </w:p>
        </w:tc>
        <w:tc>
          <w:tcPr>
            <w:tcW w:w="4590" w:type="dxa"/>
            <w:vAlign w:val="center"/>
          </w:tcPr>
          <w:p w14:paraId="28A27A46" w14:textId="77777777" w:rsidR="001752A1" w:rsidRPr="00E80F49" w:rsidRDefault="001752A1" w:rsidP="001752A1">
            <w:pPr>
              <w:pStyle w:val="TAL"/>
            </w:pPr>
            <w:r w:rsidRPr="00E80F49">
              <w:t>Same as Table 4.1.1.1-1, test case 6.2.2</w:t>
            </w:r>
          </w:p>
        </w:tc>
        <w:tc>
          <w:tcPr>
            <w:tcW w:w="1854" w:type="dxa"/>
            <w:vAlign w:val="center"/>
          </w:tcPr>
          <w:p w14:paraId="7C3990FD" w14:textId="77777777" w:rsidR="001752A1" w:rsidRPr="00E80F49" w:rsidRDefault="001752A1" w:rsidP="001752A1">
            <w:pPr>
              <w:pStyle w:val="TAL"/>
            </w:pPr>
            <w:r w:rsidRPr="00E80F49">
              <w:t>RAN5#</w:t>
            </w:r>
            <w:r w:rsidRPr="00E80F49">
              <w:rPr>
                <w:szCs w:val="18"/>
              </w:rPr>
              <w:t>5-5G-NR-Adhoc</w:t>
            </w:r>
          </w:p>
        </w:tc>
      </w:tr>
      <w:tr w:rsidR="001752A1" w:rsidRPr="00E80F49" w14:paraId="5AD41CAD" w14:textId="77777777" w:rsidTr="00E80F49">
        <w:trPr>
          <w:trHeight w:val="347"/>
        </w:trPr>
        <w:tc>
          <w:tcPr>
            <w:tcW w:w="2160" w:type="dxa"/>
            <w:vMerge w:val="restart"/>
            <w:vAlign w:val="center"/>
          </w:tcPr>
          <w:p w14:paraId="036F60A1" w14:textId="77777777" w:rsidR="001752A1" w:rsidRPr="00E80F49" w:rsidRDefault="001752A1" w:rsidP="001752A1">
            <w:pPr>
              <w:pStyle w:val="TAL"/>
            </w:pPr>
            <w:r w:rsidRPr="00E80F49">
              <w:t>6.2B.3.1 UE Additional Maximum Output Power reduction for Intra-band contiguous EN-DC</w:t>
            </w:r>
          </w:p>
        </w:tc>
        <w:tc>
          <w:tcPr>
            <w:tcW w:w="1476" w:type="dxa"/>
            <w:vAlign w:val="center"/>
          </w:tcPr>
          <w:p w14:paraId="62DAAFFE" w14:textId="77777777" w:rsidR="001752A1" w:rsidRPr="00E80F49" w:rsidRDefault="001752A1" w:rsidP="001752A1">
            <w:pPr>
              <w:pStyle w:val="TAC"/>
              <w:rPr>
                <w:rFonts w:cs="Arial"/>
              </w:rPr>
            </w:pPr>
            <w:r w:rsidRPr="00E80F49">
              <w:t>340</w:t>
            </w:r>
          </w:p>
        </w:tc>
        <w:tc>
          <w:tcPr>
            <w:tcW w:w="4590" w:type="dxa"/>
            <w:vAlign w:val="center"/>
          </w:tcPr>
          <w:p w14:paraId="7A9E8341" w14:textId="77777777" w:rsidR="001752A1" w:rsidRPr="00E80F49" w:rsidRDefault="001752A1" w:rsidP="001752A1">
            <w:pPr>
              <w:pStyle w:val="TAL"/>
            </w:pPr>
            <w:r w:rsidRPr="00E80F49">
              <w:t>“38.521-3_TPanalysis_6.2B.3.1_AMPR_NS_04_v3.zip”</w:t>
            </w:r>
          </w:p>
        </w:tc>
        <w:tc>
          <w:tcPr>
            <w:tcW w:w="1854" w:type="dxa"/>
            <w:vAlign w:val="center"/>
          </w:tcPr>
          <w:p w14:paraId="2E1E489B" w14:textId="77777777" w:rsidR="001752A1" w:rsidRPr="00E80F49" w:rsidRDefault="001752A1" w:rsidP="001752A1">
            <w:pPr>
              <w:pStyle w:val="TAL"/>
            </w:pPr>
            <w:r w:rsidRPr="00E80F49">
              <w:rPr>
                <w:szCs w:val="18"/>
              </w:rPr>
              <w:t>RAN5#81</w:t>
            </w:r>
          </w:p>
        </w:tc>
      </w:tr>
      <w:tr w:rsidR="001752A1" w:rsidRPr="00E80F49" w14:paraId="1011C77C" w14:textId="77777777" w:rsidTr="00E80F49">
        <w:trPr>
          <w:trHeight w:val="347"/>
        </w:trPr>
        <w:tc>
          <w:tcPr>
            <w:tcW w:w="2160" w:type="dxa"/>
            <w:vMerge/>
            <w:vAlign w:val="center"/>
          </w:tcPr>
          <w:p w14:paraId="165D05CC" w14:textId="77777777" w:rsidR="001752A1" w:rsidRPr="00E80F49" w:rsidRDefault="001752A1" w:rsidP="001752A1">
            <w:pPr>
              <w:pStyle w:val="TAL"/>
            </w:pPr>
          </w:p>
        </w:tc>
        <w:tc>
          <w:tcPr>
            <w:tcW w:w="1476" w:type="dxa"/>
            <w:vAlign w:val="center"/>
          </w:tcPr>
          <w:p w14:paraId="09B41AA3" w14:textId="77777777" w:rsidR="001752A1" w:rsidRPr="00E80F49" w:rsidRDefault="001752A1" w:rsidP="001752A1">
            <w:pPr>
              <w:pStyle w:val="TAC"/>
              <w:rPr>
                <w:rFonts w:cs="Arial"/>
              </w:rPr>
            </w:pPr>
            <w:r w:rsidRPr="00E80F49">
              <w:rPr>
                <w:rFonts w:cs="Arial"/>
              </w:rPr>
              <w:t>8</w:t>
            </w:r>
          </w:p>
        </w:tc>
        <w:tc>
          <w:tcPr>
            <w:tcW w:w="4590" w:type="dxa"/>
            <w:vAlign w:val="center"/>
          </w:tcPr>
          <w:p w14:paraId="5D6E832E" w14:textId="77777777" w:rsidR="001752A1" w:rsidRPr="00E80F49" w:rsidRDefault="001752A1" w:rsidP="001752A1">
            <w:pPr>
              <w:pStyle w:val="TAL"/>
            </w:pPr>
            <w:r w:rsidRPr="00E80F49">
              <w:t>“38.521-3_TPanalysis_6.2B.3.1_AMPR_NS_35.zip”</w:t>
            </w:r>
          </w:p>
        </w:tc>
        <w:tc>
          <w:tcPr>
            <w:tcW w:w="1854" w:type="dxa"/>
            <w:vAlign w:val="center"/>
          </w:tcPr>
          <w:p w14:paraId="73AB5CBE" w14:textId="77777777" w:rsidR="001752A1" w:rsidRPr="00E80F49" w:rsidRDefault="001752A1" w:rsidP="001752A1">
            <w:pPr>
              <w:pStyle w:val="TAL"/>
              <w:rPr>
                <w:szCs w:val="18"/>
              </w:rPr>
            </w:pPr>
            <w:r w:rsidRPr="00E80F49">
              <w:rPr>
                <w:szCs w:val="18"/>
              </w:rPr>
              <w:t>RAN5#3-5G-NR Adhoc</w:t>
            </w:r>
          </w:p>
        </w:tc>
      </w:tr>
      <w:tr w:rsidR="001752A1" w:rsidRPr="00E80F49" w14:paraId="48921367" w14:textId="77777777" w:rsidTr="00E80F49">
        <w:trPr>
          <w:trHeight w:val="347"/>
        </w:trPr>
        <w:tc>
          <w:tcPr>
            <w:tcW w:w="2160" w:type="dxa"/>
            <w:vAlign w:val="center"/>
          </w:tcPr>
          <w:p w14:paraId="151E873D" w14:textId="77777777" w:rsidR="001752A1" w:rsidRPr="00E80F49" w:rsidRDefault="001752A1" w:rsidP="001752A1">
            <w:pPr>
              <w:pStyle w:val="TAL"/>
            </w:pPr>
            <w:r w:rsidRPr="00E80F49">
              <w:t>6.2B.4.1.1 Configured Output Power Level for Intra-Band Contiguous EN-DC</w:t>
            </w:r>
          </w:p>
        </w:tc>
        <w:tc>
          <w:tcPr>
            <w:tcW w:w="1476" w:type="dxa"/>
            <w:vAlign w:val="center"/>
          </w:tcPr>
          <w:p w14:paraId="4F36E28F" w14:textId="77777777" w:rsidR="001752A1" w:rsidRPr="00E80F49" w:rsidRDefault="001752A1" w:rsidP="001752A1">
            <w:pPr>
              <w:pStyle w:val="TAL"/>
            </w:pPr>
            <w:r w:rsidRPr="00E80F49">
              <w:t>-UE not supporting DPS: 90</w:t>
            </w:r>
          </w:p>
          <w:p w14:paraId="079E7905" w14:textId="77777777" w:rsidR="001752A1" w:rsidRPr="00E80F49" w:rsidRDefault="001752A1" w:rsidP="001752A1">
            <w:pPr>
              <w:pStyle w:val="TAL"/>
            </w:pPr>
            <w:r w:rsidRPr="00E80F49">
              <w:t>-UE supporting DPS: 120</w:t>
            </w:r>
          </w:p>
        </w:tc>
        <w:tc>
          <w:tcPr>
            <w:tcW w:w="4590" w:type="dxa"/>
            <w:vAlign w:val="center"/>
          </w:tcPr>
          <w:p w14:paraId="65956BF6" w14:textId="77777777" w:rsidR="001752A1" w:rsidRPr="00E80F49" w:rsidRDefault="001752A1" w:rsidP="001752A1">
            <w:pPr>
              <w:pStyle w:val="TAL"/>
            </w:pPr>
            <w:r w:rsidRPr="00E80F49">
              <w:t>”38.521-3_TPanalysis_6.2B.4.1.1_ConfiguredTP_Intra_B_Contig_v2.zip”</w:t>
            </w:r>
          </w:p>
        </w:tc>
        <w:tc>
          <w:tcPr>
            <w:tcW w:w="1854" w:type="dxa"/>
            <w:vAlign w:val="center"/>
          </w:tcPr>
          <w:p w14:paraId="305BB095" w14:textId="77777777" w:rsidR="001752A1" w:rsidRPr="00E80F49" w:rsidRDefault="001752A1" w:rsidP="001752A1">
            <w:pPr>
              <w:pStyle w:val="TAL"/>
              <w:rPr>
                <w:szCs w:val="18"/>
              </w:rPr>
            </w:pPr>
            <w:r w:rsidRPr="00E80F49">
              <w:rPr>
                <w:szCs w:val="18"/>
              </w:rPr>
              <w:t>RAN5#86-e</w:t>
            </w:r>
          </w:p>
        </w:tc>
      </w:tr>
      <w:tr w:rsidR="001752A1" w:rsidRPr="00E80F49" w14:paraId="61E15F80" w14:textId="77777777" w:rsidTr="00E80F49">
        <w:trPr>
          <w:trHeight w:val="347"/>
        </w:trPr>
        <w:tc>
          <w:tcPr>
            <w:tcW w:w="2160" w:type="dxa"/>
            <w:vAlign w:val="center"/>
          </w:tcPr>
          <w:p w14:paraId="26FF3701" w14:textId="77777777" w:rsidR="001752A1" w:rsidRPr="00E80F49" w:rsidRDefault="001752A1" w:rsidP="001752A1">
            <w:pPr>
              <w:keepNext/>
              <w:keepLines/>
              <w:spacing w:after="0"/>
              <w:rPr>
                <w:rFonts w:ascii="Arial" w:hAnsi="Arial"/>
                <w:sz w:val="18"/>
              </w:rPr>
            </w:pPr>
            <w:r w:rsidRPr="00E80F49">
              <w:rPr>
                <w:rFonts w:ascii="Arial" w:hAnsi="Arial"/>
                <w:sz w:val="18"/>
              </w:rPr>
              <w:t>6.2B.4.1.2 Configured Output Power for Intra-Band Non-Contiguous EN-DC</w:t>
            </w:r>
          </w:p>
        </w:tc>
        <w:tc>
          <w:tcPr>
            <w:tcW w:w="1476" w:type="dxa"/>
            <w:vAlign w:val="center"/>
          </w:tcPr>
          <w:p w14:paraId="27EDDA03" w14:textId="77777777" w:rsidR="001752A1" w:rsidRPr="00E80F49" w:rsidRDefault="001752A1" w:rsidP="001752A1">
            <w:pPr>
              <w:pStyle w:val="TAL"/>
            </w:pPr>
            <w:r w:rsidRPr="00E80F49">
              <w:t>-UE not supporting DPS: 70</w:t>
            </w:r>
          </w:p>
          <w:p w14:paraId="6AD164DA" w14:textId="77777777" w:rsidR="001752A1" w:rsidRPr="00E80F49" w:rsidRDefault="001752A1" w:rsidP="001752A1">
            <w:pPr>
              <w:pStyle w:val="TAL"/>
            </w:pPr>
            <w:r w:rsidRPr="00E80F49">
              <w:t>-UE supporting DPS: 100</w:t>
            </w:r>
          </w:p>
        </w:tc>
        <w:tc>
          <w:tcPr>
            <w:tcW w:w="4590" w:type="dxa"/>
            <w:vAlign w:val="center"/>
          </w:tcPr>
          <w:p w14:paraId="7E16EF22" w14:textId="77777777" w:rsidR="001752A1" w:rsidRPr="00E80F49" w:rsidRDefault="001752A1" w:rsidP="001752A1">
            <w:pPr>
              <w:keepNext/>
              <w:keepLines/>
              <w:spacing w:after="0"/>
              <w:rPr>
                <w:rFonts w:ascii="Arial" w:hAnsi="Arial"/>
                <w:sz w:val="18"/>
              </w:rPr>
            </w:pPr>
            <w:r w:rsidRPr="00E80F49">
              <w:rPr>
                <w:rFonts w:ascii="Arial" w:hAnsi="Arial"/>
                <w:sz w:val="18"/>
              </w:rPr>
              <w:t>”38.521-3_TPanalysis_6.2B.4.1.2_ConfiguredTP_Intra_B_Non-contig_v2.zip”</w:t>
            </w:r>
          </w:p>
        </w:tc>
        <w:tc>
          <w:tcPr>
            <w:tcW w:w="1854" w:type="dxa"/>
            <w:vAlign w:val="center"/>
          </w:tcPr>
          <w:p w14:paraId="50E0F9F0" w14:textId="77777777" w:rsidR="001752A1" w:rsidRPr="00E80F49" w:rsidRDefault="001752A1" w:rsidP="001752A1">
            <w:pPr>
              <w:keepNext/>
              <w:keepLines/>
              <w:spacing w:after="0"/>
              <w:rPr>
                <w:rFonts w:ascii="Arial" w:hAnsi="Arial"/>
                <w:sz w:val="18"/>
                <w:szCs w:val="18"/>
              </w:rPr>
            </w:pPr>
            <w:r w:rsidRPr="00E80F49">
              <w:rPr>
                <w:rFonts w:ascii="Arial" w:hAnsi="Arial"/>
                <w:sz w:val="18"/>
                <w:szCs w:val="18"/>
              </w:rPr>
              <w:t>RAN5#86-e</w:t>
            </w:r>
          </w:p>
        </w:tc>
      </w:tr>
      <w:tr w:rsidR="001752A1" w:rsidRPr="00E80F49" w14:paraId="30EAC372" w14:textId="77777777" w:rsidTr="00E80F49">
        <w:trPr>
          <w:trHeight w:val="347"/>
        </w:trPr>
        <w:tc>
          <w:tcPr>
            <w:tcW w:w="2160" w:type="dxa"/>
            <w:vAlign w:val="center"/>
          </w:tcPr>
          <w:p w14:paraId="1E19A03F" w14:textId="77777777" w:rsidR="001752A1" w:rsidRPr="00E80F49" w:rsidRDefault="001752A1" w:rsidP="001752A1">
            <w:pPr>
              <w:pStyle w:val="TAL"/>
            </w:pPr>
            <w:r w:rsidRPr="00E80F49">
              <w:t>6.2B.4.1.3 Configured Output Power for Inter-Band EN-DC within FR1</w:t>
            </w:r>
          </w:p>
        </w:tc>
        <w:tc>
          <w:tcPr>
            <w:tcW w:w="1476" w:type="dxa"/>
            <w:vAlign w:val="center"/>
          </w:tcPr>
          <w:p w14:paraId="58255632" w14:textId="758F93BB" w:rsidR="001752A1" w:rsidRPr="00E80F49" w:rsidRDefault="001752A1" w:rsidP="001752A1">
            <w:pPr>
              <w:pStyle w:val="TAL"/>
            </w:pPr>
            <w:r w:rsidRPr="00E80F49">
              <w:t xml:space="preserve">-UE not supporting DPS: </w:t>
            </w:r>
            <w:r w:rsidR="00572DF6" w:rsidRPr="00E80F49">
              <w:t>10</w:t>
            </w:r>
            <w:r w:rsidRPr="00E80F49">
              <w:t>0</w:t>
            </w:r>
          </w:p>
          <w:p w14:paraId="2B6896AE" w14:textId="77777777" w:rsidR="001752A1" w:rsidRPr="00E80F49" w:rsidRDefault="001752A1" w:rsidP="001752A1">
            <w:pPr>
              <w:pStyle w:val="TAL"/>
            </w:pPr>
            <w:r w:rsidRPr="00E80F49">
              <w:t>-UE supporting DPS: 140</w:t>
            </w:r>
          </w:p>
        </w:tc>
        <w:tc>
          <w:tcPr>
            <w:tcW w:w="4590" w:type="dxa"/>
            <w:vAlign w:val="center"/>
          </w:tcPr>
          <w:p w14:paraId="666954DF" w14:textId="20236C17" w:rsidR="001752A1" w:rsidRPr="00E80F49" w:rsidRDefault="001752A1" w:rsidP="001752A1">
            <w:pPr>
              <w:pStyle w:val="TAL"/>
            </w:pPr>
            <w:r w:rsidRPr="00E80F49">
              <w:t>”38.521-3_TPanalysis_6.2B.4.1.3_ConfiguredTP_Inter_B_within_FR1_v</w:t>
            </w:r>
            <w:r w:rsidR="00572DF6" w:rsidRPr="00E80F49">
              <w:t>3</w:t>
            </w:r>
            <w:r w:rsidRPr="00E80F49">
              <w:t>.zip”</w:t>
            </w:r>
          </w:p>
        </w:tc>
        <w:tc>
          <w:tcPr>
            <w:tcW w:w="1854" w:type="dxa"/>
            <w:vAlign w:val="center"/>
          </w:tcPr>
          <w:p w14:paraId="71E9C9AC" w14:textId="09F66B47" w:rsidR="001752A1" w:rsidRPr="00E80F49" w:rsidRDefault="001752A1" w:rsidP="001752A1">
            <w:pPr>
              <w:pStyle w:val="TAL"/>
              <w:rPr>
                <w:szCs w:val="18"/>
              </w:rPr>
            </w:pPr>
            <w:r w:rsidRPr="00E80F49">
              <w:rPr>
                <w:szCs w:val="18"/>
              </w:rPr>
              <w:t>RAN5#</w:t>
            </w:r>
            <w:r w:rsidR="00572DF6" w:rsidRPr="00E80F49">
              <w:rPr>
                <w:szCs w:val="18"/>
              </w:rPr>
              <w:t>95</w:t>
            </w:r>
            <w:r w:rsidRPr="00E80F49">
              <w:rPr>
                <w:szCs w:val="18"/>
              </w:rPr>
              <w:t>-e</w:t>
            </w:r>
          </w:p>
        </w:tc>
      </w:tr>
      <w:tr w:rsidR="00572DF6" w:rsidRPr="00E80F49" w14:paraId="35C4DC69" w14:textId="77777777" w:rsidTr="00E80F49">
        <w:trPr>
          <w:trHeight w:val="347"/>
        </w:trPr>
        <w:tc>
          <w:tcPr>
            <w:tcW w:w="2160" w:type="dxa"/>
            <w:vAlign w:val="center"/>
          </w:tcPr>
          <w:p w14:paraId="0844E82D" w14:textId="564797E7" w:rsidR="00572DF6" w:rsidRPr="00E80F49" w:rsidRDefault="00572DF6" w:rsidP="00572DF6">
            <w:pPr>
              <w:pStyle w:val="TAL"/>
            </w:pPr>
            <w:r w:rsidRPr="00E80F49">
              <w:t>6.2B.4.1.3_1 Configured Output Power for Inter-Band EN-DC within FR1 (2 E-</w:t>
            </w:r>
            <w:r w:rsidRPr="00E80F49">
              <w:lastRenderedPageBreak/>
              <w:t>UTRA CCs, 1 NR CC)</w:t>
            </w:r>
          </w:p>
        </w:tc>
        <w:tc>
          <w:tcPr>
            <w:tcW w:w="1476" w:type="dxa"/>
            <w:vAlign w:val="center"/>
          </w:tcPr>
          <w:p w14:paraId="139B6365" w14:textId="77777777" w:rsidR="00572DF6" w:rsidRPr="00E80F49" w:rsidRDefault="00572DF6" w:rsidP="00572DF6">
            <w:pPr>
              <w:pStyle w:val="TAL"/>
            </w:pPr>
            <w:r w:rsidRPr="00E80F49">
              <w:lastRenderedPageBreak/>
              <w:t>-UE not supporting DPS: 100</w:t>
            </w:r>
          </w:p>
          <w:p w14:paraId="568BB6C0" w14:textId="4B40D170" w:rsidR="00572DF6" w:rsidRPr="00E80F49" w:rsidRDefault="00572DF6" w:rsidP="00572DF6">
            <w:pPr>
              <w:pStyle w:val="TAL"/>
            </w:pPr>
            <w:r w:rsidRPr="00E80F49">
              <w:t xml:space="preserve">-UE supporting </w:t>
            </w:r>
            <w:r w:rsidRPr="00E80F49">
              <w:lastRenderedPageBreak/>
              <w:t>DPS: 140</w:t>
            </w:r>
          </w:p>
        </w:tc>
        <w:tc>
          <w:tcPr>
            <w:tcW w:w="4590" w:type="dxa"/>
            <w:vAlign w:val="center"/>
          </w:tcPr>
          <w:p w14:paraId="48EECAA0" w14:textId="10AF94ED" w:rsidR="00572DF6" w:rsidRPr="00E80F49" w:rsidRDefault="00572DF6" w:rsidP="00572DF6">
            <w:pPr>
              <w:pStyle w:val="TAL"/>
            </w:pPr>
            <w:r w:rsidRPr="00E80F49">
              <w:lastRenderedPageBreak/>
              <w:t>”38.521-3_TPanalysis_6.2B.4.1.3_ConfiguredTP_Inter_B_within_FR1_v3.zip”</w:t>
            </w:r>
          </w:p>
        </w:tc>
        <w:tc>
          <w:tcPr>
            <w:tcW w:w="1854" w:type="dxa"/>
            <w:vAlign w:val="center"/>
          </w:tcPr>
          <w:p w14:paraId="0BE04507" w14:textId="3AF0F667" w:rsidR="00572DF6" w:rsidRPr="00E80F49" w:rsidRDefault="00572DF6" w:rsidP="00572DF6">
            <w:pPr>
              <w:pStyle w:val="TAL"/>
              <w:rPr>
                <w:szCs w:val="18"/>
              </w:rPr>
            </w:pPr>
            <w:r w:rsidRPr="00E80F49">
              <w:rPr>
                <w:szCs w:val="18"/>
              </w:rPr>
              <w:t>RAN5#95-e</w:t>
            </w:r>
          </w:p>
        </w:tc>
      </w:tr>
      <w:tr w:rsidR="00572DF6" w:rsidRPr="00E80F49" w14:paraId="209FDE9B" w14:textId="77777777" w:rsidTr="00E80F49">
        <w:trPr>
          <w:trHeight w:val="347"/>
        </w:trPr>
        <w:tc>
          <w:tcPr>
            <w:tcW w:w="2160" w:type="dxa"/>
            <w:vAlign w:val="center"/>
          </w:tcPr>
          <w:p w14:paraId="3958BEE9" w14:textId="77777777" w:rsidR="00572DF6" w:rsidRPr="00E80F49" w:rsidRDefault="00572DF6" w:rsidP="00572DF6">
            <w:pPr>
              <w:pStyle w:val="TAL"/>
            </w:pPr>
            <w:r w:rsidRPr="00E80F49">
              <w:t>6.4B.2.1.3 In-band emissions for intra-band contiguous EN-DC</w:t>
            </w:r>
          </w:p>
        </w:tc>
        <w:tc>
          <w:tcPr>
            <w:tcW w:w="1476" w:type="dxa"/>
            <w:vAlign w:val="center"/>
          </w:tcPr>
          <w:p w14:paraId="1CA0C9F6" w14:textId="77777777" w:rsidR="00572DF6" w:rsidRPr="00E80F49" w:rsidRDefault="00572DF6" w:rsidP="00572DF6">
            <w:pPr>
              <w:pStyle w:val="TAC"/>
            </w:pPr>
            <w:r w:rsidRPr="00E80F49">
              <w:t>36</w:t>
            </w:r>
          </w:p>
        </w:tc>
        <w:tc>
          <w:tcPr>
            <w:tcW w:w="4590" w:type="dxa"/>
            <w:vAlign w:val="center"/>
          </w:tcPr>
          <w:p w14:paraId="5F70A99F" w14:textId="2C22D553" w:rsidR="00572DF6" w:rsidRPr="00E80F49" w:rsidRDefault="00572DF6" w:rsidP="00572DF6">
            <w:pPr>
              <w:pStyle w:val="TAL"/>
            </w:pPr>
            <w:r w:rsidRPr="00E80F49">
              <w:t>”38.521-3_TPanalysis_6.4B.2.1.3_IBE_Intra_B_contig_v1.zip”</w:t>
            </w:r>
          </w:p>
        </w:tc>
        <w:tc>
          <w:tcPr>
            <w:tcW w:w="1854" w:type="dxa"/>
            <w:vAlign w:val="center"/>
          </w:tcPr>
          <w:p w14:paraId="00282F01" w14:textId="6DB45B2A" w:rsidR="00572DF6" w:rsidRPr="00E80F49" w:rsidRDefault="00572DF6" w:rsidP="00572DF6">
            <w:pPr>
              <w:pStyle w:val="TAL"/>
              <w:rPr>
                <w:szCs w:val="18"/>
              </w:rPr>
            </w:pPr>
            <w:r w:rsidRPr="00E80F49">
              <w:rPr>
                <w:szCs w:val="18"/>
              </w:rPr>
              <w:t>RAN5#92-e</w:t>
            </w:r>
          </w:p>
        </w:tc>
      </w:tr>
      <w:tr w:rsidR="00572DF6" w:rsidRPr="00E80F49" w14:paraId="51D09AC1" w14:textId="77777777" w:rsidTr="00E80F49">
        <w:trPr>
          <w:trHeight w:val="347"/>
        </w:trPr>
        <w:tc>
          <w:tcPr>
            <w:tcW w:w="2160" w:type="dxa"/>
            <w:vAlign w:val="center"/>
          </w:tcPr>
          <w:p w14:paraId="302B9E5A" w14:textId="77777777" w:rsidR="00572DF6" w:rsidRPr="00E80F49" w:rsidRDefault="00572DF6" w:rsidP="00572DF6">
            <w:pPr>
              <w:pStyle w:val="TAL"/>
            </w:pPr>
            <w:r w:rsidRPr="00E80F49">
              <w:t>6.5B.1.1 Occupied bandwidth for Intra-Band Contiguous EN-DC</w:t>
            </w:r>
          </w:p>
        </w:tc>
        <w:tc>
          <w:tcPr>
            <w:tcW w:w="1476" w:type="dxa"/>
            <w:vAlign w:val="center"/>
          </w:tcPr>
          <w:p w14:paraId="1466B3D8" w14:textId="77777777" w:rsidR="00572DF6" w:rsidRPr="00E80F49" w:rsidRDefault="00572DF6" w:rsidP="00572DF6">
            <w:pPr>
              <w:pStyle w:val="TAC"/>
              <w:rPr>
                <w:rFonts w:cs="Arial"/>
              </w:rPr>
            </w:pPr>
            <w:r w:rsidRPr="00E80F49">
              <w:t>X= intra-band ENDC channel BWs supported by UE</w:t>
            </w:r>
          </w:p>
        </w:tc>
        <w:tc>
          <w:tcPr>
            <w:tcW w:w="4590" w:type="dxa"/>
            <w:vAlign w:val="center"/>
          </w:tcPr>
          <w:p w14:paraId="430E3471" w14:textId="77777777" w:rsidR="00572DF6" w:rsidRPr="00E80F49" w:rsidRDefault="00572DF6" w:rsidP="00572DF6">
            <w:pPr>
              <w:pStyle w:val="TAL"/>
            </w:pPr>
            <w:r w:rsidRPr="00E80F49">
              <w:t>“38.521-3_TPanalysis_6.5B.1.1_OBW_Intra_B_contig.zip”</w:t>
            </w:r>
          </w:p>
        </w:tc>
        <w:tc>
          <w:tcPr>
            <w:tcW w:w="1854" w:type="dxa"/>
            <w:vAlign w:val="center"/>
          </w:tcPr>
          <w:p w14:paraId="12FEBE20" w14:textId="77777777" w:rsidR="00572DF6" w:rsidRPr="00E80F49" w:rsidRDefault="00572DF6" w:rsidP="00572DF6">
            <w:pPr>
              <w:pStyle w:val="TAL"/>
              <w:rPr>
                <w:szCs w:val="18"/>
              </w:rPr>
            </w:pPr>
            <w:r w:rsidRPr="00E80F49">
              <w:rPr>
                <w:szCs w:val="18"/>
              </w:rPr>
              <w:t>RAN5#3-5G-NR adhoc</w:t>
            </w:r>
          </w:p>
        </w:tc>
      </w:tr>
      <w:tr w:rsidR="00572DF6" w:rsidRPr="00E80F49" w14:paraId="0A43CE0A" w14:textId="77777777" w:rsidTr="00E80F49">
        <w:trPr>
          <w:trHeight w:val="347"/>
        </w:trPr>
        <w:tc>
          <w:tcPr>
            <w:tcW w:w="2160" w:type="dxa"/>
            <w:vAlign w:val="center"/>
          </w:tcPr>
          <w:p w14:paraId="4ACDC2BE" w14:textId="77777777" w:rsidR="00572DF6" w:rsidRPr="00E80F49" w:rsidRDefault="00572DF6" w:rsidP="00572DF6">
            <w:pPr>
              <w:pStyle w:val="TAL"/>
            </w:pPr>
            <w:r w:rsidRPr="00E80F49">
              <w:t>6.5B.2.1.1 Spectrum emissions mask for intra-band contiguous EN-DC</w:t>
            </w:r>
          </w:p>
        </w:tc>
        <w:tc>
          <w:tcPr>
            <w:tcW w:w="1476" w:type="dxa"/>
            <w:vAlign w:val="center"/>
          </w:tcPr>
          <w:p w14:paraId="52B4CAB0" w14:textId="77777777" w:rsidR="00572DF6" w:rsidRPr="00E80F49" w:rsidRDefault="00572DF6" w:rsidP="00572DF6">
            <w:pPr>
              <w:pStyle w:val="TAC"/>
              <w:rPr>
                <w:rFonts w:cs="Arial"/>
              </w:rPr>
            </w:pPr>
            <w:r w:rsidRPr="00E80F49">
              <w:rPr>
                <w:rFonts w:cs="Arial"/>
              </w:rPr>
              <w:t>304</w:t>
            </w:r>
          </w:p>
        </w:tc>
        <w:tc>
          <w:tcPr>
            <w:tcW w:w="4590" w:type="dxa"/>
            <w:vAlign w:val="center"/>
          </w:tcPr>
          <w:p w14:paraId="7CD0AFB4" w14:textId="77777777" w:rsidR="00572DF6" w:rsidRPr="00E80F49" w:rsidRDefault="00572DF6" w:rsidP="00572DF6">
            <w:pPr>
              <w:pStyle w:val="TAL"/>
            </w:pPr>
            <w:r w:rsidRPr="00E80F49">
              <w:t>“38.521-3_TPanalysis_6.2B.2.1_MPR_6.5B.2.1_SEM_6.5B.2.1.3_ACLR.zip”</w:t>
            </w:r>
          </w:p>
        </w:tc>
        <w:tc>
          <w:tcPr>
            <w:tcW w:w="1854" w:type="dxa"/>
            <w:vAlign w:val="center"/>
          </w:tcPr>
          <w:p w14:paraId="6CF19090" w14:textId="77777777" w:rsidR="00572DF6" w:rsidRPr="00E80F49" w:rsidRDefault="00572DF6" w:rsidP="00572DF6">
            <w:pPr>
              <w:pStyle w:val="TAL"/>
              <w:rPr>
                <w:szCs w:val="18"/>
              </w:rPr>
            </w:pPr>
            <w:r w:rsidRPr="00E80F49">
              <w:rPr>
                <w:szCs w:val="18"/>
              </w:rPr>
              <w:t>RAN5#87-e</w:t>
            </w:r>
          </w:p>
        </w:tc>
      </w:tr>
      <w:tr w:rsidR="00572DF6" w:rsidRPr="00E80F49" w14:paraId="3E89E2A5" w14:textId="77777777" w:rsidTr="00E80F49">
        <w:trPr>
          <w:trHeight w:val="347"/>
        </w:trPr>
        <w:tc>
          <w:tcPr>
            <w:tcW w:w="2160" w:type="dxa"/>
            <w:vAlign w:val="center"/>
          </w:tcPr>
          <w:p w14:paraId="6644147F" w14:textId="77777777" w:rsidR="00572DF6" w:rsidRPr="00E80F49" w:rsidRDefault="00572DF6" w:rsidP="00572DF6">
            <w:pPr>
              <w:pStyle w:val="TAL"/>
            </w:pPr>
            <w:r w:rsidRPr="00E80F49">
              <w:t>6.5B.2.1.3 Adjacent channel leakage ratio for intra-band contiguous EN-DC</w:t>
            </w:r>
          </w:p>
        </w:tc>
        <w:tc>
          <w:tcPr>
            <w:tcW w:w="1476" w:type="dxa"/>
            <w:vAlign w:val="center"/>
          </w:tcPr>
          <w:p w14:paraId="5CD3352F" w14:textId="77777777" w:rsidR="00572DF6" w:rsidRPr="00E80F49" w:rsidRDefault="00572DF6" w:rsidP="00572DF6">
            <w:pPr>
              <w:pStyle w:val="TAC"/>
              <w:rPr>
                <w:rFonts w:cs="Arial"/>
              </w:rPr>
            </w:pPr>
            <w:r w:rsidRPr="00E80F49">
              <w:rPr>
                <w:rFonts w:cs="Arial"/>
              </w:rPr>
              <w:t>2160</w:t>
            </w:r>
          </w:p>
        </w:tc>
        <w:tc>
          <w:tcPr>
            <w:tcW w:w="4590" w:type="dxa"/>
            <w:vAlign w:val="center"/>
          </w:tcPr>
          <w:p w14:paraId="2DAC3F3E" w14:textId="77777777" w:rsidR="00572DF6" w:rsidRPr="00E80F49" w:rsidRDefault="00572DF6" w:rsidP="00572DF6">
            <w:pPr>
              <w:pStyle w:val="TAL"/>
            </w:pPr>
            <w:r w:rsidRPr="00E80F49">
              <w:t>38.521-3_TPanalysis_6.2B.2.1_MPR_6.5B.2.1_SEM_6.5B.2.1.3_ACLR.zip“”</w:t>
            </w:r>
          </w:p>
        </w:tc>
        <w:tc>
          <w:tcPr>
            <w:tcW w:w="1854" w:type="dxa"/>
            <w:vAlign w:val="center"/>
          </w:tcPr>
          <w:p w14:paraId="4402E7F8" w14:textId="77777777" w:rsidR="00572DF6" w:rsidRPr="00E80F49" w:rsidRDefault="00572DF6" w:rsidP="00572DF6">
            <w:pPr>
              <w:pStyle w:val="TAL"/>
              <w:rPr>
                <w:szCs w:val="18"/>
              </w:rPr>
            </w:pPr>
            <w:r w:rsidRPr="00E80F49">
              <w:rPr>
                <w:szCs w:val="18"/>
              </w:rPr>
              <w:t>RAN5#87-e</w:t>
            </w:r>
          </w:p>
        </w:tc>
      </w:tr>
      <w:tr w:rsidR="00572DF6" w:rsidRPr="00E80F49" w14:paraId="69CB13C3" w14:textId="77777777" w:rsidTr="00E80F49">
        <w:trPr>
          <w:trHeight w:val="347"/>
        </w:trPr>
        <w:tc>
          <w:tcPr>
            <w:tcW w:w="2160" w:type="dxa"/>
            <w:vAlign w:val="center"/>
          </w:tcPr>
          <w:p w14:paraId="4F3ED476" w14:textId="0D790F45" w:rsidR="00572DF6" w:rsidRPr="00E80F49" w:rsidRDefault="00572DF6" w:rsidP="00572DF6">
            <w:pPr>
              <w:pStyle w:val="TAL"/>
            </w:pPr>
            <w:r w:rsidRPr="00E80F49">
              <w:t>6.5B.2.2.1 Spectrum emissions mask for intra-band non-contiguous EN-DC</w:t>
            </w:r>
          </w:p>
        </w:tc>
        <w:tc>
          <w:tcPr>
            <w:tcW w:w="1476" w:type="dxa"/>
            <w:vAlign w:val="center"/>
          </w:tcPr>
          <w:p w14:paraId="386992DA" w14:textId="07C12D68" w:rsidR="00572DF6" w:rsidRPr="00E80F49" w:rsidRDefault="00572DF6" w:rsidP="00572DF6">
            <w:pPr>
              <w:pStyle w:val="TAC"/>
              <w:rPr>
                <w:rFonts w:cs="Arial"/>
              </w:rPr>
            </w:pPr>
            <w:r w:rsidRPr="00E80F49">
              <w:rPr>
                <w:rFonts w:cs="Arial"/>
              </w:rPr>
              <w:t>228</w:t>
            </w:r>
          </w:p>
        </w:tc>
        <w:tc>
          <w:tcPr>
            <w:tcW w:w="4590" w:type="dxa"/>
            <w:vAlign w:val="center"/>
          </w:tcPr>
          <w:p w14:paraId="453382D2" w14:textId="18F7AF26" w:rsidR="00572DF6" w:rsidRPr="00E80F49" w:rsidRDefault="00572DF6" w:rsidP="00572DF6">
            <w:pPr>
              <w:pStyle w:val="TAL"/>
            </w:pPr>
            <w:r w:rsidRPr="00E80F49">
              <w:rPr>
                <w:rFonts w:eastAsia="??"/>
                <w:szCs w:val="32"/>
              </w:rPr>
              <w:t>38.521-3_TPanalysis_6.2B.2.2_MPR_6.5B.2.2.1_SEM_6.5B.2.2.3_ACLR_v1.zip</w:t>
            </w:r>
          </w:p>
        </w:tc>
        <w:tc>
          <w:tcPr>
            <w:tcW w:w="1854" w:type="dxa"/>
            <w:vAlign w:val="center"/>
          </w:tcPr>
          <w:p w14:paraId="642E9305" w14:textId="7106F967" w:rsidR="00572DF6" w:rsidRPr="00E80F49" w:rsidRDefault="00572DF6" w:rsidP="00572DF6">
            <w:pPr>
              <w:pStyle w:val="TAL"/>
              <w:rPr>
                <w:szCs w:val="18"/>
              </w:rPr>
            </w:pPr>
            <w:r w:rsidRPr="00E80F49">
              <w:rPr>
                <w:szCs w:val="18"/>
              </w:rPr>
              <w:t>RAN5#93-e</w:t>
            </w:r>
          </w:p>
        </w:tc>
      </w:tr>
      <w:tr w:rsidR="00572DF6" w:rsidRPr="00E80F49" w14:paraId="1713D682" w14:textId="77777777" w:rsidTr="00E80F49">
        <w:trPr>
          <w:trHeight w:val="347"/>
        </w:trPr>
        <w:tc>
          <w:tcPr>
            <w:tcW w:w="2160" w:type="dxa"/>
            <w:vAlign w:val="center"/>
          </w:tcPr>
          <w:p w14:paraId="1BD6C72E" w14:textId="7741A04D" w:rsidR="00572DF6" w:rsidRPr="00E80F49" w:rsidRDefault="00572DF6" w:rsidP="00572DF6">
            <w:pPr>
              <w:pStyle w:val="TAL"/>
            </w:pPr>
            <w:r w:rsidRPr="00E80F49">
              <w:t>6.5B.2.2.3 Adjacent channel leakage ratio for intra-band non-contiguous EN-DC</w:t>
            </w:r>
          </w:p>
        </w:tc>
        <w:tc>
          <w:tcPr>
            <w:tcW w:w="1476" w:type="dxa"/>
            <w:vAlign w:val="center"/>
          </w:tcPr>
          <w:p w14:paraId="19A3ED28" w14:textId="339AD1E4" w:rsidR="00572DF6" w:rsidRPr="00E80F49" w:rsidRDefault="00572DF6" w:rsidP="00572DF6">
            <w:pPr>
              <w:pStyle w:val="TAC"/>
              <w:rPr>
                <w:rFonts w:cs="Arial"/>
              </w:rPr>
            </w:pPr>
            <w:r w:rsidRPr="00E80F49">
              <w:rPr>
                <w:rFonts w:cs="Arial"/>
              </w:rPr>
              <w:t>1140</w:t>
            </w:r>
          </w:p>
        </w:tc>
        <w:tc>
          <w:tcPr>
            <w:tcW w:w="4590" w:type="dxa"/>
            <w:vAlign w:val="center"/>
          </w:tcPr>
          <w:p w14:paraId="40CDC8E9" w14:textId="5572D9D7" w:rsidR="00572DF6" w:rsidRPr="00E80F49" w:rsidRDefault="00572DF6" w:rsidP="00572DF6">
            <w:pPr>
              <w:pStyle w:val="TAL"/>
              <w:rPr>
                <w:rFonts w:eastAsia="??"/>
              </w:rPr>
            </w:pPr>
            <w:r w:rsidRPr="00E80F49">
              <w:rPr>
                <w:rFonts w:eastAsia="??"/>
                <w:szCs w:val="32"/>
              </w:rPr>
              <w:t>38.521-3_TPanalysis_6.2B.2.2_MPR_6.5B.2.2.1_SEM_6.5B.2.2.3_ACLR_v1.zip</w:t>
            </w:r>
          </w:p>
        </w:tc>
        <w:tc>
          <w:tcPr>
            <w:tcW w:w="1854" w:type="dxa"/>
            <w:vAlign w:val="center"/>
          </w:tcPr>
          <w:p w14:paraId="31A16105" w14:textId="321BE7EB" w:rsidR="00572DF6" w:rsidRPr="00E80F49" w:rsidRDefault="00572DF6" w:rsidP="00572DF6">
            <w:pPr>
              <w:pStyle w:val="TAL"/>
              <w:rPr>
                <w:szCs w:val="18"/>
              </w:rPr>
            </w:pPr>
            <w:r w:rsidRPr="00E80F49">
              <w:rPr>
                <w:szCs w:val="18"/>
              </w:rPr>
              <w:t>RAN5#93-e</w:t>
            </w:r>
          </w:p>
        </w:tc>
      </w:tr>
      <w:tr w:rsidR="00572DF6" w:rsidRPr="00E80F49" w14:paraId="4274CF9C" w14:textId="77777777" w:rsidTr="00E80F49">
        <w:trPr>
          <w:trHeight w:val="113"/>
        </w:trPr>
        <w:tc>
          <w:tcPr>
            <w:tcW w:w="2160" w:type="dxa"/>
            <w:vAlign w:val="center"/>
          </w:tcPr>
          <w:p w14:paraId="4AC8ADB5" w14:textId="4180E448" w:rsidR="00572DF6" w:rsidRPr="00E80F49" w:rsidRDefault="00572DF6" w:rsidP="00572DF6">
            <w:pPr>
              <w:pStyle w:val="TAL"/>
            </w:pPr>
            <w:r w:rsidRPr="00E80F49">
              <w:t>6.5B.3.1.2 Spurious emission band UE co-existence for intra-band contiguous EN-DC</w:t>
            </w:r>
          </w:p>
        </w:tc>
        <w:tc>
          <w:tcPr>
            <w:tcW w:w="1476" w:type="dxa"/>
            <w:vAlign w:val="center"/>
          </w:tcPr>
          <w:p w14:paraId="0FBCC376" w14:textId="08C275C0" w:rsidR="00572DF6" w:rsidRPr="00E80F49" w:rsidRDefault="00572DF6" w:rsidP="00572DF6">
            <w:pPr>
              <w:pStyle w:val="TAC"/>
              <w:rPr>
                <w:rFonts w:cs="Arial"/>
              </w:rPr>
            </w:pPr>
            <w:r w:rsidRPr="00E80F49">
              <w:rPr>
                <w:rFonts w:cs="Arial"/>
              </w:rPr>
              <w:t>8</w:t>
            </w:r>
          </w:p>
        </w:tc>
        <w:tc>
          <w:tcPr>
            <w:tcW w:w="4590" w:type="dxa"/>
            <w:vAlign w:val="center"/>
          </w:tcPr>
          <w:p w14:paraId="57A33D03" w14:textId="02D87E7C"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2C68904E" w14:textId="5F1C9E5E" w:rsidR="00572DF6" w:rsidRPr="00E80F49" w:rsidRDefault="00572DF6" w:rsidP="00572DF6">
            <w:pPr>
              <w:pStyle w:val="TAL"/>
              <w:rPr>
                <w:rFonts w:cs="Arial"/>
              </w:rPr>
            </w:pPr>
            <w:r w:rsidRPr="00E80F49">
              <w:rPr>
                <w:szCs w:val="18"/>
              </w:rPr>
              <w:t>RAN5#91-e</w:t>
            </w:r>
          </w:p>
        </w:tc>
      </w:tr>
      <w:tr w:rsidR="00572DF6" w:rsidRPr="00E80F49" w14:paraId="0B0622DC" w14:textId="77777777" w:rsidTr="00E80F49">
        <w:trPr>
          <w:trHeight w:val="113"/>
        </w:trPr>
        <w:tc>
          <w:tcPr>
            <w:tcW w:w="2160" w:type="dxa"/>
            <w:vAlign w:val="center"/>
          </w:tcPr>
          <w:p w14:paraId="164D7442" w14:textId="1BDA78E3" w:rsidR="00572DF6" w:rsidRPr="00E80F49" w:rsidRDefault="00572DF6" w:rsidP="00572DF6">
            <w:pPr>
              <w:pStyle w:val="TAL"/>
            </w:pPr>
            <w:r w:rsidRPr="00E80F49">
              <w:t xml:space="preserve">6.5B.3.2.2 Spurious emission band UE co-existence for intra-band non-contiguous EN-DC </w:t>
            </w:r>
          </w:p>
        </w:tc>
        <w:tc>
          <w:tcPr>
            <w:tcW w:w="1476" w:type="dxa"/>
            <w:vAlign w:val="center"/>
          </w:tcPr>
          <w:p w14:paraId="3471C0A0" w14:textId="275C6B84" w:rsidR="00572DF6" w:rsidRPr="00E80F49" w:rsidRDefault="00572DF6" w:rsidP="00572DF6">
            <w:pPr>
              <w:pStyle w:val="TAC"/>
              <w:rPr>
                <w:rFonts w:cs="Arial"/>
              </w:rPr>
            </w:pPr>
            <w:r w:rsidRPr="00E80F49">
              <w:rPr>
                <w:rFonts w:cs="Arial"/>
              </w:rPr>
              <w:t>8</w:t>
            </w:r>
          </w:p>
        </w:tc>
        <w:tc>
          <w:tcPr>
            <w:tcW w:w="4590" w:type="dxa"/>
            <w:vAlign w:val="center"/>
          </w:tcPr>
          <w:p w14:paraId="0AF779E4" w14:textId="1C40EDA0"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530BE968" w14:textId="7CB1213D" w:rsidR="00572DF6" w:rsidRPr="00E80F49" w:rsidRDefault="00572DF6" w:rsidP="00572DF6">
            <w:pPr>
              <w:pStyle w:val="TAL"/>
              <w:rPr>
                <w:szCs w:val="18"/>
              </w:rPr>
            </w:pPr>
            <w:r w:rsidRPr="00E80F49">
              <w:rPr>
                <w:szCs w:val="18"/>
              </w:rPr>
              <w:t>RAN5#91-e</w:t>
            </w:r>
          </w:p>
        </w:tc>
      </w:tr>
      <w:tr w:rsidR="00572DF6" w:rsidRPr="00E80F49" w14:paraId="2819786E" w14:textId="77777777" w:rsidTr="00E80F49">
        <w:trPr>
          <w:trHeight w:val="113"/>
        </w:trPr>
        <w:tc>
          <w:tcPr>
            <w:tcW w:w="2160" w:type="dxa"/>
            <w:vAlign w:val="center"/>
          </w:tcPr>
          <w:p w14:paraId="057410DE" w14:textId="06D3DFC6" w:rsidR="00572DF6" w:rsidRPr="00E80F49" w:rsidRDefault="00572DF6" w:rsidP="00572DF6">
            <w:pPr>
              <w:pStyle w:val="TAL"/>
            </w:pPr>
            <w:r w:rsidRPr="00E80F49">
              <w:t>6.5B.3.3.1 General spurious emissions for Inter-band EN-DC within FR1</w:t>
            </w:r>
          </w:p>
        </w:tc>
        <w:tc>
          <w:tcPr>
            <w:tcW w:w="1476" w:type="dxa"/>
            <w:vAlign w:val="center"/>
          </w:tcPr>
          <w:p w14:paraId="50B7B7F0" w14:textId="093C6E9F" w:rsidR="00572DF6" w:rsidRPr="00E80F49" w:rsidRDefault="00572DF6" w:rsidP="00572DF6">
            <w:pPr>
              <w:pStyle w:val="TAC"/>
              <w:rPr>
                <w:rFonts w:cs="Arial"/>
              </w:rPr>
            </w:pPr>
            <w:r w:rsidRPr="00E80F49">
              <w:rPr>
                <w:rFonts w:cs="Arial"/>
              </w:rPr>
              <w:t>12</w:t>
            </w:r>
          </w:p>
        </w:tc>
        <w:tc>
          <w:tcPr>
            <w:tcW w:w="4590" w:type="dxa"/>
            <w:vAlign w:val="center"/>
          </w:tcPr>
          <w:p w14:paraId="3318613B" w14:textId="5B1D9D86" w:rsidR="00572DF6" w:rsidRPr="00E80F49" w:rsidRDefault="00572DF6" w:rsidP="00572DF6">
            <w:pPr>
              <w:pStyle w:val="TAL"/>
              <w:rPr>
                <w:rFonts w:cs="Arial"/>
              </w:rPr>
            </w:pPr>
            <w:r w:rsidRPr="00E80F49">
              <w:rPr>
                <w:rFonts w:cs="Arial"/>
              </w:rPr>
              <w:t>“</w:t>
            </w:r>
            <w:r w:rsidRPr="00E80F49">
              <w:rPr>
                <w:rFonts w:eastAsia="??"/>
                <w:szCs w:val="32"/>
              </w:rPr>
              <w:t>38.521-3_TP analysis_6.5B.3.3.1_TX_SpurEmission_Inter_B_EN-DC.zip</w:t>
            </w:r>
            <w:r w:rsidRPr="00E80F49">
              <w:rPr>
                <w:rFonts w:cs="Arial"/>
              </w:rPr>
              <w:t>”</w:t>
            </w:r>
          </w:p>
        </w:tc>
        <w:tc>
          <w:tcPr>
            <w:tcW w:w="1854" w:type="dxa"/>
            <w:vAlign w:val="center"/>
          </w:tcPr>
          <w:p w14:paraId="4956F59E" w14:textId="6FA19EBF" w:rsidR="00572DF6" w:rsidRPr="00E80F49" w:rsidRDefault="00572DF6" w:rsidP="00572DF6">
            <w:pPr>
              <w:pStyle w:val="TAL"/>
              <w:rPr>
                <w:szCs w:val="18"/>
              </w:rPr>
            </w:pPr>
            <w:r w:rsidRPr="00E80F49">
              <w:rPr>
                <w:szCs w:val="18"/>
              </w:rPr>
              <w:t>RAN5#91-e</w:t>
            </w:r>
          </w:p>
        </w:tc>
      </w:tr>
      <w:tr w:rsidR="00572DF6" w:rsidRPr="00E80F49" w14:paraId="03C59027" w14:textId="77777777" w:rsidTr="00E80F49">
        <w:trPr>
          <w:trHeight w:val="113"/>
        </w:trPr>
        <w:tc>
          <w:tcPr>
            <w:tcW w:w="2160" w:type="dxa"/>
            <w:vAlign w:val="center"/>
          </w:tcPr>
          <w:p w14:paraId="742DD91E" w14:textId="77777777" w:rsidR="00572DF6" w:rsidRPr="00E80F49" w:rsidRDefault="00572DF6" w:rsidP="00572DF6">
            <w:pPr>
              <w:pStyle w:val="TAL"/>
            </w:pPr>
            <w:r w:rsidRPr="00E80F49">
              <w:t>6.5B.3.3.2 Spurious Emissions band UE co-existence for Inter-band within FR1</w:t>
            </w:r>
          </w:p>
        </w:tc>
        <w:tc>
          <w:tcPr>
            <w:tcW w:w="1476" w:type="dxa"/>
            <w:vAlign w:val="center"/>
          </w:tcPr>
          <w:p w14:paraId="1DEF46D7" w14:textId="77777777" w:rsidR="00572DF6" w:rsidRPr="00E80F49" w:rsidRDefault="00572DF6" w:rsidP="00572DF6">
            <w:pPr>
              <w:pStyle w:val="TAC"/>
            </w:pPr>
            <w:r w:rsidRPr="00E80F49">
              <w:t>Note 1</w:t>
            </w:r>
          </w:p>
        </w:tc>
        <w:tc>
          <w:tcPr>
            <w:tcW w:w="4590" w:type="dxa"/>
            <w:vAlign w:val="center"/>
          </w:tcPr>
          <w:p w14:paraId="7F7D7227" w14:textId="0D319509" w:rsidR="00572DF6" w:rsidRPr="00E80F49" w:rsidRDefault="00572DF6" w:rsidP="00572DF6">
            <w:pPr>
              <w:pStyle w:val="TAL"/>
            </w:pPr>
            <w:r w:rsidRPr="00E80F49">
              <w:t xml:space="preserve"> “38.521-3_TP analysis_6.5B.3.3.2_TX_SpurEmission_Inter_B_EN-DC”</w:t>
            </w:r>
          </w:p>
        </w:tc>
        <w:tc>
          <w:tcPr>
            <w:tcW w:w="1854" w:type="dxa"/>
            <w:vAlign w:val="center"/>
          </w:tcPr>
          <w:p w14:paraId="0A915063" w14:textId="00EB7DA8" w:rsidR="00572DF6" w:rsidRPr="00E80F49" w:rsidRDefault="00572DF6" w:rsidP="00572DF6">
            <w:pPr>
              <w:pStyle w:val="TAC"/>
              <w:jc w:val="left"/>
            </w:pPr>
            <w:r w:rsidRPr="00E80F49">
              <w:t>RAN5#91-e</w:t>
            </w:r>
          </w:p>
        </w:tc>
      </w:tr>
      <w:tr w:rsidR="00572DF6" w:rsidRPr="00E80F49" w14:paraId="74762927" w14:textId="77777777" w:rsidTr="00E80F49">
        <w:trPr>
          <w:trHeight w:val="113"/>
        </w:trPr>
        <w:tc>
          <w:tcPr>
            <w:tcW w:w="10080" w:type="dxa"/>
            <w:gridSpan w:val="4"/>
            <w:vAlign w:val="center"/>
          </w:tcPr>
          <w:p w14:paraId="4D37E5C2" w14:textId="65405246" w:rsidR="00572DF6" w:rsidRPr="00E80F49" w:rsidRDefault="00572DF6" w:rsidP="00572DF6">
            <w:pPr>
              <w:pStyle w:val="TAN"/>
              <w:rPr>
                <w:lang w:eastAsia="zh-CN"/>
              </w:rPr>
            </w:pPr>
            <w:r w:rsidRPr="00E80F49">
              <w:rPr>
                <w:lang w:eastAsia="zh-CN"/>
              </w:rPr>
              <w:t>Note 1: The maximum number of test point is 2 if only default points are applied.</w:t>
            </w:r>
          </w:p>
        </w:tc>
      </w:tr>
    </w:tbl>
    <w:p w14:paraId="7415A9A9" w14:textId="77777777" w:rsidR="002410C6" w:rsidRPr="00E80F49" w:rsidRDefault="002410C6" w:rsidP="002410C6"/>
    <w:p w14:paraId="7E1AB931" w14:textId="77777777" w:rsidR="00397292" w:rsidRPr="00E80F49" w:rsidRDefault="00397292" w:rsidP="00397292">
      <w:pPr>
        <w:pStyle w:val="TH"/>
      </w:pPr>
      <w:r w:rsidRPr="00E80F49">
        <w:lastRenderedPageBreak/>
        <w:t>Table 4.3</w:t>
      </w:r>
      <w:r w:rsidR="002410C6" w:rsidRPr="00E80F49">
        <w:t>.1.1</w:t>
      </w:r>
      <w:r w:rsidRPr="00E80F49">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59C67579" w14:textId="77777777" w:rsidTr="00750578">
        <w:trPr>
          <w:trHeight w:val="248"/>
        </w:trPr>
        <w:tc>
          <w:tcPr>
            <w:tcW w:w="2160" w:type="dxa"/>
            <w:vAlign w:val="center"/>
          </w:tcPr>
          <w:p w14:paraId="623F964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3C75A113" w14:textId="77777777" w:rsidR="00397292" w:rsidRPr="00E80F49" w:rsidRDefault="00397292" w:rsidP="00750578">
            <w:pPr>
              <w:pStyle w:val="TAH"/>
            </w:pPr>
            <w:r w:rsidRPr="00E80F49">
              <w:t>Number of test points</w:t>
            </w:r>
          </w:p>
        </w:tc>
        <w:tc>
          <w:tcPr>
            <w:tcW w:w="4590" w:type="dxa"/>
            <w:shd w:val="clear" w:color="auto" w:fill="auto"/>
            <w:vAlign w:val="center"/>
          </w:tcPr>
          <w:p w14:paraId="07B129FA" w14:textId="77777777" w:rsidR="00397292" w:rsidRPr="00E80F49" w:rsidRDefault="00397292" w:rsidP="00750578">
            <w:pPr>
              <w:pStyle w:val="TAH"/>
            </w:pPr>
            <w:r w:rsidRPr="00E80F49">
              <w:t>Justification in attachment</w:t>
            </w:r>
          </w:p>
        </w:tc>
        <w:tc>
          <w:tcPr>
            <w:tcW w:w="1854" w:type="dxa"/>
            <w:vAlign w:val="center"/>
          </w:tcPr>
          <w:p w14:paraId="32A407A8" w14:textId="77777777" w:rsidR="00397292" w:rsidRPr="00E80F49" w:rsidRDefault="00397292" w:rsidP="00750578">
            <w:pPr>
              <w:pStyle w:val="TAH"/>
            </w:pPr>
            <w:r w:rsidRPr="00E80F49">
              <w:t>Comments</w:t>
            </w:r>
          </w:p>
        </w:tc>
      </w:tr>
      <w:tr w:rsidR="00397292" w:rsidRPr="00E80F49" w14:paraId="627DB6E9" w14:textId="77777777" w:rsidTr="00750578">
        <w:tc>
          <w:tcPr>
            <w:tcW w:w="2160" w:type="dxa"/>
            <w:vAlign w:val="center"/>
          </w:tcPr>
          <w:p w14:paraId="2D957AB3" w14:textId="77777777" w:rsidR="00397292" w:rsidRPr="00E80F49" w:rsidRDefault="0065232C" w:rsidP="00750578">
            <w:pPr>
              <w:pStyle w:val="TAL"/>
            </w:pPr>
            <w:r w:rsidRPr="00E80F49">
              <w:t>7.3B Reference sensitivity for EN-DC</w:t>
            </w:r>
          </w:p>
        </w:tc>
        <w:tc>
          <w:tcPr>
            <w:tcW w:w="1476" w:type="dxa"/>
            <w:vAlign w:val="center"/>
          </w:tcPr>
          <w:p w14:paraId="5A90F367" w14:textId="77777777" w:rsidR="00397292" w:rsidRPr="00E80F49" w:rsidRDefault="00397292" w:rsidP="00750578">
            <w:pPr>
              <w:pStyle w:val="TAC"/>
              <w:rPr>
                <w:rFonts w:cs="Arial"/>
              </w:rPr>
            </w:pPr>
          </w:p>
        </w:tc>
        <w:tc>
          <w:tcPr>
            <w:tcW w:w="4590" w:type="dxa"/>
            <w:vAlign w:val="center"/>
          </w:tcPr>
          <w:p w14:paraId="05D6901C" w14:textId="5C57302D" w:rsidR="00397292" w:rsidRPr="00E80F49" w:rsidRDefault="0065232C" w:rsidP="00E201E9">
            <w:pPr>
              <w:pStyle w:val="TAL"/>
            </w:pPr>
            <w:r w:rsidRPr="00E80F49">
              <w:t>“</w:t>
            </w:r>
            <w:r w:rsidR="005A4748" w:rsidRPr="00E80F49">
              <w:t>38.521-3_TPanalysis_7.3B_RxSense_EN-DC with FR1</w:t>
            </w:r>
            <w:r w:rsidR="00CC4874" w:rsidRPr="00E80F49">
              <w:t>_v2</w:t>
            </w:r>
            <w:r w:rsidRPr="00E80F49">
              <w:t>.zip”</w:t>
            </w:r>
          </w:p>
        </w:tc>
        <w:tc>
          <w:tcPr>
            <w:tcW w:w="1854" w:type="dxa"/>
            <w:vAlign w:val="center"/>
          </w:tcPr>
          <w:p w14:paraId="136345E9" w14:textId="77777777" w:rsidR="00397292" w:rsidRPr="00E80F49" w:rsidRDefault="0065232C" w:rsidP="00E201E9">
            <w:pPr>
              <w:pStyle w:val="TAL"/>
            </w:pPr>
            <w:r w:rsidRPr="00E80F49">
              <w:t>RAN5#</w:t>
            </w:r>
            <w:r w:rsidR="005A4748" w:rsidRPr="00E80F49">
              <w:t>8</w:t>
            </w:r>
            <w:r w:rsidR="00CC4874" w:rsidRPr="00E80F49">
              <w:t>9</w:t>
            </w:r>
            <w:r w:rsidR="005A4748" w:rsidRPr="00E80F49">
              <w:t>-e</w:t>
            </w:r>
          </w:p>
        </w:tc>
      </w:tr>
      <w:tr w:rsidR="00E903FE" w:rsidRPr="00E80F49" w14:paraId="27EF06FA" w14:textId="77777777" w:rsidTr="00066F97">
        <w:tc>
          <w:tcPr>
            <w:tcW w:w="2160" w:type="dxa"/>
            <w:vAlign w:val="center"/>
          </w:tcPr>
          <w:p w14:paraId="0BDEFC7D" w14:textId="77777777" w:rsidR="00E903FE" w:rsidRPr="00E80F49" w:rsidRDefault="00E903FE" w:rsidP="00066F97">
            <w:pPr>
              <w:pStyle w:val="TAL"/>
            </w:pPr>
            <w:r w:rsidRPr="00E80F49">
              <w:t>7.4B.1 Maximum Input Level for Intra-Band Contiguous EN-DC</w:t>
            </w:r>
          </w:p>
        </w:tc>
        <w:tc>
          <w:tcPr>
            <w:tcW w:w="1476" w:type="dxa"/>
            <w:vAlign w:val="center"/>
          </w:tcPr>
          <w:p w14:paraId="0488F3D9" w14:textId="77777777" w:rsidR="00E903FE" w:rsidRPr="00E80F49" w:rsidRDefault="00E903FE" w:rsidP="00066F97">
            <w:pPr>
              <w:pStyle w:val="TAC"/>
              <w:rPr>
                <w:rFonts w:cs="Arial"/>
              </w:rPr>
            </w:pPr>
            <w:r w:rsidRPr="00E80F49">
              <w:rPr>
                <w:rFonts w:cs="Arial"/>
              </w:rPr>
              <w:t>6</w:t>
            </w:r>
          </w:p>
        </w:tc>
        <w:tc>
          <w:tcPr>
            <w:tcW w:w="4590" w:type="dxa"/>
            <w:vAlign w:val="center"/>
          </w:tcPr>
          <w:p w14:paraId="14FF744C" w14:textId="5DF195C1" w:rsidR="00E903FE" w:rsidRPr="00E80F49" w:rsidRDefault="00E903FE" w:rsidP="00066F97">
            <w:pPr>
              <w:pStyle w:val="TAL"/>
            </w:pPr>
            <w:r w:rsidRPr="00E80F49">
              <w:rPr>
                <w:rFonts w:cs="Arial"/>
                <w:color w:val="000000"/>
              </w:rPr>
              <w:t>“</w:t>
            </w:r>
            <w:r w:rsidRPr="00E80F49">
              <w:t>38.521-3_TP</w:t>
            </w:r>
            <w:r w:rsidR="00CB4D8E" w:rsidRPr="00E80F49">
              <w:t xml:space="preserve"> </w:t>
            </w:r>
            <w:r w:rsidRPr="00E80F49">
              <w:t>analysis_7.4B.1.1_MaxIL_Intra_B_contig.zip</w:t>
            </w:r>
            <w:r w:rsidRPr="00E80F49">
              <w:rPr>
                <w:rFonts w:cs="Arial"/>
                <w:color w:val="000000"/>
              </w:rPr>
              <w:t>”</w:t>
            </w:r>
          </w:p>
        </w:tc>
        <w:tc>
          <w:tcPr>
            <w:tcW w:w="1854" w:type="dxa"/>
            <w:vAlign w:val="center"/>
          </w:tcPr>
          <w:p w14:paraId="271D3E62" w14:textId="77777777" w:rsidR="00E903FE" w:rsidRPr="00E80F49" w:rsidRDefault="00E903FE" w:rsidP="00066F97">
            <w:pPr>
              <w:pStyle w:val="TAL"/>
            </w:pPr>
            <w:r w:rsidRPr="00E80F49">
              <w:t>RAN5#</w:t>
            </w:r>
            <w:r w:rsidRPr="00E80F49">
              <w:rPr>
                <w:lang w:eastAsia="ja-JP"/>
              </w:rPr>
              <w:t>82</w:t>
            </w:r>
          </w:p>
        </w:tc>
      </w:tr>
      <w:tr w:rsidR="00E903FE" w:rsidRPr="00E80F49" w14:paraId="1FAEB458" w14:textId="77777777" w:rsidTr="00066F97">
        <w:tc>
          <w:tcPr>
            <w:tcW w:w="2160" w:type="dxa"/>
            <w:vAlign w:val="center"/>
          </w:tcPr>
          <w:p w14:paraId="17EB6257" w14:textId="77777777" w:rsidR="00E903FE" w:rsidRPr="00E80F49" w:rsidRDefault="00E903FE" w:rsidP="00E903FE">
            <w:pPr>
              <w:keepNext/>
              <w:keepLines/>
              <w:spacing w:after="0"/>
              <w:rPr>
                <w:rFonts w:ascii="Arial" w:hAnsi="Arial"/>
                <w:sz w:val="18"/>
              </w:rPr>
            </w:pPr>
            <w:r w:rsidRPr="00E80F49">
              <w:rPr>
                <w:rFonts w:ascii="Arial" w:hAnsi="Arial"/>
                <w:sz w:val="18"/>
              </w:rPr>
              <w:t>7.4B.2 Maximum Input Level for Intra-Band Non-Contiguous EN-DC</w:t>
            </w:r>
          </w:p>
        </w:tc>
        <w:tc>
          <w:tcPr>
            <w:tcW w:w="1476" w:type="dxa"/>
            <w:vAlign w:val="center"/>
          </w:tcPr>
          <w:p w14:paraId="3C285BF4" w14:textId="77777777" w:rsidR="00E903FE" w:rsidRPr="00E80F49" w:rsidRDefault="00E903FE" w:rsidP="00E903FE">
            <w:pPr>
              <w:keepNext/>
              <w:keepLines/>
              <w:spacing w:after="0"/>
              <w:jc w:val="center"/>
              <w:rPr>
                <w:rFonts w:ascii="Arial" w:hAnsi="Arial" w:cs="Arial"/>
                <w:sz w:val="18"/>
              </w:rPr>
            </w:pPr>
            <w:r w:rsidRPr="00E80F49">
              <w:rPr>
                <w:rFonts w:ascii="Arial" w:hAnsi="Arial" w:cs="Arial"/>
                <w:sz w:val="18"/>
              </w:rPr>
              <w:t>6</w:t>
            </w:r>
          </w:p>
        </w:tc>
        <w:tc>
          <w:tcPr>
            <w:tcW w:w="4590" w:type="dxa"/>
            <w:vAlign w:val="center"/>
          </w:tcPr>
          <w:p w14:paraId="735C69E4" w14:textId="5AEB2414" w:rsidR="00E903FE" w:rsidRPr="00E80F49" w:rsidRDefault="00E903FE" w:rsidP="00E903FE">
            <w:pPr>
              <w:keepNext/>
              <w:keepLines/>
              <w:spacing w:after="0"/>
              <w:rPr>
                <w:rFonts w:ascii="Arial" w:hAnsi="Arial"/>
                <w:sz w:val="18"/>
              </w:rPr>
            </w:pPr>
            <w:r w:rsidRPr="00E80F49">
              <w:rPr>
                <w:rFonts w:ascii="Arial" w:hAnsi="Arial" w:cs="Arial"/>
                <w:color w:val="000000"/>
                <w:sz w:val="18"/>
              </w:rPr>
              <w:t>“</w:t>
            </w:r>
            <w:r w:rsidRPr="00E80F49">
              <w:rPr>
                <w:rFonts w:ascii="Arial" w:hAnsi="Arial"/>
                <w:sz w:val="18"/>
              </w:rPr>
              <w:t>38.521-3_TP</w:t>
            </w:r>
            <w:r w:rsidR="00CB4D8E" w:rsidRPr="00E80F49">
              <w:rPr>
                <w:rFonts w:ascii="Arial" w:hAnsi="Arial"/>
                <w:sz w:val="18"/>
              </w:rPr>
              <w:t xml:space="preserve"> </w:t>
            </w:r>
            <w:r w:rsidRPr="00E80F49">
              <w:rPr>
                <w:rFonts w:ascii="Arial" w:hAnsi="Arial"/>
                <w:sz w:val="18"/>
              </w:rPr>
              <w:t>analysis_7.4B.2_MaxIL_Intra_B_noncontig.zip</w:t>
            </w:r>
            <w:r w:rsidRPr="00E80F49">
              <w:rPr>
                <w:rFonts w:ascii="Arial" w:hAnsi="Arial" w:cs="Arial"/>
                <w:color w:val="000000"/>
                <w:sz w:val="18"/>
              </w:rPr>
              <w:t>”</w:t>
            </w:r>
          </w:p>
        </w:tc>
        <w:tc>
          <w:tcPr>
            <w:tcW w:w="1854" w:type="dxa"/>
            <w:vAlign w:val="center"/>
          </w:tcPr>
          <w:p w14:paraId="3B575041" w14:textId="77777777" w:rsidR="00E903FE" w:rsidRPr="00E80F49" w:rsidRDefault="00E903FE" w:rsidP="00E903FE">
            <w:pPr>
              <w:keepNext/>
              <w:keepLines/>
              <w:spacing w:after="0"/>
              <w:rPr>
                <w:rFonts w:ascii="Arial" w:hAnsi="Arial"/>
                <w:sz w:val="18"/>
              </w:rPr>
            </w:pPr>
            <w:r w:rsidRPr="00E80F49">
              <w:rPr>
                <w:rFonts w:ascii="Arial" w:hAnsi="Arial"/>
                <w:sz w:val="18"/>
              </w:rPr>
              <w:t>RAN5#</w:t>
            </w:r>
            <w:r w:rsidRPr="00E80F49">
              <w:rPr>
                <w:rFonts w:ascii="Arial" w:hAnsi="Arial"/>
                <w:sz w:val="18"/>
                <w:lang w:eastAsia="ja-JP"/>
              </w:rPr>
              <w:t>82</w:t>
            </w:r>
          </w:p>
        </w:tc>
      </w:tr>
      <w:tr w:rsidR="008F0EC0" w:rsidRPr="00E80F49" w14:paraId="5E931F4D" w14:textId="77777777" w:rsidTr="00C053AD">
        <w:tc>
          <w:tcPr>
            <w:tcW w:w="2160" w:type="dxa"/>
            <w:vAlign w:val="center"/>
          </w:tcPr>
          <w:p w14:paraId="0C494892" w14:textId="77777777" w:rsidR="008F0EC0" w:rsidRPr="00E80F49" w:rsidRDefault="008F0EC0" w:rsidP="008F0EC0">
            <w:pPr>
              <w:pStyle w:val="TAL"/>
            </w:pPr>
            <w:r w:rsidRPr="00E80F49">
              <w:t>7.5B.1 Adjacent Channel Selectivity for intra-band contiguous EN-DC (2 CCs)</w:t>
            </w:r>
          </w:p>
        </w:tc>
        <w:tc>
          <w:tcPr>
            <w:tcW w:w="1476" w:type="dxa"/>
            <w:vAlign w:val="center"/>
          </w:tcPr>
          <w:p w14:paraId="7271D025" w14:textId="129BD030" w:rsidR="008F0EC0" w:rsidRPr="00E80F49" w:rsidRDefault="008F0EC0" w:rsidP="008F0EC0">
            <w:pPr>
              <w:pStyle w:val="TAC"/>
              <w:rPr>
                <w:lang w:eastAsia="zh-CN"/>
              </w:rPr>
            </w:pPr>
            <w:r w:rsidRPr="00E80F49">
              <w:t>2</w:t>
            </w:r>
          </w:p>
        </w:tc>
        <w:tc>
          <w:tcPr>
            <w:tcW w:w="4590" w:type="dxa"/>
            <w:vAlign w:val="center"/>
          </w:tcPr>
          <w:p w14:paraId="134B03BF" w14:textId="481FE0BF" w:rsidR="008F0EC0" w:rsidRPr="00E80F49" w:rsidRDefault="008F0EC0" w:rsidP="008F0EC0">
            <w:pPr>
              <w:pStyle w:val="TAL"/>
            </w:pPr>
            <w:r w:rsidRPr="00E80F49">
              <w:rPr>
                <w:rFonts w:cs="Arial"/>
                <w:color w:val="000000"/>
              </w:rPr>
              <w:t>“</w:t>
            </w:r>
            <w:r w:rsidRPr="00E80F49">
              <w:t>38.521-3_TP analysis_7.5B.1_ACS_Intra_B_contig.zip</w:t>
            </w:r>
            <w:r w:rsidRPr="00E80F49">
              <w:rPr>
                <w:rFonts w:cs="Arial"/>
                <w:color w:val="000000"/>
              </w:rPr>
              <w:t>”</w:t>
            </w:r>
          </w:p>
        </w:tc>
        <w:tc>
          <w:tcPr>
            <w:tcW w:w="1854" w:type="dxa"/>
            <w:vAlign w:val="center"/>
          </w:tcPr>
          <w:p w14:paraId="3FDB63DE" w14:textId="2875DE4E" w:rsidR="008F0EC0" w:rsidRPr="00E80F49" w:rsidRDefault="008F0EC0" w:rsidP="008F0EC0">
            <w:pPr>
              <w:pStyle w:val="TAL"/>
              <w:rPr>
                <w:lang w:eastAsia="zh-CN"/>
              </w:rPr>
            </w:pPr>
            <w:r w:rsidRPr="00E80F49">
              <w:t>RAN5#</w:t>
            </w:r>
            <w:r w:rsidRPr="00E80F49">
              <w:rPr>
                <w:lang w:eastAsia="ja-JP"/>
              </w:rPr>
              <w:t>94-e</w:t>
            </w:r>
          </w:p>
        </w:tc>
      </w:tr>
      <w:tr w:rsidR="008F0EC0" w:rsidRPr="00E80F49" w14:paraId="44FFAF6C" w14:textId="77777777" w:rsidTr="00C053AD">
        <w:tc>
          <w:tcPr>
            <w:tcW w:w="2160" w:type="dxa"/>
            <w:vAlign w:val="center"/>
          </w:tcPr>
          <w:p w14:paraId="33BD97BB" w14:textId="147EA9B7" w:rsidR="008F0EC0" w:rsidRPr="00E80F49" w:rsidRDefault="008F0EC0" w:rsidP="008F0EC0">
            <w:pPr>
              <w:pStyle w:val="TAL"/>
            </w:pPr>
            <w:r w:rsidRPr="00E80F49">
              <w:t>7.5B.2 Adjacent Channel Selectivity for intra-band non-contiguous EN-DC (2 CCs)</w:t>
            </w:r>
          </w:p>
        </w:tc>
        <w:tc>
          <w:tcPr>
            <w:tcW w:w="1476" w:type="dxa"/>
            <w:vAlign w:val="center"/>
          </w:tcPr>
          <w:p w14:paraId="0B72B41C" w14:textId="5A41857B" w:rsidR="008F0EC0" w:rsidRPr="00E80F49" w:rsidRDefault="008F0EC0" w:rsidP="008F0EC0">
            <w:pPr>
              <w:pStyle w:val="TAC"/>
            </w:pPr>
            <w:r w:rsidRPr="00E80F49">
              <w:rPr>
                <w:lang w:eastAsia="zh-CN"/>
              </w:rPr>
              <w:t>2</w:t>
            </w:r>
          </w:p>
        </w:tc>
        <w:tc>
          <w:tcPr>
            <w:tcW w:w="4590" w:type="dxa"/>
            <w:vAlign w:val="center"/>
          </w:tcPr>
          <w:p w14:paraId="4A743B1C" w14:textId="1EAA9BC6" w:rsidR="008F0EC0" w:rsidRPr="00E80F49" w:rsidRDefault="008F0EC0" w:rsidP="008F0EC0">
            <w:pPr>
              <w:pStyle w:val="TAL"/>
            </w:pPr>
            <w:r w:rsidRPr="00E80F49">
              <w:t>Same as Table 4.1.1-1, test case 7.5</w:t>
            </w:r>
          </w:p>
        </w:tc>
        <w:tc>
          <w:tcPr>
            <w:tcW w:w="1854" w:type="dxa"/>
            <w:vAlign w:val="center"/>
          </w:tcPr>
          <w:p w14:paraId="680C9010" w14:textId="1226B77A" w:rsidR="008F0EC0" w:rsidRPr="00E80F49" w:rsidRDefault="008F0EC0" w:rsidP="008F0EC0">
            <w:pPr>
              <w:pStyle w:val="TAL"/>
            </w:pPr>
            <w:r w:rsidRPr="00E80F49">
              <w:t>RAN5#</w:t>
            </w:r>
            <w:r w:rsidRPr="00E80F49">
              <w:rPr>
                <w:lang w:eastAsia="ja-JP"/>
              </w:rPr>
              <w:t>94-e</w:t>
            </w:r>
          </w:p>
        </w:tc>
      </w:tr>
      <w:tr w:rsidR="008F0EC0" w:rsidRPr="00E80F49" w14:paraId="6DEF180A" w14:textId="77777777" w:rsidTr="00C053AD">
        <w:tc>
          <w:tcPr>
            <w:tcW w:w="2160" w:type="dxa"/>
            <w:vAlign w:val="center"/>
          </w:tcPr>
          <w:p w14:paraId="275BA5C2" w14:textId="72596DCD" w:rsidR="008F0EC0" w:rsidRPr="00E80F49" w:rsidRDefault="008F0EC0" w:rsidP="008F0EC0">
            <w:pPr>
              <w:pStyle w:val="TAL"/>
            </w:pPr>
            <w:r w:rsidRPr="00E80F49">
              <w:t>7.5B.3 Adjacent Channel Selectivity for inter-band EN-DC (1 NR CC)</w:t>
            </w:r>
          </w:p>
        </w:tc>
        <w:tc>
          <w:tcPr>
            <w:tcW w:w="1476" w:type="dxa"/>
            <w:vAlign w:val="center"/>
          </w:tcPr>
          <w:p w14:paraId="01F2C3C5" w14:textId="6BD6514C" w:rsidR="008F0EC0" w:rsidRPr="00E80F49" w:rsidRDefault="008F0EC0" w:rsidP="008F0EC0">
            <w:pPr>
              <w:pStyle w:val="TAC"/>
            </w:pPr>
            <w:r w:rsidRPr="00E80F49">
              <w:rPr>
                <w:lang w:eastAsia="zh-CN"/>
              </w:rPr>
              <w:t>3</w:t>
            </w:r>
          </w:p>
        </w:tc>
        <w:tc>
          <w:tcPr>
            <w:tcW w:w="4590" w:type="dxa"/>
            <w:vAlign w:val="center"/>
          </w:tcPr>
          <w:p w14:paraId="594D0A32" w14:textId="17F9CC52" w:rsidR="008F0EC0" w:rsidRPr="00E80F49" w:rsidRDefault="008F0EC0" w:rsidP="008F0EC0">
            <w:pPr>
              <w:pStyle w:val="TAL"/>
            </w:pPr>
            <w:r w:rsidRPr="00E80F49">
              <w:t>Same as Table 4.1.1-1, test case 7.5</w:t>
            </w:r>
          </w:p>
        </w:tc>
        <w:tc>
          <w:tcPr>
            <w:tcW w:w="1854" w:type="dxa"/>
            <w:vAlign w:val="center"/>
          </w:tcPr>
          <w:p w14:paraId="7B8D11C1" w14:textId="65201511" w:rsidR="008F0EC0" w:rsidRPr="00E80F49" w:rsidRDefault="008F0EC0" w:rsidP="008F0EC0">
            <w:pPr>
              <w:pStyle w:val="TAL"/>
            </w:pPr>
            <w:r w:rsidRPr="00E80F49">
              <w:t>RAN5#</w:t>
            </w:r>
            <w:r w:rsidRPr="00E80F49">
              <w:rPr>
                <w:lang w:eastAsia="ja-JP"/>
              </w:rPr>
              <w:t>94-e</w:t>
            </w:r>
          </w:p>
        </w:tc>
      </w:tr>
      <w:tr w:rsidR="00895DBD" w:rsidRPr="00E80F49" w14:paraId="5398E278" w14:textId="77777777" w:rsidTr="00AC3CCC">
        <w:tc>
          <w:tcPr>
            <w:tcW w:w="2160" w:type="dxa"/>
            <w:vAlign w:val="center"/>
          </w:tcPr>
          <w:p w14:paraId="4D24BD24" w14:textId="77777777" w:rsidR="00895DBD" w:rsidRPr="00E80F49" w:rsidRDefault="00895DBD" w:rsidP="00AC3CCC">
            <w:pPr>
              <w:pStyle w:val="TAL"/>
            </w:pPr>
            <w:bookmarkStart w:id="280" w:name="_Toc27476000"/>
            <w:bookmarkStart w:id="281" w:name="_Toc29495462"/>
            <w:bookmarkStart w:id="282" w:name="_Toc36116512"/>
            <w:bookmarkStart w:id="283" w:name="_Toc36118561"/>
            <w:bookmarkStart w:id="284" w:name="_Toc36560676"/>
            <w:r w:rsidRPr="00E80F49">
              <w:t>7.6B.2.1</w:t>
            </w:r>
            <w:r w:rsidRPr="00E80F49">
              <w:rPr>
                <w:lang w:eastAsia="zh-CN"/>
              </w:rPr>
              <w:t xml:space="preserve"> </w:t>
            </w:r>
            <w:r w:rsidRPr="00E80F49">
              <w:t>Inband blocking for intra-band contiguous EN-DC in FR1 (2 CCs)</w:t>
            </w:r>
            <w:bookmarkEnd w:id="280"/>
            <w:bookmarkEnd w:id="281"/>
            <w:bookmarkEnd w:id="282"/>
            <w:bookmarkEnd w:id="283"/>
            <w:bookmarkEnd w:id="284"/>
          </w:p>
        </w:tc>
        <w:tc>
          <w:tcPr>
            <w:tcW w:w="1476" w:type="dxa"/>
            <w:vAlign w:val="center"/>
          </w:tcPr>
          <w:p w14:paraId="1578E4B3" w14:textId="77777777" w:rsidR="00895DBD" w:rsidRPr="00E80F49" w:rsidRDefault="00895DBD" w:rsidP="00AC3CCC">
            <w:pPr>
              <w:pStyle w:val="TAC"/>
              <w:rPr>
                <w:lang w:eastAsia="zh-CN"/>
              </w:rPr>
            </w:pPr>
            <w:r w:rsidRPr="00E80F49">
              <w:rPr>
                <w:lang w:eastAsia="zh-CN"/>
              </w:rPr>
              <w:t>2</w:t>
            </w:r>
          </w:p>
        </w:tc>
        <w:tc>
          <w:tcPr>
            <w:tcW w:w="4590" w:type="dxa"/>
            <w:vAlign w:val="center"/>
          </w:tcPr>
          <w:p w14:paraId="59EA599A" w14:textId="4C023811" w:rsidR="00895DBD" w:rsidRPr="00E80F49" w:rsidRDefault="00895DBD" w:rsidP="00AC3CCC">
            <w:pPr>
              <w:pStyle w:val="TAL"/>
            </w:pPr>
            <w:r w:rsidRPr="00E80F49">
              <w:rPr>
                <w:lang w:eastAsia="zh-CN"/>
              </w:rPr>
              <w:t>“</w:t>
            </w:r>
            <w:r w:rsidRPr="00E80F49">
              <w:t>38.521-3_TP</w:t>
            </w:r>
            <w:r w:rsidR="00CB4D8E" w:rsidRPr="00E80F49">
              <w:t xml:space="preserve"> </w:t>
            </w:r>
            <w:r w:rsidRPr="00E80F49">
              <w:t>analysis_7.6B.2.1_IBB_Intra_B_contig.zip</w:t>
            </w:r>
            <w:r w:rsidRPr="00E80F49">
              <w:rPr>
                <w:rFonts w:cs="Arial"/>
                <w:color w:val="000000"/>
              </w:rPr>
              <w:t>”</w:t>
            </w:r>
          </w:p>
        </w:tc>
        <w:tc>
          <w:tcPr>
            <w:tcW w:w="1854" w:type="dxa"/>
            <w:vAlign w:val="center"/>
          </w:tcPr>
          <w:p w14:paraId="0E7C5A17"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0DB4DE8" w14:textId="77777777" w:rsidTr="00AC3CCC">
        <w:tc>
          <w:tcPr>
            <w:tcW w:w="2160" w:type="dxa"/>
            <w:vAlign w:val="center"/>
          </w:tcPr>
          <w:p w14:paraId="2B3505B0" w14:textId="77777777" w:rsidR="00895DBD" w:rsidRPr="00E80F49" w:rsidRDefault="00895DBD" w:rsidP="00AC3CCC">
            <w:pPr>
              <w:pStyle w:val="TAL"/>
            </w:pPr>
            <w:bookmarkStart w:id="285" w:name="_Toc27476002"/>
            <w:bookmarkStart w:id="286" w:name="_Toc29495463"/>
            <w:bookmarkStart w:id="287" w:name="_Toc36116513"/>
            <w:bookmarkStart w:id="288" w:name="_Toc36118562"/>
            <w:bookmarkStart w:id="289" w:name="_Toc36560677"/>
            <w:r w:rsidRPr="00E80F49">
              <w:t>7.6B.2.2</w:t>
            </w:r>
            <w:r w:rsidRPr="00E80F49">
              <w:rPr>
                <w:lang w:eastAsia="zh-CN"/>
              </w:rPr>
              <w:t xml:space="preserve"> </w:t>
            </w:r>
            <w:r w:rsidRPr="00E80F49">
              <w:t>Inband blocking for intra-band non-contiguous EN-DC in FR1 (2 CCs)</w:t>
            </w:r>
            <w:bookmarkEnd w:id="285"/>
            <w:bookmarkEnd w:id="286"/>
            <w:bookmarkEnd w:id="287"/>
            <w:bookmarkEnd w:id="288"/>
            <w:bookmarkEnd w:id="289"/>
          </w:p>
        </w:tc>
        <w:tc>
          <w:tcPr>
            <w:tcW w:w="1476" w:type="dxa"/>
            <w:vAlign w:val="center"/>
          </w:tcPr>
          <w:p w14:paraId="2C280096"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AB578E" w14:textId="77777777" w:rsidR="00895DBD" w:rsidRPr="00E80F49" w:rsidRDefault="00895DBD" w:rsidP="00AC3CCC">
            <w:pPr>
              <w:pStyle w:val="TAL"/>
              <w:rPr>
                <w:lang w:eastAsia="zh-CN"/>
              </w:rPr>
            </w:pPr>
            <w:r w:rsidRPr="00E80F49">
              <w:rPr>
                <w:lang w:eastAsia="zh-CN"/>
              </w:rPr>
              <w:t>“38.521-3_TPanalysis_7.6B.2.2_IBB_Intra_B_non-contig.zip”</w:t>
            </w:r>
          </w:p>
        </w:tc>
        <w:tc>
          <w:tcPr>
            <w:tcW w:w="1854" w:type="dxa"/>
            <w:vAlign w:val="center"/>
          </w:tcPr>
          <w:p w14:paraId="694AACFD" w14:textId="77777777" w:rsidR="00895DBD" w:rsidRPr="00E80F49" w:rsidRDefault="00895DBD" w:rsidP="00AC3CCC">
            <w:pPr>
              <w:pStyle w:val="TAL"/>
              <w:rPr>
                <w:lang w:eastAsia="zh-CN"/>
              </w:rPr>
            </w:pPr>
            <w:r w:rsidRPr="00E80F49">
              <w:t>RAN5#</w:t>
            </w:r>
            <w:r w:rsidRPr="00E80F49">
              <w:rPr>
                <w:lang w:eastAsia="ja-JP"/>
              </w:rPr>
              <w:t>8</w:t>
            </w:r>
            <w:r w:rsidRPr="00E80F49">
              <w:rPr>
                <w:lang w:eastAsia="zh-CN"/>
              </w:rPr>
              <w:t>7-e</w:t>
            </w:r>
          </w:p>
        </w:tc>
      </w:tr>
      <w:tr w:rsidR="00895DBD" w:rsidRPr="00E80F49" w14:paraId="6672AF46" w14:textId="77777777" w:rsidTr="00AC3CCC">
        <w:tc>
          <w:tcPr>
            <w:tcW w:w="2160" w:type="dxa"/>
            <w:vAlign w:val="center"/>
          </w:tcPr>
          <w:p w14:paraId="2848C1FB" w14:textId="77777777" w:rsidR="00895DBD" w:rsidRPr="00E80F49" w:rsidRDefault="00895DBD" w:rsidP="00AC3CCC">
            <w:pPr>
              <w:pStyle w:val="TAL"/>
            </w:pPr>
            <w:bookmarkStart w:id="290" w:name="_Toc27476004"/>
            <w:bookmarkStart w:id="291" w:name="_Toc29495464"/>
            <w:bookmarkStart w:id="292" w:name="_Toc36116514"/>
            <w:bookmarkStart w:id="293" w:name="_Toc36118563"/>
            <w:bookmarkStart w:id="294" w:name="_Toc36560678"/>
            <w:r w:rsidRPr="00E80F49">
              <w:t>7.6B.2.3</w:t>
            </w:r>
            <w:r w:rsidRPr="00E80F49">
              <w:rPr>
                <w:lang w:eastAsia="zh-CN"/>
              </w:rPr>
              <w:t xml:space="preserve"> </w:t>
            </w:r>
            <w:r w:rsidRPr="00E80F49">
              <w:t>Inband blocking for inter-band EN-DC within FR1 (2 CCs)</w:t>
            </w:r>
            <w:bookmarkEnd w:id="290"/>
            <w:bookmarkEnd w:id="291"/>
            <w:bookmarkEnd w:id="292"/>
            <w:bookmarkEnd w:id="293"/>
            <w:bookmarkEnd w:id="294"/>
          </w:p>
        </w:tc>
        <w:tc>
          <w:tcPr>
            <w:tcW w:w="1476" w:type="dxa"/>
            <w:vAlign w:val="center"/>
          </w:tcPr>
          <w:p w14:paraId="0A46880A"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.2</w:t>
            </w:r>
            <w:r w:rsidRPr="00E80F49">
              <w:t>.</w:t>
            </w:r>
          </w:p>
        </w:tc>
        <w:tc>
          <w:tcPr>
            <w:tcW w:w="4590" w:type="dxa"/>
            <w:vAlign w:val="center"/>
          </w:tcPr>
          <w:p w14:paraId="4EDD908B"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2</w:t>
            </w:r>
            <w:r w:rsidRPr="00E80F49">
              <w:t>.</w:t>
            </w:r>
          </w:p>
        </w:tc>
        <w:tc>
          <w:tcPr>
            <w:tcW w:w="1854" w:type="dxa"/>
            <w:vAlign w:val="center"/>
          </w:tcPr>
          <w:p w14:paraId="24FF051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7594C8B" w14:textId="77777777" w:rsidTr="00AC3CCC">
        <w:tc>
          <w:tcPr>
            <w:tcW w:w="2160" w:type="dxa"/>
            <w:vAlign w:val="center"/>
          </w:tcPr>
          <w:p w14:paraId="58BAF68E" w14:textId="77777777" w:rsidR="00895DBD" w:rsidRPr="00E80F49" w:rsidRDefault="00895DBD" w:rsidP="00AC3CCC">
            <w:pPr>
              <w:pStyle w:val="TAL"/>
            </w:pPr>
            <w:bookmarkStart w:id="295" w:name="_Toc27476025"/>
            <w:bookmarkStart w:id="296" w:name="_Toc29495484"/>
            <w:bookmarkStart w:id="297" w:name="_Toc36116535"/>
            <w:bookmarkStart w:id="298" w:name="_Toc36118584"/>
            <w:bookmarkStart w:id="299" w:name="_Toc36560699"/>
            <w:r w:rsidRPr="00E80F49">
              <w:t>7.6B.3.1</w:t>
            </w:r>
            <w:r w:rsidRPr="00E80F49">
              <w:rPr>
                <w:lang w:eastAsia="zh-CN"/>
              </w:rPr>
              <w:t xml:space="preserve"> </w:t>
            </w:r>
            <w:r w:rsidRPr="00E80F49">
              <w:t>Out-of-band blocking for intra-band contiguous EN-DC in FR1 (2 CCs)</w:t>
            </w:r>
            <w:bookmarkEnd w:id="295"/>
            <w:bookmarkEnd w:id="296"/>
            <w:bookmarkEnd w:id="297"/>
            <w:bookmarkEnd w:id="298"/>
            <w:bookmarkEnd w:id="299"/>
          </w:p>
        </w:tc>
        <w:tc>
          <w:tcPr>
            <w:tcW w:w="1476" w:type="dxa"/>
            <w:vAlign w:val="center"/>
          </w:tcPr>
          <w:p w14:paraId="17919588" w14:textId="77777777" w:rsidR="00895DBD" w:rsidRPr="00E80F49" w:rsidRDefault="00895DBD" w:rsidP="00AC3CCC">
            <w:pPr>
              <w:pStyle w:val="TAC"/>
              <w:rPr>
                <w:lang w:eastAsia="zh-CN"/>
              </w:rPr>
            </w:pPr>
            <w:r w:rsidRPr="00E80F49">
              <w:rPr>
                <w:lang w:eastAsia="zh-CN"/>
              </w:rPr>
              <w:t>1</w:t>
            </w:r>
          </w:p>
        </w:tc>
        <w:tc>
          <w:tcPr>
            <w:tcW w:w="4590" w:type="dxa"/>
            <w:vAlign w:val="center"/>
          </w:tcPr>
          <w:p w14:paraId="4722441E" w14:textId="5EA0C2C3" w:rsidR="00895DBD" w:rsidRPr="00E80F49" w:rsidRDefault="00895DBD" w:rsidP="00AC3CCC">
            <w:pPr>
              <w:pStyle w:val="TAL"/>
              <w:rPr>
                <w:lang w:eastAsia="zh-CN"/>
              </w:rPr>
            </w:pPr>
            <w:r w:rsidRPr="00E80F49">
              <w:rPr>
                <w:lang w:eastAsia="zh-CN"/>
              </w:rPr>
              <w:t>“38.521-3_TP</w:t>
            </w:r>
            <w:r w:rsidR="00CB4D8E" w:rsidRPr="00E80F49">
              <w:rPr>
                <w:lang w:eastAsia="zh-CN"/>
              </w:rPr>
              <w:t xml:space="preserve"> </w:t>
            </w:r>
            <w:r w:rsidRPr="00E80F49">
              <w:rPr>
                <w:lang w:eastAsia="zh-CN"/>
              </w:rPr>
              <w:t>analysis_7.6B.3.1_OOBB_Intra_B_contig</w:t>
            </w:r>
            <w:r w:rsidRPr="00E80F49">
              <w:t>.zip</w:t>
            </w:r>
            <w:r w:rsidRPr="00E80F49">
              <w:rPr>
                <w:rFonts w:cs="Arial"/>
                <w:color w:val="000000"/>
              </w:rPr>
              <w:t>”</w:t>
            </w:r>
          </w:p>
        </w:tc>
        <w:tc>
          <w:tcPr>
            <w:tcW w:w="1854" w:type="dxa"/>
            <w:vAlign w:val="center"/>
          </w:tcPr>
          <w:p w14:paraId="089C183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701AE56" w14:textId="77777777" w:rsidTr="00AC3CCC">
        <w:tc>
          <w:tcPr>
            <w:tcW w:w="2160" w:type="dxa"/>
            <w:vAlign w:val="center"/>
          </w:tcPr>
          <w:p w14:paraId="67DA5F8A" w14:textId="77777777" w:rsidR="00895DBD" w:rsidRPr="00E80F49" w:rsidRDefault="00895DBD" w:rsidP="00AC3CCC">
            <w:pPr>
              <w:pStyle w:val="TAL"/>
            </w:pPr>
            <w:bookmarkStart w:id="300" w:name="_Toc27476027"/>
            <w:bookmarkStart w:id="301" w:name="_Toc29495485"/>
            <w:bookmarkStart w:id="302" w:name="_Toc36116536"/>
            <w:bookmarkStart w:id="303" w:name="_Toc36118585"/>
            <w:bookmarkStart w:id="304" w:name="_Toc36560700"/>
            <w:r w:rsidRPr="00E80F49">
              <w:t>7.6B.3.2</w:t>
            </w:r>
            <w:r w:rsidRPr="00E80F49">
              <w:rPr>
                <w:lang w:eastAsia="zh-CN"/>
              </w:rPr>
              <w:t xml:space="preserve"> </w:t>
            </w:r>
            <w:r w:rsidRPr="00E80F49">
              <w:t>Out-of-band blocking for intra-band non-contiguous EN-DC in FR1 (2 CCs)</w:t>
            </w:r>
            <w:bookmarkEnd w:id="300"/>
            <w:bookmarkEnd w:id="301"/>
            <w:bookmarkEnd w:id="302"/>
            <w:bookmarkEnd w:id="303"/>
            <w:bookmarkEnd w:id="304"/>
          </w:p>
        </w:tc>
        <w:tc>
          <w:tcPr>
            <w:tcW w:w="1476" w:type="dxa"/>
            <w:vAlign w:val="center"/>
          </w:tcPr>
          <w:p w14:paraId="3F901251"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1B7775" w14:textId="77777777" w:rsidR="00895DBD" w:rsidRPr="00E80F49" w:rsidRDefault="00895DBD" w:rsidP="00AC3CCC">
            <w:pPr>
              <w:pStyle w:val="TAL"/>
            </w:pPr>
            <w:r w:rsidRPr="00E80F49">
              <w:rPr>
                <w:lang w:eastAsia="zh-CN"/>
              </w:rPr>
              <w:t>“</w:t>
            </w:r>
            <w:r w:rsidRPr="00E80F49">
              <w:t>38.521-3_TPanalysis_7.6B.3.2_OOBB_Intra_B_non-contig.zip</w:t>
            </w:r>
            <w:r w:rsidRPr="00E80F49">
              <w:rPr>
                <w:rFonts w:cs="Arial"/>
                <w:color w:val="000000"/>
              </w:rPr>
              <w:t>”</w:t>
            </w:r>
          </w:p>
        </w:tc>
        <w:tc>
          <w:tcPr>
            <w:tcW w:w="1854" w:type="dxa"/>
            <w:vAlign w:val="center"/>
          </w:tcPr>
          <w:p w14:paraId="59C28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3C04BB36" w14:textId="77777777" w:rsidTr="00AC3CCC">
        <w:tc>
          <w:tcPr>
            <w:tcW w:w="2160" w:type="dxa"/>
            <w:vAlign w:val="center"/>
          </w:tcPr>
          <w:p w14:paraId="3689E525" w14:textId="77777777" w:rsidR="00895DBD" w:rsidRPr="00E80F49" w:rsidRDefault="00895DBD" w:rsidP="00AC3CCC">
            <w:pPr>
              <w:pStyle w:val="TAL"/>
            </w:pPr>
            <w:bookmarkStart w:id="305" w:name="_Toc27476029"/>
            <w:bookmarkStart w:id="306" w:name="_Toc29495486"/>
            <w:bookmarkStart w:id="307" w:name="_Toc36116537"/>
            <w:bookmarkStart w:id="308" w:name="_Toc36118586"/>
            <w:bookmarkStart w:id="309" w:name="_Toc36560701"/>
            <w:r w:rsidRPr="00E80F49">
              <w:t>7.6B.3.3</w:t>
            </w:r>
            <w:r w:rsidRPr="00E80F49">
              <w:rPr>
                <w:lang w:eastAsia="zh-CN"/>
              </w:rPr>
              <w:t xml:space="preserve"> </w:t>
            </w:r>
            <w:r w:rsidRPr="00E80F49">
              <w:t>Out-of-band blocking for inter-band EN-DC within FR1 (2 CCs)</w:t>
            </w:r>
            <w:bookmarkEnd w:id="305"/>
            <w:bookmarkEnd w:id="306"/>
            <w:bookmarkEnd w:id="307"/>
            <w:bookmarkEnd w:id="308"/>
            <w:bookmarkEnd w:id="309"/>
          </w:p>
        </w:tc>
        <w:tc>
          <w:tcPr>
            <w:tcW w:w="1476" w:type="dxa"/>
            <w:vAlign w:val="center"/>
          </w:tcPr>
          <w:p w14:paraId="6328965B" w14:textId="77777777" w:rsidR="00895DBD" w:rsidRPr="00E80F49" w:rsidRDefault="00895DBD" w:rsidP="00AC3CCC">
            <w:pPr>
              <w:pStyle w:val="TAC"/>
              <w:rPr>
                <w:lang w:eastAsia="zh-CN"/>
              </w:rPr>
            </w:pPr>
            <w:r w:rsidRPr="00E80F49">
              <w:rPr>
                <w:lang w:eastAsia="zh-CN"/>
              </w:rPr>
              <w:t>1</w:t>
            </w:r>
          </w:p>
        </w:tc>
        <w:tc>
          <w:tcPr>
            <w:tcW w:w="4590" w:type="dxa"/>
            <w:vAlign w:val="center"/>
          </w:tcPr>
          <w:p w14:paraId="271CF9B3" w14:textId="0C14EFF9" w:rsidR="00895DBD" w:rsidRPr="00E80F49" w:rsidRDefault="00895DBD" w:rsidP="00AC3CCC">
            <w:pPr>
              <w:pStyle w:val="TAL"/>
            </w:pPr>
            <w:r w:rsidRPr="00E80F49">
              <w:rPr>
                <w:rFonts w:cs="Arial"/>
                <w:color w:val="000000"/>
              </w:rPr>
              <w:t>“</w:t>
            </w:r>
            <w:r w:rsidRPr="00E80F49">
              <w:t>38.521-3_TP</w:t>
            </w:r>
            <w:r w:rsidR="00CB4D8E" w:rsidRPr="00E80F49">
              <w:t xml:space="preserve"> </w:t>
            </w:r>
            <w:r w:rsidRPr="00E80F49">
              <w:t>analysis_7.6B.3.3_OOBB_Inter_B_within FR1.zip</w:t>
            </w:r>
            <w:r w:rsidRPr="00E80F49">
              <w:rPr>
                <w:rFonts w:cs="Arial"/>
                <w:color w:val="000000"/>
              </w:rPr>
              <w:t>”</w:t>
            </w:r>
          </w:p>
        </w:tc>
        <w:tc>
          <w:tcPr>
            <w:tcW w:w="1854" w:type="dxa"/>
            <w:vAlign w:val="center"/>
          </w:tcPr>
          <w:p w14:paraId="1DA41D4C"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8C2ED82" w14:textId="77777777" w:rsidTr="00AC3CCC">
        <w:tc>
          <w:tcPr>
            <w:tcW w:w="2160" w:type="dxa"/>
            <w:vAlign w:val="center"/>
          </w:tcPr>
          <w:p w14:paraId="1C8ECEDA" w14:textId="77777777" w:rsidR="00895DBD" w:rsidRPr="00E80F49" w:rsidRDefault="00895DBD" w:rsidP="00AC3CCC">
            <w:pPr>
              <w:pStyle w:val="TAL"/>
            </w:pPr>
            <w:bookmarkStart w:id="310" w:name="_Toc27476039"/>
            <w:bookmarkStart w:id="311" w:name="_Toc29495495"/>
            <w:bookmarkStart w:id="312" w:name="_Toc36116546"/>
            <w:bookmarkStart w:id="313" w:name="_Toc36118595"/>
            <w:bookmarkStart w:id="314" w:name="_Toc36560710"/>
            <w:r w:rsidRPr="00E80F49">
              <w:t>7.6B.4.1</w:t>
            </w:r>
            <w:r w:rsidRPr="00E80F49">
              <w:rPr>
                <w:lang w:eastAsia="zh-CN"/>
              </w:rPr>
              <w:t xml:space="preserve"> </w:t>
            </w:r>
            <w:r w:rsidRPr="00E80F49">
              <w:t>Narrow band blocking for intra-band contiguous EN-DC in FR1 (2 CCs)</w:t>
            </w:r>
            <w:bookmarkEnd w:id="310"/>
            <w:bookmarkEnd w:id="311"/>
            <w:bookmarkEnd w:id="312"/>
            <w:bookmarkEnd w:id="313"/>
            <w:bookmarkEnd w:id="314"/>
          </w:p>
        </w:tc>
        <w:tc>
          <w:tcPr>
            <w:tcW w:w="1476" w:type="dxa"/>
            <w:vAlign w:val="center"/>
          </w:tcPr>
          <w:p w14:paraId="2DA23892" w14:textId="77777777" w:rsidR="00895DBD" w:rsidRPr="00E80F49" w:rsidRDefault="00895DBD" w:rsidP="00AC3CCC">
            <w:pPr>
              <w:pStyle w:val="TAC"/>
              <w:rPr>
                <w:lang w:eastAsia="zh-CN"/>
              </w:rPr>
            </w:pPr>
            <w:r w:rsidRPr="00E80F49">
              <w:rPr>
                <w:lang w:eastAsia="zh-CN"/>
              </w:rPr>
              <w:t>2</w:t>
            </w:r>
          </w:p>
        </w:tc>
        <w:tc>
          <w:tcPr>
            <w:tcW w:w="4590" w:type="dxa"/>
            <w:vAlign w:val="center"/>
          </w:tcPr>
          <w:p w14:paraId="4360F56E" w14:textId="268D3A68" w:rsidR="00895DBD" w:rsidRPr="00E80F49" w:rsidRDefault="00895DBD" w:rsidP="00AC3CCC">
            <w:pPr>
              <w:pStyle w:val="TAL"/>
              <w:rPr>
                <w:rFonts w:cs="Arial"/>
                <w:color w:val="000000"/>
              </w:rPr>
            </w:pPr>
            <w:r w:rsidRPr="00E80F49">
              <w:rPr>
                <w:rFonts w:cs="Arial"/>
                <w:color w:val="000000"/>
              </w:rPr>
              <w:t>“38.521-3_TP</w:t>
            </w:r>
            <w:r w:rsidR="00CB4D8E" w:rsidRPr="00E80F49">
              <w:rPr>
                <w:rFonts w:cs="Arial"/>
                <w:color w:val="000000"/>
              </w:rPr>
              <w:t xml:space="preserve"> </w:t>
            </w:r>
            <w:r w:rsidRPr="00E80F49">
              <w:rPr>
                <w:rFonts w:cs="Arial"/>
                <w:color w:val="000000"/>
              </w:rPr>
              <w:t>analysis_7.6B.4.1_NBB_Intra_B_contig.zip”</w:t>
            </w:r>
          </w:p>
        </w:tc>
        <w:tc>
          <w:tcPr>
            <w:tcW w:w="1854" w:type="dxa"/>
            <w:vAlign w:val="center"/>
          </w:tcPr>
          <w:p w14:paraId="79B4663B"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429B216" w14:textId="77777777" w:rsidTr="00AC3CCC">
        <w:tc>
          <w:tcPr>
            <w:tcW w:w="2160" w:type="dxa"/>
            <w:vAlign w:val="center"/>
          </w:tcPr>
          <w:p w14:paraId="091E4250" w14:textId="77777777" w:rsidR="00895DBD" w:rsidRPr="00E80F49" w:rsidRDefault="00895DBD" w:rsidP="00AC3CCC">
            <w:pPr>
              <w:pStyle w:val="TAL"/>
            </w:pPr>
            <w:bookmarkStart w:id="315" w:name="_Toc27476041"/>
            <w:bookmarkStart w:id="316" w:name="_Toc29495496"/>
            <w:bookmarkStart w:id="317" w:name="_Toc36116547"/>
            <w:bookmarkStart w:id="318" w:name="_Toc36118596"/>
            <w:bookmarkStart w:id="319" w:name="_Toc36560711"/>
            <w:r w:rsidRPr="00E80F49">
              <w:t>7.6B.4.2</w:t>
            </w:r>
            <w:r w:rsidRPr="00E80F49">
              <w:rPr>
                <w:lang w:eastAsia="zh-CN"/>
              </w:rPr>
              <w:t xml:space="preserve"> </w:t>
            </w:r>
            <w:r w:rsidRPr="00E80F49">
              <w:t>Narrow band blocking for intra-band non-contiguous EN-DC in FR1 (2 CCs)</w:t>
            </w:r>
            <w:bookmarkEnd w:id="315"/>
            <w:bookmarkEnd w:id="316"/>
            <w:bookmarkEnd w:id="317"/>
            <w:bookmarkEnd w:id="318"/>
            <w:bookmarkEnd w:id="319"/>
          </w:p>
        </w:tc>
        <w:tc>
          <w:tcPr>
            <w:tcW w:w="1476" w:type="dxa"/>
            <w:vAlign w:val="center"/>
          </w:tcPr>
          <w:p w14:paraId="68E29F5F" w14:textId="77777777" w:rsidR="00895DBD" w:rsidRPr="00E80F49" w:rsidRDefault="00895DBD" w:rsidP="00AC3CCC">
            <w:pPr>
              <w:pStyle w:val="TAC"/>
              <w:rPr>
                <w:lang w:eastAsia="zh-CN"/>
              </w:rPr>
            </w:pPr>
            <w:r w:rsidRPr="00E80F49">
              <w:rPr>
                <w:lang w:eastAsia="zh-CN"/>
              </w:rPr>
              <w:t>1</w:t>
            </w:r>
          </w:p>
        </w:tc>
        <w:tc>
          <w:tcPr>
            <w:tcW w:w="4590" w:type="dxa"/>
            <w:vAlign w:val="center"/>
          </w:tcPr>
          <w:p w14:paraId="5908F513" w14:textId="77777777" w:rsidR="00895DBD" w:rsidRPr="00E80F49" w:rsidRDefault="00895DBD" w:rsidP="00AC3CCC">
            <w:pPr>
              <w:pStyle w:val="TAL"/>
              <w:rPr>
                <w:lang w:eastAsia="zh-CN"/>
              </w:rPr>
            </w:pPr>
            <w:r w:rsidRPr="00E80F49">
              <w:rPr>
                <w:lang w:eastAsia="zh-CN"/>
              </w:rPr>
              <w:t>“38.521-3_TPanalysis_7.6B.4.2_NBB_Intra_B_non-contig</w:t>
            </w:r>
            <w:r w:rsidRPr="00E80F49">
              <w:t>.zip</w:t>
            </w:r>
            <w:r w:rsidRPr="00E80F49">
              <w:rPr>
                <w:rFonts w:cs="Arial"/>
                <w:color w:val="000000"/>
              </w:rPr>
              <w:t>”</w:t>
            </w:r>
          </w:p>
        </w:tc>
        <w:tc>
          <w:tcPr>
            <w:tcW w:w="1854" w:type="dxa"/>
            <w:vAlign w:val="center"/>
          </w:tcPr>
          <w:p w14:paraId="47AEB384"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64B556" w14:textId="77777777" w:rsidTr="00AC3CCC">
        <w:tc>
          <w:tcPr>
            <w:tcW w:w="2160" w:type="dxa"/>
            <w:vAlign w:val="center"/>
          </w:tcPr>
          <w:p w14:paraId="1EA1B562" w14:textId="77777777" w:rsidR="00895DBD" w:rsidRPr="00E80F49" w:rsidRDefault="00895DBD" w:rsidP="00AC3CCC">
            <w:pPr>
              <w:pStyle w:val="TAL"/>
            </w:pPr>
            <w:bookmarkStart w:id="320" w:name="_Toc27476043"/>
            <w:bookmarkStart w:id="321" w:name="_Toc29495497"/>
            <w:bookmarkStart w:id="322" w:name="_Toc36116548"/>
            <w:bookmarkStart w:id="323" w:name="_Toc36118597"/>
            <w:bookmarkStart w:id="324" w:name="_Toc36560712"/>
            <w:r w:rsidRPr="00E80F49">
              <w:t>7.6B.4.3</w:t>
            </w:r>
            <w:r w:rsidRPr="00E80F49">
              <w:rPr>
                <w:lang w:eastAsia="zh-CN"/>
              </w:rPr>
              <w:t xml:space="preserve"> </w:t>
            </w:r>
            <w:r w:rsidRPr="00E80F49">
              <w:t>Narrow band blocking for inter-band EN-DC within FR1 (2 CCs)</w:t>
            </w:r>
            <w:bookmarkEnd w:id="320"/>
            <w:bookmarkEnd w:id="321"/>
            <w:bookmarkEnd w:id="322"/>
            <w:bookmarkEnd w:id="323"/>
            <w:bookmarkEnd w:id="324"/>
          </w:p>
        </w:tc>
        <w:tc>
          <w:tcPr>
            <w:tcW w:w="1476" w:type="dxa"/>
            <w:vAlign w:val="center"/>
          </w:tcPr>
          <w:p w14:paraId="3CB83DB4"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4590" w:type="dxa"/>
            <w:vAlign w:val="center"/>
          </w:tcPr>
          <w:p w14:paraId="0323F8B6"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1854" w:type="dxa"/>
            <w:vAlign w:val="center"/>
          </w:tcPr>
          <w:p w14:paraId="16091B3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23B9A24" w14:textId="77777777" w:rsidTr="00AC3CCC">
        <w:tc>
          <w:tcPr>
            <w:tcW w:w="2160" w:type="dxa"/>
            <w:vAlign w:val="center"/>
          </w:tcPr>
          <w:p w14:paraId="108D9E3B" w14:textId="77777777" w:rsidR="00895DBD" w:rsidRPr="00E80F49" w:rsidRDefault="00895DBD" w:rsidP="00AC3CCC">
            <w:pPr>
              <w:pStyle w:val="TAL"/>
            </w:pPr>
            <w:bookmarkStart w:id="325" w:name="_Toc27476062"/>
            <w:bookmarkStart w:id="326" w:name="_Toc29495513"/>
            <w:bookmarkStart w:id="327" w:name="_Toc36116564"/>
            <w:bookmarkStart w:id="328" w:name="_Toc36118613"/>
            <w:bookmarkStart w:id="329" w:name="_Toc36560728"/>
            <w:r w:rsidRPr="00E80F49">
              <w:t>7.7B.1</w:t>
            </w:r>
            <w:r w:rsidRPr="00E80F49">
              <w:rPr>
                <w:lang w:eastAsia="zh-CN"/>
              </w:rPr>
              <w:t xml:space="preserve"> </w:t>
            </w:r>
            <w:r w:rsidRPr="00E80F49">
              <w:t>Spurious Response for intra-band contiguous EN-DC in FR1 (2 CCs)</w:t>
            </w:r>
            <w:bookmarkEnd w:id="325"/>
            <w:bookmarkEnd w:id="326"/>
            <w:bookmarkEnd w:id="327"/>
            <w:bookmarkEnd w:id="328"/>
            <w:bookmarkEnd w:id="329"/>
          </w:p>
        </w:tc>
        <w:tc>
          <w:tcPr>
            <w:tcW w:w="1476" w:type="dxa"/>
            <w:vAlign w:val="center"/>
          </w:tcPr>
          <w:p w14:paraId="23FBE5D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4590" w:type="dxa"/>
            <w:vAlign w:val="center"/>
          </w:tcPr>
          <w:p w14:paraId="11AC7F76"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1854" w:type="dxa"/>
            <w:vAlign w:val="center"/>
          </w:tcPr>
          <w:p w14:paraId="21A2810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A0BEF9" w14:textId="77777777" w:rsidTr="00AC3CCC">
        <w:tc>
          <w:tcPr>
            <w:tcW w:w="2160" w:type="dxa"/>
            <w:vAlign w:val="center"/>
          </w:tcPr>
          <w:p w14:paraId="7395394E" w14:textId="77777777" w:rsidR="00895DBD" w:rsidRPr="00E80F49" w:rsidRDefault="00895DBD" w:rsidP="00AC3CCC">
            <w:pPr>
              <w:pStyle w:val="TAL"/>
            </w:pPr>
            <w:bookmarkStart w:id="330" w:name="_Toc27476064"/>
            <w:bookmarkStart w:id="331" w:name="_Toc29495514"/>
            <w:bookmarkStart w:id="332" w:name="_Toc36116565"/>
            <w:bookmarkStart w:id="333" w:name="_Toc36118614"/>
            <w:bookmarkStart w:id="334" w:name="_Toc36560729"/>
            <w:r w:rsidRPr="00E80F49">
              <w:t>7.7B.2</w:t>
            </w:r>
            <w:r w:rsidRPr="00E80F49">
              <w:rPr>
                <w:lang w:eastAsia="zh-CN"/>
              </w:rPr>
              <w:t xml:space="preserve"> </w:t>
            </w:r>
            <w:r w:rsidRPr="00E80F49">
              <w:t xml:space="preserve">Spurious Response for intra-band non-contiguous EN-DC </w:t>
            </w:r>
            <w:r w:rsidRPr="00E80F49">
              <w:lastRenderedPageBreak/>
              <w:t>in FR1 (2 CCs)</w:t>
            </w:r>
            <w:bookmarkEnd w:id="330"/>
            <w:bookmarkEnd w:id="331"/>
            <w:bookmarkEnd w:id="332"/>
            <w:bookmarkEnd w:id="333"/>
            <w:bookmarkEnd w:id="334"/>
          </w:p>
        </w:tc>
        <w:tc>
          <w:tcPr>
            <w:tcW w:w="1476" w:type="dxa"/>
            <w:vAlign w:val="center"/>
          </w:tcPr>
          <w:p w14:paraId="3EC46AA2" w14:textId="77777777" w:rsidR="00895DBD" w:rsidRPr="00E80F49" w:rsidRDefault="00895DBD" w:rsidP="00AC3CCC">
            <w:pPr>
              <w:pStyle w:val="TAC"/>
            </w:pPr>
            <w:r w:rsidRPr="00E80F49">
              <w:lastRenderedPageBreak/>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4590" w:type="dxa"/>
            <w:vAlign w:val="center"/>
          </w:tcPr>
          <w:p w14:paraId="103BA817"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1854" w:type="dxa"/>
            <w:vAlign w:val="center"/>
          </w:tcPr>
          <w:p w14:paraId="5BAC2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3F1C763" w14:textId="77777777" w:rsidTr="00AC3CCC">
        <w:tc>
          <w:tcPr>
            <w:tcW w:w="2160" w:type="dxa"/>
            <w:vAlign w:val="center"/>
          </w:tcPr>
          <w:p w14:paraId="0FCB3FA9" w14:textId="77777777" w:rsidR="00895DBD" w:rsidRPr="00E80F49" w:rsidRDefault="00895DBD" w:rsidP="00AC3CCC">
            <w:pPr>
              <w:pStyle w:val="TAL"/>
            </w:pPr>
            <w:bookmarkStart w:id="335" w:name="_Toc27476066"/>
            <w:bookmarkStart w:id="336" w:name="_Toc29495515"/>
            <w:bookmarkStart w:id="337" w:name="_Toc36116566"/>
            <w:bookmarkStart w:id="338" w:name="_Toc36118615"/>
            <w:bookmarkStart w:id="339" w:name="_Toc36560730"/>
            <w:r w:rsidRPr="00E80F49">
              <w:t>7.7B.3</w:t>
            </w:r>
            <w:r w:rsidRPr="00E80F49">
              <w:rPr>
                <w:lang w:eastAsia="zh-CN"/>
              </w:rPr>
              <w:t xml:space="preserve"> </w:t>
            </w:r>
            <w:r w:rsidRPr="00E80F49">
              <w:t>Spurious Response for inter-band EN-DC within FR1 (2 CCs)</w:t>
            </w:r>
            <w:bookmarkEnd w:id="335"/>
            <w:bookmarkEnd w:id="336"/>
            <w:bookmarkEnd w:id="337"/>
            <w:bookmarkEnd w:id="338"/>
            <w:bookmarkEnd w:id="339"/>
          </w:p>
        </w:tc>
        <w:tc>
          <w:tcPr>
            <w:tcW w:w="1476" w:type="dxa"/>
            <w:vAlign w:val="center"/>
          </w:tcPr>
          <w:p w14:paraId="0355EAC6"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4590" w:type="dxa"/>
            <w:vAlign w:val="center"/>
          </w:tcPr>
          <w:p w14:paraId="121C6023"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1854" w:type="dxa"/>
            <w:vAlign w:val="center"/>
          </w:tcPr>
          <w:p w14:paraId="65A0C6A6"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392464" w:rsidRPr="00E80F49" w14:paraId="7848C73E" w14:textId="77777777" w:rsidTr="00DA636D">
        <w:tc>
          <w:tcPr>
            <w:tcW w:w="2160" w:type="dxa"/>
            <w:vAlign w:val="center"/>
          </w:tcPr>
          <w:p w14:paraId="4D7B0F2F" w14:textId="77777777" w:rsidR="00392464" w:rsidRPr="00E80F49" w:rsidRDefault="00392464" w:rsidP="00DA636D">
            <w:pPr>
              <w:pStyle w:val="TAL"/>
              <w:rPr>
                <w:lang w:eastAsia="ja-JP"/>
              </w:rPr>
            </w:pPr>
            <w:r w:rsidRPr="00E80F49">
              <w:t>7.8B.2.3</w:t>
            </w:r>
            <w:r w:rsidRPr="00E80F49">
              <w:rPr>
                <w:lang w:eastAsia="ja-JP"/>
              </w:rPr>
              <w:t xml:space="preserve"> Wideband Intermodulation for inter-band EN-DC within FR1</w:t>
            </w:r>
          </w:p>
        </w:tc>
        <w:tc>
          <w:tcPr>
            <w:tcW w:w="1476" w:type="dxa"/>
            <w:vAlign w:val="center"/>
          </w:tcPr>
          <w:p w14:paraId="05025F56"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7.8.2</w:t>
            </w:r>
            <w:r w:rsidRPr="00E80F49">
              <w:t>.</w:t>
            </w:r>
          </w:p>
        </w:tc>
        <w:tc>
          <w:tcPr>
            <w:tcW w:w="4590" w:type="dxa"/>
            <w:vAlign w:val="center"/>
          </w:tcPr>
          <w:p w14:paraId="471010E0"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7.8.2</w:t>
            </w:r>
            <w:r w:rsidRPr="00E80F49">
              <w:t>.</w:t>
            </w:r>
          </w:p>
        </w:tc>
        <w:tc>
          <w:tcPr>
            <w:tcW w:w="1854" w:type="dxa"/>
            <w:vAlign w:val="center"/>
          </w:tcPr>
          <w:p w14:paraId="4E6448C7" w14:textId="77777777" w:rsidR="00392464" w:rsidRPr="00E80F49" w:rsidRDefault="00392464" w:rsidP="00DA636D">
            <w:pPr>
              <w:pStyle w:val="TAL"/>
              <w:rPr>
                <w:lang w:eastAsia="ja-JP"/>
              </w:rPr>
            </w:pPr>
            <w:r w:rsidRPr="00E80F49">
              <w:t>RAN5#</w:t>
            </w:r>
            <w:r w:rsidRPr="00E80F49">
              <w:rPr>
                <w:lang w:eastAsia="ja-JP"/>
              </w:rPr>
              <w:t>81</w:t>
            </w:r>
          </w:p>
        </w:tc>
      </w:tr>
      <w:tr w:rsidR="00A97F17" w:rsidRPr="00E80F49" w14:paraId="6790FCFA" w14:textId="77777777" w:rsidTr="00066F97">
        <w:tc>
          <w:tcPr>
            <w:tcW w:w="2160" w:type="dxa"/>
            <w:vAlign w:val="center"/>
          </w:tcPr>
          <w:p w14:paraId="1B10844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 xml:space="preserve">7.9A.1 </w:t>
            </w:r>
            <w:r w:rsidRPr="00E80F49">
              <w:rPr>
                <w:rFonts w:ascii="Arial" w:hAnsi="Arial"/>
                <w:sz w:val="18"/>
              </w:rPr>
              <w:t xml:space="preserve">Spurious </w:t>
            </w:r>
            <w:r w:rsidRPr="00E80F49">
              <w:rPr>
                <w:rFonts w:ascii="Arial" w:hAnsi="Arial"/>
                <w:sz w:val="18"/>
                <w:lang w:eastAsia="zh-CN"/>
              </w:rPr>
              <w:t>e</w:t>
            </w:r>
            <w:r w:rsidRPr="00E80F49">
              <w:rPr>
                <w:rFonts w:ascii="Arial" w:hAnsi="Arial"/>
                <w:sz w:val="18"/>
              </w:rPr>
              <w:t>mission for 2DL CA</w:t>
            </w:r>
          </w:p>
        </w:tc>
        <w:tc>
          <w:tcPr>
            <w:tcW w:w="1476" w:type="dxa"/>
            <w:vAlign w:val="center"/>
          </w:tcPr>
          <w:p w14:paraId="63AF1086" w14:textId="77777777" w:rsidR="00A97F17" w:rsidRPr="00E80F49" w:rsidRDefault="00A97F17" w:rsidP="00A97F17">
            <w:pPr>
              <w:keepNext/>
              <w:keepLines/>
              <w:spacing w:after="0"/>
              <w:jc w:val="center"/>
              <w:rPr>
                <w:rFonts w:ascii="Arial" w:hAnsi="Arial"/>
                <w:sz w:val="18"/>
                <w:lang w:eastAsia="zh-CN"/>
              </w:rPr>
            </w:pPr>
            <w:r w:rsidRPr="00E80F49">
              <w:rPr>
                <w:rFonts w:ascii="Arial" w:hAnsi="Arial"/>
                <w:sz w:val="18"/>
                <w:lang w:eastAsia="zh-CN"/>
              </w:rPr>
              <w:t>3</w:t>
            </w:r>
          </w:p>
        </w:tc>
        <w:tc>
          <w:tcPr>
            <w:tcW w:w="4590" w:type="dxa"/>
            <w:vAlign w:val="center"/>
          </w:tcPr>
          <w:p w14:paraId="4E19CD21" w14:textId="77777777" w:rsidR="00A97F17" w:rsidRPr="00E80F49" w:rsidRDefault="00A97F17" w:rsidP="00A97F17">
            <w:pPr>
              <w:keepNext/>
              <w:keepLines/>
              <w:spacing w:after="0"/>
              <w:rPr>
                <w:rFonts w:ascii="Arial" w:hAnsi="Arial"/>
                <w:sz w:val="18"/>
              </w:rPr>
            </w:pPr>
            <w:r w:rsidRPr="00E80F49">
              <w:rPr>
                <w:rFonts w:ascii="Arial" w:hAnsi="Arial"/>
                <w:sz w:val="18"/>
              </w:rPr>
              <w:t>“38.521-1_TPanalysis_7.9A_Spurious Emission_DL CA.zip”</w:t>
            </w:r>
          </w:p>
        </w:tc>
        <w:tc>
          <w:tcPr>
            <w:tcW w:w="1854" w:type="dxa"/>
            <w:vAlign w:val="center"/>
          </w:tcPr>
          <w:p w14:paraId="4EDF4CC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RAN5#82</w:t>
            </w:r>
          </w:p>
        </w:tc>
      </w:tr>
      <w:tr w:rsidR="00392464" w:rsidRPr="00E80F49" w14:paraId="70489152" w14:textId="77777777" w:rsidTr="00DA636D">
        <w:tc>
          <w:tcPr>
            <w:tcW w:w="2160" w:type="dxa"/>
            <w:vAlign w:val="center"/>
          </w:tcPr>
          <w:p w14:paraId="4045F3BD" w14:textId="77777777" w:rsidR="00392464" w:rsidRPr="00E80F49" w:rsidRDefault="00392464" w:rsidP="00DA636D">
            <w:pPr>
              <w:pStyle w:val="TAL"/>
              <w:rPr>
                <w:lang w:eastAsia="ja-JP"/>
              </w:rPr>
            </w:pPr>
            <w:r w:rsidRPr="00E80F49">
              <w:rPr>
                <w:lang w:eastAsia="ja-JP"/>
              </w:rPr>
              <w:t>7.9B.3 Spurious Emissions for inter-band EN-DC within FR1</w:t>
            </w:r>
          </w:p>
        </w:tc>
        <w:tc>
          <w:tcPr>
            <w:tcW w:w="1476" w:type="dxa"/>
            <w:vAlign w:val="center"/>
          </w:tcPr>
          <w:p w14:paraId="56A4693C"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7.9</w:t>
            </w:r>
            <w:r w:rsidRPr="00E80F49">
              <w:t>.</w:t>
            </w:r>
          </w:p>
        </w:tc>
        <w:tc>
          <w:tcPr>
            <w:tcW w:w="4590" w:type="dxa"/>
            <w:vAlign w:val="center"/>
          </w:tcPr>
          <w:p w14:paraId="7C65F8E3"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7.9</w:t>
            </w:r>
            <w:r w:rsidRPr="00E80F49">
              <w:t>.</w:t>
            </w:r>
          </w:p>
        </w:tc>
        <w:tc>
          <w:tcPr>
            <w:tcW w:w="1854" w:type="dxa"/>
            <w:vAlign w:val="center"/>
          </w:tcPr>
          <w:p w14:paraId="6F0A115A" w14:textId="77777777" w:rsidR="00392464" w:rsidRPr="00E80F49" w:rsidRDefault="00392464" w:rsidP="00DA636D">
            <w:pPr>
              <w:pStyle w:val="TAL"/>
              <w:rPr>
                <w:lang w:eastAsia="ja-JP"/>
              </w:rPr>
            </w:pPr>
            <w:r w:rsidRPr="00E80F49">
              <w:t>RAN5#</w:t>
            </w:r>
            <w:r w:rsidRPr="00E80F49">
              <w:rPr>
                <w:lang w:eastAsia="ja-JP"/>
              </w:rPr>
              <w:t>81</w:t>
            </w:r>
          </w:p>
        </w:tc>
      </w:tr>
    </w:tbl>
    <w:p w14:paraId="105E284D" w14:textId="77777777" w:rsidR="00670C2F" w:rsidRPr="00E80F49" w:rsidRDefault="00670C2F" w:rsidP="00670C2F"/>
    <w:p w14:paraId="073CCA66" w14:textId="77777777" w:rsidR="00670C2F" w:rsidRPr="00E80F49" w:rsidRDefault="00670C2F" w:rsidP="00670C2F">
      <w:pPr>
        <w:pStyle w:val="Heading4"/>
      </w:pPr>
      <w:bookmarkStart w:id="340" w:name="_Toc100005961"/>
      <w:bookmarkStart w:id="341" w:name="_Toc106703509"/>
      <w:bookmarkStart w:id="342" w:name="_Toc138858411"/>
      <w:r w:rsidRPr="00E80F49">
        <w:t>4.3.1.2</w:t>
      </w:r>
      <w:r w:rsidRPr="00E80F49">
        <w:tab/>
        <w:t>V2X test cases</w:t>
      </w:r>
      <w:bookmarkEnd w:id="340"/>
      <w:bookmarkEnd w:id="341"/>
      <w:bookmarkEnd w:id="342"/>
    </w:p>
    <w:p w14:paraId="422D55EA" w14:textId="77777777" w:rsidR="00670C2F" w:rsidRPr="00E80F49" w:rsidRDefault="00670C2F" w:rsidP="00670C2F">
      <w:pPr>
        <w:pStyle w:val="TH"/>
      </w:pPr>
      <w:r w:rsidRPr="00E80F49">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E80F49" w14:paraId="354B2A8B" w14:textId="77777777" w:rsidTr="0033227D">
        <w:trPr>
          <w:trHeight w:val="248"/>
        </w:trPr>
        <w:tc>
          <w:tcPr>
            <w:tcW w:w="2160" w:type="dxa"/>
            <w:vAlign w:val="center"/>
          </w:tcPr>
          <w:p w14:paraId="6045C7F3" w14:textId="77777777" w:rsidR="00670C2F" w:rsidRPr="00E80F49" w:rsidRDefault="00670C2F" w:rsidP="007A1B01">
            <w:pPr>
              <w:pStyle w:val="TAH"/>
              <w:rPr>
                <w:rFonts w:cs="Arial"/>
              </w:rPr>
            </w:pPr>
            <w:r w:rsidRPr="00E80F49">
              <w:t>Subclause</w:t>
            </w:r>
          </w:p>
        </w:tc>
        <w:tc>
          <w:tcPr>
            <w:tcW w:w="3189" w:type="dxa"/>
            <w:shd w:val="clear" w:color="auto" w:fill="auto"/>
            <w:vAlign w:val="center"/>
          </w:tcPr>
          <w:p w14:paraId="70149C3A" w14:textId="77777777" w:rsidR="00670C2F" w:rsidRPr="00E80F49" w:rsidRDefault="00670C2F" w:rsidP="007A1B01">
            <w:pPr>
              <w:pStyle w:val="TAH"/>
            </w:pPr>
            <w:r w:rsidRPr="00E80F49">
              <w:t>Number of test points</w:t>
            </w:r>
          </w:p>
        </w:tc>
        <w:tc>
          <w:tcPr>
            <w:tcW w:w="2877" w:type="dxa"/>
            <w:shd w:val="clear" w:color="auto" w:fill="auto"/>
            <w:vAlign w:val="center"/>
          </w:tcPr>
          <w:p w14:paraId="61BA4CF0" w14:textId="77777777" w:rsidR="00670C2F" w:rsidRPr="00E80F49" w:rsidRDefault="00670C2F" w:rsidP="007A1B01">
            <w:pPr>
              <w:pStyle w:val="TAH"/>
            </w:pPr>
            <w:r w:rsidRPr="00E80F49">
              <w:t>Justification in attachment</w:t>
            </w:r>
          </w:p>
        </w:tc>
        <w:tc>
          <w:tcPr>
            <w:tcW w:w="1854" w:type="dxa"/>
            <w:vAlign w:val="center"/>
          </w:tcPr>
          <w:p w14:paraId="4326745F" w14:textId="77777777" w:rsidR="00670C2F" w:rsidRPr="00E80F49" w:rsidRDefault="00670C2F" w:rsidP="007A1B01">
            <w:pPr>
              <w:pStyle w:val="TAH"/>
            </w:pPr>
            <w:r w:rsidRPr="00E80F49">
              <w:t>Comments</w:t>
            </w:r>
          </w:p>
        </w:tc>
      </w:tr>
      <w:tr w:rsidR="00670C2F" w:rsidRPr="00E80F49" w14:paraId="29323604" w14:textId="77777777" w:rsidTr="0033227D">
        <w:tc>
          <w:tcPr>
            <w:tcW w:w="2160" w:type="dxa"/>
            <w:vAlign w:val="center"/>
          </w:tcPr>
          <w:p w14:paraId="1FABDBA8" w14:textId="77777777" w:rsidR="00670C2F" w:rsidRPr="00E80F49" w:rsidRDefault="00670C2F" w:rsidP="007A1B01">
            <w:pPr>
              <w:pStyle w:val="TAL"/>
            </w:pPr>
            <w:bookmarkStart w:id="343" w:name="_Hlk89448664"/>
            <w:r w:rsidRPr="00E80F49">
              <w:t>6.2E.1 UE Maximum Output Power for V2X</w:t>
            </w:r>
          </w:p>
        </w:tc>
        <w:tc>
          <w:tcPr>
            <w:tcW w:w="3189" w:type="dxa"/>
            <w:vAlign w:val="center"/>
          </w:tcPr>
          <w:p w14:paraId="1F16889C" w14:textId="77777777" w:rsidR="00670C2F" w:rsidRPr="00E80F49" w:rsidRDefault="00670C2F" w:rsidP="007A1B01">
            <w:pPr>
              <w:pStyle w:val="TAC"/>
              <w:rPr>
                <w:rFonts w:cs="Arial"/>
              </w:rPr>
            </w:pPr>
            <w:r w:rsidRPr="00E80F49">
              <w:rPr>
                <w:rFonts w:cs="Arial"/>
              </w:rPr>
              <w:t>Intra-band contiguous V2X: N/A</w:t>
            </w:r>
          </w:p>
          <w:p w14:paraId="3E839493" w14:textId="77777777" w:rsidR="00670C2F" w:rsidRPr="00E80F49" w:rsidRDefault="00670C2F" w:rsidP="007A1B01">
            <w:pPr>
              <w:pStyle w:val="TAC"/>
              <w:rPr>
                <w:rFonts w:cs="Arial"/>
              </w:rPr>
            </w:pPr>
            <w:r w:rsidRPr="00E80F49">
              <w:rPr>
                <w:rFonts w:cs="Arial"/>
              </w:rPr>
              <w:t>Intra-band non-contiguous V2X: N/A</w:t>
            </w:r>
          </w:p>
          <w:p w14:paraId="58E7A551" w14:textId="77777777" w:rsidR="00670C2F" w:rsidRPr="00E80F49" w:rsidRDefault="00670C2F" w:rsidP="007A1B01">
            <w:pPr>
              <w:pStyle w:val="TAC"/>
              <w:rPr>
                <w:rFonts w:cs="Arial"/>
              </w:rPr>
            </w:pPr>
            <w:r w:rsidRPr="00E80F49">
              <w:rPr>
                <w:rFonts w:cs="Arial"/>
              </w:rPr>
              <w:t>Inter-band con-current V2X: 20</w:t>
            </w:r>
          </w:p>
        </w:tc>
        <w:tc>
          <w:tcPr>
            <w:tcW w:w="2877" w:type="dxa"/>
            <w:vAlign w:val="center"/>
          </w:tcPr>
          <w:p w14:paraId="49BDED11" w14:textId="77777777" w:rsidR="00670C2F" w:rsidRPr="00E80F49" w:rsidRDefault="00670C2F" w:rsidP="007A1B01">
            <w:pPr>
              <w:pStyle w:val="TAL"/>
            </w:pPr>
            <w:r w:rsidRPr="00E80F49">
              <w:t>“38.521-3_TPanalysis_V2X_6.2E.1_MOP.zip”</w:t>
            </w:r>
          </w:p>
        </w:tc>
        <w:tc>
          <w:tcPr>
            <w:tcW w:w="1854" w:type="dxa"/>
            <w:vAlign w:val="center"/>
          </w:tcPr>
          <w:p w14:paraId="163C7A72" w14:textId="77777777" w:rsidR="00670C2F" w:rsidRPr="00E80F49" w:rsidRDefault="00670C2F" w:rsidP="007A1B01">
            <w:pPr>
              <w:pStyle w:val="TAL"/>
            </w:pPr>
            <w:r w:rsidRPr="00E80F49">
              <w:t>RAN5#93-e</w:t>
            </w:r>
          </w:p>
        </w:tc>
      </w:tr>
      <w:bookmarkEnd w:id="343"/>
      <w:tr w:rsidR="00DF248C" w:rsidRPr="00E80F49"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E80F49" w:rsidRDefault="00DF248C" w:rsidP="007A1B01">
            <w:pPr>
              <w:pStyle w:val="TAL"/>
            </w:pPr>
            <w:r w:rsidRPr="00E80F49">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E80F49" w:rsidRDefault="00DF248C" w:rsidP="00DF248C">
            <w:pPr>
              <w:pStyle w:val="TAC"/>
              <w:rPr>
                <w:rFonts w:cs="Arial"/>
              </w:rPr>
            </w:pPr>
            <w:r w:rsidRPr="00E80F49">
              <w:rPr>
                <w:rFonts w:cs="Arial"/>
              </w:rPr>
              <w:t>Intra-band contiguous V2X: N/A</w:t>
            </w:r>
          </w:p>
          <w:p w14:paraId="57498597" w14:textId="77777777" w:rsidR="00DF248C" w:rsidRPr="00E80F49" w:rsidRDefault="00DF248C" w:rsidP="00DF248C">
            <w:pPr>
              <w:pStyle w:val="TAC"/>
              <w:rPr>
                <w:rFonts w:cs="Arial"/>
              </w:rPr>
            </w:pPr>
            <w:r w:rsidRPr="00E80F49">
              <w:rPr>
                <w:rFonts w:cs="Arial"/>
              </w:rPr>
              <w:t>Intra-band non-contiguous V2X: N/A</w:t>
            </w:r>
          </w:p>
          <w:p w14:paraId="3A96D177" w14:textId="77777777" w:rsidR="00DF248C" w:rsidRPr="00E80F49" w:rsidRDefault="00DF248C" w:rsidP="00DF248C">
            <w:pPr>
              <w:pStyle w:val="TAC"/>
              <w:rPr>
                <w:rFonts w:cs="Arial"/>
              </w:rPr>
            </w:pPr>
            <w:r w:rsidRPr="00E80F49">
              <w:rPr>
                <w:rFonts w:cs="Arial"/>
              </w:rPr>
              <w:t>Inter-band con-current V2X:</w:t>
            </w:r>
          </w:p>
          <w:p w14:paraId="46EE9361" w14:textId="28442F5C"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4998BF36" w14:textId="3EECB5D6"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E80F49" w:rsidRDefault="00DF248C" w:rsidP="007A1B01">
            <w:pPr>
              <w:pStyle w:val="TAL"/>
            </w:pPr>
            <w:r w:rsidRPr="00E80F49">
              <w:t>RAN5#93-e</w:t>
            </w:r>
          </w:p>
        </w:tc>
      </w:tr>
      <w:tr w:rsidR="00DF248C" w:rsidRPr="00E80F49"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E80F49" w:rsidRDefault="00DF248C" w:rsidP="007A1B01">
            <w:pPr>
              <w:pStyle w:val="TAL"/>
            </w:pPr>
            <w:r w:rsidRPr="00E80F49">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E80F49" w:rsidRDefault="00DF248C" w:rsidP="00DF248C">
            <w:pPr>
              <w:pStyle w:val="TAC"/>
              <w:rPr>
                <w:rFonts w:cs="Arial"/>
              </w:rPr>
            </w:pPr>
            <w:r w:rsidRPr="00E80F49">
              <w:rPr>
                <w:rFonts w:cs="Arial"/>
              </w:rPr>
              <w:t>Intra-band contiguous V2X: N/A</w:t>
            </w:r>
          </w:p>
          <w:p w14:paraId="35922DCE" w14:textId="77777777" w:rsidR="00DF248C" w:rsidRPr="00E80F49" w:rsidRDefault="00DF248C" w:rsidP="00DF248C">
            <w:pPr>
              <w:pStyle w:val="TAC"/>
              <w:rPr>
                <w:rFonts w:cs="Arial"/>
              </w:rPr>
            </w:pPr>
            <w:r w:rsidRPr="00E80F49">
              <w:rPr>
                <w:rFonts w:cs="Arial"/>
              </w:rPr>
              <w:t>Intra-band non-contiguous V2X: N/A</w:t>
            </w:r>
          </w:p>
          <w:p w14:paraId="43F3FB32" w14:textId="51327FA9" w:rsidR="00DF248C" w:rsidRPr="00E80F49" w:rsidRDefault="00DF248C" w:rsidP="00DF248C">
            <w:pPr>
              <w:pStyle w:val="TAC"/>
              <w:rPr>
                <w:rFonts w:cs="Arial"/>
              </w:rPr>
            </w:pPr>
            <w:r w:rsidRPr="00E80F49">
              <w:rPr>
                <w:rFonts w:cs="Arial"/>
              </w:rPr>
              <w:t>Inter-band con-current V2X:</w:t>
            </w:r>
          </w:p>
          <w:p w14:paraId="01F89252" w14:textId="5AE32B90"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 for E-UTRA Uu + NR SL</w:t>
            </w:r>
          </w:p>
          <w:p w14:paraId="38120F82" w14:textId="23E74D74"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E80F49" w:rsidRDefault="00DF248C" w:rsidP="007A1B01">
            <w:pPr>
              <w:pStyle w:val="TAL"/>
            </w:pPr>
            <w:r w:rsidRPr="00E80F49">
              <w:t>RAN5#93-e</w:t>
            </w:r>
          </w:p>
        </w:tc>
      </w:tr>
      <w:tr w:rsidR="00DF248C" w:rsidRPr="00E80F49"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E80F49" w:rsidRDefault="00DF248C" w:rsidP="007A1B01">
            <w:pPr>
              <w:pStyle w:val="TAL"/>
            </w:pPr>
            <w:r w:rsidRPr="00E80F49">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E80F49" w:rsidRDefault="00DF248C" w:rsidP="00DF248C">
            <w:pPr>
              <w:pStyle w:val="TAC"/>
              <w:rPr>
                <w:rFonts w:cs="Arial"/>
              </w:rPr>
            </w:pPr>
            <w:r w:rsidRPr="00E80F49">
              <w:rPr>
                <w:rFonts w:cs="Arial"/>
              </w:rPr>
              <w:t>Intra-band contiguous V2X: N/A</w:t>
            </w:r>
          </w:p>
          <w:p w14:paraId="179DD529" w14:textId="77777777" w:rsidR="00DF248C" w:rsidRPr="00E80F49" w:rsidRDefault="00DF248C" w:rsidP="00DF248C">
            <w:pPr>
              <w:pStyle w:val="TAC"/>
              <w:rPr>
                <w:rFonts w:cs="Arial"/>
              </w:rPr>
            </w:pPr>
            <w:r w:rsidRPr="00E80F49">
              <w:rPr>
                <w:rFonts w:cs="Arial"/>
              </w:rPr>
              <w:t>Intra-band non-contiguous V2X: N/A</w:t>
            </w:r>
          </w:p>
          <w:p w14:paraId="1D074BCE" w14:textId="778C5CEE" w:rsidR="00DF248C" w:rsidRPr="00E80F49" w:rsidRDefault="00DF248C" w:rsidP="00DF248C">
            <w:pPr>
              <w:pStyle w:val="TAC"/>
              <w:rPr>
                <w:rFonts w:cs="Arial"/>
              </w:rPr>
            </w:pPr>
            <w:r w:rsidRPr="00E80F49">
              <w:rPr>
                <w:rFonts w:cs="Arial"/>
              </w:rPr>
              <w:t>Inter-band con-current V2X:</w:t>
            </w:r>
          </w:p>
          <w:p w14:paraId="3BF3E35F" w14:textId="366834C2"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16667C92" w14:textId="47831F50"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E80F49" w:rsidRDefault="00DF248C" w:rsidP="007A1B01">
            <w:pPr>
              <w:pStyle w:val="TAL"/>
            </w:pPr>
            <w:r w:rsidRPr="00E80F49">
              <w:t>RAN5#93-e</w:t>
            </w:r>
          </w:p>
        </w:tc>
      </w:tr>
    </w:tbl>
    <w:p w14:paraId="2AFBD8B9" w14:textId="77777777" w:rsidR="00DA44F7" w:rsidRPr="00E80F49" w:rsidRDefault="00DA44F7" w:rsidP="00DA44F7"/>
    <w:p w14:paraId="1AB5F445" w14:textId="77777777" w:rsidR="002410C6" w:rsidRPr="00E80F49" w:rsidRDefault="002410C6" w:rsidP="002410C6">
      <w:pPr>
        <w:pStyle w:val="Heading3"/>
      </w:pPr>
      <w:bookmarkStart w:id="344" w:name="_Toc59039992"/>
      <w:bookmarkStart w:id="345" w:name="_Toc68073931"/>
      <w:bookmarkStart w:id="346" w:name="_Toc75371793"/>
      <w:bookmarkStart w:id="347" w:name="_Toc83727861"/>
      <w:bookmarkStart w:id="348" w:name="_Toc100005962"/>
      <w:bookmarkStart w:id="349" w:name="_Toc106703510"/>
      <w:bookmarkStart w:id="350" w:name="_Toc36042418"/>
      <w:bookmarkStart w:id="351" w:name="_Toc43899746"/>
      <w:bookmarkStart w:id="352" w:name="_Toc51767658"/>
      <w:bookmarkStart w:id="353" w:name="_Toc138858412"/>
      <w:r w:rsidRPr="00E80F49">
        <w:t>4.3.2</w:t>
      </w:r>
      <w:r w:rsidRPr="00E80F49">
        <w:tab/>
        <w:t>Test point analysis per NS value</w:t>
      </w:r>
      <w:bookmarkEnd w:id="344"/>
      <w:bookmarkEnd w:id="345"/>
      <w:bookmarkEnd w:id="346"/>
      <w:bookmarkEnd w:id="347"/>
      <w:bookmarkEnd w:id="348"/>
      <w:bookmarkEnd w:id="349"/>
      <w:bookmarkEnd w:id="353"/>
    </w:p>
    <w:p w14:paraId="49F4BE81" w14:textId="5C4F5F48" w:rsidR="0092472A" w:rsidRPr="00E80F49" w:rsidRDefault="002410C6" w:rsidP="0092472A">
      <w:pPr>
        <w:pStyle w:val="Heading4"/>
      </w:pPr>
      <w:bookmarkStart w:id="354" w:name="_Toc59039993"/>
      <w:bookmarkStart w:id="355" w:name="_Toc68073932"/>
      <w:bookmarkStart w:id="356" w:name="_Toc75371794"/>
      <w:bookmarkStart w:id="357" w:name="_Toc83727862"/>
      <w:bookmarkStart w:id="358" w:name="_Toc100005963"/>
      <w:bookmarkStart w:id="359" w:name="_Toc106703511"/>
      <w:bookmarkStart w:id="360" w:name="_Toc138858413"/>
      <w:r w:rsidRPr="00E80F49">
        <w:t>4.3.2.1</w:t>
      </w:r>
      <w:r w:rsidRPr="00E80F49">
        <w:tab/>
        <w:t>A-MPR and A-SE test cases for EN-DC</w:t>
      </w:r>
      <w:bookmarkEnd w:id="354"/>
      <w:bookmarkEnd w:id="355"/>
      <w:bookmarkEnd w:id="356"/>
      <w:bookmarkEnd w:id="357"/>
      <w:bookmarkEnd w:id="358"/>
      <w:bookmarkEnd w:id="359"/>
      <w:bookmarkEnd w:id="360"/>
    </w:p>
    <w:p w14:paraId="6C072472" w14:textId="30D28FB0" w:rsidR="00A55593" w:rsidRPr="00E80F49" w:rsidRDefault="00A55593" w:rsidP="00A55593">
      <w:r w:rsidRPr="00E80F49">
        <w:t>FFS</w:t>
      </w:r>
    </w:p>
    <w:p w14:paraId="54A19531" w14:textId="77777777" w:rsidR="002410C6" w:rsidRPr="00E80F49" w:rsidRDefault="002410C6" w:rsidP="002410C6">
      <w:pPr>
        <w:pStyle w:val="Heading3"/>
      </w:pPr>
      <w:bookmarkStart w:id="361" w:name="_Toc59039994"/>
      <w:bookmarkStart w:id="362" w:name="_Toc68073933"/>
      <w:bookmarkStart w:id="363" w:name="_Toc75371795"/>
      <w:bookmarkStart w:id="364" w:name="_Toc83727863"/>
      <w:bookmarkStart w:id="365" w:name="_Toc100005964"/>
      <w:bookmarkStart w:id="366" w:name="_Toc106703512"/>
      <w:bookmarkStart w:id="367" w:name="_Toc138858414"/>
      <w:r w:rsidRPr="00E80F49">
        <w:t>4.3.3</w:t>
      </w:r>
      <w:r w:rsidRPr="00E80F49">
        <w:tab/>
        <w:t>Test point analysis per EN-DC configuration</w:t>
      </w:r>
      <w:bookmarkEnd w:id="361"/>
      <w:bookmarkEnd w:id="362"/>
      <w:bookmarkEnd w:id="363"/>
      <w:bookmarkEnd w:id="364"/>
      <w:bookmarkEnd w:id="365"/>
      <w:bookmarkEnd w:id="366"/>
      <w:bookmarkEnd w:id="367"/>
    </w:p>
    <w:p w14:paraId="55E56752" w14:textId="77777777" w:rsidR="002410C6" w:rsidRPr="00E80F49" w:rsidRDefault="002410C6" w:rsidP="002410C6">
      <w:pPr>
        <w:pStyle w:val="Heading4"/>
      </w:pPr>
      <w:bookmarkStart w:id="368" w:name="_Toc59039995"/>
      <w:bookmarkStart w:id="369" w:name="_Toc68073934"/>
      <w:bookmarkStart w:id="370" w:name="_Toc75371796"/>
      <w:bookmarkStart w:id="371" w:name="_Toc83727864"/>
      <w:bookmarkStart w:id="372" w:name="_Toc100005965"/>
      <w:bookmarkStart w:id="373" w:name="_Toc106703513"/>
      <w:bookmarkStart w:id="374" w:name="_Toc138858415"/>
      <w:r w:rsidRPr="00E80F49">
        <w:t>4.3.3.1</w:t>
      </w:r>
      <w:r w:rsidRPr="00E80F49">
        <w:tab/>
        <w:t>Reference sensitivity test cases for EN-DC</w:t>
      </w:r>
      <w:bookmarkEnd w:id="368"/>
      <w:bookmarkEnd w:id="369"/>
      <w:bookmarkEnd w:id="370"/>
      <w:bookmarkEnd w:id="371"/>
      <w:bookmarkEnd w:id="372"/>
      <w:bookmarkEnd w:id="373"/>
      <w:bookmarkEnd w:id="374"/>
    </w:p>
    <w:p w14:paraId="5158516A" w14:textId="20037B17" w:rsidR="004B2214" w:rsidRPr="00E80F49" w:rsidRDefault="004B2214" w:rsidP="003874DD">
      <w:bookmarkStart w:id="375" w:name="_Toc59039996"/>
      <w:r w:rsidRPr="00E80F49">
        <w:t xml:space="preserve">This clause contains information on test point analysis and status for FR1 </w:t>
      </w:r>
      <w:r w:rsidR="003874DD" w:rsidRPr="00E80F49">
        <w:t>EN-DC</w:t>
      </w:r>
      <w:r w:rsidRPr="00E80F49">
        <w:t xml:space="preserve"> test cases in TS 38.521-3 [4] clause 7. The analyses are performed per </w:t>
      </w:r>
      <w:r w:rsidR="003874DD" w:rsidRPr="00E80F49">
        <w:t>EN-DC</w:t>
      </w:r>
      <w:r w:rsidRPr="00E80F49">
        <w:t xml:space="preserve"> configuration in Table 4.3.3.1-1, Table 4.3.3.1-2 and Table 4.3.3.1-3.</w:t>
      </w:r>
    </w:p>
    <w:p w14:paraId="44384106" w14:textId="77777777" w:rsidR="004B2214" w:rsidRPr="00E80F49" w:rsidRDefault="004B2214" w:rsidP="004B2214">
      <w:pPr>
        <w:pStyle w:val="TH"/>
      </w:pPr>
      <w:r w:rsidRPr="00E80F49">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E80F49" w14:paraId="5C277C68" w14:textId="77777777" w:rsidTr="008C05F3">
        <w:tc>
          <w:tcPr>
            <w:tcW w:w="1606" w:type="dxa"/>
            <w:shd w:val="clear" w:color="auto" w:fill="auto"/>
            <w:tcMar>
              <w:left w:w="45" w:type="dxa"/>
              <w:right w:w="45" w:type="dxa"/>
            </w:tcMar>
          </w:tcPr>
          <w:p w14:paraId="3D236423" w14:textId="77777777" w:rsidR="004B2214" w:rsidRPr="00E80F49" w:rsidRDefault="004B2214" w:rsidP="002E5133">
            <w:pPr>
              <w:pStyle w:val="TAH"/>
            </w:pPr>
            <w:r w:rsidRPr="00E80F49">
              <w:t xml:space="preserve">Band or </w:t>
            </w:r>
            <w:r w:rsidRPr="00E80F49">
              <w:br/>
              <w:t>band configuration</w:t>
            </w:r>
          </w:p>
        </w:tc>
        <w:tc>
          <w:tcPr>
            <w:tcW w:w="3052" w:type="dxa"/>
            <w:shd w:val="clear" w:color="auto" w:fill="auto"/>
            <w:tcMar>
              <w:left w:w="45" w:type="dxa"/>
              <w:right w:w="45" w:type="dxa"/>
            </w:tcMar>
          </w:tcPr>
          <w:p w14:paraId="11C56E35" w14:textId="77777777" w:rsidR="004B2214" w:rsidRPr="00E80F49" w:rsidRDefault="004B2214" w:rsidP="002E5133">
            <w:pPr>
              <w:pStyle w:val="TAH"/>
            </w:pPr>
            <w:r w:rsidRPr="00E80F49">
              <w:t>Single UL</w:t>
            </w:r>
          </w:p>
        </w:tc>
        <w:tc>
          <w:tcPr>
            <w:tcW w:w="1302" w:type="dxa"/>
            <w:shd w:val="clear" w:color="auto" w:fill="auto"/>
            <w:tcMar>
              <w:left w:w="45" w:type="dxa"/>
              <w:right w:w="45" w:type="dxa"/>
            </w:tcMar>
          </w:tcPr>
          <w:p w14:paraId="5E219269" w14:textId="4095F4E7" w:rsidR="004B2214" w:rsidRPr="00E80F49" w:rsidRDefault="004B2214" w:rsidP="002E5133">
            <w:pPr>
              <w:pStyle w:val="TAH"/>
            </w:pPr>
            <w:r w:rsidRPr="00E80F49">
              <w:t>Refsens exception, victim band (N</w:t>
            </w:r>
            <w:r w:rsidR="003874DD" w:rsidRPr="00E80F49">
              <w:t>OTE</w:t>
            </w:r>
            <w:r w:rsidRPr="00E80F49">
              <w:t xml:space="preserve"> 2)</w:t>
            </w:r>
          </w:p>
        </w:tc>
        <w:tc>
          <w:tcPr>
            <w:tcW w:w="1381" w:type="dxa"/>
            <w:shd w:val="clear" w:color="auto" w:fill="auto"/>
            <w:tcMar>
              <w:left w:w="45" w:type="dxa"/>
              <w:right w:w="45" w:type="dxa"/>
            </w:tcMar>
          </w:tcPr>
          <w:p w14:paraId="48FAB7F6" w14:textId="53E109B3" w:rsidR="004B2214" w:rsidRPr="00E80F49" w:rsidRDefault="004B2214" w:rsidP="002E5133">
            <w:pPr>
              <w:pStyle w:val="TAH"/>
            </w:pPr>
            <w:r w:rsidRPr="00E80F49">
              <w:t>Requirement coverage</w:t>
            </w:r>
          </w:p>
          <w:p w14:paraId="55702ED5" w14:textId="7B3DF250" w:rsidR="004B2214" w:rsidRPr="00E80F49" w:rsidRDefault="004B2214" w:rsidP="002E5133">
            <w:pPr>
              <w:pStyle w:val="TAH"/>
            </w:pPr>
            <w:r w:rsidRPr="00E80F49">
              <w:t>(N</w:t>
            </w:r>
            <w:r w:rsidR="003874DD" w:rsidRPr="00E80F49">
              <w:t>OTE</w:t>
            </w:r>
            <w:r w:rsidRPr="00E80F49">
              <w:t xml:space="preserve"> 2)</w:t>
            </w:r>
          </w:p>
        </w:tc>
        <w:tc>
          <w:tcPr>
            <w:tcW w:w="3052" w:type="dxa"/>
            <w:shd w:val="clear" w:color="auto" w:fill="auto"/>
            <w:tcMar>
              <w:left w:w="45" w:type="dxa"/>
              <w:right w:w="45" w:type="dxa"/>
            </w:tcMar>
          </w:tcPr>
          <w:p w14:paraId="4BC192BF" w14:textId="77777777" w:rsidR="004B2214" w:rsidRPr="00E80F49" w:rsidRDefault="004B2214" w:rsidP="002E5133">
            <w:pPr>
              <w:pStyle w:val="TAH"/>
            </w:pPr>
            <w:r w:rsidRPr="00E80F49">
              <w:t>Comments</w:t>
            </w:r>
          </w:p>
        </w:tc>
      </w:tr>
      <w:tr w:rsidR="004B2214" w:rsidRPr="00E80F49" w14:paraId="33FAC35D" w14:textId="77777777" w:rsidTr="008C05F3">
        <w:tc>
          <w:tcPr>
            <w:tcW w:w="10393" w:type="dxa"/>
            <w:gridSpan w:val="5"/>
            <w:tcMar>
              <w:left w:w="45" w:type="dxa"/>
              <w:right w:w="45" w:type="dxa"/>
            </w:tcMar>
          </w:tcPr>
          <w:p w14:paraId="71DC8582" w14:textId="77777777" w:rsidR="004B2214" w:rsidRPr="00E80F49" w:rsidRDefault="004B2214" w:rsidP="002E5133">
            <w:pPr>
              <w:pStyle w:val="TAH"/>
            </w:pPr>
            <w:r w:rsidRPr="00E80F49">
              <w:t>DC_(n)XAA</w:t>
            </w:r>
          </w:p>
        </w:tc>
      </w:tr>
      <w:tr w:rsidR="003874DD" w:rsidRPr="00E80F49" w14:paraId="468E1230" w14:textId="77777777" w:rsidTr="008C05F3">
        <w:tc>
          <w:tcPr>
            <w:tcW w:w="1606" w:type="dxa"/>
            <w:shd w:val="clear" w:color="auto" w:fill="auto"/>
            <w:tcMar>
              <w:left w:w="45" w:type="dxa"/>
              <w:right w:w="45" w:type="dxa"/>
            </w:tcMar>
            <w:vAlign w:val="center"/>
          </w:tcPr>
          <w:p w14:paraId="3625996F" w14:textId="77777777" w:rsidR="003874DD" w:rsidRPr="00E80F49" w:rsidRDefault="003874DD" w:rsidP="003874DD">
            <w:pPr>
              <w:pStyle w:val="TAC"/>
            </w:pPr>
            <w:r w:rsidRPr="00E80F49">
              <w:t>5</w:t>
            </w:r>
          </w:p>
        </w:tc>
        <w:tc>
          <w:tcPr>
            <w:tcW w:w="3052" w:type="dxa"/>
            <w:shd w:val="clear" w:color="auto" w:fill="auto"/>
            <w:tcMar>
              <w:left w:w="45" w:type="dxa"/>
              <w:right w:w="45" w:type="dxa"/>
            </w:tcMar>
            <w:vAlign w:val="center"/>
          </w:tcPr>
          <w:p w14:paraId="5B7BF836"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3DEE14FF" w14:textId="77777777" w:rsidR="003874DD" w:rsidRPr="00E80F49" w:rsidRDefault="003874DD" w:rsidP="003874DD">
            <w:pPr>
              <w:pStyle w:val="TAC"/>
            </w:pPr>
            <w:r w:rsidRPr="00E80F49">
              <w:t>5</w:t>
            </w:r>
          </w:p>
        </w:tc>
        <w:tc>
          <w:tcPr>
            <w:tcW w:w="1381" w:type="dxa"/>
            <w:shd w:val="clear" w:color="auto" w:fill="auto"/>
            <w:tcMar>
              <w:left w:w="45" w:type="dxa"/>
              <w:right w:w="45" w:type="dxa"/>
            </w:tcMar>
            <w:vAlign w:val="center"/>
          </w:tcPr>
          <w:p w14:paraId="71A84B42" w14:textId="6365A16D"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605C0DE6" w14:textId="3E89424C" w:rsidR="003874DD" w:rsidRPr="00E80F49" w:rsidRDefault="003874DD" w:rsidP="003874DD">
            <w:pPr>
              <w:pStyle w:val="TAC"/>
            </w:pPr>
            <w:r w:rsidRPr="00E80F49">
              <w:t>RAN5#92-e</w:t>
            </w:r>
          </w:p>
        </w:tc>
      </w:tr>
      <w:tr w:rsidR="003874DD" w:rsidRPr="00E80F49" w14:paraId="5B0B2C2C" w14:textId="77777777" w:rsidTr="008C05F3">
        <w:tc>
          <w:tcPr>
            <w:tcW w:w="1606" w:type="dxa"/>
            <w:shd w:val="clear" w:color="auto" w:fill="auto"/>
            <w:tcMar>
              <w:left w:w="45" w:type="dxa"/>
              <w:right w:w="45" w:type="dxa"/>
            </w:tcMar>
            <w:vAlign w:val="center"/>
          </w:tcPr>
          <w:p w14:paraId="535C88EA" w14:textId="77777777" w:rsidR="003874DD" w:rsidRPr="00E80F49" w:rsidRDefault="003874DD" w:rsidP="003874DD">
            <w:pPr>
              <w:pStyle w:val="TAC"/>
            </w:pPr>
            <w:r w:rsidRPr="00E80F49">
              <w:t>12</w:t>
            </w:r>
          </w:p>
        </w:tc>
        <w:tc>
          <w:tcPr>
            <w:tcW w:w="3052" w:type="dxa"/>
            <w:shd w:val="clear" w:color="auto" w:fill="auto"/>
            <w:tcMar>
              <w:left w:w="45" w:type="dxa"/>
              <w:right w:w="45" w:type="dxa"/>
            </w:tcMar>
            <w:vAlign w:val="center"/>
          </w:tcPr>
          <w:p w14:paraId="1FFD4BCE"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51ECA9" w14:textId="77777777" w:rsidR="003874DD" w:rsidRPr="00E80F49" w:rsidRDefault="003874DD" w:rsidP="003874DD">
            <w:pPr>
              <w:pStyle w:val="TAC"/>
            </w:pPr>
            <w:r w:rsidRPr="00E80F49">
              <w:t>12</w:t>
            </w:r>
          </w:p>
        </w:tc>
        <w:tc>
          <w:tcPr>
            <w:tcW w:w="1381" w:type="dxa"/>
            <w:shd w:val="clear" w:color="auto" w:fill="auto"/>
            <w:tcMar>
              <w:left w:w="45" w:type="dxa"/>
              <w:right w:w="45" w:type="dxa"/>
            </w:tcMar>
            <w:vAlign w:val="center"/>
          </w:tcPr>
          <w:p w14:paraId="08F0EC89" w14:textId="7CEC8440"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1DAEEEC8" w14:textId="32C13F2B" w:rsidR="003874DD" w:rsidRPr="00E80F49" w:rsidRDefault="003874DD" w:rsidP="003874DD">
            <w:pPr>
              <w:pStyle w:val="TAC"/>
            </w:pPr>
            <w:r w:rsidRPr="00E80F49">
              <w:t>RAN5#92-e</w:t>
            </w:r>
          </w:p>
        </w:tc>
      </w:tr>
      <w:tr w:rsidR="00233FD3" w:rsidRPr="00E80F49" w14:paraId="5C2B9243" w14:textId="77777777" w:rsidTr="008C05F3">
        <w:tc>
          <w:tcPr>
            <w:tcW w:w="1606" w:type="dxa"/>
            <w:shd w:val="clear" w:color="auto" w:fill="auto"/>
            <w:tcMar>
              <w:left w:w="45" w:type="dxa"/>
              <w:right w:w="45" w:type="dxa"/>
            </w:tcMar>
            <w:vAlign w:val="center"/>
          </w:tcPr>
          <w:p w14:paraId="56AA72B1" w14:textId="77777777" w:rsidR="004B2214" w:rsidRPr="00E80F49" w:rsidRDefault="004B2214" w:rsidP="002E5133">
            <w:pPr>
              <w:pStyle w:val="TAC"/>
            </w:pPr>
            <w:r w:rsidRPr="00E80F49">
              <w:t>38</w:t>
            </w:r>
          </w:p>
        </w:tc>
        <w:tc>
          <w:tcPr>
            <w:tcW w:w="3052" w:type="dxa"/>
            <w:shd w:val="clear" w:color="auto" w:fill="auto"/>
            <w:tcMar>
              <w:left w:w="45" w:type="dxa"/>
              <w:right w:w="45" w:type="dxa"/>
            </w:tcMar>
            <w:vAlign w:val="center"/>
          </w:tcPr>
          <w:p w14:paraId="63FEE0EB"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4407716F"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C9795E6"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E5E8BF3" w14:textId="3AA11B21" w:rsidR="004B2214" w:rsidRPr="00E80F49" w:rsidRDefault="004B2214" w:rsidP="002E5133">
            <w:pPr>
              <w:pStyle w:val="TAC"/>
            </w:pPr>
            <w:r w:rsidRPr="00E80F49">
              <w:t>RAN5#88-e</w:t>
            </w:r>
          </w:p>
        </w:tc>
      </w:tr>
      <w:tr w:rsidR="00233FD3" w:rsidRPr="00E80F49" w14:paraId="085E1179" w14:textId="77777777" w:rsidTr="008C05F3">
        <w:tc>
          <w:tcPr>
            <w:tcW w:w="1606" w:type="dxa"/>
            <w:shd w:val="clear" w:color="auto" w:fill="auto"/>
            <w:tcMar>
              <w:left w:w="45" w:type="dxa"/>
              <w:right w:w="45" w:type="dxa"/>
            </w:tcMar>
            <w:vAlign w:val="center"/>
          </w:tcPr>
          <w:p w14:paraId="0E96FBE5" w14:textId="77777777" w:rsidR="004B2214" w:rsidRPr="00E80F49" w:rsidRDefault="004B2214" w:rsidP="002E5133">
            <w:pPr>
              <w:pStyle w:val="TAC"/>
            </w:pPr>
            <w:r w:rsidRPr="00E80F49">
              <w:t>41</w:t>
            </w:r>
          </w:p>
        </w:tc>
        <w:tc>
          <w:tcPr>
            <w:tcW w:w="3052" w:type="dxa"/>
            <w:shd w:val="clear" w:color="auto" w:fill="auto"/>
            <w:tcMar>
              <w:left w:w="45" w:type="dxa"/>
              <w:right w:w="45" w:type="dxa"/>
            </w:tcMar>
            <w:vAlign w:val="center"/>
          </w:tcPr>
          <w:p w14:paraId="514A34B7"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26D536FC"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5CAB279A"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2D1B38C8" w14:textId="519A97E8" w:rsidR="004B2214" w:rsidRPr="00E80F49" w:rsidRDefault="004B2214" w:rsidP="002E5133">
            <w:pPr>
              <w:pStyle w:val="TAC"/>
            </w:pPr>
            <w:r w:rsidRPr="00E80F49">
              <w:t>RAN5#88-e</w:t>
            </w:r>
          </w:p>
        </w:tc>
      </w:tr>
      <w:tr w:rsidR="00233FD3" w:rsidRPr="00E80F49"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E80F49" w:rsidRDefault="004B2214" w:rsidP="002E5133">
            <w:pPr>
              <w:pStyle w:val="TAC"/>
            </w:pPr>
            <w:r w:rsidRPr="00E80F49">
              <w:t>48</w:t>
            </w:r>
          </w:p>
        </w:tc>
        <w:tc>
          <w:tcPr>
            <w:tcW w:w="3052" w:type="dxa"/>
            <w:shd w:val="clear" w:color="auto" w:fill="auto"/>
            <w:tcMar>
              <w:left w:w="45" w:type="dxa"/>
              <w:right w:w="45" w:type="dxa"/>
            </w:tcMar>
            <w:vAlign w:val="center"/>
          </w:tcPr>
          <w:p w14:paraId="3D06861C"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E53A45B"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9D51C2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6FA545D3" w14:textId="32C26DBB" w:rsidR="004B2214" w:rsidRPr="00E80F49" w:rsidRDefault="004B2214" w:rsidP="002E5133">
            <w:pPr>
              <w:pStyle w:val="TAC"/>
            </w:pPr>
            <w:r w:rsidRPr="00E80F49">
              <w:t>RAN5#88-e</w:t>
            </w:r>
          </w:p>
        </w:tc>
      </w:tr>
      <w:tr w:rsidR="00233FD3" w:rsidRPr="00E80F49" w14:paraId="4F89D5F3" w14:textId="77777777" w:rsidTr="008C05F3">
        <w:tc>
          <w:tcPr>
            <w:tcW w:w="1606" w:type="dxa"/>
            <w:shd w:val="clear" w:color="auto" w:fill="auto"/>
            <w:tcMar>
              <w:left w:w="45" w:type="dxa"/>
              <w:right w:w="45" w:type="dxa"/>
            </w:tcMar>
            <w:vAlign w:val="center"/>
          </w:tcPr>
          <w:p w14:paraId="40D33E95" w14:textId="77777777" w:rsidR="004B2214" w:rsidRPr="00E80F49" w:rsidRDefault="004B2214" w:rsidP="002E5133">
            <w:pPr>
              <w:pStyle w:val="TAC"/>
            </w:pPr>
            <w:r w:rsidRPr="00E80F49">
              <w:t>71</w:t>
            </w:r>
          </w:p>
        </w:tc>
        <w:tc>
          <w:tcPr>
            <w:tcW w:w="3052" w:type="dxa"/>
            <w:shd w:val="clear" w:color="auto" w:fill="auto"/>
            <w:tcMar>
              <w:left w:w="45" w:type="dxa"/>
              <w:right w:w="45" w:type="dxa"/>
            </w:tcMar>
            <w:vAlign w:val="center"/>
          </w:tcPr>
          <w:p w14:paraId="0314B5B2"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4C8B1FCA" w14:textId="77777777" w:rsidR="004B2214" w:rsidRPr="00E80F49" w:rsidRDefault="004B2214" w:rsidP="002E5133">
            <w:pPr>
              <w:pStyle w:val="TAC"/>
            </w:pPr>
            <w:r w:rsidRPr="00E80F49">
              <w:t>71</w:t>
            </w:r>
          </w:p>
        </w:tc>
        <w:tc>
          <w:tcPr>
            <w:tcW w:w="1381" w:type="dxa"/>
            <w:shd w:val="clear" w:color="auto" w:fill="auto"/>
            <w:tcMar>
              <w:left w:w="45" w:type="dxa"/>
              <w:right w:w="45" w:type="dxa"/>
            </w:tcMar>
            <w:vAlign w:val="center"/>
          </w:tcPr>
          <w:p w14:paraId="104F76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371CB1C" w14:textId="67F87F97" w:rsidR="004B2214" w:rsidRPr="00E80F49" w:rsidRDefault="004B2214" w:rsidP="002E5133">
            <w:pPr>
              <w:pStyle w:val="TAC"/>
            </w:pPr>
            <w:r w:rsidRPr="00E80F49">
              <w:t xml:space="preserve">RAN5#88-e </w:t>
            </w:r>
          </w:p>
        </w:tc>
      </w:tr>
      <w:tr w:rsidR="004B2214" w:rsidRPr="00E80F49"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E80F49" w:rsidRDefault="004B2214" w:rsidP="002E5133">
            <w:pPr>
              <w:pStyle w:val="TAH"/>
              <w:ind w:left="360"/>
            </w:pPr>
            <w:r w:rsidRPr="00E80F49">
              <w:t>DC_XA_nXA</w:t>
            </w:r>
          </w:p>
        </w:tc>
      </w:tr>
      <w:tr w:rsidR="00233FD3" w:rsidRPr="00E80F49" w14:paraId="3897F5DA" w14:textId="77777777" w:rsidTr="008C05F3">
        <w:tc>
          <w:tcPr>
            <w:tcW w:w="1606" w:type="dxa"/>
            <w:shd w:val="clear" w:color="auto" w:fill="auto"/>
            <w:tcMar>
              <w:left w:w="45" w:type="dxa"/>
              <w:right w:w="45" w:type="dxa"/>
            </w:tcMar>
            <w:vAlign w:val="center"/>
          </w:tcPr>
          <w:p w14:paraId="63774856" w14:textId="77777777" w:rsidR="004B2214" w:rsidRPr="00E80F49" w:rsidRDefault="004B2214" w:rsidP="002E5133">
            <w:pPr>
              <w:pStyle w:val="TAC"/>
            </w:pPr>
            <w:r w:rsidRPr="00E80F49">
              <w:t>DC_2A_n2A</w:t>
            </w:r>
          </w:p>
        </w:tc>
        <w:tc>
          <w:tcPr>
            <w:tcW w:w="3052" w:type="dxa"/>
            <w:shd w:val="clear" w:color="auto" w:fill="auto"/>
            <w:tcMar>
              <w:left w:w="45" w:type="dxa"/>
              <w:right w:w="45" w:type="dxa"/>
            </w:tcMar>
            <w:vAlign w:val="center"/>
          </w:tcPr>
          <w:p w14:paraId="721EF4F7"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8A88CE3"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5319C55"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3B4747BD" w14:textId="4343A9D5" w:rsidR="004B2214" w:rsidRPr="00E80F49" w:rsidRDefault="004B2214" w:rsidP="002E5133">
            <w:pPr>
              <w:pStyle w:val="TAC"/>
            </w:pPr>
            <w:r w:rsidRPr="00E80F49">
              <w:t>RAN5#88-e</w:t>
            </w:r>
          </w:p>
        </w:tc>
      </w:tr>
      <w:tr w:rsidR="00233FD3" w:rsidRPr="00E80F49" w14:paraId="2D79B059" w14:textId="77777777" w:rsidTr="008C05F3">
        <w:tc>
          <w:tcPr>
            <w:tcW w:w="1606" w:type="dxa"/>
            <w:shd w:val="clear" w:color="auto" w:fill="auto"/>
            <w:tcMar>
              <w:left w:w="45" w:type="dxa"/>
              <w:right w:w="45" w:type="dxa"/>
            </w:tcMar>
            <w:vAlign w:val="center"/>
          </w:tcPr>
          <w:p w14:paraId="38BF7E05" w14:textId="77777777" w:rsidR="004B2214" w:rsidRPr="00E80F49" w:rsidRDefault="004B2214" w:rsidP="002E5133">
            <w:pPr>
              <w:pStyle w:val="TAC"/>
            </w:pPr>
            <w:r w:rsidRPr="00E80F49">
              <w:t>DC_3A_n3A</w:t>
            </w:r>
          </w:p>
        </w:tc>
        <w:tc>
          <w:tcPr>
            <w:tcW w:w="3052" w:type="dxa"/>
            <w:shd w:val="clear" w:color="auto" w:fill="auto"/>
            <w:tcMar>
              <w:left w:w="45" w:type="dxa"/>
              <w:right w:w="45" w:type="dxa"/>
            </w:tcMar>
            <w:vAlign w:val="center"/>
          </w:tcPr>
          <w:p w14:paraId="255246C8"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60722CA3" w14:textId="77777777" w:rsidR="004B2214" w:rsidRPr="00E80F49" w:rsidRDefault="004B2214" w:rsidP="002E5133">
            <w:pPr>
              <w:pStyle w:val="TAC"/>
            </w:pPr>
            <w:r w:rsidRPr="00E80F49">
              <w:t>3</w:t>
            </w:r>
          </w:p>
        </w:tc>
        <w:tc>
          <w:tcPr>
            <w:tcW w:w="1381" w:type="dxa"/>
            <w:shd w:val="clear" w:color="auto" w:fill="auto"/>
            <w:tcMar>
              <w:left w:w="45" w:type="dxa"/>
              <w:right w:w="45" w:type="dxa"/>
            </w:tcMar>
            <w:vAlign w:val="center"/>
          </w:tcPr>
          <w:p w14:paraId="17275C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C045690" w14:textId="15D73263" w:rsidR="004B2214" w:rsidRPr="00E80F49" w:rsidRDefault="004B2214" w:rsidP="002E5133">
            <w:pPr>
              <w:pStyle w:val="TAC"/>
            </w:pPr>
            <w:r w:rsidRPr="00E80F49">
              <w:t>RAN5#88-e</w:t>
            </w:r>
          </w:p>
        </w:tc>
      </w:tr>
      <w:tr w:rsidR="00233FD3" w:rsidRPr="00E80F49" w14:paraId="696190B4" w14:textId="77777777" w:rsidTr="008C05F3">
        <w:tc>
          <w:tcPr>
            <w:tcW w:w="1606" w:type="dxa"/>
            <w:shd w:val="clear" w:color="auto" w:fill="auto"/>
            <w:tcMar>
              <w:left w:w="45" w:type="dxa"/>
              <w:right w:w="45" w:type="dxa"/>
            </w:tcMar>
            <w:vAlign w:val="center"/>
          </w:tcPr>
          <w:p w14:paraId="306F1E99" w14:textId="77777777" w:rsidR="004B2214" w:rsidRPr="00E80F49" w:rsidRDefault="004B2214" w:rsidP="002E5133">
            <w:pPr>
              <w:pStyle w:val="TAC"/>
            </w:pPr>
            <w:r w:rsidRPr="00E80F49">
              <w:t>DC_5A_n5A</w:t>
            </w:r>
          </w:p>
        </w:tc>
        <w:tc>
          <w:tcPr>
            <w:tcW w:w="3052" w:type="dxa"/>
            <w:shd w:val="clear" w:color="auto" w:fill="auto"/>
            <w:tcMar>
              <w:left w:w="45" w:type="dxa"/>
              <w:right w:w="45" w:type="dxa"/>
            </w:tcMar>
            <w:vAlign w:val="center"/>
          </w:tcPr>
          <w:p w14:paraId="31F5AC60"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8E29BB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87CA83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114D9BE0" w14:textId="7BB4C9EA" w:rsidR="004B2214" w:rsidRPr="00E80F49" w:rsidRDefault="004B2214" w:rsidP="002E5133">
            <w:pPr>
              <w:pStyle w:val="TAC"/>
            </w:pPr>
            <w:r w:rsidRPr="00E80F49">
              <w:t>RAN5#88-e</w:t>
            </w:r>
          </w:p>
        </w:tc>
      </w:tr>
      <w:tr w:rsidR="00233FD3" w:rsidRPr="00E80F49" w14:paraId="1556120D" w14:textId="77777777" w:rsidTr="008C05F3">
        <w:tc>
          <w:tcPr>
            <w:tcW w:w="1606" w:type="dxa"/>
            <w:shd w:val="clear" w:color="auto" w:fill="auto"/>
            <w:tcMar>
              <w:left w:w="45" w:type="dxa"/>
              <w:right w:w="45" w:type="dxa"/>
            </w:tcMar>
            <w:vAlign w:val="center"/>
          </w:tcPr>
          <w:p w14:paraId="5EF9294C" w14:textId="77777777" w:rsidR="004B2214" w:rsidRPr="00E80F49" w:rsidRDefault="004B2214" w:rsidP="002E5133">
            <w:pPr>
              <w:pStyle w:val="TAC"/>
            </w:pPr>
            <w:r w:rsidRPr="00E80F49">
              <w:t>DC_7A_n7A</w:t>
            </w:r>
          </w:p>
        </w:tc>
        <w:tc>
          <w:tcPr>
            <w:tcW w:w="3052" w:type="dxa"/>
            <w:shd w:val="clear" w:color="auto" w:fill="auto"/>
            <w:tcMar>
              <w:left w:w="45" w:type="dxa"/>
              <w:right w:w="45" w:type="dxa"/>
            </w:tcMar>
            <w:vAlign w:val="center"/>
          </w:tcPr>
          <w:p w14:paraId="17B235A2"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AC0465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D57642E"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CAAF3C2" w14:textId="61B320EC" w:rsidR="004B2214" w:rsidRPr="00E80F49" w:rsidRDefault="004B2214" w:rsidP="002E5133">
            <w:pPr>
              <w:pStyle w:val="TAC"/>
            </w:pPr>
            <w:r w:rsidRPr="00E80F49">
              <w:t>RAN5#88-e</w:t>
            </w:r>
          </w:p>
        </w:tc>
      </w:tr>
      <w:tr w:rsidR="002E5133" w:rsidRPr="00E80F49" w14:paraId="080A7674" w14:textId="77777777" w:rsidTr="008C05F3">
        <w:tc>
          <w:tcPr>
            <w:tcW w:w="1606" w:type="dxa"/>
            <w:shd w:val="clear" w:color="auto" w:fill="auto"/>
            <w:tcMar>
              <w:left w:w="45" w:type="dxa"/>
              <w:right w:w="45" w:type="dxa"/>
            </w:tcMar>
            <w:vAlign w:val="center"/>
          </w:tcPr>
          <w:p w14:paraId="21FF3585" w14:textId="77777777" w:rsidR="002E5133" w:rsidRPr="00E80F49" w:rsidRDefault="002E5133" w:rsidP="002E5133">
            <w:pPr>
              <w:pStyle w:val="TAC"/>
            </w:pPr>
            <w:r w:rsidRPr="00E80F49">
              <w:t>DC_41A_n41A</w:t>
            </w:r>
          </w:p>
        </w:tc>
        <w:tc>
          <w:tcPr>
            <w:tcW w:w="3052" w:type="dxa"/>
            <w:shd w:val="clear" w:color="auto" w:fill="auto"/>
            <w:tcMar>
              <w:left w:w="45" w:type="dxa"/>
              <w:right w:w="45" w:type="dxa"/>
            </w:tcMar>
            <w:vAlign w:val="center"/>
          </w:tcPr>
          <w:p w14:paraId="56B4FD0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785B6A27"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660442FE"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4C8AE89C" w14:textId="3002F4F2" w:rsidR="002E5133" w:rsidRPr="00E80F49" w:rsidRDefault="002E5133" w:rsidP="002E5133">
            <w:pPr>
              <w:pStyle w:val="TAC"/>
            </w:pPr>
            <w:r w:rsidRPr="00E80F49">
              <w:t>RAN5#88-e</w:t>
            </w:r>
          </w:p>
        </w:tc>
      </w:tr>
      <w:tr w:rsidR="002E5133" w:rsidRPr="00E80F49" w14:paraId="372CC810" w14:textId="77777777" w:rsidTr="008C05F3">
        <w:tc>
          <w:tcPr>
            <w:tcW w:w="1606" w:type="dxa"/>
            <w:shd w:val="clear" w:color="auto" w:fill="auto"/>
            <w:tcMar>
              <w:left w:w="45" w:type="dxa"/>
              <w:right w:w="45" w:type="dxa"/>
            </w:tcMar>
            <w:vAlign w:val="center"/>
          </w:tcPr>
          <w:p w14:paraId="146EE216" w14:textId="1285E28C" w:rsidR="002E5133" w:rsidRPr="00E80F49" w:rsidRDefault="003874DD" w:rsidP="002E5133">
            <w:pPr>
              <w:pStyle w:val="TAC"/>
            </w:pPr>
            <w:r w:rsidRPr="00E80F49">
              <w:t>DC_48A_n48A</w:t>
            </w:r>
          </w:p>
        </w:tc>
        <w:tc>
          <w:tcPr>
            <w:tcW w:w="3052" w:type="dxa"/>
            <w:shd w:val="clear" w:color="auto" w:fill="auto"/>
            <w:tcMar>
              <w:left w:w="45" w:type="dxa"/>
              <w:right w:w="45" w:type="dxa"/>
            </w:tcMar>
            <w:vAlign w:val="center"/>
          </w:tcPr>
          <w:p w14:paraId="7CE4245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5752AF83"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A241E51"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76ABC836" w14:textId="7C7BC160" w:rsidR="002E5133" w:rsidRPr="00E80F49" w:rsidRDefault="002E5133" w:rsidP="002E5133">
            <w:pPr>
              <w:pStyle w:val="TAC"/>
            </w:pPr>
            <w:r w:rsidRPr="00E80F49">
              <w:t>RAN5#88-e</w:t>
            </w:r>
          </w:p>
        </w:tc>
      </w:tr>
      <w:tr w:rsidR="002E5133" w:rsidRPr="00E80F49" w14:paraId="167737A7" w14:textId="77777777" w:rsidTr="008C05F3">
        <w:tc>
          <w:tcPr>
            <w:tcW w:w="1606" w:type="dxa"/>
            <w:shd w:val="clear" w:color="auto" w:fill="auto"/>
            <w:tcMar>
              <w:left w:w="45" w:type="dxa"/>
              <w:right w:w="45" w:type="dxa"/>
            </w:tcMar>
            <w:vAlign w:val="center"/>
          </w:tcPr>
          <w:p w14:paraId="4C03DECF" w14:textId="77777777" w:rsidR="002E5133" w:rsidRPr="00E80F49" w:rsidRDefault="002E5133" w:rsidP="002E5133">
            <w:pPr>
              <w:pStyle w:val="TAC"/>
            </w:pPr>
            <w:r w:rsidRPr="00E80F49">
              <w:t>DC_66A_n66A</w:t>
            </w:r>
          </w:p>
        </w:tc>
        <w:tc>
          <w:tcPr>
            <w:tcW w:w="3052" w:type="dxa"/>
            <w:shd w:val="clear" w:color="auto" w:fill="auto"/>
            <w:tcMar>
              <w:left w:w="45" w:type="dxa"/>
              <w:right w:w="45" w:type="dxa"/>
            </w:tcMar>
            <w:vAlign w:val="center"/>
          </w:tcPr>
          <w:p w14:paraId="4B87929A"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2B0FEAE6"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CB341F0"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23F55980" w14:textId="32B67B6F" w:rsidR="002E5133" w:rsidRPr="00E80F49" w:rsidRDefault="002E5133" w:rsidP="002E5133">
            <w:pPr>
              <w:pStyle w:val="TAC"/>
            </w:pPr>
            <w:r w:rsidRPr="00E80F49">
              <w:t>RAN5#88-e</w:t>
            </w:r>
          </w:p>
        </w:tc>
      </w:tr>
      <w:tr w:rsidR="003874DD" w:rsidRPr="00E80F49" w14:paraId="7BF21C9F" w14:textId="77777777" w:rsidTr="008C05F3">
        <w:tc>
          <w:tcPr>
            <w:tcW w:w="1606" w:type="dxa"/>
            <w:shd w:val="clear" w:color="auto" w:fill="auto"/>
            <w:tcMar>
              <w:left w:w="45" w:type="dxa"/>
              <w:right w:w="45" w:type="dxa"/>
            </w:tcMar>
            <w:vAlign w:val="center"/>
          </w:tcPr>
          <w:p w14:paraId="1F0F0C72" w14:textId="28A1E31A" w:rsidR="003874DD" w:rsidRPr="00E80F49" w:rsidRDefault="003874DD" w:rsidP="003874DD">
            <w:pPr>
              <w:pStyle w:val="TAC"/>
            </w:pPr>
            <w:r w:rsidRPr="00E80F49">
              <w:t>DC_71A_n71A</w:t>
            </w:r>
          </w:p>
        </w:tc>
        <w:tc>
          <w:tcPr>
            <w:tcW w:w="3052" w:type="dxa"/>
            <w:shd w:val="clear" w:color="auto" w:fill="auto"/>
            <w:tcMar>
              <w:left w:w="45" w:type="dxa"/>
              <w:right w:w="45" w:type="dxa"/>
            </w:tcMar>
            <w:vAlign w:val="center"/>
          </w:tcPr>
          <w:p w14:paraId="1F5D2471" w14:textId="6592243A"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4BD146" w14:textId="32849F5C" w:rsidR="003874DD" w:rsidRPr="00E80F49" w:rsidRDefault="003874DD" w:rsidP="003874DD">
            <w:pPr>
              <w:pStyle w:val="TAC"/>
            </w:pPr>
            <w:r w:rsidRPr="00E80F49">
              <w:t>N/A</w:t>
            </w:r>
          </w:p>
        </w:tc>
        <w:tc>
          <w:tcPr>
            <w:tcW w:w="1381" w:type="dxa"/>
            <w:shd w:val="clear" w:color="auto" w:fill="auto"/>
            <w:tcMar>
              <w:left w:w="45" w:type="dxa"/>
              <w:right w:w="45" w:type="dxa"/>
            </w:tcMar>
            <w:vAlign w:val="center"/>
          </w:tcPr>
          <w:p w14:paraId="1EA85C8C" w14:textId="24E2618B" w:rsidR="003874DD" w:rsidRPr="00E80F49" w:rsidRDefault="003874DD" w:rsidP="003874DD">
            <w:pPr>
              <w:pStyle w:val="TAC"/>
            </w:pPr>
            <w:r w:rsidRPr="00E80F49">
              <w:t>NE</w:t>
            </w:r>
          </w:p>
        </w:tc>
        <w:tc>
          <w:tcPr>
            <w:tcW w:w="3052" w:type="dxa"/>
            <w:shd w:val="clear" w:color="auto" w:fill="auto"/>
            <w:tcMar>
              <w:left w:w="45" w:type="dxa"/>
              <w:right w:w="45" w:type="dxa"/>
            </w:tcMar>
            <w:vAlign w:val="center"/>
          </w:tcPr>
          <w:p w14:paraId="3BF332D6" w14:textId="1DAA1908" w:rsidR="003874DD" w:rsidRPr="00E80F49" w:rsidRDefault="003874DD" w:rsidP="003874DD">
            <w:pPr>
              <w:pStyle w:val="TAC"/>
            </w:pPr>
            <w:r w:rsidRPr="00E80F49">
              <w:t>RAN5#92-e</w:t>
            </w:r>
          </w:p>
        </w:tc>
      </w:tr>
      <w:tr w:rsidR="002E5133" w:rsidRPr="00E80F49" w14:paraId="62AB2B67" w14:textId="77777777" w:rsidTr="008C05F3">
        <w:tc>
          <w:tcPr>
            <w:tcW w:w="10393" w:type="dxa"/>
            <w:gridSpan w:val="5"/>
            <w:tcMar>
              <w:left w:w="45" w:type="dxa"/>
              <w:right w:w="45" w:type="dxa"/>
            </w:tcMar>
          </w:tcPr>
          <w:p w14:paraId="338078E8" w14:textId="78A064E3" w:rsidR="002E5133" w:rsidRPr="00E80F49" w:rsidRDefault="002E5133" w:rsidP="002E5133">
            <w:pPr>
              <w:pStyle w:val="TAH"/>
              <w:ind w:left="360"/>
            </w:pPr>
            <w:r w:rsidRPr="00E80F49">
              <w:t>DC_XA</w:t>
            </w:r>
            <w:r w:rsidR="001635FB" w:rsidRPr="001635FB">
              <w:t>_</w:t>
            </w:r>
            <w:r w:rsidRPr="00E80F49">
              <w:t>nYA (N</w:t>
            </w:r>
            <w:r w:rsidR="003874DD" w:rsidRPr="00E80F49">
              <w:t>OTE</w:t>
            </w:r>
            <w:r w:rsidRPr="00E80F49">
              <w:t xml:space="preserve"> 1)</w:t>
            </w:r>
          </w:p>
        </w:tc>
      </w:tr>
      <w:tr w:rsidR="002E5133" w:rsidRPr="00E80F49" w14:paraId="4DAAD1B3" w14:textId="77777777" w:rsidTr="008C05F3">
        <w:tc>
          <w:tcPr>
            <w:tcW w:w="1606" w:type="dxa"/>
            <w:shd w:val="clear" w:color="auto" w:fill="auto"/>
            <w:tcMar>
              <w:left w:w="45" w:type="dxa"/>
              <w:right w:w="45" w:type="dxa"/>
            </w:tcMar>
            <w:vAlign w:val="center"/>
          </w:tcPr>
          <w:p w14:paraId="5BAD076D" w14:textId="77777777" w:rsidR="002E5133" w:rsidRPr="00E80F49" w:rsidRDefault="002E5133" w:rsidP="002E5133">
            <w:pPr>
              <w:pStyle w:val="TAC"/>
            </w:pPr>
            <w:r w:rsidRPr="00E80F49">
              <w:t>DC_1A_n3A</w:t>
            </w:r>
          </w:p>
        </w:tc>
        <w:tc>
          <w:tcPr>
            <w:tcW w:w="3052" w:type="dxa"/>
            <w:shd w:val="clear" w:color="auto" w:fill="auto"/>
            <w:tcMar>
              <w:left w:w="45" w:type="dxa"/>
              <w:right w:w="45" w:type="dxa"/>
            </w:tcMar>
            <w:vAlign w:val="center"/>
          </w:tcPr>
          <w:p w14:paraId="1802C7DA" w14:textId="77777777" w:rsidR="002E5133" w:rsidRPr="00E80F49" w:rsidRDefault="002E5133" w:rsidP="002E5133">
            <w:pPr>
              <w:pStyle w:val="TAC"/>
            </w:pPr>
            <w:r w:rsidRPr="00E80F49">
              <w:t>Yes</w:t>
            </w:r>
          </w:p>
        </w:tc>
        <w:tc>
          <w:tcPr>
            <w:tcW w:w="1302" w:type="dxa"/>
            <w:shd w:val="clear" w:color="auto" w:fill="auto"/>
            <w:tcMar>
              <w:left w:w="45" w:type="dxa"/>
              <w:right w:w="45" w:type="dxa"/>
            </w:tcMar>
            <w:vAlign w:val="bottom"/>
          </w:tcPr>
          <w:p w14:paraId="3DB9B536" w14:textId="77777777" w:rsidR="002E5133" w:rsidRPr="00E80F49" w:rsidRDefault="002E5133" w:rsidP="002E5133">
            <w:pPr>
              <w:pStyle w:val="TAC"/>
            </w:pPr>
            <w:r w:rsidRPr="00E80F49">
              <w:t>1 (IMD3)</w:t>
            </w:r>
          </w:p>
          <w:p w14:paraId="1869A93E" w14:textId="77777777" w:rsidR="002E5133" w:rsidRPr="00E80F49" w:rsidRDefault="002E5133" w:rsidP="002E5133">
            <w:pPr>
              <w:pStyle w:val="TAC"/>
            </w:pPr>
            <w:r w:rsidRPr="00E80F49">
              <w:t>CBI</w:t>
            </w:r>
          </w:p>
        </w:tc>
        <w:tc>
          <w:tcPr>
            <w:tcW w:w="1381" w:type="dxa"/>
            <w:shd w:val="clear" w:color="auto" w:fill="auto"/>
            <w:tcMar>
              <w:left w:w="45" w:type="dxa"/>
              <w:right w:w="45" w:type="dxa"/>
            </w:tcMar>
            <w:vAlign w:val="center"/>
          </w:tcPr>
          <w:p w14:paraId="288E7416" w14:textId="791C4626" w:rsidR="002E5133" w:rsidRPr="00E80F49" w:rsidRDefault="002E5133" w:rsidP="002E5133">
            <w:pPr>
              <w:pStyle w:val="TAC"/>
            </w:pPr>
            <w:r w:rsidRPr="00E80F49">
              <w:t>NE</w:t>
            </w:r>
          </w:p>
          <w:p w14:paraId="7C082B2F" w14:textId="77777777" w:rsidR="002E5133" w:rsidRPr="00E80F49" w:rsidRDefault="002E5133" w:rsidP="002E5133">
            <w:pPr>
              <w:pStyle w:val="TAC"/>
            </w:pPr>
            <w:r w:rsidRPr="00E80F49">
              <w:t>IMD3</w:t>
            </w:r>
          </w:p>
          <w:p w14:paraId="606D96F2" w14:textId="5DC1B0B7" w:rsidR="002E5133" w:rsidRPr="00E80F49" w:rsidRDefault="002E5133" w:rsidP="002E5133">
            <w:pPr>
              <w:pStyle w:val="TAC"/>
            </w:pPr>
            <w:r w:rsidRPr="00E80F49">
              <w:t>CBI</w:t>
            </w:r>
            <w:r w:rsidR="003874DD" w:rsidRPr="00E80F49">
              <w:t>, CBI avoid</w:t>
            </w:r>
          </w:p>
        </w:tc>
        <w:tc>
          <w:tcPr>
            <w:tcW w:w="3052" w:type="dxa"/>
            <w:shd w:val="clear" w:color="auto" w:fill="auto"/>
            <w:tcMar>
              <w:left w:w="45" w:type="dxa"/>
              <w:right w:w="45" w:type="dxa"/>
            </w:tcMar>
            <w:vAlign w:val="center"/>
          </w:tcPr>
          <w:p w14:paraId="674498E7" w14:textId="218F1B3B" w:rsidR="002E5133" w:rsidRPr="00E80F49" w:rsidRDefault="002E5133" w:rsidP="002E5133">
            <w:pPr>
              <w:pStyle w:val="TAC"/>
            </w:pPr>
            <w:r w:rsidRPr="00E80F49">
              <w:t>RAN5#89-e</w:t>
            </w:r>
          </w:p>
        </w:tc>
      </w:tr>
      <w:tr w:rsidR="00906FD2" w:rsidRPr="00E80F49" w14:paraId="43B4F62D" w14:textId="77777777" w:rsidTr="008C05F3">
        <w:tc>
          <w:tcPr>
            <w:tcW w:w="1606" w:type="dxa"/>
            <w:shd w:val="clear" w:color="auto" w:fill="auto"/>
            <w:tcMar>
              <w:left w:w="45" w:type="dxa"/>
              <w:right w:w="45" w:type="dxa"/>
            </w:tcMar>
            <w:vAlign w:val="center"/>
          </w:tcPr>
          <w:p w14:paraId="63CB9CAF" w14:textId="0A145950" w:rsidR="00906FD2" w:rsidRPr="00E80F49" w:rsidRDefault="00906FD2" w:rsidP="00906FD2">
            <w:pPr>
              <w:pStyle w:val="TAC"/>
            </w:pPr>
            <w:r w:rsidRPr="00E80F49">
              <w:t>DC_1A</w:t>
            </w:r>
            <w:r w:rsidR="0022433D">
              <w:t>_</w:t>
            </w:r>
            <w:r w:rsidRPr="00E80F49">
              <w:t>n7A</w:t>
            </w:r>
          </w:p>
        </w:tc>
        <w:tc>
          <w:tcPr>
            <w:tcW w:w="3052" w:type="dxa"/>
            <w:shd w:val="clear" w:color="auto" w:fill="auto"/>
            <w:tcMar>
              <w:left w:w="45" w:type="dxa"/>
              <w:right w:w="45" w:type="dxa"/>
            </w:tcMar>
            <w:vAlign w:val="center"/>
          </w:tcPr>
          <w:p w14:paraId="1546D2E6" w14:textId="365EB5E0"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5915758E" w14:textId="6A742757" w:rsidR="00906FD2" w:rsidRPr="00E80F49" w:rsidRDefault="00906FD2" w:rsidP="00906FD2">
            <w:pPr>
              <w:pStyle w:val="TAC"/>
            </w:pPr>
            <w:r w:rsidRPr="00E80F49">
              <w:t>N/A</w:t>
            </w:r>
          </w:p>
        </w:tc>
        <w:tc>
          <w:tcPr>
            <w:tcW w:w="1381" w:type="dxa"/>
            <w:shd w:val="clear" w:color="auto" w:fill="auto"/>
            <w:tcMar>
              <w:left w:w="45" w:type="dxa"/>
              <w:right w:w="45" w:type="dxa"/>
            </w:tcMar>
            <w:vAlign w:val="bottom"/>
          </w:tcPr>
          <w:p w14:paraId="274BA4AD" w14:textId="05163410" w:rsidR="00906FD2" w:rsidRPr="00E80F49" w:rsidRDefault="00906FD2" w:rsidP="00906FD2">
            <w:pPr>
              <w:pStyle w:val="TAC"/>
            </w:pPr>
            <w:r w:rsidRPr="00E80F49">
              <w:t>NE</w:t>
            </w:r>
          </w:p>
        </w:tc>
        <w:tc>
          <w:tcPr>
            <w:tcW w:w="3052" w:type="dxa"/>
            <w:shd w:val="clear" w:color="auto" w:fill="auto"/>
            <w:tcMar>
              <w:left w:w="45" w:type="dxa"/>
              <w:right w:w="45" w:type="dxa"/>
            </w:tcMar>
            <w:vAlign w:val="center"/>
          </w:tcPr>
          <w:p w14:paraId="1BF93D64" w14:textId="49B3125A" w:rsidR="00906FD2" w:rsidRPr="00E80F49" w:rsidRDefault="00906FD2" w:rsidP="00906FD2">
            <w:pPr>
              <w:pStyle w:val="TAC"/>
            </w:pPr>
            <w:r w:rsidRPr="00E80F49">
              <w:t>RAN5#94-e</w:t>
            </w:r>
          </w:p>
        </w:tc>
      </w:tr>
      <w:tr w:rsidR="00F72C9C" w:rsidRPr="00E80F49" w14:paraId="53E8F001" w14:textId="77777777" w:rsidTr="008C05F3">
        <w:tc>
          <w:tcPr>
            <w:tcW w:w="1606" w:type="dxa"/>
            <w:shd w:val="clear" w:color="auto" w:fill="auto"/>
            <w:tcMar>
              <w:left w:w="45" w:type="dxa"/>
              <w:right w:w="45" w:type="dxa"/>
            </w:tcMar>
            <w:vAlign w:val="center"/>
          </w:tcPr>
          <w:p w14:paraId="0CEC018F" w14:textId="3A74B063" w:rsidR="00F72C9C" w:rsidRPr="00E80F49" w:rsidRDefault="00F72C9C" w:rsidP="00F72C9C">
            <w:pPr>
              <w:pStyle w:val="TAC"/>
            </w:pPr>
            <w:r w:rsidRPr="00E80F49">
              <w:t>DC_1A_n8A</w:t>
            </w:r>
          </w:p>
        </w:tc>
        <w:tc>
          <w:tcPr>
            <w:tcW w:w="3052" w:type="dxa"/>
            <w:shd w:val="clear" w:color="auto" w:fill="auto"/>
            <w:tcMar>
              <w:left w:w="45" w:type="dxa"/>
              <w:right w:w="45" w:type="dxa"/>
            </w:tcMar>
            <w:vAlign w:val="center"/>
          </w:tcPr>
          <w:p w14:paraId="55049367" w14:textId="299F86DB"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2B97C90F" w14:textId="68053E92" w:rsidR="00F72C9C" w:rsidRPr="00E80F49" w:rsidRDefault="00F72C9C" w:rsidP="00F72C9C">
            <w:pPr>
              <w:pStyle w:val="TAC"/>
            </w:pPr>
            <w:r w:rsidRPr="00E80F49">
              <w:t>1 (IMD4)</w:t>
            </w:r>
          </w:p>
        </w:tc>
        <w:tc>
          <w:tcPr>
            <w:tcW w:w="1381" w:type="dxa"/>
            <w:shd w:val="clear" w:color="auto" w:fill="auto"/>
            <w:tcMar>
              <w:left w:w="45" w:type="dxa"/>
              <w:right w:w="45" w:type="dxa"/>
            </w:tcMar>
            <w:vAlign w:val="bottom"/>
          </w:tcPr>
          <w:p w14:paraId="2C3E5E07" w14:textId="77777777" w:rsidR="00F72C9C" w:rsidRPr="00E80F49" w:rsidRDefault="00F72C9C" w:rsidP="00F72C9C">
            <w:pPr>
              <w:pStyle w:val="TAC"/>
              <w:rPr>
                <w:lang w:eastAsia="zh-CN"/>
              </w:rPr>
            </w:pPr>
            <w:r w:rsidRPr="00E80F49">
              <w:rPr>
                <w:lang w:eastAsia="zh-CN"/>
              </w:rPr>
              <w:t>NE</w:t>
            </w:r>
          </w:p>
          <w:p w14:paraId="79091AD7" w14:textId="6FA9F71A"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6D579480" w14:textId="75D3DAB0" w:rsidR="00F72C9C" w:rsidRPr="00E80F49" w:rsidRDefault="00F72C9C" w:rsidP="00F72C9C">
            <w:pPr>
              <w:pStyle w:val="TAC"/>
            </w:pPr>
            <w:r w:rsidRPr="00E80F49">
              <w:t>RAN5#95-e</w:t>
            </w:r>
          </w:p>
        </w:tc>
      </w:tr>
      <w:tr w:rsidR="001635FB" w:rsidRPr="00E80F49" w14:paraId="024DC7D5" w14:textId="77777777" w:rsidTr="008C05F3">
        <w:tc>
          <w:tcPr>
            <w:tcW w:w="1606" w:type="dxa"/>
            <w:shd w:val="clear" w:color="auto" w:fill="auto"/>
            <w:tcMar>
              <w:left w:w="45" w:type="dxa"/>
              <w:right w:w="45" w:type="dxa"/>
            </w:tcMar>
            <w:vAlign w:val="center"/>
          </w:tcPr>
          <w:p w14:paraId="6B46B0CE" w14:textId="77777777" w:rsidR="001635FB" w:rsidRDefault="001635FB" w:rsidP="00992DFB">
            <w:pPr>
              <w:pStyle w:val="TAC"/>
              <w:rPr>
                <w:lang w:eastAsia="ja-JP"/>
              </w:rPr>
            </w:pPr>
            <w:r w:rsidRPr="00E80F49">
              <w:t>DC_1A_n</w:t>
            </w:r>
            <w:r>
              <w:t>2</w:t>
            </w:r>
            <w:r w:rsidRPr="00E80F49">
              <w:t>8A</w:t>
            </w:r>
          </w:p>
        </w:tc>
        <w:tc>
          <w:tcPr>
            <w:tcW w:w="3052" w:type="dxa"/>
            <w:shd w:val="clear" w:color="auto" w:fill="auto"/>
            <w:tcMar>
              <w:left w:w="45" w:type="dxa"/>
              <w:right w:w="45" w:type="dxa"/>
            </w:tcMar>
            <w:vAlign w:val="center"/>
          </w:tcPr>
          <w:p w14:paraId="11F9CFA4" w14:textId="77777777" w:rsidR="001635FB" w:rsidRDefault="001635FB" w:rsidP="00992DFB">
            <w:pPr>
              <w:pStyle w:val="TAC"/>
              <w:rPr>
                <w:lang w:eastAsia="ja-JP"/>
              </w:rPr>
            </w:pPr>
            <w:r>
              <w:t>No</w:t>
            </w:r>
          </w:p>
        </w:tc>
        <w:tc>
          <w:tcPr>
            <w:tcW w:w="1302" w:type="dxa"/>
            <w:shd w:val="clear" w:color="auto" w:fill="auto"/>
            <w:tcMar>
              <w:left w:w="45" w:type="dxa"/>
              <w:right w:w="45" w:type="dxa"/>
            </w:tcMar>
            <w:vAlign w:val="center"/>
          </w:tcPr>
          <w:p w14:paraId="379F8359" w14:textId="77777777" w:rsidR="001635FB" w:rsidRDefault="001635FB" w:rsidP="00992DFB">
            <w:pPr>
              <w:pStyle w:val="TAC"/>
              <w:rPr>
                <w:lang w:eastAsia="ja-JP"/>
              </w:rPr>
            </w:pPr>
            <w:r>
              <w:rPr>
                <w:rFonts w:hint="eastAsia"/>
                <w:lang w:eastAsia="zh-CN"/>
              </w:rPr>
              <w:t>1</w:t>
            </w:r>
            <w:r>
              <w:rPr>
                <w:lang w:eastAsia="zh-CN"/>
              </w:rPr>
              <w:t xml:space="preserve"> (HD3)</w:t>
            </w:r>
          </w:p>
        </w:tc>
        <w:tc>
          <w:tcPr>
            <w:tcW w:w="1381" w:type="dxa"/>
            <w:shd w:val="clear" w:color="auto" w:fill="auto"/>
            <w:tcMar>
              <w:left w:w="45" w:type="dxa"/>
              <w:right w:w="45" w:type="dxa"/>
            </w:tcMar>
            <w:vAlign w:val="bottom"/>
          </w:tcPr>
          <w:p w14:paraId="7D7EACB8" w14:textId="77777777" w:rsidR="001635FB" w:rsidRDefault="001635FB" w:rsidP="00992DFB">
            <w:pPr>
              <w:pStyle w:val="TAC"/>
              <w:rPr>
                <w:lang w:eastAsia="zh-CN"/>
              </w:rPr>
            </w:pPr>
            <w:r>
              <w:rPr>
                <w:rFonts w:hint="eastAsia"/>
                <w:lang w:eastAsia="zh-CN"/>
              </w:rPr>
              <w:t>N</w:t>
            </w:r>
            <w:r>
              <w:rPr>
                <w:lang w:eastAsia="zh-CN"/>
              </w:rPr>
              <w:t>E</w:t>
            </w:r>
          </w:p>
          <w:p w14:paraId="7FB5024E" w14:textId="77777777" w:rsidR="001635FB" w:rsidRDefault="001635FB" w:rsidP="00992DFB">
            <w:pPr>
              <w:pStyle w:val="TAC"/>
              <w:rPr>
                <w:lang w:eastAsia="ja-JP"/>
              </w:rPr>
            </w:pPr>
            <w:r>
              <w:rPr>
                <w:lang w:eastAsia="zh-CN"/>
              </w:rPr>
              <w:t>HD, HD avoid</w:t>
            </w:r>
          </w:p>
        </w:tc>
        <w:tc>
          <w:tcPr>
            <w:tcW w:w="3052" w:type="dxa"/>
            <w:shd w:val="clear" w:color="auto" w:fill="auto"/>
            <w:tcMar>
              <w:left w:w="45" w:type="dxa"/>
              <w:right w:w="45" w:type="dxa"/>
            </w:tcMar>
            <w:vAlign w:val="center"/>
          </w:tcPr>
          <w:p w14:paraId="5E266717" w14:textId="77777777" w:rsidR="001635FB" w:rsidRDefault="001635FB" w:rsidP="00992DFB">
            <w:pPr>
              <w:pStyle w:val="TAC"/>
              <w:rPr>
                <w:lang w:eastAsia="ja-JP"/>
              </w:rPr>
            </w:pPr>
            <w:r>
              <w:t>RAN5#98</w:t>
            </w:r>
          </w:p>
        </w:tc>
      </w:tr>
      <w:tr w:rsidR="005D2CEB" w:rsidRPr="00E80F49" w14:paraId="2B2026CF" w14:textId="77777777" w:rsidTr="008C05F3">
        <w:tc>
          <w:tcPr>
            <w:tcW w:w="1606" w:type="dxa"/>
            <w:shd w:val="clear" w:color="auto" w:fill="auto"/>
            <w:tcMar>
              <w:left w:w="45" w:type="dxa"/>
              <w:right w:w="45" w:type="dxa"/>
            </w:tcMar>
            <w:vAlign w:val="center"/>
          </w:tcPr>
          <w:p w14:paraId="7E0DBFDB" w14:textId="2A088815" w:rsidR="005D2CEB" w:rsidRPr="00E80F49" w:rsidRDefault="005D2CEB" w:rsidP="005D2CEB">
            <w:pPr>
              <w:pStyle w:val="TAC"/>
            </w:pPr>
            <w:r>
              <w:rPr>
                <w:rFonts w:hint="eastAsia"/>
                <w:lang w:eastAsia="ja-JP"/>
              </w:rPr>
              <w:t>D</w:t>
            </w:r>
            <w:r>
              <w:rPr>
                <w:lang w:eastAsia="ja-JP"/>
              </w:rPr>
              <w:t>C_1A_n41A</w:t>
            </w:r>
          </w:p>
        </w:tc>
        <w:tc>
          <w:tcPr>
            <w:tcW w:w="3052" w:type="dxa"/>
            <w:shd w:val="clear" w:color="auto" w:fill="auto"/>
            <w:tcMar>
              <w:left w:w="45" w:type="dxa"/>
              <w:right w:w="45" w:type="dxa"/>
            </w:tcMar>
            <w:vAlign w:val="center"/>
          </w:tcPr>
          <w:p w14:paraId="70862A91" w14:textId="24594993" w:rsidR="005D2CEB" w:rsidRPr="00E80F49" w:rsidRDefault="005D2CEB" w:rsidP="005D2CEB">
            <w:pPr>
              <w:pStyle w:val="TAC"/>
            </w:pPr>
            <w:r>
              <w:rPr>
                <w:rFonts w:hint="eastAsia"/>
                <w:lang w:eastAsia="ja-JP"/>
              </w:rPr>
              <w:t>N</w:t>
            </w:r>
            <w:r>
              <w:rPr>
                <w:lang w:eastAsia="ja-JP"/>
              </w:rPr>
              <w:t>o</w:t>
            </w:r>
          </w:p>
        </w:tc>
        <w:tc>
          <w:tcPr>
            <w:tcW w:w="1302" w:type="dxa"/>
            <w:shd w:val="clear" w:color="auto" w:fill="auto"/>
            <w:tcMar>
              <w:left w:w="45" w:type="dxa"/>
              <w:right w:w="45" w:type="dxa"/>
            </w:tcMar>
            <w:vAlign w:val="bottom"/>
          </w:tcPr>
          <w:p w14:paraId="10684BDF" w14:textId="77777777" w:rsidR="005D2CEB" w:rsidRDefault="005D2CEB" w:rsidP="005D2CEB">
            <w:pPr>
              <w:pStyle w:val="TAC"/>
              <w:rPr>
                <w:lang w:eastAsia="ja-JP"/>
              </w:rPr>
            </w:pPr>
            <w:r>
              <w:rPr>
                <w:lang w:eastAsia="ja-JP"/>
              </w:rPr>
              <w:t>1 (</w:t>
            </w:r>
            <w:r>
              <w:rPr>
                <w:rFonts w:hint="eastAsia"/>
                <w:lang w:eastAsia="ja-JP"/>
              </w:rPr>
              <w:t>C</w:t>
            </w:r>
            <w:r>
              <w:rPr>
                <w:lang w:eastAsia="ja-JP"/>
              </w:rPr>
              <w:t>BI)</w:t>
            </w:r>
          </w:p>
          <w:p w14:paraId="661C002C" w14:textId="0C3357B9" w:rsidR="005D2CEB" w:rsidRPr="00E80F49" w:rsidRDefault="005D2CEB" w:rsidP="005D2CEB">
            <w:pPr>
              <w:pStyle w:val="TAC"/>
            </w:pPr>
            <w:r>
              <w:rPr>
                <w:lang w:eastAsia="ja-JP"/>
              </w:rPr>
              <w:t>n41 (CBI)</w:t>
            </w:r>
          </w:p>
        </w:tc>
        <w:tc>
          <w:tcPr>
            <w:tcW w:w="1381" w:type="dxa"/>
            <w:shd w:val="clear" w:color="auto" w:fill="auto"/>
            <w:tcMar>
              <w:left w:w="45" w:type="dxa"/>
              <w:right w:w="45" w:type="dxa"/>
            </w:tcMar>
            <w:vAlign w:val="center"/>
          </w:tcPr>
          <w:p w14:paraId="28B9000B" w14:textId="77777777" w:rsidR="005D2CEB" w:rsidRDefault="005D2CEB" w:rsidP="005D2CEB">
            <w:pPr>
              <w:pStyle w:val="TAC"/>
              <w:rPr>
                <w:lang w:eastAsia="ja-JP"/>
              </w:rPr>
            </w:pPr>
            <w:r>
              <w:rPr>
                <w:rFonts w:hint="eastAsia"/>
                <w:lang w:eastAsia="ja-JP"/>
              </w:rPr>
              <w:t>N</w:t>
            </w:r>
            <w:r>
              <w:rPr>
                <w:lang w:eastAsia="ja-JP"/>
              </w:rPr>
              <w:t>E</w:t>
            </w:r>
          </w:p>
          <w:p w14:paraId="5B3F8FCB" w14:textId="5C436370" w:rsidR="005D2CEB" w:rsidRPr="00E80F49" w:rsidRDefault="005D2CEB" w:rsidP="005D2CEB">
            <w:pPr>
              <w:pStyle w:val="TAC"/>
              <w:rPr>
                <w:lang w:eastAsia="zh-CN"/>
              </w:rPr>
            </w:pPr>
            <w:r>
              <w:rPr>
                <w:rFonts w:hint="eastAsia"/>
                <w:lang w:eastAsia="ja-JP"/>
              </w:rPr>
              <w:t>C</w:t>
            </w:r>
            <w:r>
              <w:rPr>
                <w:lang w:eastAsia="ja-JP"/>
              </w:rPr>
              <w:t>BI</w:t>
            </w:r>
          </w:p>
        </w:tc>
        <w:tc>
          <w:tcPr>
            <w:tcW w:w="3052" w:type="dxa"/>
            <w:shd w:val="clear" w:color="auto" w:fill="auto"/>
            <w:tcMar>
              <w:left w:w="45" w:type="dxa"/>
              <w:right w:w="45" w:type="dxa"/>
            </w:tcMar>
            <w:vAlign w:val="center"/>
          </w:tcPr>
          <w:p w14:paraId="307C4998" w14:textId="204A976E" w:rsidR="005D2CEB" w:rsidRPr="00E80F49" w:rsidRDefault="005D2CEB" w:rsidP="005D2CEB">
            <w:pPr>
              <w:pStyle w:val="TAC"/>
            </w:pPr>
            <w:r>
              <w:rPr>
                <w:rFonts w:hint="eastAsia"/>
                <w:lang w:eastAsia="ja-JP"/>
              </w:rPr>
              <w:t>R</w:t>
            </w:r>
            <w:r>
              <w:rPr>
                <w:lang w:eastAsia="ja-JP"/>
              </w:rPr>
              <w:t>AN5#98</w:t>
            </w:r>
          </w:p>
        </w:tc>
      </w:tr>
      <w:tr w:rsidR="00D02FDD" w:rsidRPr="00E80F49" w14:paraId="21DAC639" w14:textId="77777777" w:rsidTr="008C05F3">
        <w:tc>
          <w:tcPr>
            <w:tcW w:w="1606" w:type="dxa"/>
            <w:shd w:val="clear" w:color="auto" w:fill="auto"/>
            <w:tcMar>
              <w:left w:w="45" w:type="dxa"/>
              <w:right w:w="45" w:type="dxa"/>
            </w:tcMar>
            <w:vAlign w:val="center"/>
          </w:tcPr>
          <w:p w14:paraId="28AD35FC" w14:textId="60F9AF6D" w:rsidR="00D02FDD" w:rsidRPr="00E80F49" w:rsidRDefault="00D02FDD" w:rsidP="00D02FDD">
            <w:pPr>
              <w:pStyle w:val="TAC"/>
            </w:pPr>
            <w:r>
              <w:t>DC_1A_n77A</w:t>
            </w:r>
          </w:p>
        </w:tc>
        <w:tc>
          <w:tcPr>
            <w:tcW w:w="3052" w:type="dxa"/>
            <w:shd w:val="clear" w:color="auto" w:fill="auto"/>
            <w:tcMar>
              <w:left w:w="45" w:type="dxa"/>
              <w:right w:w="45" w:type="dxa"/>
            </w:tcMar>
            <w:vAlign w:val="center"/>
          </w:tcPr>
          <w:p w14:paraId="17FCD28D" w14:textId="65CBE2F4" w:rsidR="00D02FDD" w:rsidRPr="00E80F49" w:rsidRDefault="00D02FDD" w:rsidP="00D02FDD">
            <w:pPr>
              <w:pStyle w:val="TAC"/>
            </w:pPr>
            <w:r>
              <w:t>No</w:t>
            </w:r>
          </w:p>
        </w:tc>
        <w:tc>
          <w:tcPr>
            <w:tcW w:w="1302" w:type="dxa"/>
            <w:shd w:val="clear" w:color="auto" w:fill="auto"/>
            <w:tcMar>
              <w:left w:w="45" w:type="dxa"/>
              <w:right w:w="45" w:type="dxa"/>
            </w:tcMar>
            <w:vAlign w:val="bottom"/>
          </w:tcPr>
          <w:p w14:paraId="59CE9C3B" w14:textId="77777777" w:rsidR="00D02FDD" w:rsidRDefault="00D02FDD" w:rsidP="00D02FDD">
            <w:pPr>
              <w:pStyle w:val="TAC"/>
            </w:pPr>
            <w:r>
              <w:t>n77 (HD2)</w:t>
            </w:r>
          </w:p>
          <w:p w14:paraId="664C6B5B" w14:textId="77777777" w:rsidR="00D02FDD" w:rsidRDefault="00D02FDD" w:rsidP="00D02FDD">
            <w:pPr>
              <w:pStyle w:val="TAC"/>
            </w:pPr>
            <w:r>
              <w:t>B1 (IMD2)</w:t>
            </w:r>
          </w:p>
          <w:p w14:paraId="59262212" w14:textId="1CBF7FCA" w:rsidR="00D02FDD" w:rsidRPr="00E80F49" w:rsidRDefault="00D02FDD" w:rsidP="00D02FDD">
            <w:pPr>
              <w:pStyle w:val="TAC"/>
            </w:pPr>
            <w:r>
              <w:t>B1 (IMD4)</w:t>
            </w:r>
          </w:p>
        </w:tc>
        <w:tc>
          <w:tcPr>
            <w:tcW w:w="1381" w:type="dxa"/>
            <w:shd w:val="clear" w:color="auto" w:fill="auto"/>
            <w:tcMar>
              <w:left w:w="45" w:type="dxa"/>
              <w:right w:w="45" w:type="dxa"/>
            </w:tcMar>
            <w:vAlign w:val="center"/>
          </w:tcPr>
          <w:p w14:paraId="79963A47" w14:textId="77777777" w:rsidR="00D02FDD" w:rsidRDefault="00D02FDD" w:rsidP="00D02FDD">
            <w:pPr>
              <w:pStyle w:val="TAC"/>
              <w:rPr>
                <w:lang w:eastAsia="zh-CN"/>
              </w:rPr>
            </w:pPr>
            <w:r>
              <w:rPr>
                <w:lang w:eastAsia="zh-CN"/>
              </w:rPr>
              <w:t>NE</w:t>
            </w:r>
          </w:p>
          <w:p w14:paraId="1346A417" w14:textId="77777777" w:rsidR="00D02FDD" w:rsidRDefault="00D02FDD" w:rsidP="00D02FDD">
            <w:pPr>
              <w:pStyle w:val="TAC"/>
              <w:rPr>
                <w:lang w:eastAsia="zh-CN"/>
              </w:rPr>
            </w:pPr>
            <w:r>
              <w:rPr>
                <w:lang w:eastAsia="zh-CN"/>
              </w:rPr>
              <w:t>HD</w:t>
            </w:r>
          </w:p>
          <w:p w14:paraId="1811C838" w14:textId="77777777" w:rsidR="00D02FDD" w:rsidRDefault="00D02FDD" w:rsidP="00D02FDD">
            <w:pPr>
              <w:pStyle w:val="TAC"/>
              <w:rPr>
                <w:lang w:eastAsia="zh-CN"/>
              </w:rPr>
            </w:pPr>
            <w:r>
              <w:rPr>
                <w:lang w:eastAsia="zh-CN"/>
              </w:rPr>
              <w:t>IMD2</w:t>
            </w:r>
          </w:p>
          <w:p w14:paraId="26F5E4E2" w14:textId="7D3AD937" w:rsidR="00D02FDD" w:rsidRPr="00E80F49" w:rsidRDefault="00D02FDD" w:rsidP="00D02FDD">
            <w:pPr>
              <w:pStyle w:val="TAC"/>
              <w:rPr>
                <w:lang w:eastAsia="zh-CN"/>
              </w:rPr>
            </w:pPr>
            <w:r>
              <w:rPr>
                <w:lang w:eastAsia="zh-CN"/>
              </w:rPr>
              <w:t>IMD4</w:t>
            </w:r>
          </w:p>
        </w:tc>
        <w:tc>
          <w:tcPr>
            <w:tcW w:w="3052" w:type="dxa"/>
            <w:shd w:val="clear" w:color="auto" w:fill="auto"/>
            <w:tcMar>
              <w:left w:w="45" w:type="dxa"/>
              <w:right w:w="45" w:type="dxa"/>
            </w:tcMar>
            <w:vAlign w:val="center"/>
          </w:tcPr>
          <w:p w14:paraId="425A6B7F" w14:textId="55AC211E" w:rsidR="00D02FDD" w:rsidRPr="00E80F49" w:rsidDel="00AD5E0E" w:rsidRDefault="00D02FDD" w:rsidP="00D02FDD">
            <w:pPr>
              <w:pStyle w:val="TAC"/>
            </w:pPr>
            <w:r>
              <w:t>Added at RAN5#96-e</w:t>
            </w:r>
          </w:p>
        </w:tc>
      </w:tr>
      <w:tr w:rsidR="00D02FDD" w:rsidRPr="00E80F49" w14:paraId="23CDD83D" w14:textId="77777777" w:rsidTr="008C05F3">
        <w:tc>
          <w:tcPr>
            <w:tcW w:w="1606" w:type="dxa"/>
            <w:shd w:val="clear" w:color="auto" w:fill="auto"/>
            <w:tcMar>
              <w:left w:w="45" w:type="dxa"/>
              <w:right w:w="45" w:type="dxa"/>
            </w:tcMar>
            <w:vAlign w:val="center"/>
          </w:tcPr>
          <w:p w14:paraId="2D3B9C91" w14:textId="77777777" w:rsidR="00D02FDD" w:rsidRPr="00E80F49" w:rsidRDefault="00D02FDD" w:rsidP="00D02FDD">
            <w:pPr>
              <w:pStyle w:val="TAC"/>
            </w:pPr>
            <w:r w:rsidRPr="00E80F49">
              <w:t>DC_1A_n78A</w:t>
            </w:r>
          </w:p>
        </w:tc>
        <w:tc>
          <w:tcPr>
            <w:tcW w:w="3052" w:type="dxa"/>
            <w:shd w:val="clear" w:color="auto" w:fill="auto"/>
            <w:tcMar>
              <w:left w:w="45" w:type="dxa"/>
              <w:right w:w="45" w:type="dxa"/>
            </w:tcMar>
            <w:vAlign w:val="center"/>
          </w:tcPr>
          <w:p w14:paraId="62F226AA"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EC2263D" w14:textId="77777777" w:rsidR="00D02FDD" w:rsidRPr="00E80F49" w:rsidRDefault="00D02FDD" w:rsidP="00D02FDD">
            <w:pPr>
              <w:pStyle w:val="TAC"/>
            </w:pPr>
            <w:r w:rsidRPr="00E80F49">
              <w:t>1 (IMD4)</w:t>
            </w:r>
          </w:p>
        </w:tc>
        <w:tc>
          <w:tcPr>
            <w:tcW w:w="1381" w:type="dxa"/>
            <w:shd w:val="clear" w:color="auto" w:fill="auto"/>
            <w:tcMar>
              <w:left w:w="45" w:type="dxa"/>
              <w:right w:w="45" w:type="dxa"/>
            </w:tcMar>
            <w:vAlign w:val="center"/>
          </w:tcPr>
          <w:p w14:paraId="0FE3F3E2" w14:textId="77777777" w:rsidR="00D02FDD" w:rsidRPr="00E80F49" w:rsidRDefault="00D02FDD" w:rsidP="00D02FDD">
            <w:pPr>
              <w:pStyle w:val="TAC"/>
              <w:rPr>
                <w:lang w:eastAsia="zh-CN"/>
              </w:rPr>
            </w:pPr>
            <w:r w:rsidRPr="00E80F49">
              <w:rPr>
                <w:lang w:eastAsia="zh-CN"/>
              </w:rPr>
              <w:t>NE</w:t>
            </w:r>
          </w:p>
          <w:p w14:paraId="7941F43C" w14:textId="77777777"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72438839" w14:textId="5B798387" w:rsidR="00D02FDD" w:rsidRPr="00E80F49" w:rsidRDefault="00D02FDD" w:rsidP="00D02FDD">
            <w:pPr>
              <w:pStyle w:val="TAC"/>
            </w:pPr>
            <w:r w:rsidRPr="00E80F49">
              <w:t>RAN5#88-e</w:t>
            </w:r>
          </w:p>
        </w:tc>
      </w:tr>
      <w:tr w:rsidR="00D02FDD" w:rsidRPr="00E80F49" w14:paraId="61AC6081" w14:textId="77777777" w:rsidTr="008C05F3">
        <w:tc>
          <w:tcPr>
            <w:tcW w:w="1606" w:type="dxa"/>
            <w:shd w:val="clear" w:color="auto" w:fill="auto"/>
            <w:tcMar>
              <w:left w:w="45" w:type="dxa"/>
              <w:right w:w="45" w:type="dxa"/>
            </w:tcMar>
            <w:vAlign w:val="center"/>
          </w:tcPr>
          <w:p w14:paraId="5D1FC0B4" w14:textId="26DAACDB" w:rsidR="00D02FDD" w:rsidRPr="00E80F49" w:rsidRDefault="00D02FDD" w:rsidP="00D02FDD">
            <w:pPr>
              <w:pStyle w:val="TAC"/>
            </w:pPr>
            <w:r>
              <w:t>DC_2A_n41A</w:t>
            </w:r>
          </w:p>
        </w:tc>
        <w:tc>
          <w:tcPr>
            <w:tcW w:w="3052" w:type="dxa"/>
            <w:shd w:val="clear" w:color="auto" w:fill="auto"/>
            <w:tcMar>
              <w:left w:w="45" w:type="dxa"/>
              <w:right w:w="45" w:type="dxa"/>
            </w:tcMar>
            <w:vAlign w:val="center"/>
          </w:tcPr>
          <w:p w14:paraId="2630A8E3" w14:textId="2E26162A" w:rsidR="00D02FDD" w:rsidRPr="00E80F49" w:rsidRDefault="00D02FDD" w:rsidP="00D02FDD">
            <w:pPr>
              <w:pStyle w:val="TAC"/>
            </w:pPr>
            <w:r>
              <w:t>No</w:t>
            </w:r>
          </w:p>
        </w:tc>
        <w:tc>
          <w:tcPr>
            <w:tcW w:w="1302" w:type="dxa"/>
            <w:shd w:val="clear" w:color="auto" w:fill="auto"/>
            <w:tcMar>
              <w:left w:w="45" w:type="dxa"/>
              <w:right w:w="45" w:type="dxa"/>
            </w:tcMar>
            <w:vAlign w:val="bottom"/>
          </w:tcPr>
          <w:p w14:paraId="33CBCABB" w14:textId="062D237A" w:rsidR="00D02FDD" w:rsidRPr="00E80F49" w:rsidRDefault="00D02FDD" w:rsidP="00D02FDD">
            <w:pPr>
              <w:pStyle w:val="TAC"/>
            </w:pPr>
            <w:r>
              <w:t>2 (CBI)</w:t>
            </w:r>
          </w:p>
        </w:tc>
        <w:tc>
          <w:tcPr>
            <w:tcW w:w="1381" w:type="dxa"/>
            <w:shd w:val="clear" w:color="auto" w:fill="auto"/>
            <w:tcMar>
              <w:left w:w="45" w:type="dxa"/>
              <w:right w:w="45" w:type="dxa"/>
            </w:tcMar>
            <w:vAlign w:val="center"/>
          </w:tcPr>
          <w:p w14:paraId="0CB6A71C" w14:textId="77777777" w:rsidR="00D02FDD" w:rsidRDefault="00D02FDD" w:rsidP="00D02FDD">
            <w:pPr>
              <w:pStyle w:val="TAC"/>
              <w:rPr>
                <w:lang w:eastAsia="zh-CN"/>
              </w:rPr>
            </w:pPr>
            <w:r>
              <w:rPr>
                <w:lang w:eastAsia="zh-CN"/>
              </w:rPr>
              <w:t>NE</w:t>
            </w:r>
          </w:p>
          <w:p w14:paraId="2C2D3F9A" w14:textId="5635A1F4" w:rsidR="00D02FDD" w:rsidRPr="00E80F49" w:rsidRDefault="00D02FDD" w:rsidP="00D02FDD">
            <w:pPr>
              <w:pStyle w:val="TAC"/>
              <w:rPr>
                <w:lang w:eastAsia="zh-CN"/>
              </w:rPr>
            </w:pPr>
            <w:r>
              <w:t>CBI</w:t>
            </w:r>
          </w:p>
        </w:tc>
        <w:tc>
          <w:tcPr>
            <w:tcW w:w="3052" w:type="dxa"/>
            <w:shd w:val="clear" w:color="auto" w:fill="auto"/>
            <w:tcMar>
              <w:left w:w="45" w:type="dxa"/>
              <w:right w:w="45" w:type="dxa"/>
            </w:tcMar>
            <w:vAlign w:val="center"/>
          </w:tcPr>
          <w:p w14:paraId="5EEDBE5A" w14:textId="6293041A" w:rsidR="00D02FDD" w:rsidRPr="00E80F49" w:rsidDel="00AD5E0E" w:rsidRDefault="00D02FDD" w:rsidP="00D02FDD">
            <w:pPr>
              <w:pStyle w:val="TAC"/>
            </w:pPr>
            <w:r>
              <w:t>Added at RAN5#96-e</w:t>
            </w:r>
          </w:p>
        </w:tc>
      </w:tr>
      <w:tr w:rsidR="00D02FDD" w:rsidRPr="00E80F49" w14:paraId="6A7AACF0" w14:textId="77777777" w:rsidTr="008C05F3">
        <w:tc>
          <w:tcPr>
            <w:tcW w:w="1606" w:type="dxa"/>
            <w:shd w:val="clear" w:color="auto" w:fill="auto"/>
            <w:tcMar>
              <w:left w:w="45" w:type="dxa"/>
              <w:right w:w="45" w:type="dxa"/>
            </w:tcMar>
            <w:vAlign w:val="center"/>
          </w:tcPr>
          <w:p w14:paraId="32BEE1B5" w14:textId="1256DDF0" w:rsidR="00D02FDD" w:rsidRPr="00E80F49" w:rsidRDefault="00D02FDD" w:rsidP="00D02FDD">
            <w:pPr>
              <w:pStyle w:val="TAC"/>
            </w:pPr>
            <w:r w:rsidRPr="00E80F49">
              <w:t>DC_2A_n66A</w:t>
            </w:r>
          </w:p>
        </w:tc>
        <w:tc>
          <w:tcPr>
            <w:tcW w:w="3052" w:type="dxa"/>
            <w:shd w:val="clear" w:color="auto" w:fill="auto"/>
            <w:tcMar>
              <w:left w:w="45" w:type="dxa"/>
              <w:right w:w="45" w:type="dxa"/>
            </w:tcMar>
            <w:vAlign w:val="center"/>
          </w:tcPr>
          <w:p w14:paraId="5FE5AE80" w14:textId="298D038D"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21CDF704" w14:textId="77777777" w:rsidR="00D02FDD" w:rsidRPr="00E80F49" w:rsidRDefault="00D02FDD" w:rsidP="00D02FDD">
            <w:pPr>
              <w:keepNext/>
              <w:keepLines/>
              <w:spacing w:after="0"/>
              <w:jc w:val="center"/>
              <w:rPr>
                <w:rFonts w:ascii="Arial" w:hAnsi="Arial"/>
                <w:sz w:val="18"/>
              </w:rPr>
            </w:pPr>
            <w:r w:rsidRPr="00E80F49">
              <w:rPr>
                <w:rFonts w:ascii="Arial" w:hAnsi="Arial"/>
                <w:sz w:val="18"/>
              </w:rPr>
              <w:t>3 (IMD3)</w:t>
            </w:r>
          </w:p>
          <w:p w14:paraId="096444DD" w14:textId="758A102B" w:rsidR="00D02FDD" w:rsidRPr="00E80F49" w:rsidRDefault="00D02FDD" w:rsidP="00D02FDD">
            <w:pPr>
              <w:pStyle w:val="TAC"/>
            </w:pPr>
            <w:r w:rsidRPr="00E80F49">
              <w:t>n66 (IMD5)</w:t>
            </w:r>
          </w:p>
        </w:tc>
        <w:tc>
          <w:tcPr>
            <w:tcW w:w="1381" w:type="dxa"/>
            <w:shd w:val="clear" w:color="auto" w:fill="auto"/>
            <w:tcMar>
              <w:left w:w="45" w:type="dxa"/>
              <w:right w:w="45" w:type="dxa"/>
            </w:tcMar>
            <w:vAlign w:val="bottom"/>
          </w:tcPr>
          <w:p w14:paraId="4C9B38E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79E2FC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IMD3</w:t>
            </w:r>
          </w:p>
          <w:p w14:paraId="66B27606" w14:textId="1405C98E" w:rsidR="00D02FDD" w:rsidRPr="00E80F49" w:rsidRDefault="00D02FDD" w:rsidP="00D02FDD">
            <w:pPr>
              <w:pStyle w:val="TAC"/>
              <w:rPr>
                <w:lang w:eastAsia="zh-CN"/>
              </w:rPr>
            </w:pPr>
            <w:r w:rsidRPr="00E80F49">
              <w:t>IMD5</w:t>
            </w:r>
          </w:p>
        </w:tc>
        <w:tc>
          <w:tcPr>
            <w:tcW w:w="3052" w:type="dxa"/>
            <w:shd w:val="clear" w:color="auto" w:fill="auto"/>
            <w:tcMar>
              <w:left w:w="45" w:type="dxa"/>
              <w:right w:w="45" w:type="dxa"/>
            </w:tcMar>
            <w:vAlign w:val="center"/>
          </w:tcPr>
          <w:p w14:paraId="6766B6AB" w14:textId="5FB7B9F8" w:rsidR="00D02FDD" w:rsidRPr="00E80F49" w:rsidRDefault="00D02FDD" w:rsidP="00D02FDD">
            <w:pPr>
              <w:pStyle w:val="TAC"/>
            </w:pPr>
            <w:r w:rsidRPr="00E80F49">
              <w:t>RAN5#94-e</w:t>
            </w:r>
          </w:p>
        </w:tc>
      </w:tr>
      <w:tr w:rsidR="00D02FDD" w:rsidRPr="00E80F49" w14:paraId="2079AD74" w14:textId="77777777" w:rsidTr="008C05F3">
        <w:tc>
          <w:tcPr>
            <w:tcW w:w="1606" w:type="dxa"/>
            <w:shd w:val="clear" w:color="auto" w:fill="auto"/>
            <w:tcMar>
              <w:left w:w="45" w:type="dxa"/>
              <w:right w:w="45" w:type="dxa"/>
            </w:tcMar>
            <w:vAlign w:val="center"/>
          </w:tcPr>
          <w:p w14:paraId="02169574" w14:textId="4099409E" w:rsidR="00D02FDD" w:rsidRPr="00E80F49" w:rsidRDefault="00D02FDD" w:rsidP="00D02FDD">
            <w:pPr>
              <w:pStyle w:val="TAC"/>
            </w:pPr>
            <w:r w:rsidRPr="00E80F49">
              <w:rPr>
                <w:lang w:eastAsia="en-US"/>
              </w:rPr>
              <w:t>DC_2A_n71A</w:t>
            </w:r>
          </w:p>
        </w:tc>
        <w:tc>
          <w:tcPr>
            <w:tcW w:w="3052" w:type="dxa"/>
            <w:shd w:val="clear" w:color="auto" w:fill="auto"/>
            <w:tcMar>
              <w:left w:w="45" w:type="dxa"/>
              <w:right w:w="45" w:type="dxa"/>
            </w:tcMar>
            <w:vAlign w:val="center"/>
          </w:tcPr>
          <w:p w14:paraId="37703F02" w14:textId="5250BC4C" w:rsidR="00D02FDD" w:rsidRPr="00E80F49" w:rsidRDefault="00D02FDD" w:rsidP="00D02FDD">
            <w:pPr>
              <w:pStyle w:val="TAC"/>
            </w:pPr>
            <w:r w:rsidRPr="00E80F49">
              <w:rPr>
                <w:lang w:eastAsia="en-US"/>
              </w:rPr>
              <w:t>No</w:t>
            </w:r>
          </w:p>
        </w:tc>
        <w:tc>
          <w:tcPr>
            <w:tcW w:w="1302" w:type="dxa"/>
            <w:shd w:val="clear" w:color="auto" w:fill="auto"/>
            <w:tcMar>
              <w:left w:w="45" w:type="dxa"/>
              <w:right w:w="45" w:type="dxa"/>
            </w:tcMar>
            <w:vAlign w:val="bottom"/>
          </w:tcPr>
          <w:p w14:paraId="0DB3A0B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 (HD3)</w:t>
            </w:r>
          </w:p>
          <w:p w14:paraId="682E0E96" w14:textId="3F2A0A43" w:rsidR="00D02FDD" w:rsidRPr="00E80F49" w:rsidRDefault="00D02FDD" w:rsidP="00D02FDD">
            <w:pPr>
              <w:pStyle w:val="TAC"/>
            </w:pPr>
            <w:r w:rsidRPr="00E80F49">
              <w:rPr>
                <w:lang w:eastAsia="en-US"/>
              </w:rPr>
              <w:t>n71 (HM)</w:t>
            </w:r>
          </w:p>
        </w:tc>
        <w:tc>
          <w:tcPr>
            <w:tcW w:w="1381" w:type="dxa"/>
            <w:shd w:val="clear" w:color="auto" w:fill="auto"/>
            <w:tcMar>
              <w:left w:w="45" w:type="dxa"/>
              <w:right w:w="45" w:type="dxa"/>
            </w:tcMar>
            <w:vAlign w:val="bottom"/>
          </w:tcPr>
          <w:p w14:paraId="4AD88E7F"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w:t>
            </w:r>
          </w:p>
          <w:p w14:paraId="70DF7606"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HD</w:t>
            </w:r>
          </w:p>
          <w:p w14:paraId="49F27FAF" w14:textId="47BFC6DB" w:rsidR="00D02FDD" w:rsidRPr="00E80F49" w:rsidRDefault="00D02FDD" w:rsidP="00D02FDD">
            <w:pPr>
              <w:pStyle w:val="TAC"/>
              <w:rPr>
                <w:lang w:eastAsia="zh-CN"/>
              </w:rPr>
            </w:pPr>
            <w:r w:rsidRPr="00E80F49">
              <w:rPr>
                <w:lang w:eastAsia="en-US"/>
              </w:rPr>
              <w:t>HM</w:t>
            </w:r>
          </w:p>
        </w:tc>
        <w:tc>
          <w:tcPr>
            <w:tcW w:w="3052" w:type="dxa"/>
            <w:shd w:val="clear" w:color="auto" w:fill="auto"/>
            <w:tcMar>
              <w:left w:w="45" w:type="dxa"/>
              <w:right w:w="45" w:type="dxa"/>
            </w:tcMar>
            <w:vAlign w:val="center"/>
          </w:tcPr>
          <w:p w14:paraId="77194BB1" w14:textId="26663676" w:rsidR="00D02FDD" w:rsidRPr="00E80F49" w:rsidRDefault="00D02FDD" w:rsidP="00D02FDD">
            <w:pPr>
              <w:pStyle w:val="TAC"/>
            </w:pPr>
            <w:r w:rsidRPr="00E80F49">
              <w:rPr>
                <w:lang w:eastAsia="en-US"/>
              </w:rPr>
              <w:t>RAN5#93-e</w:t>
            </w:r>
          </w:p>
        </w:tc>
      </w:tr>
      <w:tr w:rsidR="00D02FDD" w:rsidRPr="00E80F49" w14:paraId="42661C26" w14:textId="77777777" w:rsidTr="008C05F3">
        <w:tc>
          <w:tcPr>
            <w:tcW w:w="1606" w:type="dxa"/>
            <w:shd w:val="clear" w:color="auto" w:fill="auto"/>
            <w:tcMar>
              <w:left w:w="45" w:type="dxa"/>
              <w:right w:w="45" w:type="dxa"/>
            </w:tcMar>
            <w:vAlign w:val="center"/>
          </w:tcPr>
          <w:p w14:paraId="7BD289A2" w14:textId="77777777" w:rsidR="00D02FDD" w:rsidRPr="00E80F49" w:rsidRDefault="00D02FDD" w:rsidP="00D02FDD">
            <w:pPr>
              <w:pStyle w:val="TAC"/>
              <w:rPr>
                <w:lang w:eastAsia="en-US"/>
              </w:rPr>
            </w:pPr>
            <w:r w:rsidRPr="00E80F49">
              <w:t>DC_2A_n77A</w:t>
            </w:r>
          </w:p>
        </w:tc>
        <w:tc>
          <w:tcPr>
            <w:tcW w:w="3052" w:type="dxa"/>
            <w:shd w:val="clear" w:color="auto" w:fill="auto"/>
            <w:tcMar>
              <w:left w:w="45" w:type="dxa"/>
              <w:right w:w="45" w:type="dxa"/>
            </w:tcMar>
            <w:vAlign w:val="center"/>
          </w:tcPr>
          <w:p w14:paraId="56F705E9"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5DAA9170"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2 (HM)</w:t>
            </w:r>
            <w:r w:rsidRPr="00E80F49">
              <w:rPr>
                <w:rFonts w:ascii="Arial" w:hAnsi="Arial" w:cs="Arial"/>
                <w:color w:val="222222"/>
                <w:sz w:val="18"/>
                <w:szCs w:val="18"/>
              </w:rPr>
              <w:br/>
              <w:t>2 (IMD2)</w:t>
            </w:r>
            <w:r w:rsidRPr="00E80F49">
              <w:rPr>
                <w:rFonts w:ascii="Arial" w:hAnsi="Arial" w:cs="Arial"/>
                <w:color w:val="222222"/>
                <w:sz w:val="18"/>
                <w:szCs w:val="18"/>
              </w:rPr>
              <w:br/>
              <w:t>2 (IMD4)</w:t>
            </w:r>
            <w:r w:rsidRPr="00E80F49">
              <w:rPr>
                <w:rFonts w:ascii="Arial" w:hAnsi="Arial" w:cs="Arial"/>
                <w:color w:val="222222"/>
                <w:sz w:val="18"/>
                <w:szCs w:val="18"/>
              </w:rPr>
              <w:br/>
              <w:t>2 (IMD5)</w:t>
            </w:r>
          </w:p>
        </w:tc>
        <w:tc>
          <w:tcPr>
            <w:tcW w:w="1381" w:type="dxa"/>
            <w:shd w:val="clear" w:color="auto" w:fill="auto"/>
            <w:tcMar>
              <w:left w:w="45" w:type="dxa"/>
              <w:right w:w="45" w:type="dxa"/>
            </w:tcMar>
            <w:vAlign w:val="bottom"/>
          </w:tcPr>
          <w:p w14:paraId="739A4EB3"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HM, HM avoid</w:t>
            </w:r>
            <w:r w:rsidRPr="00E80F49">
              <w:rPr>
                <w:rFonts w:ascii="Arial" w:hAnsi="Arial" w:cs="Arial"/>
                <w:color w:val="222222"/>
                <w:sz w:val="18"/>
                <w:szCs w:val="18"/>
              </w:rPr>
              <w:br/>
              <w:t>IMD2 PC2&amp;PC3</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01CA2124" w14:textId="3A441EC4" w:rsidR="00D02FDD" w:rsidRPr="00E80F49" w:rsidRDefault="00D02FDD" w:rsidP="00D02FDD">
            <w:pPr>
              <w:pStyle w:val="TAC"/>
              <w:rPr>
                <w:lang w:eastAsia="en-US"/>
              </w:rPr>
            </w:pPr>
            <w:r w:rsidRPr="00E80F49">
              <w:rPr>
                <w:rFonts w:cs="Arial"/>
                <w:color w:val="222222"/>
                <w:szCs w:val="18"/>
              </w:rPr>
              <w:t>RAN5#94-e</w:t>
            </w:r>
          </w:p>
        </w:tc>
      </w:tr>
      <w:tr w:rsidR="00D02FDD" w:rsidRPr="00E80F49" w14:paraId="1AE2DDAA" w14:textId="77777777" w:rsidTr="008C05F3">
        <w:tc>
          <w:tcPr>
            <w:tcW w:w="1606" w:type="dxa"/>
            <w:shd w:val="clear" w:color="auto" w:fill="auto"/>
            <w:tcMar>
              <w:left w:w="45" w:type="dxa"/>
              <w:right w:w="45" w:type="dxa"/>
            </w:tcMar>
            <w:vAlign w:val="center"/>
          </w:tcPr>
          <w:p w14:paraId="350C4CBE" w14:textId="41E40B85" w:rsidR="00D02FDD" w:rsidRPr="00E80F49" w:rsidRDefault="00D02FDD" w:rsidP="00D02FDD">
            <w:pPr>
              <w:pStyle w:val="TAC"/>
            </w:pPr>
            <w:r w:rsidRPr="00E80F49">
              <w:t>DC_2A_n78A</w:t>
            </w:r>
          </w:p>
        </w:tc>
        <w:tc>
          <w:tcPr>
            <w:tcW w:w="3052" w:type="dxa"/>
            <w:shd w:val="clear" w:color="auto" w:fill="auto"/>
            <w:tcMar>
              <w:left w:w="45" w:type="dxa"/>
              <w:right w:w="45" w:type="dxa"/>
            </w:tcMar>
            <w:vAlign w:val="center"/>
          </w:tcPr>
          <w:p w14:paraId="33E8DBAF" w14:textId="649AC402" w:rsidR="00D02FDD" w:rsidRPr="00E80F49" w:rsidRDefault="00D02FDD" w:rsidP="00D02FDD">
            <w:pPr>
              <w:pStyle w:val="TAC"/>
              <w:rPr>
                <w:rFonts w:cs="Arial"/>
                <w:color w:val="222222"/>
                <w:szCs w:val="18"/>
              </w:rPr>
            </w:pPr>
            <w:r w:rsidRPr="00E80F49">
              <w:t>No</w:t>
            </w:r>
          </w:p>
        </w:tc>
        <w:tc>
          <w:tcPr>
            <w:tcW w:w="1302" w:type="dxa"/>
            <w:shd w:val="clear" w:color="auto" w:fill="auto"/>
            <w:tcMar>
              <w:left w:w="45" w:type="dxa"/>
              <w:right w:w="45" w:type="dxa"/>
            </w:tcMar>
            <w:vAlign w:val="bottom"/>
          </w:tcPr>
          <w:p w14:paraId="5FAE13DF"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n78 (HD2)</w:t>
            </w:r>
          </w:p>
          <w:p w14:paraId="343D36DE"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2 (IMD2)</w:t>
            </w:r>
          </w:p>
          <w:p w14:paraId="07408711" w14:textId="2B6EA8DC"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NE</w:t>
            </w:r>
          </w:p>
          <w:p w14:paraId="672174AA"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HD</w:t>
            </w:r>
          </w:p>
          <w:p w14:paraId="09857CEC"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IMD2</w:t>
            </w:r>
          </w:p>
          <w:p w14:paraId="518A5D62" w14:textId="61161112"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E80F49" w:rsidRDefault="00D02FDD" w:rsidP="00D02FDD">
            <w:pPr>
              <w:pStyle w:val="TAC"/>
              <w:rPr>
                <w:rFonts w:cs="Arial"/>
                <w:color w:val="222222"/>
                <w:szCs w:val="18"/>
              </w:rPr>
            </w:pPr>
            <w:r w:rsidRPr="00E80F49">
              <w:t>RAN5#94-e</w:t>
            </w:r>
          </w:p>
        </w:tc>
      </w:tr>
      <w:tr w:rsidR="00D02FDD" w:rsidRPr="00E80F49" w14:paraId="74CBD7A4" w14:textId="77777777" w:rsidTr="008C05F3">
        <w:tc>
          <w:tcPr>
            <w:tcW w:w="1606" w:type="dxa"/>
            <w:shd w:val="clear" w:color="auto" w:fill="auto"/>
            <w:tcMar>
              <w:left w:w="45" w:type="dxa"/>
              <w:right w:w="45" w:type="dxa"/>
            </w:tcMar>
            <w:vAlign w:val="center"/>
          </w:tcPr>
          <w:p w14:paraId="2AED546F" w14:textId="77777777" w:rsidR="00D02FDD" w:rsidRPr="00E80F49" w:rsidRDefault="00D02FDD" w:rsidP="00D02FDD">
            <w:pPr>
              <w:pStyle w:val="TAC"/>
            </w:pPr>
            <w:r w:rsidRPr="00E80F49">
              <w:t>DC_3A_n1A</w:t>
            </w:r>
          </w:p>
        </w:tc>
        <w:tc>
          <w:tcPr>
            <w:tcW w:w="3052" w:type="dxa"/>
            <w:shd w:val="clear" w:color="auto" w:fill="auto"/>
            <w:tcMar>
              <w:left w:w="45" w:type="dxa"/>
              <w:right w:w="45" w:type="dxa"/>
            </w:tcMar>
            <w:vAlign w:val="center"/>
          </w:tcPr>
          <w:p w14:paraId="6DCCE99B"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692AE3DB" w14:textId="77777777" w:rsidR="00D02FDD" w:rsidRPr="00E80F49" w:rsidRDefault="00D02FDD" w:rsidP="00D02FDD">
            <w:pPr>
              <w:pStyle w:val="TAC"/>
            </w:pPr>
            <w:r w:rsidRPr="00E80F49">
              <w:t>1 (IMD3)</w:t>
            </w:r>
          </w:p>
          <w:p w14:paraId="2D742ED6" w14:textId="77777777"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5D359F42" w14:textId="4CBC2327" w:rsidR="00D02FDD" w:rsidRPr="00E80F49" w:rsidRDefault="00D02FDD" w:rsidP="00D02FDD">
            <w:pPr>
              <w:pStyle w:val="TAC"/>
            </w:pPr>
            <w:r w:rsidRPr="00E80F49">
              <w:t>NE</w:t>
            </w:r>
          </w:p>
          <w:p w14:paraId="6D2B86CF" w14:textId="77777777" w:rsidR="00D02FDD" w:rsidRPr="00E80F49" w:rsidRDefault="00D02FDD" w:rsidP="00D02FDD">
            <w:pPr>
              <w:pStyle w:val="TAC"/>
            </w:pPr>
            <w:r w:rsidRPr="00E80F49">
              <w:t>IMD3</w:t>
            </w:r>
          </w:p>
          <w:p w14:paraId="39DF9941" w14:textId="2F21EBF8" w:rsidR="00D02FDD" w:rsidRPr="00E80F49" w:rsidRDefault="00D02FDD" w:rsidP="00D02FDD">
            <w:pPr>
              <w:pStyle w:val="TAC"/>
            </w:pPr>
            <w:r w:rsidRPr="00E80F49">
              <w:t>CBI, CBI avoid</w:t>
            </w:r>
          </w:p>
        </w:tc>
        <w:tc>
          <w:tcPr>
            <w:tcW w:w="3052" w:type="dxa"/>
            <w:shd w:val="clear" w:color="auto" w:fill="auto"/>
            <w:tcMar>
              <w:left w:w="45" w:type="dxa"/>
              <w:right w:w="45" w:type="dxa"/>
            </w:tcMar>
            <w:vAlign w:val="center"/>
          </w:tcPr>
          <w:p w14:paraId="52071560" w14:textId="26CDB994" w:rsidR="00D02FDD" w:rsidRPr="00E80F49" w:rsidRDefault="00D02FDD" w:rsidP="00D02FDD">
            <w:pPr>
              <w:pStyle w:val="TAC"/>
            </w:pPr>
            <w:r w:rsidRPr="00E80F49">
              <w:t>RAN5#89-e</w:t>
            </w:r>
          </w:p>
        </w:tc>
      </w:tr>
      <w:tr w:rsidR="00D02FDD" w:rsidRPr="00E80F49" w14:paraId="1E52EE95" w14:textId="77777777" w:rsidTr="008C05F3">
        <w:tc>
          <w:tcPr>
            <w:tcW w:w="1606" w:type="dxa"/>
            <w:shd w:val="clear" w:color="auto" w:fill="auto"/>
            <w:tcMar>
              <w:left w:w="45" w:type="dxa"/>
              <w:right w:w="45" w:type="dxa"/>
            </w:tcMar>
            <w:vAlign w:val="center"/>
          </w:tcPr>
          <w:p w14:paraId="12D7ACB4" w14:textId="350522DF" w:rsidR="00D02FDD" w:rsidRPr="00E80F49" w:rsidRDefault="00D02FDD" w:rsidP="00D02FDD">
            <w:pPr>
              <w:pStyle w:val="TAC"/>
            </w:pPr>
            <w:r w:rsidRPr="00E80F49">
              <w:t>DC_3A_n5A</w:t>
            </w:r>
          </w:p>
        </w:tc>
        <w:tc>
          <w:tcPr>
            <w:tcW w:w="3052" w:type="dxa"/>
            <w:shd w:val="clear" w:color="auto" w:fill="auto"/>
            <w:tcMar>
              <w:left w:w="45" w:type="dxa"/>
              <w:right w:w="45" w:type="dxa"/>
            </w:tcMar>
            <w:vAlign w:val="center"/>
          </w:tcPr>
          <w:p w14:paraId="77093287" w14:textId="21179A95"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21920A3E" w14:textId="77777777" w:rsidR="00D02FDD" w:rsidRPr="00E80F49" w:rsidRDefault="00D02FDD" w:rsidP="00D02FDD">
            <w:pPr>
              <w:pStyle w:val="TAC"/>
            </w:pPr>
            <w:r w:rsidRPr="00E80F49">
              <w:t>3 (IMD4)</w:t>
            </w:r>
          </w:p>
          <w:p w14:paraId="36E46DA3" w14:textId="7A9FA444" w:rsidR="00D02FDD" w:rsidRPr="00E80F49" w:rsidRDefault="00D02FDD" w:rsidP="00D02FDD">
            <w:pPr>
              <w:pStyle w:val="TAC"/>
            </w:pPr>
            <w:r w:rsidRPr="00E80F49">
              <w:t>n5 (IMD2)</w:t>
            </w:r>
          </w:p>
        </w:tc>
        <w:tc>
          <w:tcPr>
            <w:tcW w:w="1381" w:type="dxa"/>
            <w:shd w:val="clear" w:color="auto" w:fill="auto"/>
            <w:tcMar>
              <w:left w:w="45" w:type="dxa"/>
              <w:right w:w="45" w:type="dxa"/>
            </w:tcMar>
            <w:vAlign w:val="center"/>
          </w:tcPr>
          <w:p w14:paraId="596DCA4D" w14:textId="77777777" w:rsidR="00D02FDD" w:rsidRPr="00E80F49" w:rsidRDefault="00D02FDD" w:rsidP="00D02FDD">
            <w:pPr>
              <w:pStyle w:val="TAC"/>
            </w:pPr>
            <w:r w:rsidRPr="00E80F49">
              <w:t>NE</w:t>
            </w:r>
          </w:p>
          <w:p w14:paraId="63F6C0B7" w14:textId="77777777" w:rsidR="00D02FDD" w:rsidRPr="00E80F49" w:rsidRDefault="00D02FDD" w:rsidP="00D02FDD">
            <w:pPr>
              <w:pStyle w:val="TAC"/>
            </w:pPr>
            <w:r w:rsidRPr="00E80F49">
              <w:t>IMD2</w:t>
            </w:r>
          </w:p>
          <w:p w14:paraId="744EE525" w14:textId="0C4C1708"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1B9C1F7" w14:textId="3D552FA4" w:rsidR="00D02FDD" w:rsidRPr="00E80F49" w:rsidRDefault="00D02FDD" w:rsidP="00D02FDD">
            <w:pPr>
              <w:pStyle w:val="TAC"/>
            </w:pPr>
            <w:r w:rsidRPr="00E80F49">
              <w:t>RAN5#94-e</w:t>
            </w:r>
          </w:p>
        </w:tc>
      </w:tr>
      <w:tr w:rsidR="00D02FDD" w:rsidRPr="00E80F49" w14:paraId="4E523821" w14:textId="77777777" w:rsidTr="008C05F3">
        <w:tc>
          <w:tcPr>
            <w:tcW w:w="1606" w:type="dxa"/>
            <w:shd w:val="clear" w:color="auto" w:fill="auto"/>
            <w:tcMar>
              <w:left w:w="45" w:type="dxa"/>
              <w:right w:w="45" w:type="dxa"/>
            </w:tcMar>
            <w:vAlign w:val="center"/>
          </w:tcPr>
          <w:p w14:paraId="35571A78" w14:textId="40B84B74" w:rsidR="00D02FDD" w:rsidRPr="00E80F49" w:rsidRDefault="00D02FDD" w:rsidP="00D02FDD">
            <w:pPr>
              <w:pStyle w:val="TAC"/>
            </w:pPr>
            <w:r w:rsidRPr="003726A6">
              <w:rPr>
                <w:lang w:val="fr-FR"/>
              </w:rPr>
              <w:t>DC_3A_n8A</w:t>
            </w:r>
          </w:p>
        </w:tc>
        <w:tc>
          <w:tcPr>
            <w:tcW w:w="3052" w:type="dxa"/>
            <w:shd w:val="clear" w:color="auto" w:fill="auto"/>
            <w:tcMar>
              <w:left w:w="45" w:type="dxa"/>
              <w:right w:w="45" w:type="dxa"/>
            </w:tcMar>
            <w:vAlign w:val="center"/>
          </w:tcPr>
          <w:p w14:paraId="699F3586" w14:textId="79338B16" w:rsidR="00D02FDD" w:rsidRPr="00E80F49" w:rsidRDefault="00D02FDD" w:rsidP="00D02FDD">
            <w:pPr>
              <w:pStyle w:val="TAC"/>
            </w:pPr>
            <w:r w:rsidRPr="003726A6">
              <w:rPr>
                <w:lang w:val="fr-FR"/>
              </w:rPr>
              <w:t>No</w:t>
            </w:r>
          </w:p>
        </w:tc>
        <w:tc>
          <w:tcPr>
            <w:tcW w:w="1302" w:type="dxa"/>
            <w:shd w:val="clear" w:color="auto" w:fill="auto"/>
            <w:tcMar>
              <w:left w:w="45" w:type="dxa"/>
              <w:right w:w="45" w:type="dxa"/>
            </w:tcMar>
            <w:vAlign w:val="center"/>
          </w:tcPr>
          <w:p w14:paraId="496BC50D" w14:textId="77777777" w:rsidR="00D02FDD" w:rsidRPr="003726A6" w:rsidRDefault="00D02FDD" w:rsidP="00D02FDD">
            <w:pPr>
              <w:pStyle w:val="TAC"/>
              <w:rPr>
                <w:lang w:val="fr-FR"/>
              </w:rPr>
            </w:pPr>
            <w:r w:rsidRPr="003726A6">
              <w:rPr>
                <w:lang w:val="fr-FR"/>
              </w:rPr>
              <w:t>3 (IMD5)</w:t>
            </w:r>
          </w:p>
          <w:p w14:paraId="1BD53DE8" w14:textId="46735984" w:rsidR="00D02FDD" w:rsidRPr="00E80F49" w:rsidRDefault="00D02FDD" w:rsidP="00D02FDD">
            <w:pPr>
              <w:pStyle w:val="TAC"/>
            </w:pPr>
            <w:r w:rsidRPr="003726A6">
              <w:rPr>
                <w:lang w:val="fr-FR"/>
              </w:rPr>
              <w:t>n8 (IMD4)</w:t>
            </w:r>
          </w:p>
        </w:tc>
        <w:tc>
          <w:tcPr>
            <w:tcW w:w="1381" w:type="dxa"/>
            <w:shd w:val="clear" w:color="auto" w:fill="auto"/>
            <w:tcMar>
              <w:left w:w="45" w:type="dxa"/>
              <w:right w:w="45" w:type="dxa"/>
            </w:tcMar>
            <w:vAlign w:val="center"/>
          </w:tcPr>
          <w:p w14:paraId="523DF5F8" w14:textId="77777777" w:rsidR="00D02FDD" w:rsidRPr="003726A6" w:rsidRDefault="00D02FDD" w:rsidP="00D02FDD">
            <w:pPr>
              <w:pStyle w:val="TAC"/>
              <w:rPr>
                <w:lang w:val="fr-FR"/>
              </w:rPr>
            </w:pPr>
            <w:r w:rsidRPr="003726A6">
              <w:rPr>
                <w:lang w:val="fr-FR"/>
              </w:rPr>
              <w:t>NE</w:t>
            </w:r>
          </w:p>
          <w:p w14:paraId="2E11FCD8" w14:textId="77777777" w:rsidR="00D02FDD" w:rsidRPr="003726A6" w:rsidRDefault="00D02FDD" w:rsidP="00D02FDD">
            <w:pPr>
              <w:pStyle w:val="TAC"/>
              <w:rPr>
                <w:lang w:val="fr-FR"/>
              </w:rPr>
            </w:pPr>
            <w:r w:rsidRPr="003726A6">
              <w:rPr>
                <w:lang w:val="fr-FR"/>
              </w:rPr>
              <w:t>IMD4</w:t>
            </w:r>
          </w:p>
          <w:p w14:paraId="5EB4BA28" w14:textId="031DA478" w:rsidR="00D02FDD" w:rsidRPr="00E80F49" w:rsidRDefault="00D02FDD" w:rsidP="00D02FDD">
            <w:pPr>
              <w:pStyle w:val="TAC"/>
            </w:pPr>
            <w:r w:rsidRPr="003726A6">
              <w:rPr>
                <w:lang w:val="fr-FR"/>
              </w:rPr>
              <w:lastRenderedPageBreak/>
              <w:t>IMD5</w:t>
            </w:r>
          </w:p>
        </w:tc>
        <w:tc>
          <w:tcPr>
            <w:tcW w:w="3052" w:type="dxa"/>
            <w:shd w:val="clear" w:color="auto" w:fill="auto"/>
            <w:tcMar>
              <w:left w:w="45" w:type="dxa"/>
              <w:right w:w="45" w:type="dxa"/>
            </w:tcMar>
            <w:vAlign w:val="center"/>
          </w:tcPr>
          <w:p w14:paraId="5656784E" w14:textId="08118E5C" w:rsidR="00D02FDD" w:rsidRPr="00E80F49" w:rsidRDefault="00D02FDD" w:rsidP="00D02FDD">
            <w:pPr>
              <w:pStyle w:val="TAC"/>
            </w:pPr>
            <w:r w:rsidRPr="003726A6">
              <w:rPr>
                <w:lang w:val="fr-FR"/>
              </w:rPr>
              <w:lastRenderedPageBreak/>
              <w:t>RAN5#96-e</w:t>
            </w:r>
          </w:p>
        </w:tc>
      </w:tr>
      <w:tr w:rsidR="00D02FDD" w:rsidRPr="00E80F49" w14:paraId="32892379" w14:textId="77777777" w:rsidTr="008C05F3">
        <w:tc>
          <w:tcPr>
            <w:tcW w:w="1606" w:type="dxa"/>
            <w:shd w:val="clear" w:color="auto" w:fill="auto"/>
            <w:tcMar>
              <w:left w:w="45" w:type="dxa"/>
              <w:right w:w="45" w:type="dxa"/>
            </w:tcMar>
            <w:vAlign w:val="center"/>
          </w:tcPr>
          <w:p w14:paraId="26025B10" w14:textId="64F67590" w:rsidR="00D02FDD" w:rsidRPr="00E80F49" w:rsidRDefault="00D02FDD" w:rsidP="00D02FDD">
            <w:pPr>
              <w:pStyle w:val="TAC"/>
            </w:pPr>
            <w:r w:rsidRPr="00E80F49">
              <w:t>DC_3A_n28A</w:t>
            </w:r>
          </w:p>
        </w:tc>
        <w:tc>
          <w:tcPr>
            <w:tcW w:w="3052" w:type="dxa"/>
            <w:shd w:val="clear" w:color="auto" w:fill="auto"/>
            <w:tcMar>
              <w:left w:w="45" w:type="dxa"/>
              <w:right w:w="45" w:type="dxa"/>
            </w:tcMar>
            <w:vAlign w:val="center"/>
          </w:tcPr>
          <w:p w14:paraId="436C4942" w14:textId="5E08F30C"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C4337A7" w14:textId="1860F61E"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29BAD0DE" w14:textId="5ACE9FCF"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7EEBAE42" w14:textId="248F027E" w:rsidR="00D02FDD" w:rsidRPr="00E80F49" w:rsidRDefault="00D02FDD" w:rsidP="00D02FDD">
            <w:pPr>
              <w:pStyle w:val="TAC"/>
            </w:pPr>
            <w:r w:rsidRPr="00E80F49">
              <w:t>RAN5#95-e</w:t>
            </w:r>
          </w:p>
        </w:tc>
      </w:tr>
      <w:tr w:rsidR="00D02FDD" w:rsidRPr="00E80F49" w14:paraId="69FB87CA" w14:textId="77777777" w:rsidTr="008C05F3">
        <w:tc>
          <w:tcPr>
            <w:tcW w:w="1606" w:type="dxa"/>
            <w:shd w:val="clear" w:color="auto" w:fill="auto"/>
            <w:tcMar>
              <w:left w:w="45" w:type="dxa"/>
              <w:right w:w="45" w:type="dxa"/>
            </w:tcMar>
            <w:vAlign w:val="center"/>
          </w:tcPr>
          <w:p w14:paraId="79464420" w14:textId="1E47655C" w:rsidR="00D02FDD" w:rsidRPr="00E80F49" w:rsidRDefault="00D02FDD" w:rsidP="00D02FDD">
            <w:pPr>
              <w:pStyle w:val="TAC"/>
            </w:pPr>
            <w:r>
              <w:t>DC_3A_n77A</w:t>
            </w:r>
          </w:p>
        </w:tc>
        <w:tc>
          <w:tcPr>
            <w:tcW w:w="3052" w:type="dxa"/>
            <w:shd w:val="clear" w:color="auto" w:fill="auto"/>
            <w:tcMar>
              <w:left w:w="45" w:type="dxa"/>
              <w:right w:w="45" w:type="dxa"/>
            </w:tcMar>
            <w:vAlign w:val="center"/>
          </w:tcPr>
          <w:p w14:paraId="17B07BEF" w14:textId="34084893" w:rsidR="00D02FDD" w:rsidRPr="00E80F49" w:rsidRDefault="00D02FDD" w:rsidP="00D02FDD">
            <w:pPr>
              <w:pStyle w:val="TAC"/>
            </w:pPr>
            <w:r>
              <w:t>No</w:t>
            </w:r>
          </w:p>
        </w:tc>
        <w:tc>
          <w:tcPr>
            <w:tcW w:w="1302" w:type="dxa"/>
            <w:shd w:val="clear" w:color="auto" w:fill="auto"/>
            <w:tcMar>
              <w:left w:w="45" w:type="dxa"/>
              <w:right w:w="45" w:type="dxa"/>
            </w:tcMar>
            <w:vAlign w:val="bottom"/>
          </w:tcPr>
          <w:p w14:paraId="3CD4F430" w14:textId="77777777" w:rsidR="00D02FDD" w:rsidRDefault="00D02FDD" w:rsidP="00D02FDD">
            <w:pPr>
              <w:pStyle w:val="TAC"/>
            </w:pPr>
            <w:r>
              <w:t>n77 (HD2)</w:t>
            </w:r>
          </w:p>
          <w:p w14:paraId="50A8A589" w14:textId="77777777" w:rsidR="00D02FDD" w:rsidRDefault="00D02FDD" w:rsidP="00D02FDD">
            <w:pPr>
              <w:pStyle w:val="TAC"/>
            </w:pPr>
            <w:r>
              <w:t>B3 (HM)</w:t>
            </w:r>
          </w:p>
          <w:p w14:paraId="70E35946" w14:textId="77777777" w:rsidR="00D02FDD" w:rsidRDefault="00D02FDD" w:rsidP="00D02FDD">
            <w:pPr>
              <w:pStyle w:val="TAC"/>
            </w:pPr>
            <w:r>
              <w:t>B3 (IMD2)</w:t>
            </w:r>
          </w:p>
          <w:p w14:paraId="688F407C" w14:textId="5CE4D0D5" w:rsidR="00D02FDD" w:rsidRPr="00E80F49" w:rsidRDefault="00D02FDD" w:rsidP="00D02FDD">
            <w:pPr>
              <w:pStyle w:val="TAC"/>
            </w:pPr>
            <w:r>
              <w:t>B3 (IMD4)</w:t>
            </w:r>
          </w:p>
        </w:tc>
        <w:tc>
          <w:tcPr>
            <w:tcW w:w="1381" w:type="dxa"/>
            <w:shd w:val="clear" w:color="auto" w:fill="auto"/>
            <w:tcMar>
              <w:left w:w="45" w:type="dxa"/>
              <w:right w:w="45" w:type="dxa"/>
            </w:tcMar>
            <w:vAlign w:val="center"/>
          </w:tcPr>
          <w:p w14:paraId="512C65B4" w14:textId="77777777" w:rsidR="00D02FDD" w:rsidRDefault="00D02FDD" w:rsidP="00D02FDD">
            <w:pPr>
              <w:pStyle w:val="TAC"/>
              <w:rPr>
                <w:lang w:eastAsia="zh-CN"/>
              </w:rPr>
            </w:pPr>
            <w:r>
              <w:rPr>
                <w:lang w:eastAsia="zh-CN"/>
              </w:rPr>
              <w:t>NE</w:t>
            </w:r>
          </w:p>
          <w:p w14:paraId="2F467A91" w14:textId="77777777" w:rsidR="00D02FDD" w:rsidRDefault="00D02FDD" w:rsidP="00D02FDD">
            <w:pPr>
              <w:pStyle w:val="TAC"/>
              <w:rPr>
                <w:lang w:eastAsia="zh-CN"/>
              </w:rPr>
            </w:pPr>
            <w:r>
              <w:rPr>
                <w:lang w:eastAsia="zh-CN"/>
              </w:rPr>
              <w:t>HD</w:t>
            </w:r>
          </w:p>
          <w:p w14:paraId="3DD8CDCA" w14:textId="77777777" w:rsidR="00D02FDD" w:rsidRDefault="00D02FDD" w:rsidP="00D02FDD">
            <w:pPr>
              <w:pStyle w:val="TAC"/>
              <w:rPr>
                <w:lang w:eastAsia="zh-CN"/>
              </w:rPr>
            </w:pPr>
            <w:r>
              <w:rPr>
                <w:lang w:eastAsia="zh-CN"/>
              </w:rPr>
              <w:t>HM</w:t>
            </w:r>
          </w:p>
          <w:p w14:paraId="415B924E" w14:textId="77777777" w:rsidR="00D02FDD" w:rsidRDefault="00D02FDD" w:rsidP="00D02FDD">
            <w:pPr>
              <w:pStyle w:val="TAC"/>
              <w:rPr>
                <w:lang w:eastAsia="zh-CN"/>
              </w:rPr>
            </w:pPr>
            <w:r>
              <w:rPr>
                <w:lang w:eastAsia="zh-CN"/>
              </w:rPr>
              <w:t>IMD2</w:t>
            </w:r>
          </w:p>
          <w:p w14:paraId="5AA9CBE2" w14:textId="71087E98" w:rsidR="00D02FDD" w:rsidRPr="00E80F49" w:rsidRDefault="00D02FDD" w:rsidP="00D02FDD">
            <w:pPr>
              <w:pStyle w:val="TAC"/>
            </w:pPr>
            <w:r>
              <w:t>IMD4</w:t>
            </w:r>
          </w:p>
        </w:tc>
        <w:tc>
          <w:tcPr>
            <w:tcW w:w="3052" w:type="dxa"/>
            <w:shd w:val="clear" w:color="auto" w:fill="auto"/>
            <w:tcMar>
              <w:left w:w="45" w:type="dxa"/>
              <w:right w:w="45" w:type="dxa"/>
            </w:tcMar>
            <w:vAlign w:val="center"/>
          </w:tcPr>
          <w:p w14:paraId="3EFF7A17" w14:textId="6DED7943" w:rsidR="00D02FDD" w:rsidRPr="00E80F49" w:rsidDel="00AD5E0E" w:rsidRDefault="00D02FDD" w:rsidP="00D02FDD">
            <w:pPr>
              <w:pStyle w:val="TAC"/>
            </w:pPr>
            <w:r>
              <w:t>Added at RAN5#96-e</w:t>
            </w:r>
          </w:p>
        </w:tc>
      </w:tr>
      <w:tr w:rsidR="00D02FDD" w:rsidRPr="00E80F49" w14:paraId="5D2E0E63" w14:textId="77777777" w:rsidTr="008C05F3">
        <w:tc>
          <w:tcPr>
            <w:tcW w:w="1606" w:type="dxa"/>
            <w:shd w:val="clear" w:color="auto" w:fill="auto"/>
            <w:tcMar>
              <w:left w:w="45" w:type="dxa"/>
              <w:right w:w="45" w:type="dxa"/>
            </w:tcMar>
            <w:vAlign w:val="center"/>
          </w:tcPr>
          <w:p w14:paraId="4B1CB1A1" w14:textId="77777777" w:rsidR="00D02FDD" w:rsidRPr="00E80F49" w:rsidRDefault="00D02FDD" w:rsidP="00D02FDD">
            <w:pPr>
              <w:pStyle w:val="TAC"/>
            </w:pPr>
            <w:r w:rsidRPr="00E80F49">
              <w:t>DC_3A_n78A</w:t>
            </w:r>
          </w:p>
        </w:tc>
        <w:tc>
          <w:tcPr>
            <w:tcW w:w="3052" w:type="dxa"/>
            <w:shd w:val="clear" w:color="auto" w:fill="auto"/>
            <w:tcMar>
              <w:left w:w="45" w:type="dxa"/>
              <w:right w:w="45" w:type="dxa"/>
            </w:tcMar>
            <w:vAlign w:val="center"/>
          </w:tcPr>
          <w:p w14:paraId="26D73B7E"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2A12079F" w14:textId="77777777" w:rsidR="00D02FDD" w:rsidRPr="00E80F49" w:rsidRDefault="00D02FDD" w:rsidP="00D02FDD">
            <w:pPr>
              <w:pStyle w:val="TAC"/>
            </w:pPr>
            <w:r w:rsidRPr="00E80F49">
              <w:t>3 (IMD2)</w:t>
            </w:r>
          </w:p>
          <w:p w14:paraId="10BB371B" w14:textId="77777777" w:rsidR="00D02FDD" w:rsidRPr="00E80F49" w:rsidRDefault="00D02FDD" w:rsidP="00D02FDD">
            <w:pPr>
              <w:pStyle w:val="TAC"/>
            </w:pPr>
            <w:r w:rsidRPr="00E80F49">
              <w:t>3 (IMD4)</w:t>
            </w:r>
          </w:p>
          <w:p w14:paraId="793DC033" w14:textId="77777777" w:rsidR="00D02FDD" w:rsidRPr="00E80F49" w:rsidRDefault="00D02FDD" w:rsidP="00D02FDD">
            <w:pPr>
              <w:pStyle w:val="TAC"/>
            </w:pPr>
            <w:r w:rsidRPr="00E80F49">
              <w:t>3 (HD)</w:t>
            </w:r>
          </w:p>
          <w:p w14:paraId="510369F9" w14:textId="77777777" w:rsidR="00D02FDD" w:rsidRPr="00E80F49" w:rsidRDefault="00D02FDD" w:rsidP="00D02FDD">
            <w:pPr>
              <w:pStyle w:val="TAC"/>
            </w:pPr>
            <w:r w:rsidRPr="00E80F49">
              <w:t>n78 (HM)</w:t>
            </w:r>
          </w:p>
        </w:tc>
        <w:tc>
          <w:tcPr>
            <w:tcW w:w="1381" w:type="dxa"/>
            <w:shd w:val="clear" w:color="auto" w:fill="auto"/>
            <w:tcMar>
              <w:left w:w="45" w:type="dxa"/>
              <w:right w:w="45" w:type="dxa"/>
            </w:tcMar>
            <w:vAlign w:val="bottom"/>
          </w:tcPr>
          <w:p w14:paraId="0B0562A2" w14:textId="689D790A" w:rsidR="00D02FDD" w:rsidRPr="00E80F49" w:rsidRDefault="00D02FDD" w:rsidP="00D02FDD">
            <w:pPr>
              <w:pStyle w:val="TAC"/>
            </w:pPr>
            <w:r w:rsidRPr="00E80F49">
              <w:t>NE</w:t>
            </w:r>
          </w:p>
          <w:p w14:paraId="68A586EA" w14:textId="77777777" w:rsidR="00D02FDD" w:rsidRPr="00E80F49" w:rsidRDefault="00D02FDD" w:rsidP="00D02FDD">
            <w:pPr>
              <w:pStyle w:val="TAC"/>
            </w:pPr>
            <w:r w:rsidRPr="00E80F49">
              <w:t>IMD2 PC2&amp;PC3</w:t>
            </w:r>
          </w:p>
          <w:p w14:paraId="3135A357" w14:textId="77777777" w:rsidR="00D02FDD" w:rsidRPr="00E80F49" w:rsidRDefault="00D02FDD" w:rsidP="00D02FDD">
            <w:pPr>
              <w:pStyle w:val="TAC"/>
            </w:pPr>
            <w:r w:rsidRPr="00E80F49">
              <w:t>IMD4 PC2&amp;PC3</w:t>
            </w:r>
          </w:p>
          <w:p w14:paraId="71C7FC65" w14:textId="77777777" w:rsidR="00D02FDD" w:rsidRPr="00E80F49" w:rsidRDefault="00D02FDD" w:rsidP="00D02FDD">
            <w:pPr>
              <w:pStyle w:val="TAC"/>
            </w:pPr>
            <w:r w:rsidRPr="00E80F49">
              <w:t>HD</w:t>
            </w:r>
          </w:p>
          <w:p w14:paraId="202AACF3" w14:textId="0F74CAA3"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20399C4E" w14:textId="1D5F4F8D" w:rsidR="00D02FDD" w:rsidRPr="00E80F49" w:rsidRDefault="00D02FDD" w:rsidP="00D02FDD">
            <w:pPr>
              <w:pStyle w:val="TAC"/>
            </w:pPr>
            <w:r w:rsidRPr="00E80F49">
              <w:t>RAN5#89-e</w:t>
            </w:r>
          </w:p>
        </w:tc>
      </w:tr>
      <w:tr w:rsidR="00D02FDD" w:rsidRPr="00E80F49" w14:paraId="1ACADAD7" w14:textId="77777777" w:rsidTr="008C05F3">
        <w:tc>
          <w:tcPr>
            <w:tcW w:w="1606" w:type="dxa"/>
            <w:shd w:val="clear" w:color="auto" w:fill="auto"/>
            <w:tcMar>
              <w:left w:w="45" w:type="dxa"/>
              <w:right w:w="45" w:type="dxa"/>
            </w:tcMar>
            <w:vAlign w:val="center"/>
          </w:tcPr>
          <w:p w14:paraId="64C125D5" w14:textId="7FE19202" w:rsidR="00D02FDD" w:rsidRPr="00E80F49" w:rsidRDefault="00D02FDD" w:rsidP="00D02FDD">
            <w:pPr>
              <w:pStyle w:val="TAC"/>
            </w:pPr>
            <w:r w:rsidRPr="00E80F49">
              <w:rPr>
                <w:lang w:eastAsia="fi-FI"/>
              </w:rPr>
              <w:t>DC_5A_n66A</w:t>
            </w:r>
          </w:p>
        </w:tc>
        <w:tc>
          <w:tcPr>
            <w:tcW w:w="3052" w:type="dxa"/>
            <w:shd w:val="clear" w:color="auto" w:fill="auto"/>
            <w:tcMar>
              <w:left w:w="45" w:type="dxa"/>
              <w:right w:w="45" w:type="dxa"/>
            </w:tcMar>
            <w:vAlign w:val="center"/>
          </w:tcPr>
          <w:p w14:paraId="60D551B7" w14:textId="0BAB5270" w:rsidR="00D02FDD" w:rsidRPr="00E80F49" w:rsidRDefault="00D02FDD" w:rsidP="00D02FDD">
            <w:pPr>
              <w:pStyle w:val="TAC"/>
            </w:pPr>
            <w:r w:rsidRPr="00E80F49">
              <w:rPr>
                <w:lang w:eastAsia="en-US"/>
              </w:rPr>
              <w:t>Yes</w:t>
            </w:r>
          </w:p>
        </w:tc>
        <w:tc>
          <w:tcPr>
            <w:tcW w:w="1302" w:type="dxa"/>
            <w:shd w:val="clear" w:color="auto" w:fill="auto"/>
            <w:tcMar>
              <w:left w:w="45" w:type="dxa"/>
              <w:right w:w="45" w:type="dxa"/>
            </w:tcMar>
            <w:vAlign w:val="center"/>
          </w:tcPr>
          <w:p w14:paraId="72ACC48D" w14:textId="29C57958" w:rsidR="00D02FDD" w:rsidRPr="00E80F49" w:rsidRDefault="00D02FDD" w:rsidP="00D02FDD">
            <w:pPr>
              <w:pStyle w:val="TAC"/>
            </w:pPr>
            <w:r w:rsidRPr="00E80F49">
              <w:rPr>
                <w:lang w:eastAsia="en-US"/>
              </w:rPr>
              <w:t>5 (IMD2)</w:t>
            </w:r>
          </w:p>
        </w:tc>
        <w:tc>
          <w:tcPr>
            <w:tcW w:w="1381" w:type="dxa"/>
            <w:shd w:val="clear" w:color="auto" w:fill="auto"/>
            <w:tcMar>
              <w:left w:w="45" w:type="dxa"/>
              <w:right w:w="45" w:type="dxa"/>
            </w:tcMar>
            <w:vAlign w:val="bottom"/>
          </w:tcPr>
          <w:p w14:paraId="17CCE6F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68FD44B7" w14:textId="2AC60600" w:rsidR="00D02FDD" w:rsidRPr="00E80F49" w:rsidRDefault="00D02FDD" w:rsidP="00D02FDD">
            <w:pPr>
              <w:pStyle w:val="TAC"/>
            </w:pPr>
            <w:r w:rsidRPr="00E80F49">
              <w:rPr>
                <w:lang w:eastAsia="en-US"/>
              </w:rPr>
              <w:t>IMD2</w:t>
            </w:r>
          </w:p>
        </w:tc>
        <w:tc>
          <w:tcPr>
            <w:tcW w:w="3052" w:type="dxa"/>
            <w:shd w:val="clear" w:color="auto" w:fill="auto"/>
            <w:tcMar>
              <w:left w:w="45" w:type="dxa"/>
              <w:right w:w="45" w:type="dxa"/>
            </w:tcMar>
            <w:vAlign w:val="center"/>
          </w:tcPr>
          <w:p w14:paraId="5742051C" w14:textId="6C7B9B67" w:rsidR="00D02FDD" w:rsidRPr="00E80F49" w:rsidRDefault="00D02FDD" w:rsidP="00D02FDD">
            <w:pPr>
              <w:pStyle w:val="TAC"/>
            </w:pPr>
            <w:r w:rsidRPr="00E80F49">
              <w:rPr>
                <w:lang w:eastAsia="en-US"/>
              </w:rPr>
              <w:t>RAN5#93-e</w:t>
            </w:r>
          </w:p>
        </w:tc>
      </w:tr>
      <w:tr w:rsidR="00D02FDD" w:rsidRPr="00E80F49" w14:paraId="336F0B81" w14:textId="77777777" w:rsidTr="008C05F3">
        <w:tc>
          <w:tcPr>
            <w:tcW w:w="1606" w:type="dxa"/>
            <w:shd w:val="clear" w:color="auto" w:fill="auto"/>
            <w:tcMar>
              <w:left w:w="45" w:type="dxa"/>
              <w:right w:w="45" w:type="dxa"/>
            </w:tcMar>
            <w:vAlign w:val="center"/>
          </w:tcPr>
          <w:p w14:paraId="23063457" w14:textId="77777777" w:rsidR="00D02FDD" w:rsidRPr="00E80F49" w:rsidRDefault="00D02FDD" w:rsidP="00D02FDD">
            <w:pPr>
              <w:pStyle w:val="TAC"/>
              <w:rPr>
                <w:lang w:eastAsia="fi-FI"/>
              </w:rPr>
            </w:pPr>
            <w:r w:rsidRPr="00E80F49">
              <w:t>DC_5A_n77A</w:t>
            </w:r>
          </w:p>
        </w:tc>
        <w:tc>
          <w:tcPr>
            <w:tcW w:w="3052" w:type="dxa"/>
            <w:shd w:val="clear" w:color="auto" w:fill="auto"/>
            <w:tcMar>
              <w:left w:w="45" w:type="dxa"/>
              <w:right w:w="45" w:type="dxa"/>
            </w:tcMar>
            <w:vAlign w:val="center"/>
          </w:tcPr>
          <w:p w14:paraId="4012AB92"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E80F49" w:rsidRDefault="00D02FDD" w:rsidP="00D02FDD">
            <w:pPr>
              <w:pStyle w:val="TAC"/>
              <w:rPr>
                <w:lang w:eastAsia="en-US"/>
              </w:rPr>
            </w:pPr>
            <w:r w:rsidRPr="00E80F49">
              <w:rPr>
                <w:rFonts w:cs="Arial"/>
                <w:color w:val="222222"/>
                <w:szCs w:val="18"/>
              </w:rPr>
              <w:t>n77 (HD)</w:t>
            </w:r>
            <w:r w:rsidRPr="00E80F49">
              <w:rPr>
                <w:rFonts w:cs="Arial"/>
                <w:color w:val="222222"/>
                <w:szCs w:val="18"/>
              </w:rPr>
              <w:br/>
              <w:t>5 (IMD4)</w:t>
            </w:r>
            <w:r w:rsidRPr="00E80F49">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E80F49" w:rsidRDefault="00D02FDD" w:rsidP="00D02FDD">
            <w:pPr>
              <w:pStyle w:val="TAC"/>
              <w:rPr>
                <w:lang w:eastAsia="en-US"/>
              </w:rPr>
            </w:pPr>
            <w:r w:rsidRPr="00E80F49">
              <w:rPr>
                <w:rFonts w:cs="Arial"/>
                <w:color w:val="222222"/>
                <w:szCs w:val="18"/>
              </w:rPr>
              <w:t>RAN5#94-e</w:t>
            </w:r>
          </w:p>
        </w:tc>
      </w:tr>
      <w:tr w:rsidR="00D02FDD" w:rsidRPr="00E80F49" w14:paraId="626729CB" w14:textId="77777777" w:rsidTr="008C05F3">
        <w:tc>
          <w:tcPr>
            <w:tcW w:w="1606" w:type="dxa"/>
            <w:shd w:val="clear" w:color="auto" w:fill="auto"/>
            <w:tcMar>
              <w:left w:w="45" w:type="dxa"/>
              <w:right w:w="45" w:type="dxa"/>
            </w:tcMar>
            <w:vAlign w:val="center"/>
          </w:tcPr>
          <w:p w14:paraId="77F2E5E4" w14:textId="5FE81ADF" w:rsidR="00D02FDD" w:rsidRPr="00E80F49" w:rsidRDefault="00D02FDD" w:rsidP="00D02FDD">
            <w:pPr>
              <w:pStyle w:val="TAC"/>
            </w:pPr>
            <w:r>
              <w:t>DC_5A_n78A</w:t>
            </w:r>
          </w:p>
        </w:tc>
        <w:tc>
          <w:tcPr>
            <w:tcW w:w="3052" w:type="dxa"/>
            <w:shd w:val="clear" w:color="auto" w:fill="auto"/>
            <w:tcMar>
              <w:left w:w="45" w:type="dxa"/>
              <w:right w:w="45" w:type="dxa"/>
            </w:tcMar>
            <w:vAlign w:val="center"/>
          </w:tcPr>
          <w:p w14:paraId="3C6A5463" w14:textId="665BC95B" w:rsidR="00D02FDD" w:rsidRPr="00E80F49" w:rsidRDefault="00D02FDD" w:rsidP="00D02FDD">
            <w:pPr>
              <w:pStyle w:val="TAC"/>
              <w:rPr>
                <w:rFonts w:cs="Arial"/>
                <w:color w:val="222222"/>
                <w:szCs w:val="18"/>
              </w:rPr>
            </w:pPr>
            <w:r>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E80F49" w:rsidRDefault="00D02FDD" w:rsidP="00D02FDD">
            <w:pPr>
              <w:pStyle w:val="TAC"/>
              <w:rPr>
                <w:rFonts w:cs="Arial"/>
                <w:color w:val="222222"/>
                <w:szCs w:val="18"/>
              </w:rPr>
            </w:pPr>
            <w:r>
              <w:rPr>
                <w:rFonts w:cs="Arial"/>
                <w:color w:val="222222"/>
                <w:szCs w:val="18"/>
              </w:rPr>
              <w:t>n78 (HD4)</w:t>
            </w:r>
            <w:r>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color w:val="222222"/>
                <w:sz w:val="18"/>
                <w:szCs w:val="18"/>
              </w:rPr>
              <w:t>NE</w:t>
            </w:r>
            <w:r>
              <w:rPr>
                <w:rFonts w:ascii="Arial" w:hAnsi="Arial" w:cs="Arial"/>
                <w:color w:val="222222"/>
                <w:sz w:val="18"/>
                <w:szCs w:val="18"/>
              </w:rPr>
              <w:br/>
              <w:t>HD, HD avoid</w:t>
            </w:r>
            <w:r>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E80F49" w:rsidDel="00AD5E0E" w:rsidRDefault="00D02FDD" w:rsidP="00D02FDD">
            <w:pPr>
              <w:pStyle w:val="TAC"/>
              <w:rPr>
                <w:rFonts w:cs="Arial"/>
                <w:color w:val="222222"/>
                <w:szCs w:val="18"/>
              </w:rPr>
            </w:pPr>
            <w:r>
              <w:rPr>
                <w:rFonts w:cs="Arial"/>
                <w:color w:val="222222"/>
                <w:szCs w:val="18"/>
              </w:rPr>
              <w:t>Added at RAN5#96-e</w:t>
            </w:r>
          </w:p>
        </w:tc>
      </w:tr>
      <w:tr w:rsidR="00D02FDD" w:rsidRPr="00E80F49" w14:paraId="06B150A1" w14:textId="77777777" w:rsidTr="008C05F3">
        <w:tc>
          <w:tcPr>
            <w:tcW w:w="1606" w:type="dxa"/>
            <w:shd w:val="clear" w:color="auto" w:fill="auto"/>
            <w:tcMar>
              <w:left w:w="45" w:type="dxa"/>
              <w:right w:w="45" w:type="dxa"/>
            </w:tcMar>
            <w:vAlign w:val="center"/>
          </w:tcPr>
          <w:p w14:paraId="4AEAD2B1" w14:textId="77777777" w:rsidR="00D02FDD" w:rsidRPr="00E80F49" w:rsidRDefault="00D02FDD" w:rsidP="00D02FDD">
            <w:pPr>
              <w:pStyle w:val="TAC"/>
            </w:pPr>
            <w:r w:rsidRPr="00E80F49">
              <w:rPr>
                <w:szCs w:val="18"/>
                <w:lang w:eastAsia="zh-TW"/>
              </w:rPr>
              <w:t>DC_7A_n1A</w:t>
            </w:r>
          </w:p>
        </w:tc>
        <w:tc>
          <w:tcPr>
            <w:tcW w:w="3052" w:type="dxa"/>
            <w:shd w:val="clear" w:color="auto" w:fill="auto"/>
            <w:tcMar>
              <w:left w:w="45" w:type="dxa"/>
              <w:right w:w="45" w:type="dxa"/>
            </w:tcMar>
            <w:vAlign w:val="center"/>
          </w:tcPr>
          <w:p w14:paraId="2DA1AB4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E3416D0"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F5BEB8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24666159" w14:textId="3DE508BD" w:rsidR="00D02FDD" w:rsidRPr="00E80F49" w:rsidRDefault="00D02FDD" w:rsidP="00D02FDD">
            <w:pPr>
              <w:pStyle w:val="TAC"/>
            </w:pPr>
            <w:r w:rsidRPr="00E80F49">
              <w:t>RAN5#90-e</w:t>
            </w:r>
          </w:p>
        </w:tc>
      </w:tr>
      <w:tr w:rsidR="00D02FDD" w:rsidRPr="00E80F49" w14:paraId="15D476C6" w14:textId="77777777" w:rsidTr="008C05F3">
        <w:tc>
          <w:tcPr>
            <w:tcW w:w="1606" w:type="dxa"/>
            <w:shd w:val="clear" w:color="auto" w:fill="auto"/>
            <w:tcMar>
              <w:left w:w="45" w:type="dxa"/>
              <w:right w:w="45" w:type="dxa"/>
            </w:tcMar>
            <w:vAlign w:val="center"/>
          </w:tcPr>
          <w:p w14:paraId="5B6ED3EE" w14:textId="77777777" w:rsidR="00D02FDD" w:rsidRPr="00E80F49" w:rsidRDefault="00D02FDD" w:rsidP="00D02FDD">
            <w:pPr>
              <w:pStyle w:val="TAC"/>
            </w:pPr>
            <w:r w:rsidRPr="00E80F49">
              <w:rPr>
                <w:szCs w:val="18"/>
                <w:lang w:eastAsia="zh-TW"/>
              </w:rPr>
              <w:t>DC_7A_n3A</w:t>
            </w:r>
          </w:p>
        </w:tc>
        <w:tc>
          <w:tcPr>
            <w:tcW w:w="3052" w:type="dxa"/>
            <w:shd w:val="clear" w:color="auto" w:fill="auto"/>
            <w:tcMar>
              <w:left w:w="45" w:type="dxa"/>
              <w:right w:w="45" w:type="dxa"/>
            </w:tcMar>
            <w:vAlign w:val="center"/>
          </w:tcPr>
          <w:p w14:paraId="45C5281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79F6035" w14:textId="77777777" w:rsidR="00D02FDD" w:rsidRPr="00E80F49" w:rsidRDefault="00D02FDD" w:rsidP="00D02FDD">
            <w:pPr>
              <w:pStyle w:val="TAC"/>
            </w:pPr>
            <w:r w:rsidRPr="00E80F49">
              <w:t>7 (IMD4</w:t>
            </w:r>
            <w:r w:rsidRPr="00E80F49">
              <w:rPr>
                <w:rFonts w:cs="Arial"/>
                <w:lang w:eastAsia="ja-JP"/>
              </w:rPr>
              <w:t>|3*fB3-1*fB7|</w:t>
            </w:r>
            <w:r w:rsidRPr="00E80F49">
              <w:t>)</w:t>
            </w:r>
          </w:p>
        </w:tc>
        <w:tc>
          <w:tcPr>
            <w:tcW w:w="1381" w:type="dxa"/>
            <w:shd w:val="clear" w:color="auto" w:fill="auto"/>
            <w:tcMar>
              <w:left w:w="45" w:type="dxa"/>
              <w:right w:w="45" w:type="dxa"/>
            </w:tcMar>
            <w:vAlign w:val="bottom"/>
          </w:tcPr>
          <w:p w14:paraId="783A9C07"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7B80C362" w14:textId="168CFF4C" w:rsidR="00D02FDD" w:rsidRPr="00E80F49" w:rsidRDefault="00D02FDD" w:rsidP="00D02FDD">
            <w:pPr>
              <w:pStyle w:val="TAC"/>
            </w:pPr>
            <w:r w:rsidRPr="00E80F49">
              <w:t>RAN5#90-e</w:t>
            </w:r>
          </w:p>
        </w:tc>
      </w:tr>
      <w:tr w:rsidR="00D02FDD" w:rsidRPr="00E80F49" w14:paraId="2242291D" w14:textId="77777777" w:rsidTr="008C05F3">
        <w:tc>
          <w:tcPr>
            <w:tcW w:w="1606" w:type="dxa"/>
            <w:shd w:val="clear" w:color="auto" w:fill="auto"/>
            <w:tcMar>
              <w:left w:w="45" w:type="dxa"/>
              <w:right w:w="45" w:type="dxa"/>
            </w:tcMar>
            <w:vAlign w:val="center"/>
          </w:tcPr>
          <w:p w14:paraId="2A42CA91" w14:textId="0EC6DBB6" w:rsidR="00D02FDD" w:rsidRPr="00E80F49" w:rsidRDefault="00D02FDD" w:rsidP="00D02FDD">
            <w:pPr>
              <w:pStyle w:val="TAC"/>
              <w:rPr>
                <w:szCs w:val="18"/>
                <w:lang w:eastAsia="zh-TW"/>
              </w:rPr>
            </w:pPr>
            <w:r w:rsidRPr="00E80F49">
              <w:rPr>
                <w:szCs w:val="18"/>
                <w:lang w:eastAsia="zh-TW"/>
              </w:rPr>
              <w:t>DC_7A_n5A</w:t>
            </w:r>
          </w:p>
        </w:tc>
        <w:tc>
          <w:tcPr>
            <w:tcW w:w="3052" w:type="dxa"/>
            <w:shd w:val="clear" w:color="auto" w:fill="auto"/>
            <w:tcMar>
              <w:left w:w="45" w:type="dxa"/>
              <w:right w:w="45" w:type="dxa"/>
            </w:tcMar>
            <w:vAlign w:val="center"/>
          </w:tcPr>
          <w:p w14:paraId="5F61DD43" w14:textId="7DE7A044"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48724335" w14:textId="39FC5806" w:rsidR="00D02FDD" w:rsidRPr="00E80F49" w:rsidRDefault="00D02FDD" w:rsidP="00D02FDD">
            <w:pPr>
              <w:pStyle w:val="TAC"/>
            </w:pPr>
            <w:r w:rsidRPr="00E80F49">
              <w:t>n5 (IMD3)</w:t>
            </w:r>
          </w:p>
        </w:tc>
        <w:tc>
          <w:tcPr>
            <w:tcW w:w="1381" w:type="dxa"/>
            <w:shd w:val="clear" w:color="auto" w:fill="auto"/>
            <w:tcMar>
              <w:left w:w="45" w:type="dxa"/>
              <w:right w:w="45" w:type="dxa"/>
            </w:tcMar>
            <w:vAlign w:val="bottom"/>
          </w:tcPr>
          <w:p w14:paraId="6289295C" w14:textId="20C9B9D2" w:rsidR="00D02FDD" w:rsidRPr="00E80F49" w:rsidRDefault="00D02FDD" w:rsidP="00D02FDD">
            <w:pPr>
              <w:pStyle w:val="TAC"/>
            </w:pPr>
            <w:r w:rsidRPr="00E80F49">
              <w:t>NE, IMD3</w:t>
            </w:r>
          </w:p>
        </w:tc>
        <w:tc>
          <w:tcPr>
            <w:tcW w:w="3052" w:type="dxa"/>
            <w:shd w:val="clear" w:color="auto" w:fill="auto"/>
            <w:tcMar>
              <w:left w:w="45" w:type="dxa"/>
              <w:right w:w="45" w:type="dxa"/>
            </w:tcMar>
            <w:vAlign w:val="center"/>
          </w:tcPr>
          <w:p w14:paraId="430497D9" w14:textId="3A2AC8C6" w:rsidR="00D02FDD" w:rsidRPr="00E80F49" w:rsidRDefault="00D02FDD" w:rsidP="00D02FDD">
            <w:pPr>
              <w:pStyle w:val="TAC"/>
            </w:pPr>
            <w:r w:rsidRPr="00E80F49">
              <w:t>RAN5#94-e</w:t>
            </w:r>
          </w:p>
        </w:tc>
      </w:tr>
      <w:tr w:rsidR="00D02FDD" w:rsidRPr="00E80F49" w14:paraId="685BCFE2" w14:textId="77777777" w:rsidTr="008C05F3">
        <w:tc>
          <w:tcPr>
            <w:tcW w:w="1606" w:type="dxa"/>
            <w:shd w:val="clear" w:color="auto" w:fill="auto"/>
            <w:tcMar>
              <w:left w:w="45" w:type="dxa"/>
              <w:right w:w="45" w:type="dxa"/>
            </w:tcMar>
            <w:vAlign w:val="center"/>
          </w:tcPr>
          <w:p w14:paraId="03E6F5BA" w14:textId="45C2EBDE" w:rsidR="00D02FDD" w:rsidRPr="00E80F49" w:rsidRDefault="00D02FDD" w:rsidP="00D02FDD">
            <w:pPr>
              <w:pStyle w:val="TAC"/>
              <w:rPr>
                <w:szCs w:val="18"/>
                <w:lang w:eastAsia="zh-TW"/>
              </w:rPr>
            </w:pPr>
            <w:r w:rsidRPr="00E80F49">
              <w:rPr>
                <w:szCs w:val="18"/>
                <w:lang w:eastAsia="zh-TW"/>
              </w:rPr>
              <w:t>DC_7A_n8A</w:t>
            </w:r>
          </w:p>
        </w:tc>
        <w:tc>
          <w:tcPr>
            <w:tcW w:w="3052" w:type="dxa"/>
            <w:shd w:val="clear" w:color="auto" w:fill="auto"/>
            <w:tcMar>
              <w:left w:w="45" w:type="dxa"/>
              <w:right w:w="45" w:type="dxa"/>
            </w:tcMar>
            <w:vAlign w:val="center"/>
          </w:tcPr>
          <w:p w14:paraId="4E6D96F8" w14:textId="61DF825B"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D457CFC" w14:textId="5698CDAD"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DD8C808" w14:textId="3F173FE9"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107EB7BF" w14:textId="16651652" w:rsidR="00D02FDD" w:rsidRPr="00E80F49" w:rsidRDefault="00D02FDD" w:rsidP="00D02FDD">
            <w:pPr>
              <w:pStyle w:val="TAC"/>
            </w:pPr>
            <w:r w:rsidRPr="00E80F49">
              <w:t>RAN5#95-e</w:t>
            </w:r>
          </w:p>
        </w:tc>
      </w:tr>
      <w:tr w:rsidR="00D02FDD" w:rsidRPr="00E80F49" w14:paraId="758D98ED" w14:textId="77777777" w:rsidTr="008C05F3">
        <w:tc>
          <w:tcPr>
            <w:tcW w:w="1606" w:type="dxa"/>
            <w:shd w:val="clear" w:color="auto" w:fill="auto"/>
            <w:tcMar>
              <w:left w:w="45" w:type="dxa"/>
              <w:right w:w="45" w:type="dxa"/>
            </w:tcMar>
            <w:vAlign w:val="center"/>
          </w:tcPr>
          <w:p w14:paraId="1688798B" w14:textId="0CC9D8C0" w:rsidR="00D02FDD" w:rsidRPr="00E80F49" w:rsidRDefault="00D02FDD" w:rsidP="00D02FDD">
            <w:pPr>
              <w:pStyle w:val="TAC"/>
              <w:rPr>
                <w:szCs w:val="18"/>
                <w:lang w:eastAsia="zh-TW"/>
              </w:rPr>
            </w:pPr>
            <w:r w:rsidRPr="00E80F49">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8D51A6B" w14:textId="5A6AB495"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26335C5" w14:textId="4A9EA274"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3127134" w14:textId="3F15F8B8" w:rsidR="00D02FDD" w:rsidRPr="00E80F49" w:rsidRDefault="00D02FDD" w:rsidP="00D02FDD">
            <w:pPr>
              <w:pStyle w:val="TAC"/>
            </w:pPr>
            <w:r w:rsidRPr="00E80F49">
              <w:t>RAN5#94-e</w:t>
            </w:r>
          </w:p>
        </w:tc>
      </w:tr>
      <w:tr w:rsidR="00E2297F" w:rsidRPr="00E80F49" w14:paraId="4980F519" w14:textId="77777777" w:rsidTr="008C05F3">
        <w:tc>
          <w:tcPr>
            <w:tcW w:w="1606" w:type="dxa"/>
            <w:shd w:val="clear" w:color="auto" w:fill="auto"/>
            <w:tcMar>
              <w:left w:w="45" w:type="dxa"/>
              <w:right w:w="45" w:type="dxa"/>
            </w:tcMar>
            <w:vAlign w:val="center"/>
          </w:tcPr>
          <w:p w14:paraId="0A0DCF23" w14:textId="38CC9862" w:rsidR="00E2297F" w:rsidRPr="00E80F49" w:rsidRDefault="00E2297F" w:rsidP="00E2297F">
            <w:pPr>
              <w:pStyle w:val="TAC"/>
              <w:rPr>
                <w:szCs w:val="18"/>
                <w:lang w:eastAsia="zh-TW"/>
              </w:rPr>
            </w:pPr>
            <w:r>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E80F49" w:rsidRDefault="00E2297F" w:rsidP="00E2297F">
            <w:pPr>
              <w:pStyle w:val="TAC"/>
            </w:pPr>
            <w:r>
              <w:t>No</w:t>
            </w:r>
          </w:p>
        </w:tc>
        <w:tc>
          <w:tcPr>
            <w:tcW w:w="1302" w:type="dxa"/>
            <w:shd w:val="clear" w:color="auto" w:fill="auto"/>
            <w:tcMar>
              <w:left w:w="45" w:type="dxa"/>
              <w:right w:w="45" w:type="dxa"/>
            </w:tcMar>
            <w:vAlign w:val="bottom"/>
          </w:tcPr>
          <w:p w14:paraId="22497950" w14:textId="15E88DE4"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15982744" w14:textId="77777777" w:rsidR="00E2297F" w:rsidRDefault="00E2297F" w:rsidP="00E2297F">
            <w:pPr>
              <w:pStyle w:val="TAC"/>
            </w:pPr>
            <w:r>
              <w:t>NE</w:t>
            </w:r>
          </w:p>
          <w:p w14:paraId="77BFA65C" w14:textId="09272177" w:rsidR="00E2297F" w:rsidRPr="00E80F49" w:rsidRDefault="00E2297F" w:rsidP="00E2297F">
            <w:pPr>
              <w:pStyle w:val="TAC"/>
            </w:pPr>
            <w:r>
              <w:t>IMD4</w:t>
            </w:r>
          </w:p>
        </w:tc>
        <w:tc>
          <w:tcPr>
            <w:tcW w:w="3052" w:type="dxa"/>
            <w:shd w:val="clear" w:color="auto" w:fill="auto"/>
            <w:tcMar>
              <w:left w:w="45" w:type="dxa"/>
              <w:right w:w="45" w:type="dxa"/>
            </w:tcMar>
            <w:vAlign w:val="center"/>
          </w:tcPr>
          <w:p w14:paraId="0E5E0F63" w14:textId="3D3B89D4" w:rsidR="00E2297F" w:rsidRPr="00E80F49" w:rsidRDefault="00E2297F" w:rsidP="00E2297F">
            <w:pPr>
              <w:pStyle w:val="TAC"/>
            </w:pPr>
            <w:r>
              <w:t>RAN5#99</w:t>
            </w:r>
          </w:p>
        </w:tc>
      </w:tr>
      <w:tr w:rsidR="00E2297F" w:rsidRPr="00E80F49" w14:paraId="5FDD4955" w14:textId="77777777" w:rsidTr="008C05F3">
        <w:tc>
          <w:tcPr>
            <w:tcW w:w="1606" w:type="dxa"/>
            <w:shd w:val="clear" w:color="auto" w:fill="auto"/>
            <w:tcMar>
              <w:left w:w="45" w:type="dxa"/>
              <w:right w:w="45" w:type="dxa"/>
            </w:tcMar>
            <w:vAlign w:val="center"/>
          </w:tcPr>
          <w:p w14:paraId="6EE26F42" w14:textId="30235B50" w:rsidR="00E2297F" w:rsidRPr="00E80F49" w:rsidRDefault="00E2297F" w:rsidP="00E2297F">
            <w:pPr>
              <w:pStyle w:val="TAC"/>
              <w:rPr>
                <w:szCs w:val="18"/>
                <w:lang w:eastAsia="zh-TW"/>
              </w:rPr>
            </w:pPr>
            <w:r>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E80F49" w:rsidRDefault="00E2297F" w:rsidP="00E2297F">
            <w:pPr>
              <w:pStyle w:val="TAC"/>
            </w:pPr>
            <w:r>
              <w:t>No</w:t>
            </w:r>
          </w:p>
        </w:tc>
        <w:tc>
          <w:tcPr>
            <w:tcW w:w="1302" w:type="dxa"/>
            <w:shd w:val="clear" w:color="auto" w:fill="auto"/>
            <w:tcMar>
              <w:left w:w="45" w:type="dxa"/>
              <w:right w:w="45" w:type="dxa"/>
            </w:tcMar>
            <w:vAlign w:val="bottom"/>
          </w:tcPr>
          <w:p w14:paraId="62A88C19" w14:textId="6E607B49" w:rsidR="00E2297F" w:rsidRPr="00E80F49" w:rsidRDefault="00E2297F" w:rsidP="00E2297F">
            <w:pPr>
              <w:pStyle w:val="TAC"/>
            </w:pPr>
            <w:r>
              <w:t>B7 (HD)</w:t>
            </w:r>
          </w:p>
        </w:tc>
        <w:tc>
          <w:tcPr>
            <w:tcW w:w="1381" w:type="dxa"/>
            <w:shd w:val="clear" w:color="auto" w:fill="auto"/>
            <w:tcMar>
              <w:left w:w="45" w:type="dxa"/>
              <w:right w:w="45" w:type="dxa"/>
            </w:tcMar>
            <w:vAlign w:val="bottom"/>
          </w:tcPr>
          <w:p w14:paraId="06668FC4" w14:textId="77777777" w:rsidR="00E2297F" w:rsidRDefault="00E2297F" w:rsidP="00E2297F">
            <w:pPr>
              <w:pStyle w:val="TAC"/>
            </w:pPr>
            <w:r>
              <w:t>NE</w:t>
            </w:r>
          </w:p>
          <w:p w14:paraId="77138075" w14:textId="27A60994"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4233FF7D" w14:textId="27CA2F29" w:rsidR="00E2297F" w:rsidRPr="00E80F49" w:rsidRDefault="00E2297F" w:rsidP="00E2297F">
            <w:pPr>
              <w:pStyle w:val="TAC"/>
            </w:pPr>
            <w:r>
              <w:t>RAN5#99</w:t>
            </w:r>
          </w:p>
        </w:tc>
      </w:tr>
      <w:tr w:rsidR="00E2297F" w:rsidRPr="00E80F49" w14:paraId="35617951" w14:textId="77777777" w:rsidTr="008C05F3">
        <w:tc>
          <w:tcPr>
            <w:tcW w:w="1606" w:type="dxa"/>
            <w:shd w:val="clear" w:color="auto" w:fill="auto"/>
            <w:tcMar>
              <w:left w:w="45" w:type="dxa"/>
              <w:right w:w="45" w:type="dxa"/>
            </w:tcMar>
            <w:vAlign w:val="center"/>
          </w:tcPr>
          <w:p w14:paraId="61CC2008" w14:textId="127FFACF" w:rsidR="00E2297F" w:rsidRPr="00E80F49" w:rsidRDefault="00E2297F" w:rsidP="00E2297F">
            <w:pPr>
              <w:pStyle w:val="TAC"/>
              <w:rPr>
                <w:szCs w:val="18"/>
                <w:lang w:eastAsia="zh-TW"/>
              </w:rPr>
            </w:pPr>
            <w:r>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E80F49" w:rsidRDefault="00E2297F" w:rsidP="00E2297F">
            <w:pPr>
              <w:pStyle w:val="TAC"/>
            </w:pPr>
            <w:r>
              <w:t>No</w:t>
            </w:r>
          </w:p>
        </w:tc>
        <w:tc>
          <w:tcPr>
            <w:tcW w:w="1302" w:type="dxa"/>
            <w:shd w:val="clear" w:color="auto" w:fill="auto"/>
            <w:tcMar>
              <w:left w:w="45" w:type="dxa"/>
              <w:right w:w="45" w:type="dxa"/>
            </w:tcMar>
            <w:vAlign w:val="bottom"/>
          </w:tcPr>
          <w:p w14:paraId="621EEAFD" w14:textId="0093B2F2"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3D44963A" w14:textId="77777777" w:rsidR="00E2297F" w:rsidRDefault="00E2297F" w:rsidP="00E2297F">
            <w:pPr>
              <w:pStyle w:val="TAC"/>
            </w:pPr>
            <w:r>
              <w:t>NE</w:t>
            </w:r>
          </w:p>
          <w:p w14:paraId="5729D03D" w14:textId="0B43FE46" w:rsidR="00E2297F" w:rsidRPr="00E80F49" w:rsidRDefault="00E2297F" w:rsidP="00E2297F">
            <w:pPr>
              <w:pStyle w:val="TAC"/>
            </w:pPr>
            <w:r>
              <w:t>IMD4</w:t>
            </w:r>
          </w:p>
        </w:tc>
        <w:tc>
          <w:tcPr>
            <w:tcW w:w="3052" w:type="dxa"/>
            <w:shd w:val="clear" w:color="auto" w:fill="auto"/>
            <w:tcMar>
              <w:left w:w="45" w:type="dxa"/>
              <w:right w:w="45" w:type="dxa"/>
            </w:tcMar>
            <w:vAlign w:val="center"/>
          </w:tcPr>
          <w:p w14:paraId="7A269650" w14:textId="4A7E8225" w:rsidR="00E2297F" w:rsidRPr="00E80F49" w:rsidRDefault="00E2297F" w:rsidP="00E2297F">
            <w:pPr>
              <w:pStyle w:val="TAC"/>
            </w:pPr>
            <w:r>
              <w:t>RAN5#99</w:t>
            </w:r>
          </w:p>
        </w:tc>
      </w:tr>
      <w:tr w:rsidR="00E2297F" w:rsidRPr="00E80F49" w14:paraId="112F344B" w14:textId="77777777" w:rsidTr="008C05F3">
        <w:tc>
          <w:tcPr>
            <w:tcW w:w="1606" w:type="dxa"/>
            <w:shd w:val="clear" w:color="auto" w:fill="auto"/>
            <w:tcMar>
              <w:left w:w="45" w:type="dxa"/>
              <w:right w:w="45" w:type="dxa"/>
            </w:tcMar>
            <w:vAlign w:val="center"/>
          </w:tcPr>
          <w:p w14:paraId="12DD3A43" w14:textId="77777777" w:rsidR="00E2297F" w:rsidRPr="00E80F49" w:rsidRDefault="00E2297F" w:rsidP="00E2297F">
            <w:pPr>
              <w:pStyle w:val="TAC"/>
            </w:pPr>
            <w:r w:rsidRPr="00E80F49">
              <w:t>DC_7A_n78A</w:t>
            </w:r>
          </w:p>
        </w:tc>
        <w:tc>
          <w:tcPr>
            <w:tcW w:w="3052" w:type="dxa"/>
            <w:shd w:val="clear" w:color="auto" w:fill="auto"/>
            <w:tcMar>
              <w:left w:w="45" w:type="dxa"/>
              <w:right w:w="45" w:type="dxa"/>
            </w:tcMar>
            <w:vAlign w:val="center"/>
          </w:tcPr>
          <w:p w14:paraId="4C10D5E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CEA2C1F" w14:textId="6FF336E0" w:rsidR="00E2297F" w:rsidRPr="00E80F49" w:rsidRDefault="00E2297F" w:rsidP="00E2297F">
            <w:pPr>
              <w:pStyle w:val="TAC"/>
            </w:pPr>
            <w:r w:rsidRPr="00E80F49">
              <w:t>CBI</w:t>
            </w:r>
          </w:p>
        </w:tc>
        <w:tc>
          <w:tcPr>
            <w:tcW w:w="1381" w:type="dxa"/>
            <w:shd w:val="clear" w:color="auto" w:fill="auto"/>
            <w:tcMar>
              <w:left w:w="45" w:type="dxa"/>
              <w:right w:w="45" w:type="dxa"/>
            </w:tcMar>
            <w:vAlign w:val="bottom"/>
          </w:tcPr>
          <w:p w14:paraId="7EAB861D" w14:textId="56657FAC" w:rsidR="00E2297F" w:rsidRPr="00E80F49" w:rsidRDefault="00E2297F" w:rsidP="00E2297F">
            <w:pPr>
              <w:pStyle w:val="TAC"/>
            </w:pPr>
            <w:r w:rsidRPr="00E80F49">
              <w:t>NE, CBI</w:t>
            </w:r>
          </w:p>
        </w:tc>
        <w:tc>
          <w:tcPr>
            <w:tcW w:w="3052" w:type="dxa"/>
            <w:shd w:val="clear" w:color="auto" w:fill="auto"/>
            <w:tcMar>
              <w:left w:w="45" w:type="dxa"/>
              <w:right w:w="45" w:type="dxa"/>
            </w:tcMar>
            <w:vAlign w:val="center"/>
          </w:tcPr>
          <w:p w14:paraId="1544F31C" w14:textId="48F375C6" w:rsidR="00E2297F" w:rsidRPr="00E80F49" w:rsidRDefault="00E2297F" w:rsidP="00E2297F">
            <w:pPr>
              <w:pStyle w:val="TAC"/>
            </w:pPr>
            <w:r w:rsidRPr="00E80F49">
              <w:t>RAN5#94-e</w:t>
            </w:r>
          </w:p>
        </w:tc>
      </w:tr>
      <w:tr w:rsidR="00E2297F" w:rsidRPr="00E80F49" w14:paraId="323AB415" w14:textId="77777777" w:rsidTr="008C05F3">
        <w:tc>
          <w:tcPr>
            <w:tcW w:w="1606" w:type="dxa"/>
            <w:shd w:val="clear" w:color="auto" w:fill="auto"/>
            <w:tcMar>
              <w:left w:w="45" w:type="dxa"/>
              <w:right w:w="45" w:type="dxa"/>
            </w:tcMar>
            <w:vAlign w:val="center"/>
          </w:tcPr>
          <w:p w14:paraId="5AF5E0C9" w14:textId="77777777" w:rsidR="00E2297F" w:rsidRPr="00E80F49" w:rsidRDefault="00E2297F" w:rsidP="00E2297F">
            <w:pPr>
              <w:pStyle w:val="TAC"/>
            </w:pPr>
            <w:r w:rsidRPr="00E80F49">
              <w:t>DC_8A_n1A</w:t>
            </w:r>
          </w:p>
        </w:tc>
        <w:tc>
          <w:tcPr>
            <w:tcW w:w="3052" w:type="dxa"/>
            <w:shd w:val="clear" w:color="auto" w:fill="auto"/>
            <w:tcMar>
              <w:left w:w="45" w:type="dxa"/>
              <w:right w:w="45" w:type="dxa"/>
            </w:tcMar>
            <w:vAlign w:val="center"/>
          </w:tcPr>
          <w:p w14:paraId="25BD5A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C34BF86" w14:textId="77777777" w:rsidR="00E2297F" w:rsidRPr="00E80F49" w:rsidRDefault="00E2297F" w:rsidP="00E2297F">
            <w:pPr>
              <w:pStyle w:val="TAC"/>
            </w:pPr>
            <w:r w:rsidRPr="00E80F49">
              <w:t xml:space="preserve">n1 (IMD4 </w:t>
            </w:r>
            <w:r w:rsidRPr="00E80F49">
              <w:rPr>
                <w:rFonts w:cs="Arial"/>
                <w:lang w:eastAsia="ja-JP"/>
              </w:rPr>
              <w:t>|2*fB1-2*fB8|</w:t>
            </w:r>
            <w:r w:rsidRPr="00E80F49">
              <w:t>)</w:t>
            </w:r>
          </w:p>
        </w:tc>
        <w:tc>
          <w:tcPr>
            <w:tcW w:w="1381" w:type="dxa"/>
            <w:shd w:val="clear" w:color="auto" w:fill="auto"/>
            <w:tcMar>
              <w:left w:w="45" w:type="dxa"/>
              <w:right w:w="45" w:type="dxa"/>
            </w:tcMar>
            <w:vAlign w:val="bottom"/>
          </w:tcPr>
          <w:p w14:paraId="3EA45BDC" w14:textId="77777777" w:rsidR="00E2297F" w:rsidRPr="00E80F49" w:rsidRDefault="00E2297F" w:rsidP="00E2297F">
            <w:pPr>
              <w:pStyle w:val="TAC"/>
            </w:pPr>
            <w:r w:rsidRPr="00E80F49">
              <w:t>NE, IMD4</w:t>
            </w:r>
          </w:p>
        </w:tc>
        <w:tc>
          <w:tcPr>
            <w:tcW w:w="3052" w:type="dxa"/>
            <w:shd w:val="clear" w:color="auto" w:fill="auto"/>
            <w:tcMar>
              <w:left w:w="45" w:type="dxa"/>
              <w:right w:w="45" w:type="dxa"/>
            </w:tcMar>
            <w:vAlign w:val="center"/>
          </w:tcPr>
          <w:p w14:paraId="4264DB37" w14:textId="3EF9F8FB" w:rsidR="00E2297F" w:rsidRPr="00E80F49" w:rsidRDefault="00E2297F" w:rsidP="00E2297F">
            <w:pPr>
              <w:pStyle w:val="TAC"/>
            </w:pPr>
            <w:r w:rsidRPr="00E80F49">
              <w:t>RAN5#90-e</w:t>
            </w:r>
          </w:p>
        </w:tc>
      </w:tr>
      <w:tr w:rsidR="00E2297F" w:rsidRPr="00E80F49" w14:paraId="46EBC0B6" w14:textId="77777777" w:rsidTr="008C05F3">
        <w:tc>
          <w:tcPr>
            <w:tcW w:w="1606" w:type="dxa"/>
            <w:shd w:val="clear" w:color="auto" w:fill="auto"/>
            <w:tcMar>
              <w:left w:w="45" w:type="dxa"/>
              <w:right w:w="45" w:type="dxa"/>
            </w:tcMar>
            <w:vAlign w:val="center"/>
          </w:tcPr>
          <w:p w14:paraId="111B6113" w14:textId="77777777" w:rsidR="00E2297F" w:rsidRPr="00E80F49" w:rsidRDefault="00E2297F" w:rsidP="00E2297F">
            <w:pPr>
              <w:pStyle w:val="TAC"/>
            </w:pPr>
            <w:r w:rsidRPr="00E80F49">
              <w:t>DC_8A_n3A</w:t>
            </w:r>
          </w:p>
        </w:tc>
        <w:tc>
          <w:tcPr>
            <w:tcW w:w="3052" w:type="dxa"/>
            <w:shd w:val="clear" w:color="auto" w:fill="auto"/>
            <w:tcMar>
              <w:left w:w="45" w:type="dxa"/>
              <w:right w:w="45" w:type="dxa"/>
            </w:tcMar>
            <w:vAlign w:val="center"/>
          </w:tcPr>
          <w:p w14:paraId="6267C86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2800197" w14:textId="77777777" w:rsidR="00E2297F" w:rsidRPr="00E80F49" w:rsidRDefault="00E2297F" w:rsidP="00E2297F">
            <w:pPr>
              <w:pStyle w:val="TAC"/>
            </w:pPr>
            <w:r w:rsidRPr="00E80F49">
              <w:t xml:space="preserve">8 (IMD4 </w:t>
            </w:r>
            <w:r w:rsidRPr="00E80F49">
              <w:rPr>
                <w:rFonts w:cs="Arial"/>
                <w:lang w:eastAsia="ja-JP"/>
              </w:rPr>
              <w:t>|3*fB8-1*fB3|</w:t>
            </w:r>
            <w:r w:rsidRPr="00E80F49">
              <w:t>),</w:t>
            </w:r>
          </w:p>
          <w:p w14:paraId="43C9E675" w14:textId="7C3967B8" w:rsidR="00E2297F" w:rsidRPr="00E80F49" w:rsidRDefault="00E2297F" w:rsidP="00E2297F">
            <w:pPr>
              <w:pStyle w:val="TAC"/>
            </w:pPr>
            <w:r w:rsidRPr="00E80F49">
              <w:t xml:space="preserve">n3 (IMD5 </w:t>
            </w:r>
            <w:r w:rsidRPr="00E80F49">
              <w:rPr>
                <w:rFonts w:cs="Arial"/>
                <w:lang w:eastAsia="ja-JP"/>
              </w:rPr>
              <w:t>|4*fB8-1*fB3|</w:t>
            </w:r>
            <w:r w:rsidRPr="00E80F49">
              <w:t>)</w:t>
            </w:r>
          </w:p>
        </w:tc>
        <w:tc>
          <w:tcPr>
            <w:tcW w:w="1381" w:type="dxa"/>
            <w:shd w:val="clear" w:color="auto" w:fill="auto"/>
            <w:tcMar>
              <w:left w:w="45" w:type="dxa"/>
              <w:right w:w="45" w:type="dxa"/>
            </w:tcMar>
            <w:vAlign w:val="bottom"/>
          </w:tcPr>
          <w:p w14:paraId="578ACE17" w14:textId="414CFE0C" w:rsidR="00E2297F" w:rsidRPr="00E80F49" w:rsidRDefault="00E2297F" w:rsidP="00E2297F">
            <w:pPr>
              <w:pStyle w:val="TAC"/>
            </w:pPr>
            <w:r w:rsidRPr="00E80F49">
              <w:t>NE, IMD4, IMD5</w:t>
            </w:r>
          </w:p>
        </w:tc>
        <w:tc>
          <w:tcPr>
            <w:tcW w:w="3052" w:type="dxa"/>
            <w:shd w:val="clear" w:color="auto" w:fill="auto"/>
            <w:tcMar>
              <w:left w:w="45" w:type="dxa"/>
              <w:right w:w="45" w:type="dxa"/>
            </w:tcMar>
            <w:vAlign w:val="center"/>
          </w:tcPr>
          <w:p w14:paraId="03113A07" w14:textId="16D19D09" w:rsidR="00E2297F" w:rsidRPr="00E80F49" w:rsidRDefault="00E2297F" w:rsidP="00E2297F">
            <w:pPr>
              <w:pStyle w:val="TAC"/>
            </w:pPr>
            <w:r w:rsidRPr="00E80F49">
              <w:t>RAN5#90-e</w:t>
            </w:r>
          </w:p>
        </w:tc>
      </w:tr>
      <w:tr w:rsidR="00E2297F" w:rsidRPr="00E80F49" w14:paraId="250B34A8" w14:textId="77777777" w:rsidTr="008C05F3">
        <w:tc>
          <w:tcPr>
            <w:tcW w:w="1606" w:type="dxa"/>
            <w:shd w:val="clear" w:color="auto" w:fill="auto"/>
            <w:tcMar>
              <w:left w:w="45" w:type="dxa"/>
              <w:right w:w="45" w:type="dxa"/>
            </w:tcMar>
            <w:vAlign w:val="center"/>
          </w:tcPr>
          <w:p w14:paraId="6E9A6741" w14:textId="4DB1C22E" w:rsidR="00E2297F" w:rsidRPr="00E80F49" w:rsidRDefault="00E2297F" w:rsidP="00E2297F">
            <w:pPr>
              <w:pStyle w:val="TAC"/>
            </w:pPr>
            <w:r w:rsidRPr="00E80F49">
              <w:t>DC_8A_n20A</w:t>
            </w:r>
          </w:p>
        </w:tc>
        <w:tc>
          <w:tcPr>
            <w:tcW w:w="3052" w:type="dxa"/>
            <w:shd w:val="clear" w:color="auto" w:fill="auto"/>
            <w:tcMar>
              <w:left w:w="45" w:type="dxa"/>
              <w:right w:w="45" w:type="dxa"/>
            </w:tcMar>
            <w:vAlign w:val="center"/>
          </w:tcPr>
          <w:p w14:paraId="34781DE1" w14:textId="37734417" w:rsidR="00E2297F" w:rsidRPr="00E80F49" w:rsidRDefault="00E2297F" w:rsidP="00E2297F">
            <w:pPr>
              <w:pStyle w:val="TAC"/>
            </w:pPr>
            <w:r w:rsidRPr="00E80F49">
              <w:t>Yes</w:t>
            </w:r>
          </w:p>
        </w:tc>
        <w:tc>
          <w:tcPr>
            <w:tcW w:w="1302" w:type="dxa"/>
            <w:shd w:val="clear" w:color="auto" w:fill="auto"/>
            <w:tcMar>
              <w:left w:w="45" w:type="dxa"/>
              <w:right w:w="45" w:type="dxa"/>
            </w:tcMar>
            <w:vAlign w:val="bottom"/>
          </w:tcPr>
          <w:p w14:paraId="5C07F6F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(IMD3)</w:t>
            </w:r>
          </w:p>
          <w:p w14:paraId="7F1EFE8D" w14:textId="389ABFBE" w:rsidR="00E2297F" w:rsidRPr="00E80F49" w:rsidRDefault="00E2297F" w:rsidP="00E2297F">
            <w:pPr>
              <w:pStyle w:val="TAC"/>
            </w:pPr>
            <w:r w:rsidRPr="00E80F49">
              <w:t>n20 (IMD3)</w:t>
            </w:r>
          </w:p>
        </w:tc>
        <w:tc>
          <w:tcPr>
            <w:tcW w:w="1381" w:type="dxa"/>
            <w:shd w:val="clear" w:color="auto" w:fill="auto"/>
            <w:tcMar>
              <w:left w:w="45" w:type="dxa"/>
              <w:right w:w="45" w:type="dxa"/>
            </w:tcMar>
            <w:vAlign w:val="bottom"/>
          </w:tcPr>
          <w:p w14:paraId="23BABD95" w14:textId="77777777" w:rsidR="00E2297F" w:rsidRPr="00E80F49" w:rsidRDefault="00E2297F" w:rsidP="00E2297F">
            <w:pPr>
              <w:pStyle w:val="TAC"/>
              <w:rPr>
                <w:lang w:eastAsia="zh-CN"/>
              </w:rPr>
            </w:pPr>
            <w:r w:rsidRPr="00E80F49">
              <w:rPr>
                <w:lang w:eastAsia="zh-CN"/>
              </w:rPr>
              <w:t>NE</w:t>
            </w:r>
          </w:p>
          <w:p w14:paraId="631861CE" w14:textId="4E07C3A3" w:rsidR="00E2297F" w:rsidRPr="00E80F49" w:rsidRDefault="00E2297F" w:rsidP="00E2297F">
            <w:pPr>
              <w:pStyle w:val="TAC"/>
            </w:pPr>
            <w:r w:rsidRPr="00E80F49">
              <w:t>IMD3</w:t>
            </w:r>
          </w:p>
        </w:tc>
        <w:tc>
          <w:tcPr>
            <w:tcW w:w="3052" w:type="dxa"/>
            <w:shd w:val="clear" w:color="auto" w:fill="auto"/>
            <w:tcMar>
              <w:left w:w="45" w:type="dxa"/>
              <w:right w:w="45" w:type="dxa"/>
            </w:tcMar>
            <w:vAlign w:val="center"/>
          </w:tcPr>
          <w:p w14:paraId="396CFBF8" w14:textId="028232AC" w:rsidR="00E2297F" w:rsidRPr="00E80F49" w:rsidRDefault="00E2297F" w:rsidP="00E2297F">
            <w:pPr>
              <w:pStyle w:val="TAC"/>
            </w:pPr>
            <w:r w:rsidRPr="00E80F49">
              <w:t>RAN5#94-e</w:t>
            </w:r>
          </w:p>
        </w:tc>
      </w:tr>
      <w:tr w:rsidR="00E2297F" w:rsidRPr="00E80F49" w14:paraId="0DF9DF51" w14:textId="77777777" w:rsidTr="008C05F3">
        <w:tc>
          <w:tcPr>
            <w:tcW w:w="1606" w:type="dxa"/>
            <w:shd w:val="clear" w:color="auto" w:fill="auto"/>
            <w:tcMar>
              <w:left w:w="45" w:type="dxa"/>
              <w:right w:w="45" w:type="dxa"/>
            </w:tcMar>
            <w:vAlign w:val="center"/>
          </w:tcPr>
          <w:p w14:paraId="5CC96354" w14:textId="50499336" w:rsidR="00E2297F" w:rsidRPr="00E80F49" w:rsidRDefault="00E2297F" w:rsidP="00E2297F">
            <w:pPr>
              <w:pStyle w:val="TAC"/>
            </w:pPr>
            <w:r w:rsidRPr="00E80F49">
              <w:t>DC_8A_n28A</w:t>
            </w:r>
          </w:p>
        </w:tc>
        <w:tc>
          <w:tcPr>
            <w:tcW w:w="3052" w:type="dxa"/>
            <w:shd w:val="clear" w:color="auto" w:fill="auto"/>
            <w:tcMar>
              <w:left w:w="45" w:type="dxa"/>
              <w:right w:w="45" w:type="dxa"/>
            </w:tcMar>
            <w:vAlign w:val="center"/>
          </w:tcPr>
          <w:p w14:paraId="34F46808" w14:textId="31A16D1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F47BE92" w14:textId="18E1CE9D" w:rsidR="00E2297F" w:rsidRPr="00E80F49" w:rsidRDefault="00E2297F" w:rsidP="00E2297F">
            <w:pPr>
              <w:keepNext/>
              <w:keepLines/>
              <w:spacing w:after="0"/>
              <w:jc w:val="center"/>
              <w:rPr>
                <w:rFonts w:ascii="Arial" w:hAnsi="Arial"/>
                <w:sz w:val="18"/>
              </w:rPr>
            </w:pPr>
            <w:r w:rsidRPr="00E80F49">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E80F49" w:rsidRDefault="00E2297F" w:rsidP="00E2297F">
            <w:pPr>
              <w:pStyle w:val="TAC"/>
              <w:rPr>
                <w:lang w:eastAsia="zh-CN"/>
              </w:rPr>
            </w:pPr>
            <w:r w:rsidRPr="00E80F49">
              <w:t>NE</w:t>
            </w:r>
          </w:p>
        </w:tc>
        <w:tc>
          <w:tcPr>
            <w:tcW w:w="3052" w:type="dxa"/>
            <w:shd w:val="clear" w:color="auto" w:fill="auto"/>
            <w:tcMar>
              <w:left w:w="45" w:type="dxa"/>
              <w:right w:w="45" w:type="dxa"/>
            </w:tcMar>
            <w:vAlign w:val="center"/>
          </w:tcPr>
          <w:p w14:paraId="61622A33" w14:textId="57DEA023" w:rsidR="00E2297F" w:rsidRPr="00E80F49" w:rsidRDefault="00E2297F" w:rsidP="00E2297F">
            <w:pPr>
              <w:pStyle w:val="TAC"/>
            </w:pPr>
            <w:r w:rsidRPr="00E80F49">
              <w:t>RAN5#95-e</w:t>
            </w:r>
          </w:p>
        </w:tc>
      </w:tr>
      <w:tr w:rsidR="00E2297F" w:rsidRPr="00E80F49" w14:paraId="3BDDA46E" w14:textId="77777777" w:rsidTr="008C05F3">
        <w:tc>
          <w:tcPr>
            <w:tcW w:w="1606" w:type="dxa"/>
            <w:shd w:val="clear" w:color="auto" w:fill="auto"/>
            <w:tcMar>
              <w:left w:w="45" w:type="dxa"/>
              <w:right w:w="45" w:type="dxa"/>
            </w:tcMar>
            <w:vAlign w:val="center"/>
          </w:tcPr>
          <w:p w14:paraId="75A4997A" w14:textId="444B839F" w:rsidR="00E2297F" w:rsidRPr="00E80F49" w:rsidRDefault="00E2297F" w:rsidP="00E2297F">
            <w:pPr>
              <w:pStyle w:val="TAC"/>
            </w:pPr>
            <w:r>
              <w:t>DC_8A_n41</w:t>
            </w:r>
            <w:r w:rsidRPr="00E80F49">
              <w:t>A</w:t>
            </w:r>
          </w:p>
        </w:tc>
        <w:tc>
          <w:tcPr>
            <w:tcW w:w="3052" w:type="dxa"/>
            <w:shd w:val="clear" w:color="auto" w:fill="auto"/>
            <w:tcMar>
              <w:left w:w="45" w:type="dxa"/>
              <w:right w:w="45" w:type="dxa"/>
            </w:tcMar>
            <w:vAlign w:val="center"/>
          </w:tcPr>
          <w:p w14:paraId="46A0CB51" w14:textId="20054E7E"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06A1088D" w14:textId="77777777" w:rsidR="00E2297F" w:rsidRPr="00E80F49" w:rsidRDefault="00E2297F" w:rsidP="00E2297F">
            <w:pPr>
              <w:pStyle w:val="TAC"/>
            </w:pPr>
            <w:r>
              <w:t>n41</w:t>
            </w:r>
            <w:r w:rsidRPr="00E80F49">
              <w:t xml:space="preserve"> (HD</w:t>
            </w:r>
            <w:r>
              <w:t>3</w:t>
            </w:r>
            <w:r w:rsidRPr="00E80F49">
              <w:t>),</w:t>
            </w:r>
          </w:p>
          <w:p w14:paraId="21A4AEC8" w14:textId="6AD1B55A" w:rsidR="00E2297F" w:rsidRPr="00E80F49" w:rsidRDefault="00E2297F" w:rsidP="00E2297F">
            <w:pPr>
              <w:keepNext/>
              <w:keepLines/>
              <w:spacing w:after="0"/>
              <w:jc w:val="center"/>
              <w:rPr>
                <w:rFonts w:ascii="Arial" w:hAnsi="Arial"/>
                <w:sz w:val="18"/>
              </w:rPr>
            </w:pPr>
            <w:r>
              <w:t>8 (IMD3</w:t>
            </w:r>
            <w:r w:rsidRPr="00E80F49">
              <w:t>)</w:t>
            </w:r>
          </w:p>
        </w:tc>
        <w:tc>
          <w:tcPr>
            <w:tcW w:w="1381" w:type="dxa"/>
            <w:shd w:val="clear" w:color="auto" w:fill="auto"/>
            <w:tcMar>
              <w:left w:w="45" w:type="dxa"/>
              <w:right w:w="45" w:type="dxa"/>
            </w:tcMar>
            <w:vAlign w:val="bottom"/>
          </w:tcPr>
          <w:p w14:paraId="0A273D60" w14:textId="77777777" w:rsidR="00E2297F" w:rsidRDefault="00E2297F" w:rsidP="00E2297F">
            <w:pPr>
              <w:pStyle w:val="TAC"/>
            </w:pPr>
            <w:r w:rsidRPr="00E80F49">
              <w:t>NE</w:t>
            </w:r>
          </w:p>
          <w:p w14:paraId="1E6A5322" w14:textId="77777777" w:rsidR="00E2297F" w:rsidRPr="00E80F49" w:rsidRDefault="00E2297F" w:rsidP="00E2297F">
            <w:pPr>
              <w:pStyle w:val="TAC"/>
            </w:pPr>
            <w:r w:rsidRPr="00E80F49">
              <w:t>HD, HD avoid</w:t>
            </w:r>
          </w:p>
          <w:p w14:paraId="45D1E5A7" w14:textId="70040F39" w:rsidR="00E2297F" w:rsidRPr="00E80F49" w:rsidRDefault="00E2297F" w:rsidP="00E2297F">
            <w:pPr>
              <w:pStyle w:val="TAC"/>
            </w:pPr>
            <w:r w:rsidRPr="00E80F49">
              <w:t>IMD</w:t>
            </w:r>
            <w:r>
              <w:t>3</w:t>
            </w:r>
          </w:p>
        </w:tc>
        <w:tc>
          <w:tcPr>
            <w:tcW w:w="3052" w:type="dxa"/>
            <w:shd w:val="clear" w:color="auto" w:fill="auto"/>
            <w:tcMar>
              <w:left w:w="45" w:type="dxa"/>
              <w:right w:w="45" w:type="dxa"/>
            </w:tcMar>
            <w:vAlign w:val="center"/>
          </w:tcPr>
          <w:p w14:paraId="20641DF3" w14:textId="66C8EFAC" w:rsidR="00E2297F" w:rsidRPr="00E80F49" w:rsidRDefault="00E2297F" w:rsidP="00E2297F">
            <w:pPr>
              <w:pStyle w:val="TAC"/>
            </w:pPr>
            <w:r w:rsidRPr="00E80F49">
              <w:t>RAN5#9</w:t>
            </w:r>
            <w:r>
              <w:t>8</w:t>
            </w:r>
          </w:p>
        </w:tc>
      </w:tr>
      <w:tr w:rsidR="00E2297F" w:rsidRPr="00E80F49" w14:paraId="4AC390BC" w14:textId="77777777" w:rsidTr="008C05F3">
        <w:tc>
          <w:tcPr>
            <w:tcW w:w="1606" w:type="dxa"/>
            <w:shd w:val="clear" w:color="auto" w:fill="auto"/>
            <w:tcMar>
              <w:left w:w="45" w:type="dxa"/>
              <w:right w:w="45" w:type="dxa"/>
            </w:tcMar>
            <w:vAlign w:val="center"/>
          </w:tcPr>
          <w:p w14:paraId="58E202EA" w14:textId="449F4E61" w:rsidR="00E2297F" w:rsidRPr="00E80F49" w:rsidRDefault="00E2297F" w:rsidP="00E2297F">
            <w:pPr>
              <w:pStyle w:val="TAC"/>
            </w:pPr>
            <w:r w:rsidRPr="00E80F49">
              <w:t>DC_8A_n77A</w:t>
            </w:r>
          </w:p>
        </w:tc>
        <w:tc>
          <w:tcPr>
            <w:tcW w:w="3052" w:type="dxa"/>
            <w:shd w:val="clear" w:color="auto" w:fill="auto"/>
            <w:tcMar>
              <w:left w:w="45" w:type="dxa"/>
              <w:right w:w="45" w:type="dxa"/>
            </w:tcMar>
            <w:vAlign w:val="center"/>
          </w:tcPr>
          <w:p w14:paraId="7196A3A5" w14:textId="2E8EBC4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DAA061"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(HD4),</w:t>
            </w:r>
          </w:p>
          <w:p w14:paraId="3B10EC93" w14:textId="42476AE0" w:rsidR="00E2297F" w:rsidRPr="00E80F49" w:rsidRDefault="00E2297F" w:rsidP="00E2297F">
            <w:pPr>
              <w:pStyle w:val="TAC"/>
            </w:pPr>
            <w:r w:rsidRPr="00E80F49">
              <w:t>8 (IMD4)</w:t>
            </w:r>
          </w:p>
        </w:tc>
        <w:tc>
          <w:tcPr>
            <w:tcW w:w="1381" w:type="dxa"/>
            <w:shd w:val="clear" w:color="auto" w:fill="auto"/>
            <w:tcMar>
              <w:left w:w="45" w:type="dxa"/>
              <w:right w:w="45" w:type="dxa"/>
            </w:tcMar>
            <w:vAlign w:val="center"/>
          </w:tcPr>
          <w:p w14:paraId="48DBF1B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8D4A0E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13509228" w14:textId="502D397F"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1503B857" w14:textId="12B24CA4" w:rsidR="00E2297F" w:rsidRPr="00E80F49" w:rsidRDefault="00E2297F" w:rsidP="00E2297F">
            <w:pPr>
              <w:pStyle w:val="TAC"/>
            </w:pPr>
            <w:r w:rsidRPr="00E80F49">
              <w:t>RAN5#92-e</w:t>
            </w:r>
          </w:p>
        </w:tc>
      </w:tr>
      <w:tr w:rsidR="00E2297F" w:rsidRPr="00E80F49" w14:paraId="2E5F96A1" w14:textId="77777777" w:rsidTr="008C05F3">
        <w:tc>
          <w:tcPr>
            <w:tcW w:w="1606" w:type="dxa"/>
            <w:shd w:val="clear" w:color="auto" w:fill="auto"/>
            <w:tcMar>
              <w:left w:w="45" w:type="dxa"/>
              <w:right w:w="45" w:type="dxa"/>
            </w:tcMar>
            <w:vAlign w:val="center"/>
          </w:tcPr>
          <w:p w14:paraId="75B65707" w14:textId="1108E193" w:rsidR="00E2297F" w:rsidRPr="00E80F49" w:rsidRDefault="00E2297F" w:rsidP="00E2297F">
            <w:pPr>
              <w:pStyle w:val="TAC"/>
            </w:pPr>
            <w:r>
              <w:t>DC_8A_n78A</w:t>
            </w:r>
          </w:p>
        </w:tc>
        <w:tc>
          <w:tcPr>
            <w:tcW w:w="3052" w:type="dxa"/>
            <w:shd w:val="clear" w:color="auto" w:fill="auto"/>
            <w:tcMar>
              <w:left w:w="45" w:type="dxa"/>
              <w:right w:w="45" w:type="dxa"/>
            </w:tcMar>
            <w:vAlign w:val="center"/>
          </w:tcPr>
          <w:p w14:paraId="6F359EFA" w14:textId="1CC2848B" w:rsidR="00E2297F" w:rsidRPr="00E80F49" w:rsidRDefault="00E2297F" w:rsidP="00E2297F">
            <w:pPr>
              <w:pStyle w:val="TAC"/>
            </w:pPr>
            <w:r>
              <w:t>No</w:t>
            </w:r>
          </w:p>
        </w:tc>
        <w:tc>
          <w:tcPr>
            <w:tcW w:w="1302" w:type="dxa"/>
            <w:shd w:val="clear" w:color="auto" w:fill="auto"/>
            <w:tcMar>
              <w:left w:w="45" w:type="dxa"/>
              <w:right w:w="45" w:type="dxa"/>
            </w:tcMar>
            <w:vAlign w:val="center"/>
          </w:tcPr>
          <w:p w14:paraId="6D638E8D" w14:textId="77777777" w:rsidR="00E2297F" w:rsidRDefault="00E2297F" w:rsidP="00E2297F">
            <w:pPr>
              <w:keepNext/>
              <w:keepLines/>
              <w:spacing w:after="0"/>
              <w:jc w:val="center"/>
              <w:rPr>
                <w:rFonts w:ascii="Arial" w:hAnsi="Arial"/>
                <w:sz w:val="18"/>
              </w:rPr>
            </w:pPr>
            <w:r>
              <w:rPr>
                <w:rFonts w:ascii="Arial" w:hAnsi="Arial"/>
                <w:sz w:val="18"/>
              </w:rPr>
              <w:t>N78 (HD4),</w:t>
            </w:r>
          </w:p>
          <w:p w14:paraId="7720CB56" w14:textId="1F60B10F" w:rsidR="00E2297F" w:rsidRPr="00E80F49" w:rsidRDefault="00E2297F" w:rsidP="00E2297F">
            <w:pPr>
              <w:keepNext/>
              <w:keepLines/>
              <w:spacing w:after="0"/>
              <w:jc w:val="center"/>
              <w:rPr>
                <w:rFonts w:ascii="Arial" w:hAnsi="Arial"/>
                <w:sz w:val="18"/>
              </w:rPr>
            </w:pPr>
            <w:r w:rsidRPr="00557F04">
              <w:rPr>
                <w:rFonts w:ascii="Arial" w:hAnsi="Arial"/>
                <w:sz w:val="18"/>
              </w:rPr>
              <w:t>8 (IMD4)</w:t>
            </w:r>
          </w:p>
        </w:tc>
        <w:tc>
          <w:tcPr>
            <w:tcW w:w="1381" w:type="dxa"/>
            <w:shd w:val="clear" w:color="auto" w:fill="auto"/>
            <w:tcMar>
              <w:left w:w="45" w:type="dxa"/>
              <w:right w:w="45" w:type="dxa"/>
            </w:tcMar>
            <w:vAlign w:val="center"/>
          </w:tcPr>
          <w:p w14:paraId="5B754D69" w14:textId="77777777" w:rsidR="00E2297F" w:rsidRDefault="00E2297F" w:rsidP="00E2297F">
            <w:pPr>
              <w:keepNext/>
              <w:keepLines/>
              <w:spacing w:after="0"/>
              <w:jc w:val="center"/>
              <w:rPr>
                <w:rFonts w:ascii="Arial" w:hAnsi="Arial"/>
                <w:sz w:val="18"/>
              </w:rPr>
            </w:pPr>
            <w:r>
              <w:rPr>
                <w:rFonts w:ascii="Arial" w:hAnsi="Arial"/>
                <w:sz w:val="18"/>
              </w:rPr>
              <w:t>NE</w:t>
            </w:r>
          </w:p>
          <w:p w14:paraId="3E27A17E" w14:textId="77777777" w:rsidR="00E2297F" w:rsidRDefault="00E2297F" w:rsidP="00E2297F">
            <w:pPr>
              <w:keepNext/>
              <w:keepLines/>
              <w:spacing w:after="0"/>
              <w:jc w:val="center"/>
              <w:rPr>
                <w:rFonts w:ascii="Arial" w:hAnsi="Arial"/>
                <w:sz w:val="18"/>
              </w:rPr>
            </w:pPr>
            <w:r>
              <w:rPr>
                <w:rFonts w:ascii="Arial" w:hAnsi="Arial"/>
                <w:sz w:val="18"/>
              </w:rPr>
              <w:t>HD, HD avoid</w:t>
            </w:r>
          </w:p>
          <w:p w14:paraId="40259F73" w14:textId="116B2B47" w:rsidR="00E2297F" w:rsidRPr="00E80F49" w:rsidRDefault="00E2297F" w:rsidP="00E2297F">
            <w:pPr>
              <w:keepNext/>
              <w:keepLines/>
              <w:spacing w:after="0"/>
              <w:jc w:val="center"/>
              <w:rPr>
                <w:rFonts w:ascii="Arial" w:hAnsi="Arial"/>
                <w:sz w:val="18"/>
              </w:rPr>
            </w:pPr>
            <w:r w:rsidRPr="00557F04">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E2297F" w:rsidRPr="00E80F49" w:rsidDel="00AD5E0E" w:rsidRDefault="00E2297F" w:rsidP="00E2297F">
            <w:pPr>
              <w:pStyle w:val="TAC"/>
            </w:pPr>
            <w:r>
              <w:t>Added at RAN5#96-e</w:t>
            </w:r>
          </w:p>
        </w:tc>
      </w:tr>
      <w:tr w:rsidR="00E2297F" w:rsidRPr="00E80F49" w14:paraId="5CBB9603" w14:textId="77777777" w:rsidTr="008C05F3">
        <w:tc>
          <w:tcPr>
            <w:tcW w:w="1606" w:type="dxa"/>
            <w:shd w:val="clear" w:color="auto" w:fill="auto"/>
            <w:tcMar>
              <w:left w:w="45" w:type="dxa"/>
              <w:right w:w="45" w:type="dxa"/>
            </w:tcMar>
            <w:vAlign w:val="center"/>
          </w:tcPr>
          <w:p w14:paraId="7C5065E8" w14:textId="7ED36D32" w:rsidR="00E2297F" w:rsidRDefault="00E2297F" w:rsidP="00E2297F">
            <w:pPr>
              <w:pStyle w:val="TAC"/>
            </w:pPr>
            <w:r>
              <w:t>DC_8A_n79A</w:t>
            </w:r>
          </w:p>
        </w:tc>
        <w:tc>
          <w:tcPr>
            <w:tcW w:w="3052" w:type="dxa"/>
            <w:shd w:val="clear" w:color="auto" w:fill="auto"/>
            <w:tcMar>
              <w:left w:w="45" w:type="dxa"/>
              <w:right w:w="45" w:type="dxa"/>
            </w:tcMar>
            <w:vAlign w:val="center"/>
          </w:tcPr>
          <w:p w14:paraId="33627A21" w14:textId="101102B0" w:rsidR="00E2297F" w:rsidRDefault="00E2297F" w:rsidP="00E2297F">
            <w:pPr>
              <w:pStyle w:val="TAC"/>
            </w:pPr>
            <w:r>
              <w:t>No</w:t>
            </w:r>
          </w:p>
        </w:tc>
        <w:tc>
          <w:tcPr>
            <w:tcW w:w="1302" w:type="dxa"/>
            <w:shd w:val="clear" w:color="auto" w:fill="auto"/>
            <w:tcMar>
              <w:left w:w="45" w:type="dxa"/>
              <w:right w:w="45" w:type="dxa"/>
            </w:tcMar>
            <w:vAlign w:val="center"/>
          </w:tcPr>
          <w:p w14:paraId="77A0E696" w14:textId="77777777" w:rsidR="00E2297F" w:rsidRDefault="00E2297F" w:rsidP="00E2297F">
            <w:pPr>
              <w:keepNext/>
              <w:keepLines/>
              <w:spacing w:after="0"/>
              <w:jc w:val="center"/>
              <w:rPr>
                <w:rFonts w:ascii="Arial" w:hAnsi="Arial"/>
                <w:sz w:val="18"/>
              </w:rPr>
            </w:pPr>
            <w:r>
              <w:rPr>
                <w:rFonts w:ascii="Arial" w:hAnsi="Arial"/>
                <w:sz w:val="18"/>
              </w:rPr>
              <w:t>n79 (HD5),</w:t>
            </w:r>
          </w:p>
          <w:p w14:paraId="63F41FC6" w14:textId="72BB01B9" w:rsidR="00E2297F" w:rsidRDefault="00E2297F" w:rsidP="00E2297F">
            <w:pPr>
              <w:keepNext/>
              <w:keepLines/>
              <w:spacing w:after="0"/>
              <w:jc w:val="center"/>
              <w:rPr>
                <w:rFonts w:ascii="Arial" w:hAnsi="Arial"/>
                <w:sz w:val="18"/>
              </w:rPr>
            </w:pPr>
            <w:r w:rsidRPr="00E71846">
              <w:rPr>
                <w:rFonts w:ascii="Arial" w:hAnsi="Arial"/>
                <w:sz w:val="18"/>
              </w:rPr>
              <w:t>8 (IMD</w:t>
            </w:r>
            <w:r>
              <w:rPr>
                <w:rFonts w:ascii="Arial" w:hAnsi="Arial"/>
                <w:sz w:val="18"/>
              </w:rPr>
              <w:t>5</w:t>
            </w:r>
            <w:r w:rsidRPr="00E71846">
              <w:rPr>
                <w:rFonts w:ascii="Arial" w:hAnsi="Arial"/>
                <w:sz w:val="18"/>
              </w:rPr>
              <w:t>)</w:t>
            </w:r>
          </w:p>
        </w:tc>
        <w:tc>
          <w:tcPr>
            <w:tcW w:w="1381" w:type="dxa"/>
            <w:shd w:val="clear" w:color="auto" w:fill="auto"/>
            <w:tcMar>
              <w:left w:w="45" w:type="dxa"/>
              <w:right w:w="45" w:type="dxa"/>
            </w:tcMar>
            <w:vAlign w:val="center"/>
          </w:tcPr>
          <w:p w14:paraId="0B3E1284" w14:textId="77777777" w:rsidR="00E2297F" w:rsidRDefault="00E2297F" w:rsidP="00E2297F">
            <w:pPr>
              <w:keepNext/>
              <w:keepLines/>
              <w:spacing w:after="0"/>
              <w:jc w:val="center"/>
              <w:rPr>
                <w:rFonts w:ascii="Arial" w:hAnsi="Arial"/>
                <w:sz w:val="18"/>
              </w:rPr>
            </w:pPr>
            <w:r>
              <w:rPr>
                <w:rFonts w:ascii="Arial" w:hAnsi="Arial"/>
                <w:sz w:val="18"/>
              </w:rPr>
              <w:t>NE</w:t>
            </w:r>
          </w:p>
          <w:p w14:paraId="6759129D" w14:textId="77777777" w:rsidR="00E2297F" w:rsidRDefault="00E2297F" w:rsidP="00E2297F">
            <w:pPr>
              <w:keepNext/>
              <w:keepLines/>
              <w:spacing w:after="0"/>
              <w:jc w:val="center"/>
              <w:rPr>
                <w:rFonts w:ascii="Arial" w:hAnsi="Arial"/>
                <w:sz w:val="18"/>
              </w:rPr>
            </w:pPr>
            <w:r>
              <w:rPr>
                <w:rFonts w:ascii="Arial" w:hAnsi="Arial"/>
                <w:sz w:val="18"/>
              </w:rPr>
              <w:t>HD, HD avoid</w:t>
            </w:r>
          </w:p>
          <w:p w14:paraId="2773DC54" w14:textId="5F2C07DF" w:rsidR="00E2297F" w:rsidRDefault="00E2297F" w:rsidP="00E2297F">
            <w:pPr>
              <w:keepNext/>
              <w:keepLines/>
              <w:spacing w:after="0"/>
              <w:jc w:val="center"/>
              <w:rPr>
                <w:rFonts w:ascii="Arial" w:hAnsi="Arial"/>
                <w:sz w:val="18"/>
              </w:rPr>
            </w:pPr>
            <w:r w:rsidRPr="00E71846">
              <w:rPr>
                <w:rFonts w:ascii="Arial" w:hAnsi="Arial" w:cs="Arial"/>
                <w:sz w:val="18"/>
                <w:szCs w:val="18"/>
              </w:rPr>
              <w:t>IMD</w:t>
            </w:r>
            <w:r>
              <w:rPr>
                <w:rFonts w:ascii="Arial" w:hAnsi="Arial" w:cs="Arial"/>
                <w:sz w:val="18"/>
                <w:szCs w:val="18"/>
              </w:rPr>
              <w:t>5</w:t>
            </w:r>
          </w:p>
        </w:tc>
        <w:tc>
          <w:tcPr>
            <w:tcW w:w="3052" w:type="dxa"/>
            <w:shd w:val="clear" w:color="auto" w:fill="auto"/>
            <w:tcMar>
              <w:left w:w="45" w:type="dxa"/>
              <w:right w:w="45" w:type="dxa"/>
            </w:tcMar>
            <w:vAlign w:val="center"/>
          </w:tcPr>
          <w:p w14:paraId="22D83D7C" w14:textId="3736D300" w:rsidR="00E2297F" w:rsidRDefault="00E2297F" w:rsidP="00E2297F">
            <w:pPr>
              <w:pStyle w:val="TAC"/>
            </w:pPr>
            <w:r>
              <w:t>Added at RAN5#96-e</w:t>
            </w:r>
          </w:p>
        </w:tc>
      </w:tr>
      <w:tr w:rsidR="00E2297F" w:rsidRPr="00E80F49" w14:paraId="11FC89BA" w14:textId="77777777" w:rsidTr="008C05F3">
        <w:tc>
          <w:tcPr>
            <w:tcW w:w="1606" w:type="dxa"/>
            <w:shd w:val="clear" w:color="auto" w:fill="auto"/>
            <w:tcMar>
              <w:left w:w="45" w:type="dxa"/>
              <w:right w:w="45" w:type="dxa"/>
            </w:tcMar>
            <w:vAlign w:val="center"/>
          </w:tcPr>
          <w:p w14:paraId="1FBB0C95" w14:textId="77777777" w:rsidR="00E2297F" w:rsidRPr="00E80F49" w:rsidRDefault="00E2297F" w:rsidP="00E2297F">
            <w:pPr>
              <w:pStyle w:val="TAC"/>
            </w:pPr>
            <w:r w:rsidRPr="00E80F49">
              <w:rPr>
                <w:lang w:eastAsia="en-US"/>
              </w:rPr>
              <w:t>DC_11A_n77A</w:t>
            </w:r>
          </w:p>
        </w:tc>
        <w:tc>
          <w:tcPr>
            <w:tcW w:w="3052" w:type="dxa"/>
            <w:shd w:val="clear" w:color="auto" w:fill="auto"/>
            <w:tcMar>
              <w:left w:w="45" w:type="dxa"/>
              <w:right w:w="45" w:type="dxa"/>
            </w:tcMar>
            <w:vAlign w:val="center"/>
          </w:tcPr>
          <w:p w14:paraId="65DE6B8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20CF4557"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AA3D400"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0A08E316" w14:textId="5D32E59A" w:rsidR="00E2297F" w:rsidRPr="00E80F49" w:rsidRDefault="00E2297F" w:rsidP="00E2297F">
            <w:pPr>
              <w:pStyle w:val="TAC"/>
            </w:pPr>
            <w:r w:rsidRPr="00E80F49">
              <w:t>RAN5#91-e</w:t>
            </w:r>
          </w:p>
        </w:tc>
      </w:tr>
      <w:tr w:rsidR="00E2297F" w:rsidRPr="00E80F49" w14:paraId="50AE8C25" w14:textId="77777777" w:rsidTr="008C05F3">
        <w:tc>
          <w:tcPr>
            <w:tcW w:w="1606" w:type="dxa"/>
            <w:shd w:val="clear" w:color="auto" w:fill="auto"/>
            <w:tcMar>
              <w:left w:w="45" w:type="dxa"/>
              <w:right w:w="45" w:type="dxa"/>
            </w:tcMar>
            <w:vAlign w:val="center"/>
          </w:tcPr>
          <w:p w14:paraId="249170FF" w14:textId="0B0BC353" w:rsidR="00E2297F" w:rsidRPr="00E80F49" w:rsidRDefault="00E2297F" w:rsidP="00E2297F">
            <w:pPr>
              <w:pStyle w:val="TAC"/>
              <w:rPr>
                <w:lang w:eastAsia="en-US"/>
              </w:rPr>
            </w:pPr>
            <w:r w:rsidRPr="00E80F49">
              <w:rPr>
                <w:lang w:eastAsia="en-US"/>
              </w:rPr>
              <w:t>DC_11A_n78A</w:t>
            </w:r>
          </w:p>
        </w:tc>
        <w:tc>
          <w:tcPr>
            <w:tcW w:w="3052" w:type="dxa"/>
            <w:shd w:val="clear" w:color="auto" w:fill="auto"/>
            <w:tcMar>
              <w:left w:w="45" w:type="dxa"/>
              <w:right w:w="45" w:type="dxa"/>
            </w:tcMar>
            <w:vAlign w:val="center"/>
          </w:tcPr>
          <w:p w14:paraId="7AA8B4DC" w14:textId="5D50FB1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52F4E0A" w14:textId="06BD0363"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72D1A1AF" w14:textId="1C37ADA1"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6F349E6C" w14:textId="049F1D5D" w:rsidR="00E2297F" w:rsidRPr="00E80F49" w:rsidRDefault="00E2297F" w:rsidP="00E2297F">
            <w:pPr>
              <w:pStyle w:val="TAC"/>
            </w:pPr>
            <w:r w:rsidRPr="00E80F49">
              <w:t>RAN5#91-e</w:t>
            </w:r>
          </w:p>
        </w:tc>
      </w:tr>
      <w:tr w:rsidR="00E2297F" w:rsidRPr="00E80F49" w14:paraId="34BE8FB6" w14:textId="77777777" w:rsidTr="008C05F3">
        <w:tc>
          <w:tcPr>
            <w:tcW w:w="1606" w:type="dxa"/>
            <w:shd w:val="clear" w:color="auto" w:fill="auto"/>
            <w:tcMar>
              <w:left w:w="45" w:type="dxa"/>
              <w:right w:w="45" w:type="dxa"/>
            </w:tcMar>
            <w:vAlign w:val="center"/>
          </w:tcPr>
          <w:p w14:paraId="4BAEC099" w14:textId="14C29E3C" w:rsidR="00E2297F" w:rsidRPr="00E80F49" w:rsidRDefault="00E2297F" w:rsidP="00E2297F">
            <w:pPr>
              <w:pStyle w:val="TAC"/>
              <w:rPr>
                <w:lang w:eastAsia="en-US"/>
              </w:rPr>
            </w:pPr>
            <w:r w:rsidRPr="00E80F49">
              <w:t>DC_11A_n79A</w:t>
            </w:r>
          </w:p>
        </w:tc>
        <w:tc>
          <w:tcPr>
            <w:tcW w:w="3052" w:type="dxa"/>
            <w:shd w:val="clear" w:color="auto" w:fill="auto"/>
            <w:tcMar>
              <w:left w:w="45" w:type="dxa"/>
              <w:right w:w="45" w:type="dxa"/>
            </w:tcMar>
            <w:vAlign w:val="center"/>
          </w:tcPr>
          <w:p w14:paraId="0A1F912A" w14:textId="093D154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7810BB17" w14:textId="07650D99" w:rsidR="00E2297F" w:rsidRPr="00E80F49" w:rsidRDefault="00E2297F" w:rsidP="00E2297F">
            <w:pPr>
              <w:pStyle w:val="TAC"/>
            </w:pPr>
            <w:r w:rsidRPr="00E80F49">
              <w:t>11 (HM)</w:t>
            </w:r>
          </w:p>
        </w:tc>
        <w:tc>
          <w:tcPr>
            <w:tcW w:w="1381" w:type="dxa"/>
            <w:shd w:val="clear" w:color="auto" w:fill="auto"/>
            <w:tcMar>
              <w:left w:w="45" w:type="dxa"/>
              <w:right w:w="45" w:type="dxa"/>
            </w:tcMar>
            <w:vAlign w:val="center"/>
          </w:tcPr>
          <w:p w14:paraId="4AC755C9"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4E66275" w14:textId="5C32EA7E"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055BFB26" w14:textId="67363926" w:rsidR="00E2297F" w:rsidRPr="00E80F49" w:rsidRDefault="00E2297F" w:rsidP="00E2297F">
            <w:pPr>
              <w:pStyle w:val="TAC"/>
            </w:pPr>
            <w:r w:rsidRPr="00E80F49">
              <w:t>RAN5#92-e</w:t>
            </w:r>
          </w:p>
        </w:tc>
      </w:tr>
      <w:tr w:rsidR="00E2297F" w:rsidRPr="00E80F49" w14:paraId="7A881920" w14:textId="77777777" w:rsidTr="008C05F3">
        <w:tc>
          <w:tcPr>
            <w:tcW w:w="1606" w:type="dxa"/>
            <w:shd w:val="clear" w:color="auto" w:fill="auto"/>
            <w:tcMar>
              <w:left w:w="45" w:type="dxa"/>
              <w:right w:w="45" w:type="dxa"/>
            </w:tcMar>
            <w:vAlign w:val="center"/>
          </w:tcPr>
          <w:p w14:paraId="7FEFF3B3" w14:textId="20E5DCF7" w:rsidR="00E2297F" w:rsidRPr="00E80F49" w:rsidRDefault="00E2297F" w:rsidP="00E2297F">
            <w:pPr>
              <w:pStyle w:val="TAC"/>
            </w:pPr>
            <w:r>
              <w:t>DC_12A_n2A</w:t>
            </w:r>
          </w:p>
        </w:tc>
        <w:tc>
          <w:tcPr>
            <w:tcW w:w="3052" w:type="dxa"/>
            <w:shd w:val="clear" w:color="auto" w:fill="auto"/>
            <w:tcMar>
              <w:left w:w="45" w:type="dxa"/>
              <w:right w:w="45" w:type="dxa"/>
            </w:tcMar>
            <w:vAlign w:val="center"/>
          </w:tcPr>
          <w:p w14:paraId="33652818" w14:textId="2D5AB125" w:rsidR="00E2297F" w:rsidRPr="00E80F49" w:rsidRDefault="00E2297F" w:rsidP="00E2297F">
            <w:pPr>
              <w:pStyle w:val="TAC"/>
            </w:pPr>
            <w:r>
              <w:t>No</w:t>
            </w:r>
          </w:p>
        </w:tc>
        <w:tc>
          <w:tcPr>
            <w:tcW w:w="1302" w:type="dxa"/>
            <w:shd w:val="clear" w:color="auto" w:fill="auto"/>
            <w:tcMar>
              <w:left w:w="45" w:type="dxa"/>
              <w:right w:w="45" w:type="dxa"/>
            </w:tcMar>
            <w:vAlign w:val="center"/>
          </w:tcPr>
          <w:p w14:paraId="4ABFE32E" w14:textId="0B4AA1E0" w:rsidR="00E2297F" w:rsidRPr="00E80F49" w:rsidRDefault="00E2297F" w:rsidP="00E2297F">
            <w:pPr>
              <w:pStyle w:val="TAC"/>
            </w:pPr>
            <w:r>
              <w:t>N/A</w:t>
            </w:r>
          </w:p>
        </w:tc>
        <w:tc>
          <w:tcPr>
            <w:tcW w:w="1381" w:type="dxa"/>
            <w:shd w:val="clear" w:color="auto" w:fill="auto"/>
            <w:tcMar>
              <w:left w:w="45" w:type="dxa"/>
              <w:right w:w="45" w:type="dxa"/>
            </w:tcMar>
            <w:vAlign w:val="bottom"/>
          </w:tcPr>
          <w:p w14:paraId="3E7B39F9" w14:textId="4930C226" w:rsidR="00E2297F" w:rsidRPr="00E80F49" w:rsidRDefault="00E2297F" w:rsidP="00E2297F">
            <w:pPr>
              <w:pStyle w:val="TAC"/>
            </w:pPr>
            <w:r>
              <w:t>NE</w:t>
            </w:r>
          </w:p>
        </w:tc>
        <w:tc>
          <w:tcPr>
            <w:tcW w:w="3052" w:type="dxa"/>
            <w:shd w:val="clear" w:color="auto" w:fill="auto"/>
            <w:tcMar>
              <w:left w:w="45" w:type="dxa"/>
              <w:right w:w="45" w:type="dxa"/>
            </w:tcMar>
            <w:vAlign w:val="center"/>
          </w:tcPr>
          <w:p w14:paraId="186BCC44" w14:textId="6E951959" w:rsidR="00E2297F" w:rsidRPr="00E80F49" w:rsidRDefault="00E2297F" w:rsidP="00E2297F">
            <w:pPr>
              <w:pStyle w:val="TAC"/>
            </w:pPr>
            <w:r>
              <w:t>RAN5#98</w:t>
            </w:r>
          </w:p>
        </w:tc>
      </w:tr>
      <w:tr w:rsidR="00E2297F" w:rsidRPr="00E80F49" w14:paraId="4CC292BA" w14:textId="77777777" w:rsidTr="008C05F3">
        <w:tc>
          <w:tcPr>
            <w:tcW w:w="1606" w:type="dxa"/>
            <w:shd w:val="clear" w:color="auto" w:fill="auto"/>
            <w:tcMar>
              <w:left w:w="45" w:type="dxa"/>
              <w:right w:w="45" w:type="dxa"/>
            </w:tcMar>
            <w:vAlign w:val="center"/>
          </w:tcPr>
          <w:p w14:paraId="4BE9148E" w14:textId="21116E52" w:rsidR="00E2297F" w:rsidRPr="00E80F49" w:rsidRDefault="00E2297F" w:rsidP="00E2297F">
            <w:pPr>
              <w:pStyle w:val="TAC"/>
            </w:pPr>
            <w:r>
              <w:t>DC_12A_n66A</w:t>
            </w:r>
          </w:p>
        </w:tc>
        <w:tc>
          <w:tcPr>
            <w:tcW w:w="3052" w:type="dxa"/>
            <w:shd w:val="clear" w:color="auto" w:fill="auto"/>
            <w:tcMar>
              <w:left w:w="45" w:type="dxa"/>
              <w:right w:w="45" w:type="dxa"/>
            </w:tcMar>
            <w:vAlign w:val="center"/>
          </w:tcPr>
          <w:p w14:paraId="47C6716A" w14:textId="34C1F464" w:rsidR="00E2297F" w:rsidRPr="00E80F49" w:rsidRDefault="00E2297F" w:rsidP="00E2297F">
            <w:pPr>
              <w:pStyle w:val="TAC"/>
            </w:pPr>
            <w:r>
              <w:t>No</w:t>
            </w:r>
          </w:p>
        </w:tc>
        <w:tc>
          <w:tcPr>
            <w:tcW w:w="1302" w:type="dxa"/>
            <w:shd w:val="clear" w:color="auto" w:fill="auto"/>
            <w:tcMar>
              <w:left w:w="45" w:type="dxa"/>
              <w:right w:w="45" w:type="dxa"/>
            </w:tcMar>
            <w:vAlign w:val="center"/>
          </w:tcPr>
          <w:p w14:paraId="22F9C394" w14:textId="0FC96770" w:rsidR="00E2297F" w:rsidRPr="00E80F49" w:rsidRDefault="00E2297F" w:rsidP="00E2297F">
            <w:pPr>
              <w:pStyle w:val="TAC"/>
            </w:pPr>
            <w:r>
              <w:t>N66 (HD3)</w:t>
            </w:r>
          </w:p>
        </w:tc>
        <w:tc>
          <w:tcPr>
            <w:tcW w:w="1381" w:type="dxa"/>
            <w:shd w:val="clear" w:color="auto" w:fill="auto"/>
            <w:tcMar>
              <w:left w:w="45" w:type="dxa"/>
              <w:right w:w="45" w:type="dxa"/>
            </w:tcMar>
            <w:vAlign w:val="center"/>
          </w:tcPr>
          <w:p w14:paraId="3C91F5A0" w14:textId="77777777" w:rsidR="00E2297F" w:rsidRDefault="00E2297F" w:rsidP="00E2297F">
            <w:pPr>
              <w:pStyle w:val="TAC"/>
            </w:pPr>
            <w:r>
              <w:t>NE</w:t>
            </w:r>
          </w:p>
          <w:p w14:paraId="62D0D6F6" w14:textId="4688CEF8"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00D37F2D" w14:textId="0978E3C1" w:rsidR="00E2297F" w:rsidRPr="00E80F49" w:rsidRDefault="00E2297F" w:rsidP="00E2297F">
            <w:pPr>
              <w:pStyle w:val="TAC"/>
            </w:pPr>
            <w:r>
              <w:t>RAN5#97</w:t>
            </w:r>
          </w:p>
        </w:tc>
      </w:tr>
      <w:tr w:rsidR="00E2297F" w:rsidRPr="00E80F49" w14:paraId="011D5D46" w14:textId="77777777" w:rsidTr="008C05F3">
        <w:tc>
          <w:tcPr>
            <w:tcW w:w="1606" w:type="dxa"/>
            <w:shd w:val="clear" w:color="auto" w:fill="auto"/>
            <w:tcMar>
              <w:left w:w="45" w:type="dxa"/>
              <w:right w:w="45" w:type="dxa"/>
            </w:tcMar>
            <w:vAlign w:val="center"/>
          </w:tcPr>
          <w:p w14:paraId="04E5E33A" w14:textId="4A228564" w:rsidR="00E2297F" w:rsidRDefault="00E2297F" w:rsidP="00E2297F">
            <w:pPr>
              <w:pStyle w:val="TAC"/>
            </w:pPr>
            <w:r>
              <w:t>DC_12A_n78A</w:t>
            </w:r>
          </w:p>
        </w:tc>
        <w:tc>
          <w:tcPr>
            <w:tcW w:w="3052" w:type="dxa"/>
            <w:shd w:val="clear" w:color="auto" w:fill="auto"/>
            <w:tcMar>
              <w:left w:w="45" w:type="dxa"/>
              <w:right w:w="45" w:type="dxa"/>
            </w:tcMar>
            <w:vAlign w:val="center"/>
          </w:tcPr>
          <w:p w14:paraId="024AED02" w14:textId="296428F8" w:rsidR="00E2297F" w:rsidRDefault="00E2297F" w:rsidP="00E2297F">
            <w:pPr>
              <w:pStyle w:val="TAC"/>
            </w:pPr>
            <w:r>
              <w:rPr>
                <w:lang w:eastAsia="zh-CN"/>
              </w:rPr>
              <w:t>Yes (</w:t>
            </w:r>
            <w:r>
              <w:rPr>
                <w:lang w:eastAsia="ja-JP"/>
              </w:rPr>
              <w:t>DC_12</w:t>
            </w:r>
            <w:r w:rsidRPr="00E80F49">
              <w:rPr>
                <w:lang w:eastAsia="ja-JP"/>
              </w:rPr>
              <w:t>_n7</w:t>
            </w:r>
            <w:r>
              <w:rPr>
                <w:lang w:eastAsia="ja-JP"/>
              </w:rPr>
              <w:t>8</w:t>
            </w:r>
            <w:r>
              <w:rPr>
                <w:lang w:eastAsia="zh-CN"/>
              </w:rPr>
              <w:t>)</w:t>
            </w:r>
          </w:p>
        </w:tc>
        <w:tc>
          <w:tcPr>
            <w:tcW w:w="1302" w:type="dxa"/>
            <w:shd w:val="clear" w:color="auto" w:fill="auto"/>
            <w:tcMar>
              <w:left w:w="45" w:type="dxa"/>
              <w:right w:w="45" w:type="dxa"/>
            </w:tcMar>
            <w:vAlign w:val="center"/>
          </w:tcPr>
          <w:p w14:paraId="02846B31" w14:textId="77777777" w:rsidR="00E2297F" w:rsidRDefault="00E2297F" w:rsidP="00E2297F">
            <w:pPr>
              <w:pStyle w:val="TAC"/>
            </w:pPr>
            <w:r>
              <w:t>n78 (HD5)</w:t>
            </w:r>
          </w:p>
          <w:p w14:paraId="0F731D67" w14:textId="2D10FA03" w:rsidR="00E2297F" w:rsidRDefault="00E2297F" w:rsidP="00E2297F">
            <w:pPr>
              <w:pStyle w:val="TAC"/>
            </w:pPr>
            <w:r>
              <w:lastRenderedPageBreak/>
              <w:t>12 (IMD5)</w:t>
            </w:r>
          </w:p>
        </w:tc>
        <w:tc>
          <w:tcPr>
            <w:tcW w:w="1381" w:type="dxa"/>
            <w:shd w:val="clear" w:color="auto" w:fill="auto"/>
            <w:tcMar>
              <w:left w:w="45" w:type="dxa"/>
              <w:right w:w="45" w:type="dxa"/>
            </w:tcMar>
            <w:vAlign w:val="center"/>
          </w:tcPr>
          <w:p w14:paraId="7F541C4E" w14:textId="77777777" w:rsidR="00E2297F" w:rsidRDefault="00E2297F" w:rsidP="00E2297F">
            <w:pPr>
              <w:pStyle w:val="TAC"/>
              <w:rPr>
                <w:lang w:eastAsia="zh-CN"/>
              </w:rPr>
            </w:pPr>
            <w:r>
              <w:rPr>
                <w:rFonts w:hint="eastAsia"/>
                <w:lang w:eastAsia="zh-CN"/>
              </w:rPr>
              <w:lastRenderedPageBreak/>
              <w:t>N</w:t>
            </w:r>
            <w:r>
              <w:rPr>
                <w:lang w:eastAsia="zh-CN"/>
              </w:rPr>
              <w:t>E</w:t>
            </w:r>
          </w:p>
          <w:p w14:paraId="58CEDDA9" w14:textId="77777777" w:rsidR="00E2297F" w:rsidRDefault="00E2297F" w:rsidP="00E2297F">
            <w:pPr>
              <w:pStyle w:val="TAC"/>
              <w:rPr>
                <w:lang w:eastAsia="zh-CN"/>
              </w:rPr>
            </w:pPr>
            <w:r>
              <w:rPr>
                <w:lang w:eastAsia="zh-CN"/>
              </w:rPr>
              <w:lastRenderedPageBreak/>
              <w:t>HD, HD avoid</w:t>
            </w:r>
          </w:p>
          <w:p w14:paraId="4E3BAA52" w14:textId="131A8A05" w:rsidR="00E2297F" w:rsidRDefault="00E2297F" w:rsidP="00E2297F">
            <w:pPr>
              <w:pStyle w:val="TAC"/>
            </w:pPr>
            <w:r>
              <w:rPr>
                <w:lang w:eastAsia="zh-CN"/>
              </w:rPr>
              <w:t>IMD5</w:t>
            </w:r>
          </w:p>
        </w:tc>
        <w:tc>
          <w:tcPr>
            <w:tcW w:w="3052" w:type="dxa"/>
            <w:shd w:val="clear" w:color="auto" w:fill="auto"/>
            <w:tcMar>
              <w:left w:w="45" w:type="dxa"/>
              <w:right w:w="45" w:type="dxa"/>
            </w:tcMar>
            <w:vAlign w:val="center"/>
          </w:tcPr>
          <w:p w14:paraId="6201FB95" w14:textId="7C2D8B53" w:rsidR="00E2297F" w:rsidRDefault="00E2297F" w:rsidP="00E2297F">
            <w:pPr>
              <w:pStyle w:val="TAC"/>
            </w:pPr>
            <w:r>
              <w:lastRenderedPageBreak/>
              <w:t>RAN5#98</w:t>
            </w:r>
          </w:p>
        </w:tc>
      </w:tr>
      <w:tr w:rsidR="00E2297F" w:rsidRPr="00E80F49" w14:paraId="0B21688A" w14:textId="77777777" w:rsidTr="008C05F3">
        <w:tc>
          <w:tcPr>
            <w:tcW w:w="1606" w:type="dxa"/>
            <w:shd w:val="clear" w:color="auto" w:fill="auto"/>
            <w:tcMar>
              <w:left w:w="45" w:type="dxa"/>
              <w:right w:w="45" w:type="dxa"/>
            </w:tcMar>
            <w:vAlign w:val="center"/>
          </w:tcPr>
          <w:p w14:paraId="1797D337" w14:textId="0318E649" w:rsidR="00E2297F" w:rsidRPr="00E80F49" w:rsidRDefault="00E2297F" w:rsidP="00E2297F">
            <w:pPr>
              <w:pStyle w:val="TAC"/>
            </w:pPr>
            <w:r w:rsidRPr="00E80F49">
              <w:t>DC_13A_n77A</w:t>
            </w:r>
          </w:p>
        </w:tc>
        <w:tc>
          <w:tcPr>
            <w:tcW w:w="3052" w:type="dxa"/>
            <w:shd w:val="clear" w:color="auto" w:fill="auto"/>
            <w:tcMar>
              <w:left w:w="45" w:type="dxa"/>
              <w:right w:w="45" w:type="dxa"/>
            </w:tcMar>
            <w:vAlign w:val="center"/>
          </w:tcPr>
          <w:p w14:paraId="368EAD70" w14:textId="6D473BA9" w:rsidR="00E2297F" w:rsidRPr="00E80F49" w:rsidRDefault="00E2297F" w:rsidP="00E2297F">
            <w:pPr>
              <w:pStyle w:val="TAC"/>
            </w:pPr>
            <w:r w:rsidRPr="00E80F49">
              <w:rPr>
                <w:rFonts w:cs="Arial"/>
                <w:color w:val="222222"/>
                <w:szCs w:val="18"/>
              </w:rPr>
              <w:t>No</w:t>
            </w:r>
          </w:p>
        </w:tc>
        <w:tc>
          <w:tcPr>
            <w:tcW w:w="1302" w:type="dxa"/>
            <w:shd w:val="clear" w:color="auto" w:fill="auto"/>
            <w:tcMar>
              <w:left w:w="45" w:type="dxa"/>
              <w:right w:w="45" w:type="dxa"/>
            </w:tcMar>
            <w:vAlign w:val="bottom"/>
          </w:tcPr>
          <w:p w14:paraId="60C8A4A0" w14:textId="77777777" w:rsidR="00E2297F" w:rsidRPr="00E80F49" w:rsidRDefault="00E2297F" w:rsidP="00E2297F">
            <w:pPr>
              <w:pStyle w:val="TAC"/>
              <w:rPr>
                <w:rFonts w:cs="Arial"/>
                <w:color w:val="222222"/>
                <w:szCs w:val="18"/>
              </w:rPr>
            </w:pPr>
            <w:r w:rsidRPr="00E80F49">
              <w:rPr>
                <w:rFonts w:cs="Arial"/>
                <w:color w:val="222222"/>
                <w:szCs w:val="18"/>
              </w:rPr>
              <w:t>n77 (HD)</w:t>
            </w:r>
          </w:p>
          <w:p w14:paraId="1AA06DF8" w14:textId="0C6083FE" w:rsidR="00E2297F" w:rsidRPr="00E80F49" w:rsidRDefault="00E2297F" w:rsidP="00E2297F">
            <w:pPr>
              <w:pStyle w:val="TAC"/>
            </w:pPr>
            <w:r w:rsidRPr="00E80F49">
              <w:rPr>
                <w:rFonts w:cs="Arial"/>
                <w:color w:val="222222"/>
                <w:szCs w:val="18"/>
              </w:rPr>
              <w:t>13 (HM)</w:t>
            </w:r>
            <w:r w:rsidRPr="00E80F49">
              <w:rPr>
                <w:rFonts w:cs="Arial"/>
                <w:color w:val="222222"/>
                <w:szCs w:val="18"/>
              </w:rPr>
              <w:br/>
              <w:t>13 (IMD5)</w:t>
            </w:r>
          </w:p>
        </w:tc>
        <w:tc>
          <w:tcPr>
            <w:tcW w:w="1381" w:type="dxa"/>
            <w:shd w:val="clear" w:color="auto" w:fill="auto"/>
            <w:tcMar>
              <w:left w:w="45" w:type="dxa"/>
              <w:right w:w="45" w:type="dxa"/>
            </w:tcMar>
            <w:vAlign w:val="bottom"/>
          </w:tcPr>
          <w:p w14:paraId="6DB45008" w14:textId="77777777" w:rsidR="00E2297F" w:rsidRPr="00E80F49" w:rsidRDefault="00E2297F" w:rsidP="00E2297F">
            <w:pPr>
              <w:pStyle w:val="TAC"/>
              <w:rPr>
                <w:rFonts w:cs="Arial"/>
                <w:color w:val="222222"/>
                <w:szCs w:val="18"/>
              </w:rPr>
            </w:pPr>
            <w:r w:rsidRPr="00E80F49">
              <w:rPr>
                <w:rFonts w:cs="Arial"/>
                <w:color w:val="222222"/>
                <w:szCs w:val="18"/>
              </w:rPr>
              <w:t>NE</w:t>
            </w:r>
            <w:r w:rsidRPr="00E80F49">
              <w:rPr>
                <w:rFonts w:cs="Arial"/>
                <w:color w:val="222222"/>
                <w:szCs w:val="18"/>
              </w:rPr>
              <w:br/>
              <w:t>HD, HD avoid</w:t>
            </w:r>
          </w:p>
          <w:p w14:paraId="17A77320" w14:textId="396F3BEB" w:rsidR="00E2297F" w:rsidRPr="00E80F49" w:rsidRDefault="00E2297F" w:rsidP="00E2297F">
            <w:pPr>
              <w:pStyle w:val="TAC"/>
            </w:pPr>
            <w:r w:rsidRPr="00E80F49">
              <w:rPr>
                <w:rFonts w:cs="Arial"/>
                <w:color w:val="222222"/>
                <w:szCs w:val="18"/>
              </w:rPr>
              <w:t>HM, HM avoid</w:t>
            </w:r>
            <w:r w:rsidRPr="00E80F49">
              <w:rPr>
                <w:rFonts w:cs="Arial"/>
                <w:color w:val="222222"/>
                <w:szCs w:val="18"/>
              </w:rPr>
              <w:br/>
              <w:t>IMD5 PC2&amp;PC3</w:t>
            </w:r>
          </w:p>
        </w:tc>
        <w:tc>
          <w:tcPr>
            <w:tcW w:w="3052" w:type="dxa"/>
            <w:shd w:val="clear" w:color="auto" w:fill="auto"/>
            <w:tcMar>
              <w:left w:w="45" w:type="dxa"/>
              <w:right w:w="45" w:type="dxa"/>
            </w:tcMar>
            <w:vAlign w:val="center"/>
          </w:tcPr>
          <w:p w14:paraId="0DF856AA" w14:textId="263B41C5" w:rsidR="00E2297F" w:rsidRPr="00E80F49" w:rsidRDefault="00E2297F" w:rsidP="00E2297F">
            <w:pPr>
              <w:pStyle w:val="TAC"/>
            </w:pPr>
            <w:r w:rsidRPr="00E80F49">
              <w:rPr>
                <w:rFonts w:cs="Arial"/>
                <w:color w:val="222222"/>
                <w:szCs w:val="18"/>
              </w:rPr>
              <w:t>RAN5#94-e</w:t>
            </w:r>
          </w:p>
        </w:tc>
      </w:tr>
      <w:tr w:rsidR="00E2297F" w:rsidRPr="00E80F49" w14:paraId="3C5BF55D" w14:textId="77777777" w:rsidTr="008C05F3">
        <w:tc>
          <w:tcPr>
            <w:tcW w:w="1606" w:type="dxa"/>
            <w:shd w:val="clear" w:color="auto" w:fill="auto"/>
            <w:tcMar>
              <w:left w:w="45" w:type="dxa"/>
              <w:right w:w="45" w:type="dxa"/>
            </w:tcMar>
            <w:vAlign w:val="center"/>
          </w:tcPr>
          <w:p w14:paraId="7A01567A" w14:textId="77777777" w:rsidR="00E2297F" w:rsidRDefault="00E2297F" w:rsidP="00E2297F">
            <w:pPr>
              <w:pStyle w:val="TAC"/>
            </w:pPr>
            <w:r>
              <w:t>DC_14A_n2A</w:t>
            </w:r>
          </w:p>
        </w:tc>
        <w:tc>
          <w:tcPr>
            <w:tcW w:w="3052" w:type="dxa"/>
            <w:shd w:val="clear" w:color="auto" w:fill="auto"/>
            <w:tcMar>
              <w:left w:w="45" w:type="dxa"/>
              <w:right w:w="45" w:type="dxa"/>
            </w:tcMar>
            <w:vAlign w:val="center"/>
          </w:tcPr>
          <w:p w14:paraId="205F6CC0" w14:textId="77777777" w:rsidR="00E2297F" w:rsidRDefault="00E2297F" w:rsidP="00E2297F">
            <w:pPr>
              <w:pStyle w:val="TAC"/>
              <w:rPr>
                <w:lang w:eastAsia="zh-CN"/>
              </w:rPr>
            </w:pPr>
            <w:r>
              <w:t>No</w:t>
            </w:r>
          </w:p>
        </w:tc>
        <w:tc>
          <w:tcPr>
            <w:tcW w:w="1302" w:type="dxa"/>
            <w:shd w:val="clear" w:color="auto" w:fill="auto"/>
            <w:tcMar>
              <w:left w:w="45" w:type="dxa"/>
              <w:right w:w="45" w:type="dxa"/>
            </w:tcMar>
            <w:vAlign w:val="center"/>
          </w:tcPr>
          <w:p w14:paraId="07DBC0EB" w14:textId="77777777" w:rsidR="00E2297F" w:rsidRDefault="00E2297F" w:rsidP="00E2297F">
            <w:pPr>
              <w:pStyle w:val="TAC"/>
            </w:pPr>
            <w:r>
              <w:t>N/A</w:t>
            </w:r>
          </w:p>
        </w:tc>
        <w:tc>
          <w:tcPr>
            <w:tcW w:w="1381" w:type="dxa"/>
            <w:shd w:val="clear" w:color="auto" w:fill="auto"/>
            <w:tcMar>
              <w:left w:w="45" w:type="dxa"/>
              <w:right w:w="45" w:type="dxa"/>
            </w:tcMar>
            <w:vAlign w:val="bottom"/>
          </w:tcPr>
          <w:p w14:paraId="1484AF92" w14:textId="77777777" w:rsidR="00E2297F" w:rsidRDefault="00E2297F" w:rsidP="00E2297F">
            <w:pPr>
              <w:pStyle w:val="TAC"/>
              <w:rPr>
                <w:lang w:eastAsia="zh-CN"/>
              </w:rPr>
            </w:pPr>
            <w:r>
              <w:t>NE</w:t>
            </w:r>
          </w:p>
        </w:tc>
        <w:tc>
          <w:tcPr>
            <w:tcW w:w="3052" w:type="dxa"/>
            <w:shd w:val="clear" w:color="auto" w:fill="auto"/>
            <w:tcMar>
              <w:left w:w="45" w:type="dxa"/>
              <w:right w:w="45" w:type="dxa"/>
            </w:tcMar>
            <w:vAlign w:val="center"/>
          </w:tcPr>
          <w:p w14:paraId="4150305B" w14:textId="77777777" w:rsidR="00E2297F" w:rsidRDefault="00E2297F" w:rsidP="00E2297F">
            <w:pPr>
              <w:pStyle w:val="TAC"/>
            </w:pPr>
            <w:r>
              <w:t>RAN5#98</w:t>
            </w:r>
          </w:p>
        </w:tc>
      </w:tr>
      <w:tr w:rsidR="00E2297F" w:rsidRPr="00E80F49" w14:paraId="25B572C4" w14:textId="77777777" w:rsidTr="008C05F3">
        <w:tc>
          <w:tcPr>
            <w:tcW w:w="1606" w:type="dxa"/>
            <w:shd w:val="clear" w:color="auto" w:fill="auto"/>
            <w:tcMar>
              <w:left w:w="45" w:type="dxa"/>
              <w:right w:w="45" w:type="dxa"/>
            </w:tcMar>
            <w:vAlign w:val="center"/>
          </w:tcPr>
          <w:p w14:paraId="196EB7E3" w14:textId="6F3C1A87" w:rsidR="00E2297F" w:rsidRPr="00E80F49" w:rsidRDefault="00E2297F" w:rsidP="00E2297F">
            <w:pPr>
              <w:pStyle w:val="TAC"/>
            </w:pPr>
            <w:r>
              <w:rPr>
                <w:rFonts w:hint="eastAsia"/>
                <w:lang w:eastAsia="ja-JP"/>
              </w:rPr>
              <w:t>D</w:t>
            </w:r>
            <w:r>
              <w:rPr>
                <w:lang w:eastAsia="ja-JP"/>
              </w:rPr>
              <w:t>C_18A_n77A</w:t>
            </w:r>
          </w:p>
        </w:tc>
        <w:tc>
          <w:tcPr>
            <w:tcW w:w="3052" w:type="dxa"/>
            <w:shd w:val="clear" w:color="auto" w:fill="auto"/>
            <w:tcMar>
              <w:left w:w="45" w:type="dxa"/>
              <w:right w:w="45" w:type="dxa"/>
            </w:tcMar>
            <w:vAlign w:val="center"/>
          </w:tcPr>
          <w:p w14:paraId="47913231" w14:textId="6FD2A693"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283F5A85" w14:textId="7F4D4737" w:rsidR="00E2297F" w:rsidRPr="00E80F49" w:rsidRDefault="00E2297F" w:rsidP="00E2297F">
            <w:pPr>
              <w:pStyle w:val="TAC"/>
              <w:rPr>
                <w:rFonts w:cs="Arial"/>
                <w:color w:val="222222"/>
                <w:szCs w:val="18"/>
              </w:rPr>
            </w:pPr>
            <w:r>
              <w:rPr>
                <w:lang w:eastAsia="ja-JP"/>
              </w:rPr>
              <w:t>n77 (HD5)</w:t>
            </w:r>
          </w:p>
        </w:tc>
        <w:tc>
          <w:tcPr>
            <w:tcW w:w="1381" w:type="dxa"/>
            <w:shd w:val="clear" w:color="auto" w:fill="auto"/>
            <w:tcMar>
              <w:left w:w="45" w:type="dxa"/>
              <w:right w:w="45" w:type="dxa"/>
            </w:tcMar>
            <w:vAlign w:val="bottom"/>
          </w:tcPr>
          <w:p w14:paraId="52B205E3" w14:textId="77777777" w:rsidR="00E2297F" w:rsidRDefault="00E2297F" w:rsidP="00E2297F">
            <w:pPr>
              <w:pStyle w:val="TAC"/>
              <w:rPr>
                <w:lang w:eastAsia="zh-CN"/>
              </w:rPr>
            </w:pPr>
            <w:r>
              <w:rPr>
                <w:lang w:eastAsia="zh-CN"/>
              </w:rPr>
              <w:t>NE</w:t>
            </w:r>
          </w:p>
          <w:p w14:paraId="21805631" w14:textId="1298A784" w:rsidR="00E2297F" w:rsidRPr="00E80F49" w:rsidRDefault="00E2297F" w:rsidP="00E2297F">
            <w:pPr>
              <w:pStyle w:val="TAC"/>
              <w:rPr>
                <w:rFonts w:cs="Arial"/>
                <w:color w:val="222222"/>
                <w:szCs w:val="18"/>
              </w:rPr>
            </w:pPr>
            <w:r>
              <w:rPr>
                <w:lang w:eastAsia="zh-CN"/>
              </w:rPr>
              <w:t>HD</w:t>
            </w:r>
          </w:p>
        </w:tc>
        <w:tc>
          <w:tcPr>
            <w:tcW w:w="3052" w:type="dxa"/>
            <w:shd w:val="clear" w:color="auto" w:fill="auto"/>
            <w:tcMar>
              <w:left w:w="45" w:type="dxa"/>
              <w:right w:w="45" w:type="dxa"/>
            </w:tcMar>
            <w:vAlign w:val="center"/>
          </w:tcPr>
          <w:p w14:paraId="53776047" w14:textId="055F2276"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E2297F" w:rsidRPr="00E80F49" w14:paraId="40E986A6" w14:textId="77777777" w:rsidTr="008C05F3">
        <w:tc>
          <w:tcPr>
            <w:tcW w:w="1606" w:type="dxa"/>
            <w:shd w:val="clear" w:color="auto" w:fill="auto"/>
            <w:tcMar>
              <w:left w:w="45" w:type="dxa"/>
              <w:right w:w="45" w:type="dxa"/>
            </w:tcMar>
            <w:vAlign w:val="center"/>
          </w:tcPr>
          <w:p w14:paraId="48E30951" w14:textId="2DB9C27D" w:rsidR="00E2297F" w:rsidRPr="00E80F49" w:rsidRDefault="00E2297F" w:rsidP="00E2297F">
            <w:pPr>
              <w:pStyle w:val="TAC"/>
            </w:pPr>
            <w:r>
              <w:rPr>
                <w:rFonts w:hint="eastAsia"/>
                <w:lang w:eastAsia="ja-JP"/>
              </w:rPr>
              <w:t>D</w:t>
            </w:r>
            <w:r>
              <w:rPr>
                <w:lang w:eastAsia="ja-JP"/>
              </w:rPr>
              <w:t>C_18A_n78A</w:t>
            </w:r>
          </w:p>
        </w:tc>
        <w:tc>
          <w:tcPr>
            <w:tcW w:w="3052" w:type="dxa"/>
            <w:shd w:val="clear" w:color="auto" w:fill="auto"/>
            <w:tcMar>
              <w:left w:w="45" w:type="dxa"/>
              <w:right w:w="45" w:type="dxa"/>
            </w:tcMar>
            <w:vAlign w:val="center"/>
          </w:tcPr>
          <w:p w14:paraId="48E93693" w14:textId="4A670309"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5DF908D" w14:textId="6CEC5100" w:rsidR="00E2297F" w:rsidRPr="00E80F49" w:rsidRDefault="00E2297F" w:rsidP="00E2297F">
            <w:pPr>
              <w:pStyle w:val="TAC"/>
              <w:rPr>
                <w:rFonts w:cs="Arial"/>
                <w:color w:val="222222"/>
                <w:szCs w:val="18"/>
              </w:rPr>
            </w:pPr>
            <w:r>
              <w:rPr>
                <w:rFonts w:hint="eastAsia"/>
                <w:lang w:eastAsia="ja-JP"/>
              </w:rPr>
              <w:t>N</w:t>
            </w:r>
            <w:r>
              <w:rPr>
                <w:lang w:eastAsia="ja-JP"/>
              </w:rPr>
              <w:t>/A</w:t>
            </w:r>
          </w:p>
        </w:tc>
        <w:tc>
          <w:tcPr>
            <w:tcW w:w="1381" w:type="dxa"/>
            <w:shd w:val="clear" w:color="auto" w:fill="auto"/>
            <w:tcMar>
              <w:left w:w="45" w:type="dxa"/>
              <w:right w:w="45" w:type="dxa"/>
            </w:tcMar>
            <w:vAlign w:val="bottom"/>
          </w:tcPr>
          <w:p w14:paraId="5CB94152" w14:textId="40EC59F2" w:rsidR="00E2297F" w:rsidRPr="00E80F49" w:rsidRDefault="00E2297F" w:rsidP="00E2297F">
            <w:pPr>
              <w:pStyle w:val="TAC"/>
              <w:rPr>
                <w:rFonts w:cs="Arial"/>
                <w:color w:val="222222"/>
                <w:szCs w:val="18"/>
              </w:rPr>
            </w:pPr>
            <w:r>
              <w:rPr>
                <w:rFonts w:hint="eastAsia"/>
                <w:lang w:eastAsia="ja-JP"/>
              </w:rPr>
              <w:t>N</w:t>
            </w:r>
            <w:r>
              <w:rPr>
                <w:lang w:eastAsia="ja-JP"/>
              </w:rPr>
              <w:t>E</w:t>
            </w:r>
          </w:p>
        </w:tc>
        <w:tc>
          <w:tcPr>
            <w:tcW w:w="3052" w:type="dxa"/>
            <w:shd w:val="clear" w:color="auto" w:fill="auto"/>
            <w:tcMar>
              <w:left w:w="45" w:type="dxa"/>
              <w:right w:w="45" w:type="dxa"/>
            </w:tcMar>
            <w:vAlign w:val="center"/>
          </w:tcPr>
          <w:p w14:paraId="4A0BC74C" w14:textId="464376F3"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087401" w:rsidRPr="00E80F49" w14:paraId="168FC972" w14:textId="77777777" w:rsidTr="00E2297F">
        <w:tc>
          <w:tcPr>
            <w:tcW w:w="1606" w:type="dxa"/>
            <w:shd w:val="clear" w:color="auto" w:fill="auto"/>
            <w:tcMar>
              <w:left w:w="45" w:type="dxa"/>
              <w:right w:w="45" w:type="dxa"/>
            </w:tcMar>
            <w:vAlign w:val="center"/>
          </w:tcPr>
          <w:p w14:paraId="23D3B913" w14:textId="61888242" w:rsidR="00087401" w:rsidRDefault="00087401" w:rsidP="00087401">
            <w:pPr>
              <w:pStyle w:val="TAC"/>
              <w:rPr>
                <w:lang w:eastAsia="ja-JP"/>
              </w:rPr>
            </w:pPr>
            <w:r>
              <w:rPr>
                <w:rFonts w:hint="eastAsia"/>
                <w:lang w:eastAsia="ja-JP"/>
              </w:rPr>
              <w:t>D</w:t>
            </w:r>
            <w:r>
              <w:rPr>
                <w:lang w:eastAsia="ja-JP"/>
              </w:rPr>
              <w:t>C_19A_n77A</w:t>
            </w:r>
          </w:p>
        </w:tc>
        <w:tc>
          <w:tcPr>
            <w:tcW w:w="3052" w:type="dxa"/>
            <w:shd w:val="clear" w:color="auto" w:fill="auto"/>
            <w:tcMar>
              <w:left w:w="45" w:type="dxa"/>
              <w:right w:w="45" w:type="dxa"/>
            </w:tcMar>
            <w:vAlign w:val="center"/>
          </w:tcPr>
          <w:p w14:paraId="0C6FD9A9" w14:textId="4CF9FB30" w:rsidR="00087401" w:rsidRDefault="00087401" w:rsidP="00087401">
            <w:pPr>
              <w:pStyle w:val="TAC"/>
              <w:rPr>
                <w:lang w:eastAsia="ja-JP"/>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9FDCE02" w14:textId="2D2638C8" w:rsidR="00087401" w:rsidRDefault="00087401" w:rsidP="00087401">
            <w:pPr>
              <w:pStyle w:val="TAC"/>
              <w:rPr>
                <w:lang w:eastAsia="ja-JP"/>
              </w:rPr>
            </w:pPr>
            <w:r>
              <w:rPr>
                <w:lang w:eastAsia="ja-JP"/>
              </w:rPr>
              <w:t>n77 (HD5)</w:t>
            </w:r>
          </w:p>
        </w:tc>
        <w:tc>
          <w:tcPr>
            <w:tcW w:w="1381" w:type="dxa"/>
            <w:shd w:val="clear" w:color="auto" w:fill="auto"/>
            <w:tcMar>
              <w:left w:w="45" w:type="dxa"/>
              <w:right w:w="45" w:type="dxa"/>
            </w:tcMar>
            <w:vAlign w:val="bottom"/>
          </w:tcPr>
          <w:p w14:paraId="2E5D0A0D" w14:textId="77777777" w:rsidR="00087401" w:rsidRDefault="00087401" w:rsidP="00087401">
            <w:pPr>
              <w:pStyle w:val="TAC"/>
              <w:rPr>
                <w:lang w:eastAsia="zh-CN"/>
              </w:rPr>
            </w:pPr>
            <w:r>
              <w:rPr>
                <w:lang w:eastAsia="zh-CN"/>
              </w:rPr>
              <w:t>NE</w:t>
            </w:r>
          </w:p>
          <w:p w14:paraId="58D5039C" w14:textId="425773CF" w:rsidR="00087401" w:rsidRDefault="00087401" w:rsidP="00087401">
            <w:pPr>
              <w:pStyle w:val="TAC"/>
              <w:rPr>
                <w:lang w:eastAsia="ja-JP"/>
              </w:rPr>
            </w:pPr>
            <w:r>
              <w:rPr>
                <w:lang w:eastAsia="zh-CN"/>
              </w:rPr>
              <w:t>HD</w:t>
            </w:r>
          </w:p>
        </w:tc>
        <w:tc>
          <w:tcPr>
            <w:tcW w:w="3052" w:type="dxa"/>
            <w:shd w:val="clear" w:color="auto" w:fill="auto"/>
            <w:tcMar>
              <w:left w:w="45" w:type="dxa"/>
              <w:right w:w="45" w:type="dxa"/>
            </w:tcMar>
            <w:vAlign w:val="center"/>
          </w:tcPr>
          <w:p w14:paraId="7EF84C30" w14:textId="300292EF" w:rsidR="00087401" w:rsidRDefault="00087401" w:rsidP="00087401">
            <w:pPr>
              <w:pStyle w:val="TAC"/>
              <w:rPr>
                <w:lang w:eastAsia="ja-JP"/>
              </w:rPr>
            </w:pPr>
            <w:r>
              <w:rPr>
                <w:rFonts w:hint="eastAsia"/>
                <w:lang w:eastAsia="ja-JP"/>
              </w:rPr>
              <w:t>R</w:t>
            </w:r>
            <w:r>
              <w:rPr>
                <w:lang w:eastAsia="ja-JP"/>
              </w:rPr>
              <w:t>AN5#99</w:t>
            </w:r>
          </w:p>
        </w:tc>
      </w:tr>
      <w:tr w:rsidR="00E2297F" w:rsidRPr="00E80F49" w14:paraId="666FD4D6" w14:textId="77777777" w:rsidTr="008C05F3">
        <w:tc>
          <w:tcPr>
            <w:tcW w:w="1606" w:type="dxa"/>
            <w:shd w:val="clear" w:color="auto" w:fill="auto"/>
            <w:tcMar>
              <w:left w:w="45" w:type="dxa"/>
              <w:right w:w="45" w:type="dxa"/>
            </w:tcMar>
            <w:vAlign w:val="center"/>
          </w:tcPr>
          <w:p w14:paraId="393A184B" w14:textId="77777777" w:rsidR="00E2297F" w:rsidRPr="00E80F49" w:rsidRDefault="00E2297F" w:rsidP="00E2297F">
            <w:pPr>
              <w:pStyle w:val="TAC"/>
            </w:pPr>
            <w:r w:rsidRPr="00E80F49">
              <w:t>DC_19A_n79A</w:t>
            </w:r>
          </w:p>
        </w:tc>
        <w:tc>
          <w:tcPr>
            <w:tcW w:w="3052" w:type="dxa"/>
            <w:shd w:val="clear" w:color="auto" w:fill="auto"/>
            <w:tcMar>
              <w:left w:w="45" w:type="dxa"/>
              <w:right w:w="45" w:type="dxa"/>
            </w:tcMar>
            <w:vAlign w:val="center"/>
          </w:tcPr>
          <w:p w14:paraId="04C2C1E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E95676D" w14:textId="77777777" w:rsidR="00E2297F" w:rsidRPr="00E80F49" w:rsidRDefault="00E2297F" w:rsidP="00E2297F">
            <w:pPr>
              <w:pStyle w:val="TAC"/>
            </w:pPr>
            <w:r w:rsidRPr="00E80F49">
              <w:t xml:space="preserve">19 (HM </w:t>
            </w:r>
            <w:r w:rsidRPr="00E80F49">
              <w:rPr>
                <w:rFonts w:cs="Arial"/>
                <w:lang w:eastAsia="ja-JP"/>
              </w:rPr>
              <w:t>|5*fB19DL-1*fB79|</w:t>
            </w:r>
            <w:r w:rsidRPr="00E80F49">
              <w:t>),</w:t>
            </w:r>
          </w:p>
        </w:tc>
        <w:tc>
          <w:tcPr>
            <w:tcW w:w="1381" w:type="dxa"/>
            <w:shd w:val="clear" w:color="auto" w:fill="auto"/>
            <w:tcMar>
              <w:left w:w="45" w:type="dxa"/>
              <w:right w:w="45" w:type="dxa"/>
            </w:tcMar>
            <w:vAlign w:val="bottom"/>
          </w:tcPr>
          <w:p w14:paraId="04AD9665" w14:textId="41BAE41B" w:rsidR="00E2297F" w:rsidRPr="00E80F49" w:rsidRDefault="00E2297F" w:rsidP="00E2297F">
            <w:pPr>
              <w:pStyle w:val="TAC"/>
            </w:pPr>
            <w:r w:rsidRPr="00E80F49">
              <w:t>NE,</w:t>
            </w:r>
          </w:p>
          <w:p w14:paraId="126F5359" w14:textId="5CEEE561"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53DD28B7" w14:textId="4A56E9AC" w:rsidR="00E2297F" w:rsidRPr="00E80F49" w:rsidRDefault="00E2297F" w:rsidP="00E2297F">
            <w:pPr>
              <w:pStyle w:val="TAC"/>
            </w:pPr>
            <w:r w:rsidRPr="00E80F49">
              <w:t>RAN5#90-e</w:t>
            </w:r>
          </w:p>
        </w:tc>
      </w:tr>
      <w:tr w:rsidR="00E2297F" w:rsidRPr="00E80F49" w14:paraId="2F407D56" w14:textId="77777777" w:rsidTr="008C05F3">
        <w:tc>
          <w:tcPr>
            <w:tcW w:w="1606" w:type="dxa"/>
            <w:shd w:val="clear" w:color="auto" w:fill="auto"/>
            <w:tcMar>
              <w:left w:w="45" w:type="dxa"/>
              <w:right w:w="45" w:type="dxa"/>
            </w:tcMar>
            <w:vAlign w:val="center"/>
          </w:tcPr>
          <w:p w14:paraId="5D4CD95D" w14:textId="77777777" w:rsidR="00E2297F" w:rsidRPr="00E80F49" w:rsidRDefault="00E2297F" w:rsidP="00E2297F">
            <w:pPr>
              <w:pStyle w:val="TAC"/>
            </w:pPr>
            <w:r w:rsidRPr="00E80F49">
              <w:t>DC_20A_n1A</w:t>
            </w:r>
          </w:p>
        </w:tc>
        <w:tc>
          <w:tcPr>
            <w:tcW w:w="3052" w:type="dxa"/>
            <w:shd w:val="clear" w:color="auto" w:fill="auto"/>
            <w:tcMar>
              <w:left w:w="45" w:type="dxa"/>
              <w:right w:w="45" w:type="dxa"/>
            </w:tcMar>
            <w:vAlign w:val="center"/>
          </w:tcPr>
          <w:p w14:paraId="683BAE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54915728"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66C96DF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588CDE7E" w14:textId="034F53CA" w:rsidR="00E2297F" w:rsidRPr="00E80F49" w:rsidRDefault="00E2297F" w:rsidP="00E2297F">
            <w:pPr>
              <w:pStyle w:val="TAC"/>
            </w:pPr>
            <w:r w:rsidRPr="00E80F49">
              <w:t>RAN5#90-e</w:t>
            </w:r>
          </w:p>
        </w:tc>
      </w:tr>
      <w:tr w:rsidR="00E2297F" w:rsidRPr="00E80F49" w14:paraId="20BDC15D" w14:textId="77777777" w:rsidTr="008C05F3">
        <w:tc>
          <w:tcPr>
            <w:tcW w:w="1606" w:type="dxa"/>
            <w:shd w:val="clear" w:color="auto" w:fill="auto"/>
            <w:tcMar>
              <w:left w:w="45" w:type="dxa"/>
              <w:right w:w="45" w:type="dxa"/>
            </w:tcMar>
            <w:vAlign w:val="center"/>
          </w:tcPr>
          <w:p w14:paraId="581525DB" w14:textId="77777777" w:rsidR="00E2297F" w:rsidRPr="00E80F49" w:rsidRDefault="00E2297F" w:rsidP="00E2297F">
            <w:pPr>
              <w:pStyle w:val="TAC"/>
            </w:pPr>
            <w:r w:rsidRPr="00E80F49">
              <w:t>DC_20A_n3A</w:t>
            </w:r>
          </w:p>
        </w:tc>
        <w:tc>
          <w:tcPr>
            <w:tcW w:w="3052" w:type="dxa"/>
            <w:shd w:val="clear" w:color="auto" w:fill="auto"/>
            <w:tcMar>
              <w:left w:w="45" w:type="dxa"/>
              <w:right w:w="45" w:type="dxa"/>
            </w:tcMar>
            <w:vAlign w:val="center"/>
          </w:tcPr>
          <w:p w14:paraId="3E5A25B0"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2364B6B1" w14:textId="77777777" w:rsidR="00E2297F" w:rsidRPr="00E80F49" w:rsidRDefault="00E2297F" w:rsidP="00E2297F">
            <w:pPr>
              <w:pStyle w:val="TAC"/>
            </w:pPr>
            <w:r w:rsidRPr="00E80F49">
              <w:t>n3 (IMD4),</w:t>
            </w:r>
          </w:p>
          <w:p w14:paraId="69C17166" w14:textId="77777777" w:rsidR="00E2297F" w:rsidRPr="00E80F49" w:rsidRDefault="00E2297F" w:rsidP="00E2297F">
            <w:pPr>
              <w:pStyle w:val="TAC"/>
            </w:pPr>
            <w:r w:rsidRPr="00E80F49">
              <w:t>20 (IMD4)</w:t>
            </w:r>
          </w:p>
        </w:tc>
        <w:tc>
          <w:tcPr>
            <w:tcW w:w="1381" w:type="dxa"/>
            <w:shd w:val="clear" w:color="auto" w:fill="auto"/>
            <w:tcMar>
              <w:left w:w="45" w:type="dxa"/>
              <w:right w:w="45" w:type="dxa"/>
            </w:tcMar>
            <w:vAlign w:val="bottom"/>
          </w:tcPr>
          <w:p w14:paraId="60B7A9D4" w14:textId="77777777" w:rsidR="00E2297F" w:rsidRPr="00E80F49" w:rsidRDefault="00E2297F" w:rsidP="00E2297F">
            <w:pPr>
              <w:pStyle w:val="TAC"/>
              <w:rPr>
                <w:lang w:eastAsia="zh-CN"/>
              </w:rPr>
            </w:pPr>
            <w:r w:rsidRPr="00E80F49">
              <w:rPr>
                <w:lang w:eastAsia="zh-CN"/>
              </w:rPr>
              <w:t>NE</w:t>
            </w:r>
          </w:p>
          <w:p w14:paraId="4EFAD9BA" w14:textId="5532DAB2"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087F8FD6" w14:textId="154E19DE" w:rsidR="00E2297F" w:rsidRPr="00E80F49" w:rsidRDefault="00E2297F" w:rsidP="00E2297F">
            <w:pPr>
              <w:pStyle w:val="TAC"/>
            </w:pPr>
            <w:r w:rsidRPr="00E80F49">
              <w:t>RAN5#89-e</w:t>
            </w:r>
          </w:p>
        </w:tc>
      </w:tr>
      <w:tr w:rsidR="00E2297F" w:rsidRPr="00E80F49" w14:paraId="7F173067" w14:textId="77777777" w:rsidTr="008C05F3">
        <w:tc>
          <w:tcPr>
            <w:tcW w:w="1606" w:type="dxa"/>
            <w:shd w:val="clear" w:color="auto" w:fill="auto"/>
            <w:tcMar>
              <w:left w:w="45" w:type="dxa"/>
              <w:right w:w="45" w:type="dxa"/>
            </w:tcMar>
            <w:vAlign w:val="center"/>
          </w:tcPr>
          <w:p w14:paraId="2EFE1C09" w14:textId="7C28B7E9" w:rsidR="00E2297F" w:rsidRPr="00E80F49" w:rsidRDefault="00E2297F" w:rsidP="00E2297F">
            <w:pPr>
              <w:pStyle w:val="TAC"/>
            </w:pPr>
            <w:r w:rsidRPr="00E80F49">
              <w:t>DC_20A_n7A</w:t>
            </w:r>
          </w:p>
        </w:tc>
        <w:tc>
          <w:tcPr>
            <w:tcW w:w="3052" w:type="dxa"/>
            <w:shd w:val="clear" w:color="auto" w:fill="auto"/>
            <w:tcMar>
              <w:left w:w="45" w:type="dxa"/>
              <w:right w:w="45" w:type="dxa"/>
            </w:tcMar>
            <w:vAlign w:val="center"/>
          </w:tcPr>
          <w:p w14:paraId="65865D3C" w14:textId="41245D61" w:rsidR="00E2297F" w:rsidRPr="00E80F49" w:rsidRDefault="00E2297F" w:rsidP="00E2297F">
            <w:pPr>
              <w:pStyle w:val="TAC"/>
            </w:pPr>
            <w:r w:rsidRPr="00E80F49">
              <w:rPr>
                <w:lang w:eastAsia="ja-JP"/>
              </w:rPr>
              <w:t>DC_20_n7</w:t>
            </w:r>
          </w:p>
        </w:tc>
        <w:tc>
          <w:tcPr>
            <w:tcW w:w="1302" w:type="dxa"/>
            <w:shd w:val="clear" w:color="auto" w:fill="auto"/>
            <w:tcMar>
              <w:left w:w="45" w:type="dxa"/>
              <w:right w:w="45" w:type="dxa"/>
            </w:tcMar>
            <w:vAlign w:val="center"/>
          </w:tcPr>
          <w:p w14:paraId="6EB3AA13" w14:textId="2B1F3645" w:rsidR="00E2297F" w:rsidRPr="00E80F49" w:rsidRDefault="00E2297F" w:rsidP="00E2297F">
            <w:pPr>
              <w:pStyle w:val="TAC"/>
            </w:pPr>
            <w:r w:rsidRPr="00E80F49">
              <w:t>20 (IMD3)</w:t>
            </w:r>
          </w:p>
        </w:tc>
        <w:tc>
          <w:tcPr>
            <w:tcW w:w="1381" w:type="dxa"/>
            <w:shd w:val="clear" w:color="auto" w:fill="auto"/>
            <w:tcMar>
              <w:left w:w="45" w:type="dxa"/>
              <w:right w:w="45" w:type="dxa"/>
            </w:tcMar>
            <w:vAlign w:val="bottom"/>
          </w:tcPr>
          <w:p w14:paraId="6771BB59" w14:textId="77777777" w:rsidR="00E2297F" w:rsidRPr="00E80F49" w:rsidRDefault="00E2297F" w:rsidP="00E2297F">
            <w:pPr>
              <w:pStyle w:val="TAC"/>
              <w:rPr>
                <w:lang w:eastAsia="zh-CN"/>
              </w:rPr>
            </w:pPr>
            <w:r w:rsidRPr="00E80F49">
              <w:rPr>
                <w:lang w:eastAsia="zh-CN"/>
              </w:rPr>
              <w:t>NE</w:t>
            </w:r>
          </w:p>
          <w:p w14:paraId="7D908E97" w14:textId="112D2DB6"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2DBB2214" w14:textId="704316F1" w:rsidR="00E2297F" w:rsidRPr="00E80F49" w:rsidRDefault="00E2297F" w:rsidP="00E2297F">
            <w:pPr>
              <w:pStyle w:val="TAC"/>
            </w:pPr>
            <w:r w:rsidRPr="00E80F49">
              <w:t>RAN5#94-e</w:t>
            </w:r>
          </w:p>
        </w:tc>
      </w:tr>
      <w:tr w:rsidR="00E2297F" w:rsidRPr="00E80F49" w14:paraId="0EFE288F" w14:textId="77777777" w:rsidTr="008C05F3">
        <w:tc>
          <w:tcPr>
            <w:tcW w:w="1606" w:type="dxa"/>
            <w:shd w:val="clear" w:color="auto" w:fill="auto"/>
            <w:tcMar>
              <w:left w:w="45" w:type="dxa"/>
              <w:right w:w="45" w:type="dxa"/>
            </w:tcMar>
            <w:vAlign w:val="center"/>
          </w:tcPr>
          <w:p w14:paraId="139D1A81" w14:textId="490AAFDD" w:rsidR="00E2297F" w:rsidRPr="00E80F49" w:rsidRDefault="00E2297F" w:rsidP="00E2297F">
            <w:pPr>
              <w:pStyle w:val="TAC"/>
            </w:pPr>
            <w:r w:rsidRPr="00E80F49">
              <w:t>DC_20A_n8A</w:t>
            </w:r>
          </w:p>
        </w:tc>
        <w:tc>
          <w:tcPr>
            <w:tcW w:w="3052" w:type="dxa"/>
            <w:shd w:val="clear" w:color="auto" w:fill="auto"/>
            <w:tcMar>
              <w:left w:w="45" w:type="dxa"/>
              <w:right w:w="45" w:type="dxa"/>
            </w:tcMar>
            <w:vAlign w:val="center"/>
          </w:tcPr>
          <w:p w14:paraId="0D0E93E5" w14:textId="3A0991A5" w:rsidR="00E2297F" w:rsidRPr="00E80F49" w:rsidRDefault="00E2297F" w:rsidP="00E2297F">
            <w:pPr>
              <w:pStyle w:val="TAC"/>
              <w:rPr>
                <w:lang w:eastAsia="ja-JP"/>
              </w:rPr>
            </w:pPr>
            <w:r w:rsidRPr="00E80F49">
              <w:rPr>
                <w:lang w:eastAsia="ja-JP"/>
              </w:rPr>
              <w:t>DC_20_n8</w:t>
            </w:r>
          </w:p>
        </w:tc>
        <w:tc>
          <w:tcPr>
            <w:tcW w:w="1302" w:type="dxa"/>
            <w:shd w:val="clear" w:color="auto" w:fill="auto"/>
            <w:tcMar>
              <w:left w:w="45" w:type="dxa"/>
              <w:right w:w="45" w:type="dxa"/>
            </w:tcMar>
            <w:vAlign w:val="bottom"/>
          </w:tcPr>
          <w:p w14:paraId="1C25310C" w14:textId="77777777" w:rsidR="00E2297F" w:rsidRPr="00E80F49" w:rsidRDefault="00E2297F" w:rsidP="00E2297F">
            <w:pPr>
              <w:keepNext/>
              <w:keepLines/>
              <w:spacing w:after="0"/>
              <w:jc w:val="center"/>
              <w:rPr>
                <w:rFonts w:ascii="Arial" w:hAnsi="Arial"/>
                <w:sz w:val="18"/>
              </w:rPr>
            </w:pPr>
            <w:r w:rsidRPr="00E80F49">
              <w:rPr>
                <w:rFonts w:ascii="Arial" w:hAnsi="Arial"/>
                <w:sz w:val="18"/>
              </w:rPr>
              <w:t>20 (IMD3)</w:t>
            </w:r>
          </w:p>
          <w:p w14:paraId="034C612E" w14:textId="59D7657C" w:rsidR="00E2297F" w:rsidRPr="00E80F49" w:rsidRDefault="00E2297F" w:rsidP="00E2297F">
            <w:pPr>
              <w:pStyle w:val="TAC"/>
            </w:pPr>
            <w:r w:rsidRPr="00E80F49">
              <w:t>n8 (IMD3)</w:t>
            </w:r>
          </w:p>
        </w:tc>
        <w:tc>
          <w:tcPr>
            <w:tcW w:w="1381" w:type="dxa"/>
            <w:shd w:val="clear" w:color="auto" w:fill="auto"/>
            <w:tcMar>
              <w:left w:w="45" w:type="dxa"/>
              <w:right w:w="45" w:type="dxa"/>
            </w:tcMar>
            <w:vAlign w:val="bottom"/>
          </w:tcPr>
          <w:p w14:paraId="375D34DE" w14:textId="77777777" w:rsidR="00E2297F" w:rsidRPr="00E80F49" w:rsidRDefault="00E2297F" w:rsidP="00E2297F">
            <w:pPr>
              <w:pStyle w:val="TAC"/>
              <w:rPr>
                <w:lang w:eastAsia="zh-CN"/>
              </w:rPr>
            </w:pPr>
            <w:r w:rsidRPr="00E80F49">
              <w:rPr>
                <w:lang w:eastAsia="zh-CN"/>
              </w:rPr>
              <w:t>NE</w:t>
            </w:r>
          </w:p>
          <w:p w14:paraId="2438E2E7" w14:textId="0DC1F4EE"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35656C72" w14:textId="58D3FC5B" w:rsidR="00E2297F" w:rsidRPr="00E80F49" w:rsidRDefault="00E2297F" w:rsidP="00E2297F">
            <w:pPr>
              <w:pStyle w:val="TAC"/>
            </w:pPr>
            <w:r w:rsidRPr="00E80F49">
              <w:t>RAN5#95-e</w:t>
            </w:r>
          </w:p>
        </w:tc>
      </w:tr>
      <w:tr w:rsidR="00E2297F" w:rsidRPr="00E80F49" w14:paraId="088B42DB" w14:textId="77777777" w:rsidTr="008C05F3">
        <w:tc>
          <w:tcPr>
            <w:tcW w:w="1606" w:type="dxa"/>
            <w:shd w:val="clear" w:color="auto" w:fill="auto"/>
            <w:tcMar>
              <w:left w:w="45" w:type="dxa"/>
              <w:right w:w="45" w:type="dxa"/>
            </w:tcMar>
            <w:vAlign w:val="center"/>
          </w:tcPr>
          <w:p w14:paraId="2AAFBE3D" w14:textId="77777777" w:rsidR="00E2297F" w:rsidRPr="00E80F49" w:rsidRDefault="00E2297F" w:rsidP="00E2297F">
            <w:pPr>
              <w:pStyle w:val="TAC"/>
            </w:pPr>
            <w:r w:rsidRPr="00E80F49">
              <w:t>DC_20A_n78A</w:t>
            </w:r>
          </w:p>
        </w:tc>
        <w:tc>
          <w:tcPr>
            <w:tcW w:w="3052" w:type="dxa"/>
            <w:shd w:val="clear" w:color="auto" w:fill="auto"/>
            <w:tcMar>
              <w:left w:w="45" w:type="dxa"/>
              <w:right w:w="45" w:type="dxa"/>
            </w:tcMar>
            <w:vAlign w:val="center"/>
          </w:tcPr>
          <w:p w14:paraId="3321FF81"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A53CD6F" w14:textId="77777777" w:rsidR="00E2297F" w:rsidRPr="00E80F49" w:rsidRDefault="00E2297F" w:rsidP="00E2297F">
            <w:pPr>
              <w:pStyle w:val="TAC"/>
            </w:pPr>
            <w:r w:rsidRPr="00E80F49">
              <w:t>20 (IMD4),</w:t>
            </w:r>
          </w:p>
          <w:p w14:paraId="3BFCDF6F" w14:textId="1AFCCD7C" w:rsidR="00E2297F" w:rsidRPr="00E80F49" w:rsidRDefault="00E2297F" w:rsidP="00E2297F">
            <w:pPr>
              <w:pStyle w:val="TAC"/>
            </w:pPr>
            <w:r w:rsidRPr="00E80F49">
              <w:t>n78 (HD)</w:t>
            </w:r>
          </w:p>
        </w:tc>
        <w:tc>
          <w:tcPr>
            <w:tcW w:w="1381" w:type="dxa"/>
            <w:shd w:val="clear" w:color="auto" w:fill="auto"/>
            <w:tcMar>
              <w:left w:w="45" w:type="dxa"/>
              <w:right w:w="45" w:type="dxa"/>
            </w:tcMar>
            <w:vAlign w:val="bottom"/>
          </w:tcPr>
          <w:p w14:paraId="64BFDF0D" w14:textId="77777777" w:rsidR="00E2297F" w:rsidRPr="00E80F49" w:rsidRDefault="00E2297F" w:rsidP="00E2297F">
            <w:pPr>
              <w:pStyle w:val="TAC"/>
              <w:rPr>
                <w:lang w:eastAsia="zh-CN"/>
              </w:rPr>
            </w:pPr>
            <w:r w:rsidRPr="00E80F49">
              <w:rPr>
                <w:lang w:eastAsia="zh-CN"/>
              </w:rPr>
              <w:t>NE</w:t>
            </w:r>
          </w:p>
          <w:p w14:paraId="6F14836E" w14:textId="6F63DA52" w:rsidR="00E2297F" w:rsidRPr="00E80F49" w:rsidRDefault="00E2297F" w:rsidP="00E2297F">
            <w:pPr>
              <w:pStyle w:val="TAC"/>
            </w:pPr>
            <w:r w:rsidRPr="00E80F49">
              <w:t>IMD4,</w:t>
            </w:r>
          </w:p>
          <w:p w14:paraId="01031890" w14:textId="733A49C2" w:rsidR="00E2297F" w:rsidRPr="00E80F49" w:rsidRDefault="00E2297F" w:rsidP="00E2297F">
            <w:pPr>
              <w:pStyle w:val="TAC"/>
            </w:pPr>
            <w:r w:rsidRPr="00E80F49">
              <w:t>HD, HD avoid</w:t>
            </w:r>
          </w:p>
        </w:tc>
        <w:tc>
          <w:tcPr>
            <w:tcW w:w="3052" w:type="dxa"/>
            <w:shd w:val="clear" w:color="auto" w:fill="auto"/>
            <w:tcMar>
              <w:left w:w="45" w:type="dxa"/>
              <w:right w:w="45" w:type="dxa"/>
            </w:tcMar>
            <w:vAlign w:val="center"/>
          </w:tcPr>
          <w:p w14:paraId="6ED1FAB1" w14:textId="578522F9" w:rsidR="00E2297F" w:rsidRPr="00E80F49" w:rsidRDefault="00E2297F" w:rsidP="00E2297F">
            <w:pPr>
              <w:pStyle w:val="TAC"/>
            </w:pPr>
            <w:r w:rsidRPr="00E80F49">
              <w:t>RAN5#88-e</w:t>
            </w:r>
          </w:p>
        </w:tc>
      </w:tr>
      <w:tr w:rsidR="00A95C9C" w:rsidRPr="00E80F49" w14:paraId="5EC5D18A" w14:textId="77777777" w:rsidTr="00E2297F">
        <w:tc>
          <w:tcPr>
            <w:tcW w:w="1606" w:type="dxa"/>
            <w:shd w:val="clear" w:color="auto" w:fill="auto"/>
            <w:tcMar>
              <w:left w:w="45" w:type="dxa"/>
              <w:right w:w="45" w:type="dxa"/>
            </w:tcMar>
            <w:vAlign w:val="center"/>
          </w:tcPr>
          <w:p w14:paraId="57F61963" w14:textId="7CD92BF9" w:rsidR="00A95C9C" w:rsidRPr="00E80F49" w:rsidRDefault="00A95C9C" w:rsidP="00A95C9C">
            <w:pPr>
              <w:pStyle w:val="TAC"/>
            </w:pPr>
            <w:r>
              <w:t>DC_21A_n28A</w:t>
            </w:r>
          </w:p>
        </w:tc>
        <w:tc>
          <w:tcPr>
            <w:tcW w:w="3052" w:type="dxa"/>
            <w:shd w:val="clear" w:color="auto" w:fill="auto"/>
            <w:tcMar>
              <w:left w:w="45" w:type="dxa"/>
              <w:right w:w="45" w:type="dxa"/>
            </w:tcMar>
            <w:vAlign w:val="center"/>
          </w:tcPr>
          <w:p w14:paraId="1738C52E" w14:textId="3278F581" w:rsidR="00A95C9C" w:rsidRPr="00E80F49" w:rsidRDefault="00A95C9C" w:rsidP="00A95C9C">
            <w:pPr>
              <w:pStyle w:val="TAC"/>
            </w:pPr>
            <w:r>
              <w:t>Yes</w:t>
            </w:r>
          </w:p>
        </w:tc>
        <w:tc>
          <w:tcPr>
            <w:tcW w:w="1302" w:type="dxa"/>
            <w:shd w:val="clear" w:color="auto" w:fill="auto"/>
            <w:tcMar>
              <w:left w:w="45" w:type="dxa"/>
              <w:right w:w="45" w:type="dxa"/>
            </w:tcMar>
            <w:vAlign w:val="bottom"/>
          </w:tcPr>
          <w:p w14:paraId="77F143DC" w14:textId="656F2E0D" w:rsidR="00A95C9C" w:rsidRPr="00E80F49" w:rsidRDefault="00A95C9C" w:rsidP="00A95C9C">
            <w:pPr>
              <w:pStyle w:val="TAC"/>
            </w:pPr>
            <w:r w:rsidRPr="007E491C">
              <w:t>21 (IMD5)</w:t>
            </w:r>
          </w:p>
        </w:tc>
        <w:tc>
          <w:tcPr>
            <w:tcW w:w="1381" w:type="dxa"/>
            <w:shd w:val="clear" w:color="auto" w:fill="auto"/>
            <w:tcMar>
              <w:left w:w="45" w:type="dxa"/>
              <w:right w:w="45" w:type="dxa"/>
            </w:tcMar>
            <w:vAlign w:val="bottom"/>
          </w:tcPr>
          <w:p w14:paraId="7DC53A11" w14:textId="7546A0E8" w:rsidR="00A95C9C" w:rsidRPr="00E80F49" w:rsidRDefault="00A95C9C" w:rsidP="00A95C9C">
            <w:pPr>
              <w:pStyle w:val="TAC"/>
              <w:rPr>
                <w:lang w:eastAsia="zh-CN"/>
              </w:rPr>
            </w:pPr>
            <w:r w:rsidRPr="007E491C">
              <w:rPr>
                <w:lang w:eastAsia="zh-CN"/>
              </w:rPr>
              <w:t>NE, IMD5</w:t>
            </w:r>
          </w:p>
        </w:tc>
        <w:tc>
          <w:tcPr>
            <w:tcW w:w="3052" w:type="dxa"/>
            <w:shd w:val="clear" w:color="auto" w:fill="auto"/>
            <w:tcMar>
              <w:left w:w="45" w:type="dxa"/>
              <w:right w:w="45" w:type="dxa"/>
            </w:tcMar>
            <w:vAlign w:val="center"/>
          </w:tcPr>
          <w:p w14:paraId="125194CA" w14:textId="3197CB9C" w:rsidR="00A95C9C" w:rsidRPr="00E80F49" w:rsidRDefault="00A95C9C" w:rsidP="00A95C9C">
            <w:pPr>
              <w:pStyle w:val="TAC"/>
            </w:pPr>
            <w:r>
              <w:t>RAN5#99</w:t>
            </w:r>
          </w:p>
        </w:tc>
      </w:tr>
      <w:tr w:rsidR="00E2297F" w:rsidRPr="00E80F49" w14:paraId="3BBA358D" w14:textId="77777777" w:rsidTr="008C05F3">
        <w:tc>
          <w:tcPr>
            <w:tcW w:w="1606" w:type="dxa"/>
            <w:shd w:val="clear" w:color="auto" w:fill="auto"/>
            <w:tcMar>
              <w:left w:w="45" w:type="dxa"/>
              <w:right w:w="45" w:type="dxa"/>
            </w:tcMar>
            <w:vAlign w:val="center"/>
          </w:tcPr>
          <w:p w14:paraId="03210C5C" w14:textId="208D227F" w:rsidR="00E2297F" w:rsidRPr="00E80F49" w:rsidRDefault="00E2297F" w:rsidP="00E2297F">
            <w:pPr>
              <w:pStyle w:val="TAC"/>
            </w:pPr>
            <w:r>
              <w:t>DC_21A_n79A</w:t>
            </w:r>
          </w:p>
        </w:tc>
        <w:tc>
          <w:tcPr>
            <w:tcW w:w="3052" w:type="dxa"/>
            <w:shd w:val="clear" w:color="auto" w:fill="auto"/>
            <w:tcMar>
              <w:left w:w="45" w:type="dxa"/>
              <w:right w:w="45" w:type="dxa"/>
            </w:tcMar>
            <w:vAlign w:val="center"/>
          </w:tcPr>
          <w:p w14:paraId="25E3CD10" w14:textId="61711DDA" w:rsidR="00E2297F" w:rsidRPr="00E80F49" w:rsidRDefault="00E2297F" w:rsidP="00E2297F">
            <w:pPr>
              <w:pStyle w:val="TAC"/>
            </w:pPr>
            <w:r>
              <w:t>No</w:t>
            </w:r>
          </w:p>
        </w:tc>
        <w:tc>
          <w:tcPr>
            <w:tcW w:w="1302" w:type="dxa"/>
            <w:shd w:val="clear" w:color="auto" w:fill="auto"/>
            <w:tcMar>
              <w:left w:w="45" w:type="dxa"/>
              <w:right w:w="45" w:type="dxa"/>
            </w:tcMar>
            <w:vAlign w:val="bottom"/>
          </w:tcPr>
          <w:p w14:paraId="4B932B7B" w14:textId="77777777" w:rsidR="00E2297F" w:rsidRDefault="00E2297F" w:rsidP="00E2297F">
            <w:pPr>
              <w:pStyle w:val="TAC"/>
            </w:pPr>
            <w:r>
              <w:t>B21 HM</w:t>
            </w:r>
          </w:p>
          <w:p w14:paraId="2F3EACA9" w14:textId="67F7EE1D" w:rsidR="00E2297F" w:rsidRPr="00E80F49" w:rsidRDefault="00E2297F" w:rsidP="00E2297F">
            <w:pPr>
              <w:pStyle w:val="TAC"/>
            </w:pPr>
            <w:r>
              <w:t>B21 IMD3</w:t>
            </w:r>
          </w:p>
        </w:tc>
        <w:tc>
          <w:tcPr>
            <w:tcW w:w="1381" w:type="dxa"/>
            <w:shd w:val="clear" w:color="auto" w:fill="auto"/>
            <w:tcMar>
              <w:left w:w="45" w:type="dxa"/>
              <w:right w:w="45" w:type="dxa"/>
            </w:tcMar>
            <w:vAlign w:val="bottom"/>
          </w:tcPr>
          <w:p w14:paraId="2D76C5F9" w14:textId="77777777" w:rsidR="00E2297F" w:rsidRDefault="00E2297F" w:rsidP="00E2297F">
            <w:pPr>
              <w:pStyle w:val="TAC"/>
              <w:rPr>
                <w:lang w:eastAsia="zh-CN"/>
              </w:rPr>
            </w:pPr>
            <w:r>
              <w:rPr>
                <w:lang w:eastAsia="zh-CN"/>
              </w:rPr>
              <w:t>NE</w:t>
            </w:r>
          </w:p>
          <w:p w14:paraId="4095A977" w14:textId="717730B3" w:rsidR="00E2297F" w:rsidRDefault="00E2297F" w:rsidP="00E2297F">
            <w:pPr>
              <w:pStyle w:val="TAC"/>
            </w:pPr>
            <w:r>
              <w:t>HM, H</w:t>
            </w:r>
            <w:r w:rsidRPr="0059590A">
              <w:t>M</w:t>
            </w:r>
            <w:r>
              <w:t xml:space="preserve"> avoid</w:t>
            </w:r>
          </w:p>
          <w:p w14:paraId="12729707" w14:textId="48930310" w:rsidR="00E2297F" w:rsidRPr="00E80F49" w:rsidRDefault="00E2297F" w:rsidP="00E2297F">
            <w:pPr>
              <w:pStyle w:val="TAC"/>
              <w:rPr>
                <w:lang w:eastAsia="zh-CN"/>
              </w:rPr>
            </w:pPr>
            <w:r>
              <w:t>IMD3</w:t>
            </w:r>
          </w:p>
        </w:tc>
        <w:tc>
          <w:tcPr>
            <w:tcW w:w="3052" w:type="dxa"/>
            <w:shd w:val="clear" w:color="auto" w:fill="auto"/>
            <w:tcMar>
              <w:left w:w="45" w:type="dxa"/>
              <w:right w:w="45" w:type="dxa"/>
            </w:tcMar>
            <w:vAlign w:val="center"/>
          </w:tcPr>
          <w:p w14:paraId="5118B3E5" w14:textId="4AE94591" w:rsidR="00E2297F" w:rsidRPr="00E80F49" w:rsidDel="00AD5E0E" w:rsidRDefault="00E2297F" w:rsidP="00E2297F">
            <w:pPr>
              <w:pStyle w:val="TAC"/>
            </w:pPr>
            <w:r>
              <w:t>Added at RAN5#96-e</w:t>
            </w:r>
          </w:p>
        </w:tc>
      </w:tr>
      <w:tr w:rsidR="00E2297F" w:rsidRPr="00E80F49" w14:paraId="2FE3E856" w14:textId="77777777" w:rsidTr="008C05F3">
        <w:tc>
          <w:tcPr>
            <w:tcW w:w="1606" w:type="dxa"/>
            <w:shd w:val="clear" w:color="auto" w:fill="auto"/>
            <w:tcMar>
              <w:left w:w="45" w:type="dxa"/>
              <w:right w:w="45" w:type="dxa"/>
            </w:tcMar>
            <w:vAlign w:val="center"/>
          </w:tcPr>
          <w:p w14:paraId="2154C2D5" w14:textId="77777777" w:rsidR="00E2297F" w:rsidRPr="00E80F49" w:rsidRDefault="00E2297F" w:rsidP="00E2297F">
            <w:pPr>
              <w:pStyle w:val="TAC"/>
            </w:pPr>
            <w:r w:rsidRPr="00E80F49">
              <w:rPr>
                <w:lang w:eastAsia="en-US"/>
              </w:rPr>
              <w:t>DC_25A_n41A</w:t>
            </w:r>
          </w:p>
        </w:tc>
        <w:tc>
          <w:tcPr>
            <w:tcW w:w="3052" w:type="dxa"/>
            <w:shd w:val="clear" w:color="auto" w:fill="auto"/>
            <w:tcMar>
              <w:left w:w="45" w:type="dxa"/>
              <w:right w:w="45" w:type="dxa"/>
            </w:tcMar>
            <w:vAlign w:val="center"/>
          </w:tcPr>
          <w:p w14:paraId="4BC32D89"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9B6B78A" w14:textId="160F6FAD" w:rsidR="00E2297F" w:rsidRPr="00E80F49" w:rsidRDefault="00E2297F" w:rsidP="00E2297F">
            <w:pPr>
              <w:pStyle w:val="TAC"/>
            </w:pPr>
            <w:r w:rsidRPr="00DC4534">
              <w:t>B25</w:t>
            </w:r>
          </w:p>
        </w:tc>
        <w:tc>
          <w:tcPr>
            <w:tcW w:w="1381" w:type="dxa"/>
            <w:shd w:val="clear" w:color="auto" w:fill="auto"/>
            <w:tcMar>
              <w:left w:w="45" w:type="dxa"/>
              <w:right w:w="45" w:type="dxa"/>
            </w:tcMar>
            <w:vAlign w:val="bottom"/>
          </w:tcPr>
          <w:p w14:paraId="11ABE9A6" w14:textId="26FC3BE2" w:rsidR="00E2297F" w:rsidRPr="00E80F49" w:rsidRDefault="00E2297F" w:rsidP="00E2297F">
            <w:pPr>
              <w:pStyle w:val="TAC"/>
            </w:pPr>
            <w:r w:rsidRPr="00DC4534">
              <w:t>CBI</w:t>
            </w:r>
          </w:p>
        </w:tc>
        <w:tc>
          <w:tcPr>
            <w:tcW w:w="3052" w:type="dxa"/>
            <w:shd w:val="clear" w:color="auto" w:fill="auto"/>
            <w:tcMar>
              <w:left w:w="45" w:type="dxa"/>
              <w:right w:w="45" w:type="dxa"/>
            </w:tcMar>
            <w:vAlign w:val="center"/>
          </w:tcPr>
          <w:p w14:paraId="0B2F47D8" w14:textId="6F2DBC52" w:rsidR="00E2297F" w:rsidRPr="00E80F49" w:rsidRDefault="00E2297F" w:rsidP="00E2297F">
            <w:pPr>
              <w:pStyle w:val="TAC"/>
            </w:pPr>
            <w:r w:rsidRPr="00E80F49">
              <w:t>RAN5#9</w:t>
            </w:r>
            <w:r w:rsidRPr="00DC4534">
              <w:t>8</w:t>
            </w:r>
          </w:p>
        </w:tc>
      </w:tr>
      <w:tr w:rsidR="00E2297F" w:rsidRPr="00E80F49" w14:paraId="7362D39B" w14:textId="77777777" w:rsidTr="008C05F3">
        <w:tc>
          <w:tcPr>
            <w:tcW w:w="1606" w:type="dxa"/>
            <w:shd w:val="clear" w:color="auto" w:fill="auto"/>
            <w:tcMar>
              <w:left w:w="45" w:type="dxa"/>
              <w:right w:w="45" w:type="dxa"/>
            </w:tcMar>
            <w:vAlign w:val="center"/>
          </w:tcPr>
          <w:p w14:paraId="79314D4C" w14:textId="53382DCE" w:rsidR="00E2297F" w:rsidRPr="00E80F49" w:rsidRDefault="00E2297F" w:rsidP="00E2297F">
            <w:pPr>
              <w:pStyle w:val="TAC"/>
              <w:rPr>
                <w:lang w:eastAsia="en-US"/>
              </w:rPr>
            </w:pPr>
            <w:r w:rsidRPr="00E80F49">
              <w:t>DC_26A_n41A</w:t>
            </w:r>
          </w:p>
        </w:tc>
        <w:tc>
          <w:tcPr>
            <w:tcW w:w="3052" w:type="dxa"/>
            <w:shd w:val="clear" w:color="auto" w:fill="auto"/>
            <w:tcMar>
              <w:left w:w="45" w:type="dxa"/>
              <w:right w:w="45" w:type="dxa"/>
            </w:tcMar>
            <w:vAlign w:val="center"/>
          </w:tcPr>
          <w:p w14:paraId="736F5684" w14:textId="2D42131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AE38910"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n41 (HD3),</w:t>
            </w:r>
          </w:p>
          <w:p w14:paraId="1156F42D" w14:textId="660E02A0" w:rsidR="00E2297F" w:rsidRPr="00E80F49" w:rsidRDefault="00E2297F" w:rsidP="00E2297F">
            <w:pPr>
              <w:pStyle w:val="TAC"/>
            </w:pPr>
            <w:r w:rsidRPr="00E80F49">
              <w:t>26 (IMD3)</w:t>
            </w:r>
          </w:p>
        </w:tc>
        <w:tc>
          <w:tcPr>
            <w:tcW w:w="1381" w:type="dxa"/>
            <w:shd w:val="clear" w:color="auto" w:fill="auto"/>
            <w:tcMar>
              <w:left w:w="45" w:type="dxa"/>
              <w:right w:w="45" w:type="dxa"/>
            </w:tcMar>
            <w:vAlign w:val="center"/>
          </w:tcPr>
          <w:p w14:paraId="4287AFD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6A7153F2"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4FE21D51" w14:textId="18AE5564"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08B8465" w14:textId="4E2C4969" w:rsidR="00E2297F" w:rsidRPr="00E80F49" w:rsidRDefault="00E2297F" w:rsidP="00E2297F">
            <w:pPr>
              <w:pStyle w:val="TAC"/>
            </w:pPr>
            <w:r w:rsidRPr="00E80F49">
              <w:t>RAN5#92-e</w:t>
            </w:r>
          </w:p>
        </w:tc>
      </w:tr>
      <w:tr w:rsidR="00E2297F" w:rsidRPr="00E80F49" w14:paraId="6EA3B97A" w14:textId="77777777" w:rsidTr="008C05F3">
        <w:tc>
          <w:tcPr>
            <w:tcW w:w="1606" w:type="dxa"/>
            <w:shd w:val="clear" w:color="auto" w:fill="auto"/>
            <w:tcMar>
              <w:left w:w="45" w:type="dxa"/>
              <w:right w:w="45" w:type="dxa"/>
            </w:tcMar>
            <w:vAlign w:val="center"/>
          </w:tcPr>
          <w:p w14:paraId="0432EDB6" w14:textId="1179D924" w:rsidR="00E2297F" w:rsidRPr="00E80F49" w:rsidRDefault="00E2297F" w:rsidP="00E2297F">
            <w:pPr>
              <w:pStyle w:val="TAC"/>
              <w:rPr>
                <w:lang w:eastAsia="en-US"/>
              </w:rPr>
            </w:pPr>
            <w:r w:rsidRPr="00E80F49">
              <w:t>DC_26A_n77A</w:t>
            </w:r>
          </w:p>
        </w:tc>
        <w:tc>
          <w:tcPr>
            <w:tcW w:w="3052" w:type="dxa"/>
            <w:shd w:val="clear" w:color="auto" w:fill="auto"/>
            <w:tcMar>
              <w:left w:w="45" w:type="dxa"/>
              <w:right w:w="45" w:type="dxa"/>
            </w:tcMar>
            <w:vAlign w:val="center"/>
          </w:tcPr>
          <w:p w14:paraId="30D619A3" w14:textId="0A8BE87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61BB0E"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n77 (HD4),</w:t>
            </w:r>
          </w:p>
          <w:p w14:paraId="20A256BC" w14:textId="2451C6CE"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7044819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0F2C2C8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EE63FF1" w14:textId="2CB563E7"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22FCBA1" w14:textId="14091EA8" w:rsidR="00E2297F" w:rsidRPr="00E80F49" w:rsidRDefault="00E2297F" w:rsidP="00E2297F">
            <w:pPr>
              <w:pStyle w:val="TAC"/>
            </w:pPr>
            <w:r w:rsidRPr="00E80F49">
              <w:t>RAN5#92-e</w:t>
            </w:r>
          </w:p>
        </w:tc>
      </w:tr>
      <w:tr w:rsidR="00E2297F" w:rsidRPr="00E80F49" w14:paraId="6A50948D" w14:textId="77777777" w:rsidTr="008C05F3">
        <w:tc>
          <w:tcPr>
            <w:tcW w:w="1606" w:type="dxa"/>
            <w:shd w:val="clear" w:color="auto" w:fill="auto"/>
            <w:tcMar>
              <w:left w:w="45" w:type="dxa"/>
              <w:right w:w="45" w:type="dxa"/>
            </w:tcMar>
            <w:vAlign w:val="center"/>
          </w:tcPr>
          <w:p w14:paraId="72103BC4" w14:textId="68D5F72C" w:rsidR="00E2297F" w:rsidRPr="00E80F49" w:rsidRDefault="00E2297F" w:rsidP="00E2297F">
            <w:pPr>
              <w:pStyle w:val="TAC"/>
              <w:rPr>
                <w:lang w:eastAsia="en-US"/>
              </w:rPr>
            </w:pPr>
            <w:r w:rsidRPr="00E80F49">
              <w:t>DC_26A_n78A</w:t>
            </w:r>
          </w:p>
        </w:tc>
        <w:tc>
          <w:tcPr>
            <w:tcW w:w="3052" w:type="dxa"/>
            <w:shd w:val="clear" w:color="auto" w:fill="auto"/>
            <w:tcMar>
              <w:left w:w="45" w:type="dxa"/>
              <w:right w:w="45" w:type="dxa"/>
            </w:tcMar>
            <w:vAlign w:val="center"/>
          </w:tcPr>
          <w:p w14:paraId="73D1D033" w14:textId="737840A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7562A0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n78 (HD4),</w:t>
            </w:r>
          </w:p>
          <w:p w14:paraId="532D3A6C" w14:textId="6F9822A4"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3A75D953"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561F26C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92731DB" w14:textId="041FBA80"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FB05242" w14:textId="3CE9E0E2" w:rsidR="00E2297F" w:rsidRPr="00E80F49" w:rsidRDefault="00E2297F" w:rsidP="00E2297F">
            <w:pPr>
              <w:pStyle w:val="TAC"/>
            </w:pPr>
            <w:r w:rsidRPr="00E80F49">
              <w:t>RAN5#92-e</w:t>
            </w:r>
          </w:p>
        </w:tc>
      </w:tr>
      <w:tr w:rsidR="00E2297F" w:rsidRPr="00E80F49" w14:paraId="7EB83211" w14:textId="77777777" w:rsidTr="008C05F3">
        <w:tc>
          <w:tcPr>
            <w:tcW w:w="1606" w:type="dxa"/>
            <w:shd w:val="clear" w:color="auto" w:fill="auto"/>
            <w:tcMar>
              <w:left w:w="45" w:type="dxa"/>
              <w:right w:w="45" w:type="dxa"/>
            </w:tcMar>
            <w:vAlign w:val="center"/>
          </w:tcPr>
          <w:p w14:paraId="288920B4" w14:textId="1F59DBA7" w:rsidR="00E2297F" w:rsidRPr="00E80F49" w:rsidRDefault="00E2297F" w:rsidP="00E2297F">
            <w:pPr>
              <w:pStyle w:val="TAC"/>
              <w:rPr>
                <w:lang w:eastAsia="en-US"/>
              </w:rPr>
            </w:pPr>
            <w:r w:rsidRPr="00E80F49">
              <w:t>DC_26A_n79A</w:t>
            </w:r>
          </w:p>
        </w:tc>
        <w:tc>
          <w:tcPr>
            <w:tcW w:w="3052" w:type="dxa"/>
            <w:shd w:val="clear" w:color="auto" w:fill="auto"/>
            <w:tcMar>
              <w:left w:w="45" w:type="dxa"/>
              <w:right w:w="45" w:type="dxa"/>
            </w:tcMar>
            <w:vAlign w:val="center"/>
          </w:tcPr>
          <w:p w14:paraId="2FB85DF4" w14:textId="554C4C7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4EF914D5" w14:textId="6B1D5C6C" w:rsidR="00E2297F" w:rsidRPr="00E80F49" w:rsidRDefault="00E2297F" w:rsidP="00E2297F">
            <w:pPr>
              <w:pStyle w:val="TAC"/>
            </w:pPr>
            <w:r w:rsidRPr="00E80F49">
              <w:t xml:space="preserve">26 (HM </w:t>
            </w:r>
            <w:r w:rsidRPr="00E80F49">
              <w:rPr>
                <w:rFonts w:cs="Arial"/>
                <w:lang w:eastAsia="ja-JP"/>
              </w:rPr>
              <w:t>|4*fB26DL-1*fB79|</w:t>
            </w:r>
            <w:r w:rsidRPr="00E80F49">
              <w:t>)</w:t>
            </w:r>
          </w:p>
        </w:tc>
        <w:tc>
          <w:tcPr>
            <w:tcW w:w="1381" w:type="dxa"/>
            <w:shd w:val="clear" w:color="auto" w:fill="auto"/>
            <w:tcMar>
              <w:left w:w="45" w:type="dxa"/>
              <w:right w:w="45" w:type="dxa"/>
            </w:tcMar>
            <w:vAlign w:val="center"/>
          </w:tcPr>
          <w:p w14:paraId="606F7F1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44A11C40" w14:textId="306C5A52"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73C59A2A" w14:textId="73650D5F" w:rsidR="00E2297F" w:rsidRPr="00E80F49" w:rsidRDefault="00E2297F" w:rsidP="00E2297F">
            <w:pPr>
              <w:pStyle w:val="TAC"/>
            </w:pPr>
            <w:r w:rsidRPr="00E80F49">
              <w:t>RAN5#92-e</w:t>
            </w:r>
          </w:p>
        </w:tc>
      </w:tr>
      <w:tr w:rsidR="00E2297F" w:rsidRPr="00E80F49" w14:paraId="2AE59010" w14:textId="77777777" w:rsidTr="008C05F3">
        <w:tc>
          <w:tcPr>
            <w:tcW w:w="1606" w:type="dxa"/>
            <w:shd w:val="clear" w:color="auto" w:fill="auto"/>
            <w:tcMar>
              <w:left w:w="45" w:type="dxa"/>
              <w:right w:w="45" w:type="dxa"/>
            </w:tcMar>
            <w:vAlign w:val="center"/>
          </w:tcPr>
          <w:p w14:paraId="00773D6F" w14:textId="2A632DAE" w:rsidR="00E2297F" w:rsidRPr="00E80F49" w:rsidRDefault="00E2297F" w:rsidP="00E2297F">
            <w:pPr>
              <w:pStyle w:val="TAC"/>
            </w:pPr>
            <w:r w:rsidRPr="00E80F49">
              <w:t>DC_28A_n5A</w:t>
            </w:r>
          </w:p>
        </w:tc>
        <w:tc>
          <w:tcPr>
            <w:tcW w:w="3052" w:type="dxa"/>
            <w:shd w:val="clear" w:color="auto" w:fill="auto"/>
            <w:tcMar>
              <w:left w:w="45" w:type="dxa"/>
              <w:right w:w="45" w:type="dxa"/>
            </w:tcMar>
            <w:vAlign w:val="center"/>
          </w:tcPr>
          <w:p w14:paraId="797C7774" w14:textId="39DC2F4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6FF9CD2" w14:textId="4F0E59B5" w:rsidR="00E2297F" w:rsidRPr="00E80F49" w:rsidRDefault="00E2297F" w:rsidP="00E2297F">
            <w:pPr>
              <w:pStyle w:val="TAC"/>
            </w:pPr>
            <w:r w:rsidRPr="00E80F49">
              <w:t>CBI</w:t>
            </w:r>
          </w:p>
        </w:tc>
        <w:tc>
          <w:tcPr>
            <w:tcW w:w="1381" w:type="dxa"/>
            <w:shd w:val="clear" w:color="auto" w:fill="auto"/>
            <w:tcMar>
              <w:left w:w="45" w:type="dxa"/>
              <w:right w:w="45" w:type="dxa"/>
            </w:tcMar>
            <w:vAlign w:val="center"/>
          </w:tcPr>
          <w:p w14:paraId="74946751" w14:textId="77777777" w:rsidR="00E2297F" w:rsidRPr="00E80F49" w:rsidRDefault="00E2297F" w:rsidP="00E2297F">
            <w:pPr>
              <w:pStyle w:val="TAC"/>
            </w:pPr>
            <w:r w:rsidRPr="00E80F49">
              <w:t>NE</w:t>
            </w:r>
          </w:p>
          <w:p w14:paraId="072FF717" w14:textId="7C4C8436" w:rsidR="00E2297F" w:rsidRPr="00E80F49" w:rsidRDefault="00E2297F" w:rsidP="00E2297F">
            <w:pPr>
              <w:pStyle w:val="TAC"/>
            </w:pPr>
            <w:r w:rsidRPr="00E80F49">
              <w:t>CBI, CBI avoid</w:t>
            </w:r>
          </w:p>
        </w:tc>
        <w:tc>
          <w:tcPr>
            <w:tcW w:w="3052" w:type="dxa"/>
            <w:shd w:val="clear" w:color="auto" w:fill="auto"/>
            <w:tcMar>
              <w:left w:w="45" w:type="dxa"/>
              <w:right w:w="45" w:type="dxa"/>
            </w:tcMar>
            <w:vAlign w:val="center"/>
          </w:tcPr>
          <w:p w14:paraId="5626D5D1" w14:textId="06BEFC76" w:rsidR="00E2297F" w:rsidRPr="00E80F49" w:rsidRDefault="00E2297F" w:rsidP="00E2297F">
            <w:pPr>
              <w:pStyle w:val="TAC"/>
            </w:pPr>
            <w:r w:rsidRPr="00E80F49">
              <w:t>RAN5#94-e</w:t>
            </w:r>
          </w:p>
        </w:tc>
      </w:tr>
      <w:tr w:rsidR="00E2297F" w:rsidRPr="00E80F49" w14:paraId="704E0E81" w14:textId="77777777" w:rsidTr="008C05F3">
        <w:tc>
          <w:tcPr>
            <w:tcW w:w="1606" w:type="dxa"/>
            <w:shd w:val="clear" w:color="auto" w:fill="auto"/>
            <w:tcMar>
              <w:left w:w="45" w:type="dxa"/>
              <w:right w:w="45" w:type="dxa"/>
            </w:tcMar>
            <w:vAlign w:val="center"/>
          </w:tcPr>
          <w:p w14:paraId="4E399261" w14:textId="77777777" w:rsidR="00E2297F" w:rsidRPr="00E80F49" w:rsidRDefault="00E2297F" w:rsidP="00E2297F">
            <w:pPr>
              <w:pStyle w:val="TAC"/>
            </w:pPr>
            <w:r w:rsidRPr="00E80F49">
              <w:t>DC_28A_n7A</w:t>
            </w:r>
          </w:p>
        </w:tc>
        <w:tc>
          <w:tcPr>
            <w:tcW w:w="3052" w:type="dxa"/>
            <w:shd w:val="clear" w:color="auto" w:fill="auto"/>
            <w:tcMar>
              <w:left w:w="45" w:type="dxa"/>
              <w:right w:w="45" w:type="dxa"/>
            </w:tcMar>
            <w:vAlign w:val="center"/>
          </w:tcPr>
          <w:p w14:paraId="11B1788C"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06A419D"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center"/>
          </w:tcPr>
          <w:p w14:paraId="67640B0F"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E80F49" w:rsidRDefault="00E2297F" w:rsidP="00E2297F">
            <w:pPr>
              <w:pStyle w:val="TAC"/>
            </w:pPr>
            <w:r w:rsidRPr="00E80F49">
              <w:t>RAN5#94-e</w:t>
            </w:r>
          </w:p>
        </w:tc>
      </w:tr>
      <w:tr w:rsidR="00E2297F" w:rsidRPr="00E80F49" w14:paraId="50A310DB" w14:textId="77777777" w:rsidTr="008C05F3">
        <w:tc>
          <w:tcPr>
            <w:tcW w:w="1606" w:type="dxa"/>
            <w:shd w:val="clear" w:color="auto" w:fill="auto"/>
            <w:tcMar>
              <w:left w:w="45" w:type="dxa"/>
              <w:right w:w="45" w:type="dxa"/>
            </w:tcMar>
            <w:vAlign w:val="center"/>
          </w:tcPr>
          <w:p w14:paraId="034CB8E6" w14:textId="7B2A33C9" w:rsidR="00E2297F" w:rsidRPr="00E80F49" w:rsidRDefault="00E2297F" w:rsidP="00E2297F">
            <w:pPr>
              <w:pStyle w:val="TAC"/>
              <w:rPr>
                <w:lang w:eastAsia="en-US"/>
              </w:rPr>
            </w:pPr>
            <w:r w:rsidRPr="00E80F49">
              <w:t>DC_28A_n77A</w:t>
            </w:r>
          </w:p>
        </w:tc>
        <w:tc>
          <w:tcPr>
            <w:tcW w:w="3052" w:type="dxa"/>
            <w:shd w:val="clear" w:color="auto" w:fill="auto"/>
            <w:tcMar>
              <w:left w:w="45" w:type="dxa"/>
              <w:right w:w="45" w:type="dxa"/>
            </w:tcMar>
            <w:vAlign w:val="center"/>
          </w:tcPr>
          <w:p w14:paraId="315E00A2" w14:textId="1D119B96"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78A7CD1" w14:textId="77777777" w:rsidR="00E2297F" w:rsidRPr="00E80F49" w:rsidRDefault="00E2297F" w:rsidP="00E2297F">
            <w:pPr>
              <w:pStyle w:val="TAC"/>
            </w:pPr>
            <w:r w:rsidRPr="00E80F49">
              <w:rPr>
                <w:lang w:eastAsia="zh-CN"/>
              </w:rPr>
              <w:t>n</w:t>
            </w:r>
            <w:r w:rsidRPr="00E80F49">
              <w:t>77 (HD),</w:t>
            </w:r>
          </w:p>
          <w:p w14:paraId="26E34807" w14:textId="77777777" w:rsidR="00E2297F" w:rsidRPr="00E80F49" w:rsidRDefault="00E2297F" w:rsidP="00E2297F">
            <w:pPr>
              <w:pStyle w:val="TAC"/>
            </w:pPr>
            <w:r w:rsidRPr="00E80F49">
              <w:rPr>
                <w:lang w:eastAsia="zh-CN"/>
              </w:rPr>
              <w:t>n</w:t>
            </w:r>
            <w:r w:rsidRPr="00E80F49">
              <w:t>77 (HM),</w:t>
            </w:r>
          </w:p>
          <w:p w14:paraId="7E4B1FB7" w14:textId="784EEFCF"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0752CC0B" w14:textId="77777777" w:rsidR="00E2297F" w:rsidRPr="00E80F49" w:rsidRDefault="00E2297F" w:rsidP="00E2297F">
            <w:pPr>
              <w:pStyle w:val="TAC"/>
            </w:pPr>
            <w:r w:rsidRPr="00E80F49">
              <w:t>NE (HD avoid),</w:t>
            </w:r>
          </w:p>
          <w:p w14:paraId="230CB0A9" w14:textId="0E6A6E95" w:rsidR="00E2297F" w:rsidRPr="00E80F49" w:rsidRDefault="00E2297F" w:rsidP="00E2297F">
            <w:pPr>
              <w:pStyle w:val="TAC"/>
            </w:pPr>
            <w:r w:rsidRPr="00E80F49">
              <w:t>HD, HM, IMD5</w:t>
            </w:r>
          </w:p>
        </w:tc>
        <w:tc>
          <w:tcPr>
            <w:tcW w:w="3052" w:type="dxa"/>
            <w:shd w:val="clear" w:color="auto" w:fill="auto"/>
            <w:tcMar>
              <w:left w:w="45" w:type="dxa"/>
              <w:right w:w="45" w:type="dxa"/>
            </w:tcMar>
            <w:vAlign w:val="center"/>
          </w:tcPr>
          <w:p w14:paraId="38E1FC91" w14:textId="4878AE96" w:rsidR="00E2297F" w:rsidRPr="00E80F49" w:rsidRDefault="00E2297F" w:rsidP="00E2297F">
            <w:pPr>
              <w:pStyle w:val="TAC"/>
            </w:pPr>
            <w:r w:rsidRPr="00E80F49">
              <w:t>RAN5#92-e</w:t>
            </w:r>
          </w:p>
        </w:tc>
      </w:tr>
      <w:tr w:rsidR="00E2297F" w:rsidRPr="00E80F49" w14:paraId="65743B42" w14:textId="77777777" w:rsidTr="008C05F3">
        <w:tc>
          <w:tcPr>
            <w:tcW w:w="1606" w:type="dxa"/>
            <w:shd w:val="clear" w:color="auto" w:fill="auto"/>
            <w:tcMar>
              <w:left w:w="45" w:type="dxa"/>
              <w:right w:w="45" w:type="dxa"/>
            </w:tcMar>
            <w:vAlign w:val="center"/>
          </w:tcPr>
          <w:p w14:paraId="4E119ACB" w14:textId="211E0FF0" w:rsidR="00E2297F" w:rsidRPr="00E80F49" w:rsidRDefault="00E2297F" w:rsidP="00E2297F">
            <w:pPr>
              <w:pStyle w:val="TAC"/>
              <w:rPr>
                <w:lang w:eastAsia="en-US"/>
              </w:rPr>
            </w:pPr>
            <w:r w:rsidRPr="00E80F49">
              <w:t>DC_28A_n78A</w:t>
            </w:r>
          </w:p>
        </w:tc>
        <w:tc>
          <w:tcPr>
            <w:tcW w:w="3052" w:type="dxa"/>
            <w:shd w:val="clear" w:color="auto" w:fill="auto"/>
            <w:tcMar>
              <w:left w:w="45" w:type="dxa"/>
              <w:right w:w="45" w:type="dxa"/>
            </w:tcMar>
            <w:vAlign w:val="center"/>
          </w:tcPr>
          <w:p w14:paraId="146C3E1B" w14:textId="19563C50"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1C547F8A" w14:textId="233ED453" w:rsidR="00E2297F" w:rsidRPr="00E80F49" w:rsidRDefault="00E2297F" w:rsidP="00E2297F">
            <w:pPr>
              <w:pStyle w:val="TAC"/>
            </w:pPr>
            <w:r w:rsidRPr="00E80F49">
              <w:rPr>
                <w:lang w:eastAsia="zh-CN"/>
              </w:rPr>
              <w:t>n</w:t>
            </w:r>
            <w:r w:rsidRPr="00E80F49">
              <w:t>78 (HD),</w:t>
            </w:r>
          </w:p>
          <w:p w14:paraId="17975BEA" w14:textId="70AD86A1"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4C12C2DA" w14:textId="77777777" w:rsidR="00E2297F" w:rsidRPr="00E80F49" w:rsidRDefault="00E2297F" w:rsidP="00E2297F">
            <w:pPr>
              <w:pStyle w:val="TAC"/>
            </w:pPr>
            <w:r w:rsidRPr="00E80F49">
              <w:t>NE (HD avoid),</w:t>
            </w:r>
          </w:p>
          <w:p w14:paraId="24ADEC23" w14:textId="06CA027C" w:rsidR="00E2297F" w:rsidRPr="00E80F49" w:rsidRDefault="00E2297F" w:rsidP="00E2297F">
            <w:pPr>
              <w:pStyle w:val="TAC"/>
            </w:pPr>
            <w:r w:rsidRPr="00E80F49">
              <w:t>HD, IMD5</w:t>
            </w:r>
          </w:p>
        </w:tc>
        <w:tc>
          <w:tcPr>
            <w:tcW w:w="3052" w:type="dxa"/>
            <w:shd w:val="clear" w:color="auto" w:fill="auto"/>
            <w:tcMar>
              <w:left w:w="45" w:type="dxa"/>
              <w:right w:w="45" w:type="dxa"/>
            </w:tcMar>
            <w:vAlign w:val="center"/>
          </w:tcPr>
          <w:p w14:paraId="3F48C32C" w14:textId="58CE9C50" w:rsidR="00E2297F" w:rsidRPr="00E80F49" w:rsidRDefault="00E2297F" w:rsidP="00E2297F">
            <w:pPr>
              <w:pStyle w:val="TAC"/>
            </w:pPr>
            <w:r w:rsidRPr="00E80F49">
              <w:t>RAN5#92-e</w:t>
            </w:r>
          </w:p>
        </w:tc>
      </w:tr>
      <w:tr w:rsidR="00E2297F" w:rsidRPr="00E80F49" w14:paraId="1FAB1D9C" w14:textId="77777777" w:rsidTr="008C05F3">
        <w:tc>
          <w:tcPr>
            <w:tcW w:w="1606" w:type="dxa"/>
            <w:shd w:val="clear" w:color="auto" w:fill="auto"/>
            <w:tcMar>
              <w:left w:w="45" w:type="dxa"/>
              <w:right w:w="45" w:type="dxa"/>
            </w:tcMar>
            <w:vAlign w:val="center"/>
          </w:tcPr>
          <w:p w14:paraId="4DE03A0E" w14:textId="1D9D01F8" w:rsidR="00E2297F" w:rsidRPr="00E80F49" w:rsidRDefault="00E2297F" w:rsidP="00E2297F">
            <w:pPr>
              <w:pStyle w:val="TAC"/>
            </w:pPr>
            <w:r>
              <w:t>DC_30A_n66A</w:t>
            </w:r>
          </w:p>
        </w:tc>
        <w:tc>
          <w:tcPr>
            <w:tcW w:w="3052" w:type="dxa"/>
            <w:shd w:val="clear" w:color="auto" w:fill="auto"/>
            <w:tcMar>
              <w:left w:w="45" w:type="dxa"/>
              <w:right w:w="45" w:type="dxa"/>
            </w:tcMar>
            <w:vAlign w:val="center"/>
          </w:tcPr>
          <w:p w14:paraId="2E20126A" w14:textId="2B61401E" w:rsidR="00E2297F" w:rsidRPr="00E80F49" w:rsidRDefault="00E2297F" w:rsidP="00E2297F">
            <w:pPr>
              <w:pStyle w:val="TAC"/>
            </w:pPr>
            <w:r>
              <w:t>No</w:t>
            </w:r>
          </w:p>
        </w:tc>
        <w:tc>
          <w:tcPr>
            <w:tcW w:w="1302" w:type="dxa"/>
            <w:shd w:val="clear" w:color="auto" w:fill="auto"/>
            <w:tcMar>
              <w:left w:w="45" w:type="dxa"/>
              <w:right w:w="45" w:type="dxa"/>
            </w:tcMar>
            <w:vAlign w:val="bottom"/>
          </w:tcPr>
          <w:p w14:paraId="1F6F327E" w14:textId="4CE57B24" w:rsidR="00E2297F" w:rsidRPr="00E80F49" w:rsidRDefault="00E2297F" w:rsidP="00E2297F">
            <w:pPr>
              <w:pStyle w:val="TAC"/>
              <w:rPr>
                <w:lang w:eastAsia="zh-CN"/>
              </w:rPr>
            </w:pPr>
            <w:r>
              <w:rPr>
                <w:lang w:eastAsia="zh-CN"/>
              </w:rPr>
              <w:t>n66 (CBI)</w:t>
            </w:r>
          </w:p>
        </w:tc>
        <w:tc>
          <w:tcPr>
            <w:tcW w:w="1381" w:type="dxa"/>
            <w:shd w:val="clear" w:color="auto" w:fill="auto"/>
            <w:tcMar>
              <w:left w:w="45" w:type="dxa"/>
              <w:right w:w="45" w:type="dxa"/>
            </w:tcMar>
            <w:vAlign w:val="bottom"/>
          </w:tcPr>
          <w:p w14:paraId="1AB1EF6B" w14:textId="77777777" w:rsidR="00E2297F" w:rsidRDefault="00E2297F" w:rsidP="00E2297F">
            <w:pPr>
              <w:pStyle w:val="TAC"/>
            </w:pPr>
            <w:r>
              <w:t>NE</w:t>
            </w:r>
          </w:p>
          <w:p w14:paraId="07F0D847" w14:textId="373A9F75" w:rsidR="00E2297F" w:rsidRPr="00E80F49" w:rsidRDefault="00E2297F" w:rsidP="00E2297F">
            <w:pPr>
              <w:pStyle w:val="TAC"/>
            </w:pPr>
            <w:r>
              <w:t>CBI</w:t>
            </w:r>
          </w:p>
        </w:tc>
        <w:tc>
          <w:tcPr>
            <w:tcW w:w="3052" w:type="dxa"/>
            <w:shd w:val="clear" w:color="auto" w:fill="auto"/>
            <w:tcMar>
              <w:left w:w="45" w:type="dxa"/>
              <w:right w:w="45" w:type="dxa"/>
            </w:tcMar>
            <w:vAlign w:val="center"/>
          </w:tcPr>
          <w:p w14:paraId="3DA5E0BA" w14:textId="5F041F32" w:rsidR="00E2297F" w:rsidRPr="00E80F49" w:rsidRDefault="00E2297F" w:rsidP="00E2297F">
            <w:pPr>
              <w:pStyle w:val="TAC"/>
            </w:pPr>
            <w:r>
              <w:t>RAN5#97</w:t>
            </w:r>
          </w:p>
        </w:tc>
      </w:tr>
      <w:tr w:rsidR="00087401" w:rsidRPr="00E80F49" w14:paraId="314B642B" w14:textId="77777777" w:rsidTr="00E2297F">
        <w:tc>
          <w:tcPr>
            <w:tcW w:w="1606" w:type="dxa"/>
            <w:shd w:val="clear" w:color="auto" w:fill="auto"/>
            <w:tcMar>
              <w:left w:w="45" w:type="dxa"/>
              <w:right w:w="45" w:type="dxa"/>
            </w:tcMar>
            <w:vAlign w:val="center"/>
          </w:tcPr>
          <w:p w14:paraId="4327A386" w14:textId="6FF1AD54" w:rsidR="00087401" w:rsidRDefault="00087401" w:rsidP="00087401">
            <w:pPr>
              <w:pStyle w:val="TAC"/>
            </w:pPr>
            <w:r>
              <w:t>DC_38A_n78A</w:t>
            </w:r>
          </w:p>
        </w:tc>
        <w:tc>
          <w:tcPr>
            <w:tcW w:w="3052" w:type="dxa"/>
            <w:shd w:val="clear" w:color="auto" w:fill="auto"/>
            <w:tcMar>
              <w:left w:w="45" w:type="dxa"/>
              <w:right w:w="45" w:type="dxa"/>
            </w:tcMar>
            <w:vAlign w:val="center"/>
          </w:tcPr>
          <w:p w14:paraId="62B932B4" w14:textId="259351D3" w:rsidR="00087401" w:rsidRDefault="00087401" w:rsidP="00087401">
            <w:pPr>
              <w:pStyle w:val="TAC"/>
            </w:pPr>
            <w:r>
              <w:t>No</w:t>
            </w:r>
          </w:p>
        </w:tc>
        <w:tc>
          <w:tcPr>
            <w:tcW w:w="1302" w:type="dxa"/>
            <w:shd w:val="clear" w:color="auto" w:fill="auto"/>
            <w:tcMar>
              <w:left w:w="45" w:type="dxa"/>
              <w:right w:w="45" w:type="dxa"/>
            </w:tcMar>
            <w:vAlign w:val="bottom"/>
          </w:tcPr>
          <w:p w14:paraId="75DB1A39" w14:textId="1FB6CB1E" w:rsidR="00087401" w:rsidRDefault="00087401" w:rsidP="00087401">
            <w:pPr>
              <w:pStyle w:val="TAC"/>
              <w:rPr>
                <w:lang w:eastAsia="zh-CN"/>
              </w:rPr>
            </w:pPr>
            <w:r>
              <w:t>B38 (CBI)</w:t>
            </w:r>
          </w:p>
        </w:tc>
        <w:tc>
          <w:tcPr>
            <w:tcW w:w="1381" w:type="dxa"/>
            <w:shd w:val="clear" w:color="auto" w:fill="auto"/>
            <w:tcMar>
              <w:left w:w="45" w:type="dxa"/>
              <w:right w:w="45" w:type="dxa"/>
            </w:tcMar>
            <w:vAlign w:val="bottom"/>
          </w:tcPr>
          <w:p w14:paraId="429B11F8" w14:textId="77777777" w:rsidR="00087401" w:rsidRDefault="00087401" w:rsidP="00087401">
            <w:pPr>
              <w:pStyle w:val="TAC"/>
            </w:pPr>
            <w:r>
              <w:t>NE</w:t>
            </w:r>
          </w:p>
          <w:p w14:paraId="718A000E" w14:textId="520D294A" w:rsidR="00087401" w:rsidRDefault="00087401" w:rsidP="00087401">
            <w:pPr>
              <w:pStyle w:val="TAC"/>
            </w:pPr>
            <w:r>
              <w:t>CBI</w:t>
            </w:r>
          </w:p>
        </w:tc>
        <w:tc>
          <w:tcPr>
            <w:tcW w:w="3052" w:type="dxa"/>
            <w:shd w:val="clear" w:color="auto" w:fill="auto"/>
            <w:tcMar>
              <w:left w:w="45" w:type="dxa"/>
              <w:right w:w="45" w:type="dxa"/>
            </w:tcMar>
            <w:vAlign w:val="center"/>
          </w:tcPr>
          <w:p w14:paraId="563102F5" w14:textId="5DF5DFB0" w:rsidR="00087401" w:rsidRDefault="00087401" w:rsidP="00087401">
            <w:pPr>
              <w:pStyle w:val="TAC"/>
            </w:pPr>
            <w:r>
              <w:t>RAN5#99</w:t>
            </w:r>
          </w:p>
        </w:tc>
      </w:tr>
      <w:tr w:rsidR="00E2297F" w:rsidRPr="00E80F49" w14:paraId="09BD1990" w14:textId="77777777" w:rsidTr="008C05F3">
        <w:tc>
          <w:tcPr>
            <w:tcW w:w="1606" w:type="dxa"/>
            <w:shd w:val="clear" w:color="auto" w:fill="auto"/>
            <w:tcMar>
              <w:left w:w="45" w:type="dxa"/>
              <w:right w:w="45" w:type="dxa"/>
            </w:tcMar>
            <w:vAlign w:val="center"/>
          </w:tcPr>
          <w:p w14:paraId="61906F73" w14:textId="77777777" w:rsidR="00E2297F" w:rsidRPr="00E80F49" w:rsidRDefault="00E2297F" w:rsidP="00E2297F">
            <w:pPr>
              <w:pStyle w:val="TAC"/>
            </w:pPr>
            <w:r w:rsidRPr="00E80F49">
              <w:t>DC_40A_n1A</w:t>
            </w:r>
          </w:p>
        </w:tc>
        <w:tc>
          <w:tcPr>
            <w:tcW w:w="3052" w:type="dxa"/>
            <w:shd w:val="clear" w:color="auto" w:fill="auto"/>
            <w:tcMar>
              <w:left w:w="45" w:type="dxa"/>
              <w:right w:w="45" w:type="dxa"/>
            </w:tcMar>
            <w:vAlign w:val="center"/>
          </w:tcPr>
          <w:p w14:paraId="7D1068D6"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92E6AE"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13A894AE"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55C873D" w14:textId="094F9184" w:rsidR="00E2297F" w:rsidRPr="00E80F49" w:rsidRDefault="00E2297F" w:rsidP="00E2297F">
            <w:pPr>
              <w:pStyle w:val="TAC"/>
            </w:pPr>
            <w:r w:rsidRPr="00E80F49">
              <w:t>RAN5#89-e</w:t>
            </w:r>
          </w:p>
        </w:tc>
      </w:tr>
      <w:tr w:rsidR="00E2297F" w:rsidRPr="00E80F49" w14:paraId="12CC1538" w14:textId="77777777" w:rsidTr="008C05F3">
        <w:tc>
          <w:tcPr>
            <w:tcW w:w="1606" w:type="dxa"/>
            <w:shd w:val="clear" w:color="auto" w:fill="auto"/>
            <w:tcMar>
              <w:left w:w="45" w:type="dxa"/>
              <w:right w:w="45" w:type="dxa"/>
            </w:tcMar>
            <w:vAlign w:val="center"/>
          </w:tcPr>
          <w:p w14:paraId="368A5A17" w14:textId="77777777" w:rsidR="00E2297F" w:rsidRPr="00E80F49" w:rsidRDefault="00E2297F" w:rsidP="00E2297F">
            <w:pPr>
              <w:pStyle w:val="TAC"/>
            </w:pPr>
            <w:r w:rsidRPr="00E80F49">
              <w:t>DC_40A_n78A</w:t>
            </w:r>
          </w:p>
        </w:tc>
        <w:tc>
          <w:tcPr>
            <w:tcW w:w="3052" w:type="dxa"/>
            <w:shd w:val="clear" w:color="auto" w:fill="auto"/>
            <w:tcMar>
              <w:left w:w="45" w:type="dxa"/>
              <w:right w:w="45" w:type="dxa"/>
            </w:tcMar>
            <w:vAlign w:val="center"/>
          </w:tcPr>
          <w:p w14:paraId="74AF07B5"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C7A569" w14:textId="64BB788B" w:rsidR="00E2297F" w:rsidRPr="00E80F49" w:rsidRDefault="00E2297F" w:rsidP="00E2297F">
            <w:pPr>
              <w:pStyle w:val="TAC"/>
            </w:pPr>
            <w:r w:rsidRPr="00E80F49">
              <w:t>40 (HM)</w:t>
            </w:r>
          </w:p>
        </w:tc>
        <w:tc>
          <w:tcPr>
            <w:tcW w:w="1381" w:type="dxa"/>
            <w:shd w:val="clear" w:color="auto" w:fill="auto"/>
            <w:tcMar>
              <w:left w:w="45" w:type="dxa"/>
              <w:right w:w="45" w:type="dxa"/>
            </w:tcMar>
            <w:vAlign w:val="bottom"/>
          </w:tcPr>
          <w:p w14:paraId="5C43D782" w14:textId="77777777" w:rsidR="00E2297F" w:rsidRPr="00E80F49" w:rsidRDefault="00E2297F" w:rsidP="00E2297F">
            <w:pPr>
              <w:pStyle w:val="TAC"/>
            </w:pPr>
            <w:r w:rsidRPr="00E80F49">
              <w:t>NE</w:t>
            </w:r>
          </w:p>
          <w:p w14:paraId="7B219451" w14:textId="67993BF6"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5243EC46" w14:textId="4C8E305F" w:rsidR="00E2297F" w:rsidRPr="00E80F49" w:rsidRDefault="00E2297F" w:rsidP="00E2297F">
            <w:pPr>
              <w:pStyle w:val="TAC"/>
            </w:pPr>
            <w:r w:rsidRPr="00E80F49">
              <w:t>RAN5#89-e</w:t>
            </w:r>
          </w:p>
        </w:tc>
      </w:tr>
      <w:tr w:rsidR="00E2297F" w:rsidRPr="00E80F49" w14:paraId="153FD1B2" w14:textId="77777777" w:rsidTr="008C05F3">
        <w:tc>
          <w:tcPr>
            <w:tcW w:w="1606" w:type="dxa"/>
            <w:shd w:val="clear" w:color="auto" w:fill="auto"/>
            <w:tcMar>
              <w:left w:w="45" w:type="dxa"/>
              <w:right w:w="45" w:type="dxa"/>
            </w:tcMar>
            <w:vAlign w:val="center"/>
          </w:tcPr>
          <w:p w14:paraId="36F29FD0" w14:textId="5BDC679F" w:rsidR="00E2297F" w:rsidRPr="00E80F49" w:rsidRDefault="00E2297F" w:rsidP="00E2297F">
            <w:pPr>
              <w:pStyle w:val="TAC"/>
            </w:pPr>
            <w:r w:rsidRPr="00E80F49">
              <w:t>DC_40A_n79A</w:t>
            </w:r>
          </w:p>
        </w:tc>
        <w:tc>
          <w:tcPr>
            <w:tcW w:w="3052" w:type="dxa"/>
            <w:shd w:val="clear" w:color="auto" w:fill="auto"/>
            <w:tcMar>
              <w:left w:w="45" w:type="dxa"/>
              <w:right w:w="45" w:type="dxa"/>
            </w:tcMar>
            <w:vAlign w:val="center"/>
          </w:tcPr>
          <w:p w14:paraId="14E9C99A" w14:textId="31801DD9"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7E7E705" w14:textId="1B05D491"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6968EFF" w14:textId="49B88422"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18F8A0DC" w14:textId="05E287EE" w:rsidR="00E2297F" w:rsidRPr="00E80F49" w:rsidRDefault="00E2297F" w:rsidP="00E2297F">
            <w:pPr>
              <w:pStyle w:val="TAC"/>
            </w:pPr>
            <w:r w:rsidRPr="00E80F49">
              <w:t>RAN5#94-e</w:t>
            </w:r>
          </w:p>
        </w:tc>
      </w:tr>
      <w:tr w:rsidR="00E2297F" w:rsidRPr="00E80F49" w14:paraId="7271F5A8" w14:textId="77777777" w:rsidTr="008C05F3">
        <w:tc>
          <w:tcPr>
            <w:tcW w:w="1606" w:type="dxa"/>
            <w:shd w:val="clear" w:color="auto" w:fill="auto"/>
            <w:tcMar>
              <w:left w:w="45" w:type="dxa"/>
              <w:right w:w="45" w:type="dxa"/>
            </w:tcMar>
            <w:vAlign w:val="center"/>
          </w:tcPr>
          <w:p w14:paraId="7D4BBA20" w14:textId="2D2BC2C1" w:rsidR="00E2297F" w:rsidRPr="00E80F49" w:rsidRDefault="00E2297F" w:rsidP="00E2297F">
            <w:pPr>
              <w:pStyle w:val="TAC"/>
            </w:pPr>
            <w:r>
              <w:rPr>
                <w:rFonts w:hint="eastAsia"/>
                <w:lang w:eastAsia="ja-JP"/>
              </w:rPr>
              <w:t>D</w:t>
            </w:r>
            <w:r>
              <w:rPr>
                <w:lang w:eastAsia="ja-JP"/>
              </w:rPr>
              <w:t>C_41A_n28A</w:t>
            </w:r>
          </w:p>
        </w:tc>
        <w:tc>
          <w:tcPr>
            <w:tcW w:w="3052" w:type="dxa"/>
            <w:shd w:val="clear" w:color="auto" w:fill="auto"/>
            <w:tcMar>
              <w:left w:w="45" w:type="dxa"/>
              <w:right w:w="45" w:type="dxa"/>
            </w:tcMar>
            <w:vAlign w:val="center"/>
          </w:tcPr>
          <w:p w14:paraId="5D3048D9" w14:textId="02DB26C8" w:rsidR="00E2297F" w:rsidRPr="00E80F49" w:rsidRDefault="00E2297F" w:rsidP="00E2297F">
            <w:pPr>
              <w:pStyle w:val="TAC"/>
            </w:pPr>
            <w:r>
              <w:rPr>
                <w:rFonts w:hint="eastAsia"/>
                <w:lang w:eastAsia="ja-JP"/>
              </w:rPr>
              <w:t>N</w:t>
            </w:r>
            <w:r>
              <w:rPr>
                <w:lang w:eastAsia="ja-JP"/>
              </w:rPr>
              <w:t>o</w:t>
            </w:r>
          </w:p>
        </w:tc>
        <w:tc>
          <w:tcPr>
            <w:tcW w:w="1302" w:type="dxa"/>
            <w:shd w:val="clear" w:color="auto" w:fill="auto"/>
            <w:tcMar>
              <w:left w:w="45" w:type="dxa"/>
              <w:right w:w="45" w:type="dxa"/>
            </w:tcMar>
            <w:vAlign w:val="center"/>
          </w:tcPr>
          <w:p w14:paraId="206783FA" w14:textId="2C6B70C4" w:rsidR="00E2297F" w:rsidRPr="00E80F49" w:rsidRDefault="00E2297F" w:rsidP="00E2297F">
            <w:pPr>
              <w:pStyle w:val="TAC"/>
            </w:pPr>
            <w:r>
              <w:rPr>
                <w:rFonts w:hint="eastAsia"/>
                <w:lang w:eastAsia="ja-JP"/>
              </w:rPr>
              <w:t>N</w:t>
            </w:r>
            <w:r>
              <w:rPr>
                <w:lang w:eastAsia="ja-JP"/>
              </w:rPr>
              <w:t>/A</w:t>
            </w:r>
          </w:p>
        </w:tc>
        <w:tc>
          <w:tcPr>
            <w:tcW w:w="1381" w:type="dxa"/>
            <w:shd w:val="clear" w:color="auto" w:fill="auto"/>
            <w:tcMar>
              <w:left w:w="45" w:type="dxa"/>
              <w:right w:w="45" w:type="dxa"/>
            </w:tcMar>
            <w:vAlign w:val="center"/>
          </w:tcPr>
          <w:p w14:paraId="3E3ECAD0" w14:textId="30D1EC31" w:rsidR="00E2297F" w:rsidRPr="00E80F49" w:rsidRDefault="00E2297F" w:rsidP="00E2297F">
            <w:pPr>
              <w:pStyle w:val="TAC"/>
            </w:pPr>
            <w:r>
              <w:rPr>
                <w:rFonts w:hint="eastAsia"/>
                <w:lang w:eastAsia="ja-JP"/>
              </w:rPr>
              <w:t>N</w:t>
            </w:r>
            <w:r>
              <w:rPr>
                <w:lang w:eastAsia="ja-JP"/>
              </w:rPr>
              <w:t>E</w:t>
            </w:r>
          </w:p>
        </w:tc>
        <w:tc>
          <w:tcPr>
            <w:tcW w:w="3052" w:type="dxa"/>
            <w:shd w:val="clear" w:color="auto" w:fill="auto"/>
            <w:tcMar>
              <w:left w:w="45" w:type="dxa"/>
              <w:right w:w="45" w:type="dxa"/>
            </w:tcMar>
            <w:vAlign w:val="center"/>
          </w:tcPr>
          <w:p w14:paraId="09F761DC" w14:textId="005EEE3E" w:rsidR="00E2297F" w:rsidRPr="00E80F49" w:rsidRDefault="00E2297F" w:rsidP="00E2297F">
            <w:pPr>
              <w:pStyle w:val="TAC"/>
            </w:pPr>
            <w:r>
              <w:rPr>
                <w:rFonts w:hint="eastAsia"/>
                <w:lang w:eastAsia="ja-JP"/>
              </w:rPr>
              <w:t>R</w:t>
            </w:r>
            <w:r>
              <w:rPr>
                <w:lang w:eastAsia="ja-JP"/>
              </w:rPr>
              <w:t>AN5#98</w:t>
            </w:r>
          </w:p>
        </w:tc>
      </w:tr>
      <w:tr w:rsidR="00E2297F" w:rsidRPr="00E80F49" w14:paraId="1837E94C" w14:textId="77777777" w:rsidTr="008C05F3">
        <w:tc>
          <w:tcPr>
            <w:tcW w:w="1606" w:type="dxa"/>
            <w:shd w:val="clear" w:color="auto" w:fill="auto"/>
            <w:tcMar>
              <w:left w:w="45" w:type="dxa"/>
              <w:right w:w="45" w:type="dxa"/>
            </w:tcMar>
            <w:vAlign w:val="center"/>
          </w:tcPr>
          <w:p w14:paraId="698CD24A" w14:textId="722E6962" w:rsidR="00E2297F" w:rsidRPr="00E80F49" w:rsidRDefault="00E2297F" w:rsidP="00E2297F">
            <w:pPr>
              <w:pStyle w:val="TAC"/>
            </w:pPr>
            <w:r w:rsidRPr="00E80F49">
              <w:t>DC_41A_n77A (NOTE 3)</w:t>
            </w:r>
          </w:p>
        </w:tc>
        <w:tc>
          <w:tcPr>
            <w:tcW w:w="3052" w:type="dxa"/>
            <w:shd w:val="clear" w:color="auto" w:fill="auto"/>
            <w:tcMar>
              <w:left w:w="45" w:type="dxa"/>
              <w:right w:w="45" w:type="dxa"/>
            </w:tcMar>
            <w:vAlign w:val="center"/>
          </w:tcPr>
          <w:p w14:paraId="5A6C5AB7" w14:textId="798DD57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143935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09E105A9" w14:textId="287871B5" w:rsidR="00E2297F" w:rsidRPr="00E80F49" w:rsidRDefault="00E2297F" w:rsidP="00E2297F">
            <w:pPr>
              <w:pStyle w:val="TAC"/>
            </w:pPr>
            <w:r w:rsidRPr="00E80F49">
              <w:t>41 (CBI), n77 (CBI)</w:t>
            </w:r>
          </w:p>
        </w:tc>
        <w:tc>
          <w:tcPr>
            <w:tcW w:w="1381" w:type="dxa"/>
            <w:shd w:val="clear" w:color="auto" w:fill="auto"/>
            <w:tcMar>
              <w:left w:w="45" w:type="dxa"/>
              <w:right w:w="45" w:type="dxa"/>
            </w:tcMar>
            <w:vAlign w:val="center"/>
          </w:tcPr>
          <w:p w14:paraId="2FAF0552" w14:textId="77777777" w:rsidR="00E2297F" w:rsidRPr="00E80F49" w:rsidRDefault="00E2297F" w:rsidP="00E2297F">
            <w:pPr>
              <w:pStyle w:val="TAC"/>
            </w:pPr>
            <w:r w:rsidRPr="00E80F49">
              <w:t>NE</w:t>
            </w:r>
          </w:p>
          <w:p w14:paraId="686BE91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18A2DC72" w14:textId="0ED9EA14" w:rsidR="00E2297F" w:rsidRPr="00E80F49" w:rsidRDefault="00E2297F" w:rsidP="00E2297F">
            <w:pPr>
              <w:pStyle w:val="TAC"/>
            </w:pPr>
            <w:r w:rsidRPr="00E80F49">
              <w:t>CBI</w:t>
            </w:r>
          </w:p>
        </w:tc>
        <w:tc>
          <w:tcPr>
            <w:tcW w:w="3052" w:type="dxa"/>
            <w:shd w:val="clear" w:color="auto" w:fill="auto"/>
            <w:tcMar>
              <w:left w:w="45" w:type="dxa"/>
              <w:right w:w="45" w:type="dxa"/>
            </w:tcMar>
            <w:vAlign w:val="center"/>
          </w:tcPr>
          <w:p w14:paraId="3AEFAFCC" w14:textId="5E8559A6" w:rsidR="00E2297F" w:rsidRPr="00E80F49" w:rsidRDefault="00E2297F" w:rsidP="00E2297F">
            <w:pPr>
              <w:pStyle w:val="TAC"/>
            </w:pPr>
            <w:r w:rsidRPr="00E80F49">
              <w:t>RAN5#92-e</w:t>
            </w:r>
          </w:p>
        </w:tc>
      </w:tr>
      <w:tr w:rsidR="00E2297F" w:rsidRPr="00E80F49" w14:paraId="06F85A48" w14:textId="77777777" w:rsidTr="008C05F3">
        <w:tc>
          <w:tcPr>
            <w:tcW w:w="1606" w:type="dxa"/>
            <w:shd w:val="clear" w:color="auto" w:fill="auto"/>
            <w:tcMar>
              <w:left w:w="45" w:type="dxa"/>
              <w:right w:w="45" w:type="dxa"/>
            </w:tcMar>
            <w:vAlign w:val="center"/>
          </w:tcPr>
          <w:p w14:paraId="4B137FEA" w14:textId="68318B84" w:rsidR="00E2297F" w:rsidRPr="00E80F49" w:rsidRDefault="00E2297F" w:rsidP="00E2297F">
            <w:pPr>
              <w:pStyle w:val="TAC"/>
            </w:pPr>
            <w:r w:rsidRPr="00E80F49">
              <w:t>DC_41A_n78A (NOTE 3)</w:t>
            </w:r>
          </w:p>
        </w:tc>
        <w:tc>
          <w:tcPr>
            <w:tcW w:w="3052" w:type="dxa"/>
            <w:shd w:val="clear" w:color="auto" w:fill="auto"/>
            <w:tcMar>
              <w:left w:w="45" w:type="dxa"/>
              <w:right w:w="45" w:type="dxa"/>
            </w:tcMar>
            <w:vAlign w:val="center"/>
          </w:tcPr>
          <w:p w14:paraId="461F1B55" w14:textId="4FC23E5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9DD6A7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w:t>
            </w:r>
            <w:r w:rsidRPr="00E80F49">
              <w:rPr>
                <w:rFonts w:ascii="Arial" w:hAnsi="Arial" w:cs="Arial"/>
                <w:sz w:val="18"/>
                <w:lang w:eastAsia="ja-JP"/>
              </w:rPr>
              <w:lastRenderedPageBreak/>
              <w:t>2*fB77|</w:t>
            </w:r>
            <w:r w:rsidRPr="00E80F49">
              <w:rPr>
                <w:rFonts w:ascii="Arial" w:hAnsi="Arial"/>
                <w:sz w:val="18"/>
              </w:rPr>
              <w:t>),</w:t>
            </w:r>
          </w:p>
          <w:p w14:paraId="3268783A" w14:textId="6E4A242E" w:rsidR="00E2297F" w:rsidRPr="00E80F49" w:rsidRDefault="00E2297F" w:rsidP="00E2297F">
            <w:pPr>
              <w:pStyle w:val="TAC"/>
            </w:pPr>
            <w:r w:rsidRPr="00E80F49">
              <w:t>41 (CBI), n78 (CBI)</w:t>
            </w:r>
          </w:p>
        </w:tc>
        <w:tc>
          <w:tcPr>
            <w:tcW w:w="1381" w:type="dxa"/>
            <w:shd w:val="clear" w:color="auto" w:fill="auto"/>
            <w:tcMar>
              <w:left w:w="45" w:type="dxa"/>
              <w:right w:w="45" w:type="dxa"/>
            </w:tcMar>
            <w:vAlign w:val="center"/>
          </w:tcPr>
          <w:p w14:paraId="2D5AE775" w14:textId="77777777" w:rsidR="00E2297F" w:rsidRPr="00E80F49" w:rsidRDefault="00E2297F" w:rsidP="00E2297F">
            <w:pPr>
              <w:pStyle w:val="TAC"/>
            </w:pPr>
            <w:r w:rsidRPr="00E80F49">
              <w:lastRenderedPageBreak/>
              <w:t>NE</w:t>
            </w:r>
          </w:p>
          <w:p w14:paraId="136E38F7"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6CD91592" w14:textId="068C1DD2" w:rsidR="00E2297F" w:rsidRPr="00E80F49" w:rsidRDefault="00E2297F" w:rsidP="00E2297F">
            <w:pPr>
              <w:pStyle w:val="TAC"/>
            </w:pPr>
            <w:r w:rsidRPr="00E80F49">
              <w:lastRenderedPageBreak/>
              <w:t>CBI</w:t>
            </w:r>
          </w:p>
        </w:tc>
        <w:tc>
          <w:tcPr>
            <w:tcW w:w="3052" w:type="dxa"/>
            <w:shd w:val="clear" w:color="auto" w:fill="auto"/>
            <w:tcMar>
              <w:left w:w="45" w:type="dxa"/>
              <w:right w:w="45" w:type="dxa"/>
            </w:tcMar>
            <w:vAlign w:val="center"/>
          </w:tcPr>
          <w:p w14:paraId="5F1D6D56" w14:textId="3CCD2B3E" w:rsidR="00E2297F" w:rsidRPr="00E80F49" w:rsidRDefault="00E2297F" w:rsidP="00E2297F">
            <w:pPr>
              <w:pStyle w:val="TAC"/>
            </w:pPr>
            <w:r w:rsidRPr="00E80F49">
              <w:lastRenderedPageBreak/>
              <w:t>RAN5#92-e</w:t>
            </w:r>
          </w:p>
        </w:tc>
      </w:tr>
      <w:tr w:rsidR="00E2297F" w:rsidRPr="00E80F49" w14:paraId="039F5BB8" w14:textId="77777777" w:rsidTr="008C05F3">
        <w:tc>
          <w:tcPr>
            <w:tcW w:w="1606" w:type="dxa"/>
            <w:shd w:val="clear" w:color="auto" w:fill="auto"/>
            <w:tcMar>
              <w:left w:w="45" w:type="dxa"/>
              <w:right w:w="45" w:type="dxa"/>
            </w:tcMar>
            <w:vAlign w:val="center"/>
          </w:tcPr>
          <w:p w14:paraId="352A8DC8" w14:textId="77777777" w:rsidR="00E2297F" w:rsidRPr="00E80F49" w:rsidRDefault="00E2297F" w:rsidP="00E2297F">
            <w:pPr>
              <w:pStyle w:val="TAC"/>
            </w:pPr>
            <w:r w:rsidRPr="00E80F49">
              <w:rPr>
                <w:lang w:eastAsia="en-US"/>
              </w:rPr>
              <w:t>DC_42A_n77A</w:t>
            </w:r>
          </w:p>
        </w:tc>
        <w:tc>
          <w:tcPr>
            <w:tcW w:w="3052" w:type="dxa"/>
            <w:shd w:val="clear" w:color="auto" w:fill="auto"/>
            <w:tcMar>
              <w:left w:w="45" w:type="dxa"/>
              <w:right w:w="45" w:type="dxa"/>
            </w:tcMar>
            <w:vAlign w:val="center"/>
          </w:tcPr>
          <w:p w14:paraId="3C8DF94A" w14:textId="77777777" w:rsidR="00E2297F" w:rsidRPr="00E80F49" w:rsidRDefault="00E2297F" w:rsidP="00E2297F">
            <w:pPr>
              <w:pStyle w:val="TAC"/>
            </w:pPr>
            <w:r w:rsidRPr="00E80F49">
              <w:t>Only single UL requirements defined</w:t>
            </w:r>
          </w:p>
        </w:tc>
        <w:tc>
          <w:tcPr>
            <w:tcW w:w="1302" w:type="dxa"/>
            <w:shd w:val="clear" w:color="auto" w:fill="auto"/>
            <w:tcMar>
              <w:left w:w="45" w:type="dxa"/>
              <w:right w:w="45" w:type="dxa"/>
            </w:tcMar>
            <w:vAlign w:val="center"/>
          </w:tcPr>
          <w:p w14:paraId="2DA1583C"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21C2D32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A2B8BCF" w14:textId="2600BF9E" w:rsidR="00E2297F" w:rsidRPr="00E80F49" w:rsidRDefault="00E2297F" w:rsidP="00E2297F">
            <w:pPr>
              <w:pStyle w:val="TAC"/>
            </w:pPr>
            <w:r w:rsidRPr="00E80F49">
              <w:t>RAN5#91-e</w:t>
            </w:r>
          </w:p>
        </w:tc>
      </w:tr>
      <w:tr w:rsidR="00E2297F" w:rsidRPr="00E80F49" w14:paraId="372A154A" w14:textId="77777777" w:rsidTr="008C05F3">
        <w:tc>
          <w:tcPr>
            <w:tcW w:w="1606" w:type="dxa"/>
            <w:shd w:val="clear" w:color="auto" w:fill="auto"/>
            <w:tcMar>
              <w:left w:w="45" w:type="dxa"/>
              <w:right w:w="45" w:type="dxa"/>
            </w:tcMar>
            <w:vAlign w:val="center"/>
          </w:tcPr>
          <w:p w14:paraId="4E1D0487" w14:textId="6DCA8C66" w:rsidR="00E2297F" w:rsidRPr="00E80F49" w:rsidRDefault="00E2297F" w:rsidP="00E2297F">
            <w:pPr>
              <w:pStyle w:val="TAC"/>
              <w:rPr>
                <w:lang w:eastAsia="en-US"/>
              </w:rPr>
            </w:pPr>
            <w:r w:rsidRPr="00E80F49">
              <w:t>DC_48A_n66A</w:t>
            </w:r>
          </w:p>
        </w:tc>
        <w:tc>
          <w:tcPr>
            <w:tcW w:w="3052" w:type="dxa"/>
            <w:shd w:val="clear" w:color="auto" w:fill="auto"/>
            <w:tcMar>
              <w:left w:w="45" w:type="dxa"/>
              <w:right w:w="45" w:type="dxa"/>
            </w:tcMar>
            <w:vAlign w:val="center"/>
          </w:tcPr>
          <w:p w14:paraId="4A438057" w14:textId="0E791DC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777B3A8" w14:textId="77777777" w:rsidR="00E2297F" w:rsidRPr="00E80F49" w:rsidRDefault="00E2297F" w:rsidP="00E2297F">
            <w:pPr>
              <w:pStyle w:val="TAC"/>
            </w:pPr>
            <w:r w:rsidRPr="00E80F49">
              <w:t>48 (HD2)</w:t>
            </w:r>
          </w:p>
          <w:p w14:paraId="1A9F6685" w14:textId="26340A80" w:rsidR="00E2297F" w:rsidRPr="00E80F49" w:rsidRDefault="00E2297F" w:rsidP="00E2297F">
            <w:pPr>
              <w:pStyle w:val="TAC"/>
            </w:pPr>
            <w:r w:rsidRPr="00E80F49">
              <w:t>66 (IMD5)</w:t>
            </w:r>
          </w:p>
        </w:tc>
        <w:tc>
          <w:tcPr>
            <w:tcW w:w="1381" w:type="dxa"/>
            <w:shd w:val="clear" w:color="auto" w:fill="auto"/>
            <w:tcMar>
              <w:left w:w="45" w:type="dxa"/>
              <w:right w:w="45" w:type="dxa"/>
            </w:tcMar>
            <w:vAlign w:val="bottom"/>
          </w:tcPr>
          <w:p w14:paraId="35839B81" w14:textId="77777777" w:rsidR="00E2297F" w:rsidRPr="00E80F49" w:rsidRDefault="00E2297F" w:rsidP="00E2297F">
            <w:pPr>
              <w:pStyle w:val="TAC"/>
            </w:pPr>
            <w:r w:rsidRPr="00E80F49">
              <w:t>NE (anchor agnostic)</w:t>
            </w:r>
          </w:p>
          <w:p w14:paraId="14F176E3" w14:textId="77777777" w:rsidR="00E2297F" w:rsidRPr="00E80F49" w:rsidRDefault="00E2297F" w:rsidP="00E2297F">
            <w:pPr>
              <w:pStyle w:val="TAC"/>
            </w:pPr>
            <w:r w:rsidRPr="00E80F49">
              <w:t>HD2</w:t>
            </w:r>
          </w:p>
          <w:p w14:paraId="702CB8C8" w14:textId="0E6A9FD6" w:rsidR="00E2297F" w:rsidRPr="00E80F49" w:rsidRDefault="00E2297F" w:rsidP="00E2297F">
            <w:pPr>
              <w:pStyle w:val="TAC"/>
            </w:pPr>
            <w:r w:rsidRPr="00E80F49">
              <w:t>IMD5</w:t>
            </w:r>
          </w:p>
        </w:tc>
        <w:tc>
          <w:tcPr>
            <w:tcW w:w="3052" w:type="dxa"/>
            <w:shd w:val="clear" w:color="auto" w:fill="auto"/>
            <w:tcMar>
              <w:left w:w="45" w:type="dxa"/>
              <w:right w:w="45" w:type="dxa"/>
            </w:tcMar>
            <w:vAlign w:val="center"/>
          </w:tcPr>
          <w:p w14:paraId="7EB9C0E5" w14:textId="05C3DEED" w:rsidR="00E2297F" w:rsidRPr="00E80F49" w:rsidRDefault="00E2297F" w:rsidP="00E2297F">
            <w:pPr>
              <w:pStyle w:val="TAC"/>
            </w:pPr>
            <w:r w:rsidRPr="00E80F49">
              <w:t>RAN5#92-e</w:t>
            </w:r>
          </w:p>
        </w:tc>
      </w:tr>
      <w:tr w:rsidR="00E2297F" w:rsidRPr="00E80F49" w14:paraId="7A81A9DA" w14:textId="77777777" w:rsidTr="008C05F3">
        <w:tc>
          <w:tcPr>
            <w:tcW w:w="1606" w:type="dxa"/>
            <w:shd w:val="clear" w:color="auto" w:fill="auto"/>
            <w:tcMar>
              <w:left w:w="45" w:type="dxa"/>
              <w:right w:w="45" w:type="dxa"/>
            </w:tcMar>
            <w:vAlign w:val="center"/>
          </w:tcPr>
          <w:p w14:paraId="4A5302D2" w14:textId="0B702E2F" w:rsidR="00E2297F" w:rsidRPr="00E80F49" w:rsidRDefault="00E2297F" w:rsidP="00E2297F">
            <w:pPr>
              <w:pStyle w:val="TAC"/>
            </w:pPr>
            <w:r w:rsidRPr="00E80F49">
              <w:rPr>
                <w:lang w:eastAsia="en-US"/>
              </w:rPr>
              <w:t>DC_66A_n2A</w:t>
            </w:r>
          </w:p>
        </w:tc>
        <w:tc>
          <w:tcPr>
            <w:tcW w:w="3052" w:type="dxa"/>
            <w:shd w:val="clear" w:color="auto" w:fill="auto"/>
            <w:tcMar>
              <w:left w:w="45" w:type="dxa"/>
              <w:right w:w="45" w:type="dxa"/>
            </w:tcMar>
            <w:vAlign w:val="center"/>
          </w:tcPr>
          <w:p w14:paraId="6DA00E99" w14:textId="69A8815C" w:rsidR="00E2297F" w:rsidRPr="00E80F49" w:rsidRDefault="00E2297F" w:rsidP="00E2297F">
            <w:pPr>
              <w:pStyle w:val="TAC"/>
            </w:pPr>
            <w:r w:rsidRPr="00E80F49">
              <w:rPr>
                <w:rFonts w:cs="Arial"/>
                <w:szCs w:val="18"/>
                <w:lang w:eastAsia="fr-FR"/>
              </w:rPr>
              <w:t>DC_66_n2</w:t>
            </w:r>
          </w:p>
        </w:tc>
        <w:tc>
          <w:tcPr>
            <w:tcW w:w="1302" w:type="dxa"/>
            <w:shd w:val="clear" w:color="auto" w:fill="auto"/>
            <w:tcMar>
              <w:left w:w="45" w:type="dxa"/>
              <w:right w:w="45" w:type="dxa"/>
            </w:tcMar>
            <w:vAlign w:val="center"/>
          </w:tcPr>
          <w:p w14:paraId="085FE3E3"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n2 (IMD3)</w:t>
            </w:r>
          </w:p>
          <w:p w14:paraId="305CFB65" w14:textId="61B63D07" w:rsidR="00E2297F" w:rsidRPr="00E80F49" w:rsidRDefault="00E2297F" w:rsidP="00E2297F">
            <w:pPr>
              <w:pStyle w:val="TAC"/>
            </w:pPr>
            <w:r w:rsidRPr="00E80F49">
              <w:rPr>
                <w:lang w:eastAsia="en-US"/>
              </w:rPr>
              <w:t>66 (IMD5)</w:t>
            </w:r>
          </w:p>
        </w:tc>
        <w:tc>
          <w:tcPr>
            <w:tcW w:w="1381" w:type="dxa"/>
            <w:shd w:val="clear" w:color="auto" w:fill="auto"/>
            <w:tcMar>
              <w:left w:w="45" w:type="dxa"/>
              <w:right w:w="45" w:type="dxa"/>
            </w:tcMar>
            <w:vAlign w:val="bottom"/>
          </w:tcPr>
          <w:p w14:paraId="2750186A"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46C554A7"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IMD3</w:t>
            </w:r>
          </w:p>
          <w:p w14:paraId="7A25163F" w14:textId="1B4D62B6" w:rsidR="00E2297F" w:rsidRPr="00E80F49" w:rsidRDefault="00E2297F" w:rsidP="00E2297F">
            <w:pPr>
              <w:pStyle w:val="TAC"/>
            </w:pPr>
            <w:r w:rsidRPr="00E80F49">
              <w:rPr>
                <w:lang w:eastAsia="en-US"/>
              </w:rPr>
              <w:t>IMD5</w:t>
            </w:r>
          </w:p>
        </w:tc>
        <w:tc>
          <w:tcPr>
            <w:tcW w:w="3052" w:type="dxa"/>
            <w:shd w:val="clear" w:color="auto" w:fill="auto"/>
            <w:tcMar>
              <w:left w:w="45" w:type="dxa"/>
              <w:right w:w="45" w:type="dxa"/>
            </w:tcMar>
            <w:vAlign w:val="center"/>
          </w:tcPr>
          <w:p w14:paraId="7BD376CE" w14:textId="464BEB5C" w:rsidR="00E2297F" w:rsidRPr="00E80F49" w:rsidRDefault="00E2297F" w:rsidP="00E2297F">
            <w:pPr>
              <w:pStyle w:val="TAC"/>
            </w:pPr>
            <w:r w:rsidRPr="00E80F49">
              <w:rPr>
                <w:lang w:eastAsia="en-US"/>
              </w:rPr>
              <w:t>RAN5#93-e</w:t>
            </w:r>
          </w:p>
        </w:tc>
      </w:tr>
      <w:tr w:rsidR="00E2297F" w:rsidRPr="00E80F49" w14:paraId="7F168B63" w14:textId="77777777" w:rsidTr="008C05F3">
        <w:tc>
          <w:tcPr>
            <w:tcW w:w="1606" w:type="dxa"/>
            <w:shd w:val="clear" w:color="auto" w:fill="auto"/>
            <w:tcMar>
              <w:left w:w="45" w:type="dxa"/>
              <w:right w:w="45" w:type="dxa"/>
            </w:tcMar>
            <w:vAlign w:val="center"/>
          </w:tcPr>
          <w:p w14:paraId="17C35E0A" w14:textId="6F2F4D07" w:rsidR="00E2297F" w:rsidRPr="00E80F49" w:rsidRDefault="00E2297F" w:rsidP="00E2297F">
            <w:pPr>
              <w:pStyle w:val="TAC"/>
              <w:rPr>
                <w:lang w:eastAsia="en-US"/>
              </w:rPr>
            </w:pPr>
            <w:r>
              <w:t>DC_66A_n5A</w:t>
            </w:r>
          </w:p>
        </w:tc>
        <w:tc>
          <w:tcPr>
            <w:tcW w:w="3052" w:type="dxa"/>
            <w:shd w:val="clear" w:color="auto" w:fill="auto"/>
            <w:tcMar>
              <w:left w:w="45" w:type="dxa"/>
              <w:right w:w="45" w:type="dxa"/>
            </w:tcMar>
            <w:vAlign w:val="center"/>
          </w:tcPr>
          <w:p w14:paraId="3CFB580F" w14:textId="04AB08F9" w:rsidR="00E2297F" w:rsidRPr="00E80F49" w:rsidRDefault="00E2297F" w:rsidP="00E2297F">
            <w:pPr>
              <w:pStyle w:val="TAC"/>
              <w:rPr>
                <w:rFonts w:cs="Arial"/>
                <w:szCs w:val="18"/>
                <w:lang w:eastAsia="fr-FR"/>
              </w:rPr>
            </w:pPr>
            <w:r>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Pr>
                <w:rFonts w:ascii="Arial" w:hAnsi="Arial"/>
                <w:sz w:val="18"/>
              </w:rPr>
              <w:t>n5 (IMD2)</w:t>
            </w:r>
          </w:p>
        </w:tc>
        <w:tc>
          <w:tcPr>
            <w:tcW w:w="1381" w:type="dxa"/>
            <w:shd w:val="clear" w:color="auto" w:fill="auto"/>
            <w:tcMar>
              <w:left w:w="45" w:type="dxa"/>
              <w:right w:w="45" w:type="dxa"/>
            </w:tcMar>
            <w:vAlign w:val="bottom"/>
          </w:tcPr>
          <w:p w14:paraId="4DB49BE1" w14:textId="77777777" w:rsidR="00E2297F" w:rsidRDefault="00E2297F" w:rsidP="008C05F3">
            <w:pPr>
              <w:pStyle w:val="TAC"/>
            </w:pPr>
            <w:r>
              <w:t>NE</w:t>
            </w:r>
          </w:p>
          <w:p w14:paraId="48016564" w14:textId="24CCDCD5" w:rsidR="00E2297F" w:rsidRPr="00E80F49" w:rsidRDefault="00E2297F" w:rsidP="008C05F3">
            <w:pPr>
              <w:pStyle w:val="TAC"/>
              <w:rPr>
                <w:lang w:eastAsia="en-US"/>
              </w:rPr>
            </w:pPr>
            <w:r>
              <w:t>IMD2</w:t>
            </w:r>
          </w:p>
        </w:tc>
        <w:tc>
          <w:tcPr>
            <w:tcW w:w="3052" w:type="dxa"/>
            <w:shd w:val="clear" w:color="auto" w:fill="auto"/>
            <w:tcMar>
              <w:left w:w="45" w:type="dxa"/>
              <w:right w:w="45" w:type="dxa"/>
            </w:tcMar>
            <w:vAlign w:val="center"/>
          </w:tcPr>
          <w:p w14:paraId="789B764E" w14:textId="6240A5E7" w:rsidR="00E2297F" w:rsidRPr="00E80F49" w:rsidRDefault="00E2297F" w:rsidP="00E2297F">
            <w:pPr>
              <w:pStyle w:val="TAC"/>
              <w:rPr>
                <w:lang w:eastAsia="en-US"/>
              </w:rPr>
            </w:pPr>
            <w:r>
              <w:t>RAN5#97</w:t>
            </w:r>
          </w:p>
        </w:tc>
      </w:tr>
      <w:tr w:rsidR="00E2297F" w:rsidRPr="00E80F49" w14:paraId="5BD64E39" w14:textId="77777777" w:rsidTr="008C05F3">
        <w:tc>
          <w:tcPr>
            <w:tcW w:w="1606" w:type="dxa"/>
            <w:shd w:val="clear" w:color="auto" w:fill="auto"/>
            <w:tcMar>
              <w:left w:w="45" w:type="dxa"/>
              <w:right w:w="45" w:type="dxa"/>
            </w:tcMar>
            <w:vAlign w:val="center"/>
          </w:tcPr>
          <w:p w14:paraId="454B35B6" w14:textId="32304F7B" w:rsidR="00E2297F" w:rsidRDefault="00E2297F" w:rsidP="00E2297F">
            <w:pPr>
              <w:pStyle w:val="TAC"/>
            </w:pPr>
            <w:r>
              <w:t>DC_66A_n25A</w:t>
            </w:r>
          </w:p>
        </w:tc>
        <w:tc>
          <w:tcPr>
            <w:tcW w:w="3052" w:type="dxa"/>
            <w:shd w:val="clear" w:color="auto" w:fill="auto"/>
            <w:tcMar>
              <w:left w:w="45" w:type="dxa"/>
              <w:right w:w="45" w:type="dxa"/>
            </w:tcMar>
            <w:vAlign w:val="center"/>
          </w:tcPr>
          <w:p w14:paraId="71585172" w14:textId="0265EB0B" w:rsidR="00E2297F" w:rsidRDefault="00E2297F" w:rsidP="00E2297F">
            <w:pPr>
              <w:pStyle w:val="TAC"/>
              <w:rPr>
                <w:rFonts w:cs="Arial"/>
                <w:szCs w:val="18"/>
                <w:lang w:eastAsia="fr-FR"/>
              </w:rPr>
            </w:pPr>
            <w:r>
              <w:rPr>
                <w:rFonts w:cs="Arial"/>
                <w:szCs w:val="18"/>
                <w:lang w:eastAsia="zh-CN"/>
              </w:rPr>
              <w:t>No</w:t>
            </w:r>
          </w:p>
        </w:tc>
        <w:tc>
          <w:tcPr>
            <w:tcW w:w="1302" w:type="dxa"/>
            <w:shd w:val="clear" w:color="auto" w:fill="auto"/>
            <w:tcMar>
              <w:left w:w="45" w:type="dxa"/>
              <w:right w:w="45" w:type="dxa"/>
            </w:tcMar>
            <w:vAlign w:val="center"/>
          </w:tcPr>
          <w:p w14:paraId="050FF725" w14:textId="77777777" w:rsidR="00E2297F" w:rsidRDefault="00E2297F" w:rsidP="00E2297F">
            <w:pPr>
              <w:keepNext/>
              <w:keepLines/>
              <w:spacing w:after="0"/>
              <w:jc w:val="center"/>
              <w:rPr>
                <w:rFonts w:ascii="Arial" w:hAnsi="Arial"/>
                <w:sz w:val="18"/>
                <w:lang w:eastAsia="zh-CN"/>
              </w:rPr>
            </w:pPr>
            <w:r>
              <w:rPr>
                <w:rFonts w:ascii="Arial" w:hAnsi="Arial"/>
                <w:sz w:val="18"/>
                <w:lang w:eastAsia="zh-CN"/>
              </w:rPr>
              <w:t>B66, n25 (IMD3)</w:t>
            </w:r>
          </w:p>
          <w:p w14:paraId="64396372" w14:textId="5088FF9C"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sz w:val="18"/>
                <w:lang w:eastAsia="zh-CN"/>
              </w:rPr>
              <w:t>B66 (IMD5)</w:t>
            </w:r>
          </w:p>
        </w:tc>
        <w:tc>
          <w:tcPr>
            <w:tcW w:w="1381" w:type="dxa"/>
            <w:shd w:val="clear" w:color="auto" w:fill="auto"/>
            <w:tcMar>
              <w:left w:w="45" w:type="dxa"/>
              <w:right w:w="45" w:type="dxa"/>
            </w:tcMar>
            <w:vAlign w:val="bottom"/>
          </w:tcPr>
          <w:p w14:paraId="32C2F437" w14:textId="77777777" w:rsidR="00E2297F" w:rsidRDefault="00E2297F" w:rsidP="008C05F3">
            <w:pPr>
              <w:pStyle w:val="TAC"/>
            </w:pPr>
            <w:r>
              <w:t>NE</w:t>
            </w:r>
          </w:p>
          <w:p w14:paraId="7C1FB513" w14:textId="77777777" w:rsidR="00E2297F" w:rsidRDefault="00E2297F" w:rsidP="008C05F3">
            <w:pPr>
              <w:pStyle w:val="TAC"/>
            </w:pPr>
            <w:r>
              <w:t>IMD3</w:t>
            </w:r>
          </w:p>
          <w:p w14:paraId="08A8EEF3" w14:textId="67728499" w:rsidR="00E2297F" w:rsidRDefault="00E2297F" w:rsidP="008C05F3">
            <w:pPr>
              <w:pStyle w:val="TAC"/>
            </w:pPr>
            <w:r>
              <w:t>IMD5</w:t>
            </w:r>
          </w:p>
        </w:tc>
        <w:tc>
          <w:tcPr>
            <w:tcW w:w="3052" w:type="dxa"/>
            <w:shd w:val="clear" w:color="auto" w:fill="auto"/>
            <w:tcMar>
              <w:left w:w="45" w:type="dxa"/>
              <w:right w:w="45" w:type="dxa"/>
            </w:tcMar>
            <w:vAlign w:val="center"/>
          </w:tcPr>
          <w:p w14:paraId="53E38E48" w14:textId="2F55D499" w:rsidR="00E2297F" w:rsidRDefault="00E2297F" w:rsidP="00E2297F">
            <w:pPr>
              <w:pStyle w:val="TAC"/>
            </w:pPr>
            <w:r>
              <w:rPr>
                <w:rFonts w:hint="eastAsia"/>
                <w:lang w:eastAsia="zh-CN"/>
              </w:rPr>
              <w:t>R</w:t>
            </w:r>
            <w:r>
              <w:rPr>
                <w:lang w:eastAsia="zh-CN"/>
              </w:rPr>
              <w:t>AN5#99</w:t>
            </w:r>
          </w:p>
        </w:tc>
      </w:tr>
      <w:tr w:rsidR="00E2297F" w:rsidRPr="00E80F49" w14:paraId="3BC3A8FF" w14:textId="77777777" w:rsidTr="008C05F3">
        <w:tc>
          <w:tcPr>
            <w:tcW w:w="1606" w:type="dxa"/>
            <w:shd w:val="clear" w:color="auto" w:fill="auto"/>
            <w:tcMar>
              <w:left w:w="45" w:type="dxa"/>
              <w:right w:w="45" w:type="dxa"/>
            </w:tcMar>
            <w:vAlign w:val="center"/>
          </w:tcPr>
          <w:p w14:paraId="521EAEEE" w14:textId="4B62DAD4" w:rsidR="00E2297F" w:rsidRDefault="00E2297F" w:rsidP="00E2297F">
            <w:pPr>
              <w:pStyle w:val="TAC"/>
            </w:pPr>
            <w:r>
              <w:t>DC_66A_n41A</w:t>
            </w:r>
          </w:p>
        </w:tc>
        <w:tc>
          <w:tcPr>
            <w:tcW w:w="3052" w:type="dxa"/>
            <w:shd w:val="clear" w:color="auto" w:fill="auto"/>
            <w:tcMar>
              <w:left w:w="45" w:type="dxa"/>
              <w:right w:w="45" w:type="dxa"/>
            </w:tcMar>
            <w:vAlign w:val="center"/>
          </w:tcPr>
          <w:p w14:paraId="7E29CB15" w14:textId="2A71C5D8" w:rsidR="00E2297F" w:rsidRDefault="00E2297F" w:rsidP="00E2297F">
            <w:pPr>
              <w:pStyle w:val="TAC"/>
              <w:rPr>
                <w:rFonts w:cs="Arial"/>
                <w:szCs w:val="18"/>
                <w:lang w:eastAsia="fr-FR"/>
              </w:rPr>
            </w:pPr>
            <w:r>
              <w:rPr>
                <w:rFonts w:cs="Arial" w:hint="eastAsia"/>
                <w:szCs w:val="18"/>
                <w:lang w:eastAsia="zh-CN"/>
              </w:rPr>
              <w:t>N</w:t>
            </w:r>
            <w:r>
              <w:rPr>
                <w:rFonts w:cs="Arial"/>
                <w:szCs w:val="18"/>
                <w:lang w:eastAsia="zh-CN"/>
              </w:rPr>
              <w:t>o</w:t>
            </w:r>
          </w:p>
        </w:tc>
        <w:tc>
          <w:tcPr>
            <w:tcW w:w="1302" w:type="dxa"/>
            <w:shd w:val="clear" w:color="auto" w:fill="auto"/>
            <w:tcMar>
              <w:left w:w="45" w:type="dxa"/>
              <w:right w:w="45" w:type="dxa"/>
            </w:tcMar>
            <w:vAlign w:val="center"/>
          </w:tcPr>
          <w:p w14:paraId="2460D0AD" w14:textId="69BFA63D"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6</w:t>
            </w:r>
            <w:r>
              <w:rPr>
                <w:rFonts w:ascii="Arial" w:hAnsi="Arial"/>
                <w:sz w:val="18"/>
                <w:lang w:eastAsia="zh-CN"/>
              </w:rPr>
              <w:t>6 (CBI)</w:t>
            </w:r>
          </w:p>
        </w:tc>
        <w:tc>
          <w:tcPr>
            <w:tcW w:w="1381" w:type="dxa"/>
            <w:shd w:val="clear" w:color="auto" w:fill="auto"/>
            <w:tcMar>
              <w:left w:w="45" w:type="dxa"/>
              <w:right w:w="45" w:type="dxa"/>
            </w:tcMar>
            <w:vAlign w:val="bottom"/>
          </w:tcPr>
          <w:p w14:paraId="785969E4" w14:textId="77777777" w:rsidR="00E2297F" w:rsidRDefault="00E2297F" w:rsidP="008C05F3">
            <w:pPr>
              <w:pStyle w:val="TAC"/>
            </w:pPr>
            <w:r>
              <w:t>NE</w:t>
            </w:r>
          </w:p>
          <w:p w14:paraId="313253FE" w14:textId="19405A13" w:rsidR="00E2297F" w:rsidRDefault="00E2297F" w:rsidP="008C05F3">
            <w:pPr>
              <w:pStyle w:val="TAC"/>
            </w:pPr>
            <w:r w:rsidRPr="00E80F49">
              <w:t>CBI</w:t>
            </w:r>
          </w:p>
        </w:tc>
        <w:tc>
          <w:tcPr>
            <w:tcW w:w="3052" w:type="dxa"/>
            <w:shd w:val="clear" w:color="auto" w:fill="auto"/>
            <w:tcMar>
              <w:left w:w="45" w:type="dxa"/>
              <w:right w:w="45" w:type="dxa"/>
            </w:tcMar>
            <w:vAlign w:val="center"/>
          </w:tcPr>
          <w:p w14:paraId="72CCF443" w14:textId="54CC4353" w:rsidR="00E2297F" w:rsidRDefault="00E2297F" w:rsidP="00E2297F">
            <w:pPr>
              <w:pStyle w:val="TAC"/>
            </w:pPr>
            <w:r>
              <w:rPr>
                <w:rFonts w:hint="eastAsia"/>
                <w:lang w:eastAsia="zh-CN"/>
              </w:rPr>
              <w:t>R</w:t>
            </w:r>
            <w:r>
              <w:rPr>
                <w:lang w:eastAsia="zh-CN"/>
              </w:rPr>
              <w:t>AN5#98</w:t>
            </w:r>
          </w:p>
        </w:tc>
      </w:tr>
      <w:tr w:rsidR="00E2297F" w:rsidRPr="00E80F49" w14:paraId="64666541" w14:textId="77777777" w:rsidTr="008C05F3">
        <w:tc>
          <w:tcPr>
            <w:tcW w:w="1606" w:type="dxa"/>
            <w:shd w:val="clear" w:color="auto" w:fill="auto"/>
            <w:tcMar>
              <w:left w:w="45" w:type="dxa"/>
              <w:right w:w="45" w:type="dxa"/>
            </w:tcMar>
            <w:vAlign w:val="center"/>
          </w:tcPr>
          <w:p w14:paraId="14EBE5CA" w14:textId="6B33261F" w:rsidR="00E2297F" w:rsidRPr="00E80F49" w:rsidRDefault="00E2297F" w:rsidP="00E2297F">
            <w:pPr>
              <w:pStyle w:val="TAC"/>
              <w:rPr>
                <w:lang w:eastAsia="en-US"/>
              </w:rPr>
            </w:pPr>
            <w:r w:rsidRPr="00E80F49">
              <w:rPr>
                <w:lang w:eastAsia="en-US"/>
              </w:rPr>
              <w:t>DC_66A_n71A</w:t>
            </w:r>
          </w:p>
        </w:tc>
        <w:tc>
          <w:tcPr>
            <w:tcW w:w="3052" w:type="dxa"/>
            <w:shd w:val="clear" w:color="auto" w:fill="auto"/>
            <w:tcMar>
              <w:left w:w="45" w:type="dxa"/>
              <w:right w:w="45" w:type="dxa"/>
            </w:tcMar>
            <w:vAlign w:val="center"/>
          </w:tcPr>
          <w:p w14:paraId="38DB30C1" w14:textId="244A5472" w:rsidR="00E2297F" w:rsidRPr="00E80F49" w:rsidRDefault="00E2297F" w:rsidP="00E2297F">
            <w:pPr>
              <w:pStyle w:val="TAC"/>
              <w:rPr>
                <w:rFonts w:cs="Arial"/>
                <w:szCs w:val="18"/>
                <w:lang w:eastAsia="fr-FR"/>
              </w:rPr>
            </w:pPr>
            <w:r w:rsidRPr="00E80F49">
              <w:rPr>
                <w:lang w:eastAsia="en-US"/>
              </w:rPr>
              <w:t>No</w:t>
            </w:r>
          </w:p>
        </w:tc>
        <w:tc>
          <w:tcPr>
            <w:tcW w:w="1302" w:type="dxa"/>
            <w:shd w:val="clear" w:color="auto" w:fill="auto"/>
            <w:tcMar>
              <w:left w:w="45" w:type="dxa"/>
              <w:right w:w="45" w:type="dxa"/>
            </w:tcMar>
            <w:vAlign w:val="center"/>
          </w:tcPr>
          <w:p w14:paraId="4BEA22B2" w14:textId="6E74B171"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E2297F" w:rsidRPr="00E80F49" w:rsidRDefault="00E2297F" w:rsidP="008C05F3">
            <w:pPr>
              <w:pStyle w:val="TAC"/>
              <w:rPr>
                <w:lang w:eastAsia="en-US"/>
              </w:rPr>
            </w:pPr>
            <w:r w:rsidRPr="00E80F49">
              <w:rPr>
                <w:lang w:eastAsia="en-US"/>
              </w:rPr>
              <w:t>NE (anchor agnostic)</w:t>
            </w:r>
          </w:p>
          <w:p w14:paraId="7041E48C" w14:textId="5321795D" w:rsidR="00E2297F" w:rsidRPr="00E80F49" w:rsidRDefault="00E2297F" w:rsidP="008C05F3">
            <w:pPr>
              <w:pStyle w:val="TAC"/>
              <w:rPr>
                <w:lang w:eastAsia="en-US"/>
              </w:rPr>
            </w:pPr>
            <w:r w:rsidRPr="00E80F49">
              <w:rPr>
                <w:lang w:eastAsia="en-US"/>
              </w:rPr>
              <w:t>IMD4</w:t>
            </w:r>
          </w:p>
        </w:tc>
        <w:tc>
          <w:tcPr>
            <w:tcW w:w="3052" w:type="dxa"/>
            <w:shd w:val="clear" w:color="auto" w:fill="auto"/>
            <w:tcMar>
              <w:left w:w="45" w:type="dxa"/>
              <w:right w:w="45" w:type="dxa"/>
            </w:tcMar>
            <w:vAlign w:val="center"/>
          </w:tcPr>
          <w:p w14:paraId="2AE9BF8E" w14:textId="69910A47" w:rsidR="00E2297F" w:rsidRPr="00E80F49" w:rsidRDefault="00E2297F" w:rsidP="00E2297F">
            <w:pPr>
              <w:pStyle w:val="TAC"/>
              <w:rPr>
                <w:lang w:eastAsia="en-US"/>
              </w:rPr>
            </w:pPr>
            <w:r w:rsidRPr="00E80F49">
              <w:rPr>
                <w:lang w:eastAsia="en-US"/>
              </w:rPr>
              <w:t>RAN5#93-e</w:t>
            </w:r>
          </w:p>
        </w:tc>
      </w:tr>
      <w:tr w:rsidR="00E2297F" w:rsidRPr="00E80F49" w14:paraId="5AD59EB0" w14:textId="77777777" w:rsidTr="008C05F3">
        <w:tc>
          <w:tcPr>
            <w:tcW w:w="1606" w:type="dxa"/>
            <w:shd w:val="clear" w:color="auto" w:fill="auto"/>
            <w:tcMar>
              <w:left w:w="45" w:type="dxa"/>
              <w:right w:w="45" w:type="dxa"/>
            </w:tcMar>
            <w:vAlign w:val="center"/>
          </w:tcPr>
          <w:p w14:paraId="69A74237" w14:textId="279F3EDC" w:rsidR="00E2297F" w:rsidRPr="00E80F49" w:rsidRDefault="00E2297F" w:rsidP="00E2297F">
            <w:pPr>
              <w:pStyle w:val="TAC"/>
              <w:rPr>
                <w:lang w:eastAsia="en-US"/>
              </w:rPr>
            </w:pPr>
            <w:r w:rsidRPr="00E80F49">
              <w:t>DC_66A_n77A</w:t>
            </w:r>
          </w:p>
        </w:tc>
        <w:tc>
          <w:tcPr>
            <w:tcW w:w="3052" w:type="dxa"/>
            <w:shd w:val="clear" w:color="auto" w:fill="auto"/>
            <w:tcMar>
              <w:left w:w="45" w:type="dxa"/>
              <w:right w:w="45" w:type="dxa"/>
            </w:tcMar>
            <w:vAlign w:val="center"/>
          </w:tcPr>
          <w:p w14:paraId="50A41AA9" w14:textId="233B372B" w:rsidR="00E2297F" w:rsidRPr="00E80F49" w:rsidRDefault="00E2297F" w:rsidP="00E2297F">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429FA7B3" w14:textId="31C03DC5"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66 (IMD2)</w:t>
            </w:r>
            <w:r w:rsidRPr="00E80F49">
              <w:rPr>
                <w:rFonts w:ascii="Arial" w:hAnsi="Arial" w:cs="Arial"/>
                <w:color w:val="222222"/>
                <w:sz w:val="18"/>
                <w:szCs w:val="18"/>
              </w:rPr>
              <w:br/>
              <w:t>66 (IMD5)</w:t>
            </w:r>
          </w:p>
        </w:tc>
        <w:tc>
          <w:tcPr>
            <w:tcW w:w="1381" w:type="dxa"/>
            <w:shd w:val="clear" w:color="auto" w:fill="auto"/>
            <w:tcMar>
              <w:left w:w="45" w:type="dxa"/>
              <w:right w:w="45" w:type="dxa"/>
            </w:tcMar>
            <w:vAlign w:val="bottom"/>
          </w:tcPr>
          <w:p w14:paraId="01F163DC" w14:textId="370E7D8B"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IMD2 PC2&amp;PC3</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24909CA1" w14:textId="7C44282C" w:rsidR="00E2297F" w:rsidRPr="00E80F49" w:rsidRDefault="00E2297F" w:rsidP="00E2297F">
            <w:pPr>
              <w:pStyle w:val="TAC"/>
              <w:rPr>
                <w:lang w:eastAsia="en-US"/>
              </w:rPr>
            </w:pPr>
            <w:r w:rsidRPr="00E80F49">
              <w:rPr>
                <w:rFonts w:cs="Arial"/>
                <w:color w:val="222222"/>
                <w:szCs w:val="18"/>
              </w:rPr>
              <w:t>RAN5#94-e</w:t>
            </w:r>
          </w:p>
        </w:tc>
      </w:tr>
      <w:tr w:rsidR="00E2297F" w:rsidRPr="00E80F49" w14:paraId="4C35DE74" w14:textId="77777777" w:rsidTr="008C05F3">
        <w:tc>
          <w:tcPr>
            <w:tcW w:w="1606" w:type="dxa"/>
            <w:shd w:val="clear" w:color="auto" w:fill="auto"/>
            <w:tcMar>
              <w:left w:w="45" w:type="dxa"/>
              <w:right w:w="45" w:type="dxa"/>
            </w:tcMar>
            <w:vAlign w:val="center"/>
          </w:tcPr>
          <w:p w14:paraId="4815E3A8" w14:textId="25464E70" w:rsidR="00E2297F" w:rsidRPr="00E80F49" w:rsidRDefault="00E2297F" w:rsidP="00E2297F">
            <w:pPr>
              <w:pStyle w:val="TAC"/>
              <w:rPr>
                <w:lang w:eastAsia="en-US"/>
              </w:rPr>
            </w:pPr>
            <w:r w:rsidRPr="00E80F49">
              <w:t>DC_66A_n78A</w:t>
            </w:r>
          </w:p>
        </w:tc>
        <w:tc>
          <w:tcPr>
            <w:tcW w:w="3052" w:type="dxa"/>
            <w:shd w:val="clear" w:color="auto" w:fill="auto"/>
            <w:tcMar>
              <w:left w:w="45" w:type="dxa"/>
              <w:right w:w="45" w:type="dxa"/>
            </w:tcMar>
            <w:vAlign w:val="center"/>
          </w:tcPr>
          <w:p w14:paraId="0ACB7209" w14:textId="153BF36F" w:rsidR="00E2297F" w:rsidRPr="00E80F49" w:rsidRDefault="00E2297F" w:rsidP="00E2297F">
            <w:pPr>
              <w:pStyle w:val="TAC"/>
              <w:rPr>
                <w:rFonts w:cs="Arial"/>
                <w:szCs w:val="18"/>
                <w:lang w:eastAsia="fr-FR"/>
              </w:rPr>
            </w:pPr>
            <w:r w:rsidRPr="00E80F49">
              <w:t>No</w:t>
            </w:r>
          </w:p>
        </w:tc>
        <w:tc>
          <w:tcPr>
            <w:tcW w:w="1302" w:type="dxa"/>
            <w:shd w:val="clear" w:color="auto" w:fill="auto"/>
            <w:tcMar>
              <w:left w:w="45" w:type="dxa"/>
              <w:right w:w="45" w:type="dxa"/>
            </w:tcMar>
            <w:vAlign w:val="center"/>
          </w:tcPr>
          <w:p w14:paraId="0D6B394F" w14:textId="77777777" w:rsidR="00E2297F" w:rsidRPr="00E80F49" w:rsidRDefault="00E2297F" w:rsidP="00E2297F">
            <w:pPr>
              <w:pStyle w:val="TAC"/>
            </w:pPr>
            <w:r w:rsidRPr="00E80F49">
              <w:t>n78 (HD2)</w:t>
            </w:r>
          </w:p>
          <w:p w14:paraId="39E27A1E" w14:textId="65824072" w:rsidR="00E2297F" w:rsidRPr="00E80F49" w:rsidRDefault="00E2297F" w:rsidP="00E2297F">
            <w:pPr>
              <w:pStyle w:val="TAC"/>
              <w:rPr>
                <w:lang w:eastAsia="en-US"/>
              </w:rPr>
            </w:pPr>
            <w:r w:rsidRPr="00E80F49">
              <w:t>66 (IMD5)</w:t>
            </w:r>
          </w:p>
        </w:tc>
        <w:tc>
          <w:tcPr>
            <w:tcW w:w="1381" w:type="dxa"/>
            <w:shd w:val="clear" w:color="auto" w:fill="auto"/>
            <w:tcMar>
              <w:left w:w="45" w:type="dxa"/>
              <w:right w:w="45" w:type="dxa"/>
            </w:tcMar>
            <w:vAlign w:val="bottom"/>
          </w:tcPr>
          <w:p w14:paraId="50EF50D2" w14:textId="77777777" w:rsidR="00E2297F" w:rsidRPr="00E80F49" w:rsidRDefault="00E2297F" w:rsidP="00E2297F">
            <w:pPr>
              <w:pStyle w:val="TAC"/>
            </w:pPr>
            <w:r w:rsidRPr="00E80F49">
              <w:t>NE (anchor agnostic)</w:t>
            </w:r>
          </w:p>
          <w:p w14:paraId="07FC685A" w14:textId="77777777" w:rsidR="00E2297F" w:rsidRPr="00E80F49" w:rsidRDefault="00E2297F" w:rsidP="00E2297F">
            <w:pPr>
              <w:pStyle w:val="TAC"/>
            </w:pPr>
            <w:r w:rsidRPr="00E80F49">
              <w:t>HD2</w:t>
            </w:r>
          </w:p>
          <w:p w14:paraId="4073A93D" w14:textId="793BF2EC" w:rsidR="00E2297F" w:rsidRPr="00E80F49" w:rsidRDefault="00E2297F" w:rsidP="00E2297F">
            <w:pPr>
              <w:pStyle w:val="TAC"/>
              <w:rPr>
                <w:lang w:eastAsia="en-US"/>
              </w:rPr>
            </w:pPr>
            <w:r w:rsidRPr="00E80F49">
              <w:t>IMD5</w:t>
            </w:r>
          </w:p>
        </w:tc>
        <w:tc>
          <w:tcPr>
            <w:tcW w:w="3052" w:type="dxa"/>
            <w:shd w:val="clear" w:color="auto" w:fill="auto"/>
            <w:tcMar>
              <w:left w:w="45" w:type="dxa"/>
              <w:right w:w="45" w:type="dxa"/>
            </w:tcMar>
            <w:vAlign w:val="center"/>
          </w:tcPr>
          <w:p w14:paraId="303068EB" w14:textId="5DC60CC7" w:rsidR="00E2297F" w:rsidRPr="00E80F49" w:rsidRDefault="00E2297F" w:rsidP="00E2297F">
            <w:pPr>
              <w:pStyle w:val="TAC"/>
              <w:rPr>
                <w:lang w:eastAsia="en-US"/>
              </w:rPr>
            </w:pPr>
            <w:r w:rsidRPr="00E80F49">
              <w:t>RAN5#93-e</w:t>
            </w:r>
          </w:p>
        </w:tc>
      </w:tr>
      <w:tr w:rsidR="00E2297F" w:rsidRPr="00E80F49" w14:paraId="594C24C7" w14:textId="77777777" w:rsidTr="008C05F3">
        <w:tc>
          <w:tcPr>
            <w:tcW w:w="1606" w:type="dxa"/>
            <w:shd w:val="clear" w:color="auto" w:fill="auto"/>
            <w:tcMar>
              <w:left w:w="45" w:type="dxa"/>
              <w:right w:w="45" w:type="dxa"/>
            </w:tcMar>
            <w:vAlign w:val="center"/>
          </w:tcPr>
          <w:p w14:paraId="61458BA1" w14:textId="7DDEB6AC" w:rsidR="00E2297F" w:rsidRPr="00E80F49" w:rsidRDefault="00E2297F" w:rsidP="00E2297F">
            <w:pPr>
              <w:pStyle w:val="TAC"/>
            </w:pPr>
            <w:r>
              <w:t>DC_71A_n2A</w:t>
            </w:r>
          </w:p>
        </w:tc>
        <w:tc>
          <w:tcPr>
            <w:tcW w:w="3052" w:type="dxa"/>
            <w:shd w:val="clear" w:color="auto" w:fill="auto"/>
            <w:tcMar>
              <w:left w:w="45" w:type="dxa"/>
              <w:right w:w="45" w:type="dxa"/>
            </w:tcMar>
            <w:vAlign w:val="center"/>
          </w:tcPr>
          <w:p w14:paraId="440A8431" w14:textId="6412ED87" w:rsidR="00E2297F" w:rsidRPr="00E80F49" w:rsidRDefault="00E2297F" w:rsidP="00E2297F">
            <w:pPr>
              <w:pStyle w:val="TAC"/>
            </w:pPr>
            <w:r>
              <w:t>No</w:t>
            </w:r>
          </w:p>
        </w:tc>
        <w:tc>
          <w:tcPr>
            <w:tcW w:w="1302" w:type="dxa"/>
            <w:shd w:val="clear" w:color="auto" w:fill="auto"/>
            <w:tcMar>
              <w:left w:w="45" w:type="dxa"/>
              <w:right w:w="45" w:type="dxa"/>
            </w:tcMar>
            <w:vAlign w:val="center"/>
          </w:tcPr>
          <w:p w14:paraId="452F366C" w14:textId="77777777" w:rsidR="00E2297F" w:rsidRDefault="00E2297F" w:rsidP="00E2297F">
            <w:pPr>
              <w:pStyle w:val="TAC"/>
            </w:pPr>
            <w:r>
              <w:t>n78 (HD2)</w:t>
            </w:r>
          </w:p>
          <w:p w14:paraId="627E2A6F" w14:textId="3F47BA08" w:rsidR="00E2297F" w:rsidRPr="00E80F49" w:rsidRDefault="00E2297F" w:rsidP="00E2297F">
            <w:pPr>
              <w:pStyle w:val="TAC"/>
            </w:pPr>
            <w:r>
              <w:t>66 (IMD5)</w:t>
            </w:r>
          </w:p>
        </w:tc>
        <w:tc>
          <w:tcPr>
            <w:tcW w:w="1381" w:type="dxa"/>
            <w:shd w:val="clear" w:color="auto" w:fill="auto"/>
            <w:tcMar>
              <w:left w:w="45" w:type="dxa"/>
              <w:right w:w="45" w:type="dxa"/>
            </w:tcMar>
            <w:vAlign w:val="bottom"/>
          </w:tcPr>
          <w:p w14:paraId="3DB894DB" w14:textId="77777777" w:rsidR="00E2297F" w:rsidRDefault="00E2297F" w:rsidP="00E2297F">
            <w:pPr>
              <w:pStyle w:val="TAC"/>
            </w:pPr>
            <w:r>
              <w:t>NE (anchor agnostic)</w:t>
            </w:r>
          </w:p>
          <w:p w14:paraId="6D336821" w14:textId="77777777" w:rsidR="00E2297F" w:rsidRDefault="00E2297F" w:rsidP="00E2297F">
            <w:pPr>
              <w:pStyle w:val="TAC"/>
            </w:pPr>
            <w:r>
              <w:t>HD</w:t>
            </w:r>
          </w:p>
          <w:p w14:paraId="1D2ECDFA" w14:textId="682E9A45" w:rsidR="00E2297F" w:rsidRPr="00E80F49" w:rsidRDefault="00E2297F" w:rsidP="00E2297F">
            <w:pPr>
              <w:pStyle w:val="TAC"/>
            </w:pPr>
            <w:r>
              <w:t>HM HM avoid</w:t>
            </w:r>
          </w:p>
        </w:tc>
        <w:tc>
          <w:tcPr>
            <w:tcW w:w="3052" w:type="dxa"/>
            <w:shd w:val="clear" w:color="auto" w:fill="auto"/>
            <w:tcMar>
              <w:left w:w="45" w:type="dxa"/>
              <w:right w:w="45" w:type="dxa"/>
            </w:tcMar>
            <w:vAlign w:val="center"/>
          </w:tcPr>
          <w:p w14:paraId="27A0A7A5" w14:textId="5EE132A4" w:rsidR="00E2297F" w:rsidRPr="00E80F49" w:rsidRDefault="00E2297F" w:rsidP="00E2297F">
            <w:pPr>
              <w:pStyle w:val="TAC"/>
            </w:pPr>
            <w:r>
              <w:t>RAN5#98</w:t>
            </w:r>
          </w:p>
        </w:tc>
      </w:tr>
      <w:tr w:rsidR="00E2297F" w:rsidRPr="00E80F49" w14:paraId="0C8140F2" w14:textId="77777777" w:rsidTr="008C05F3">
        <w:tc>
          <w:tcPr>
            <w:tcW w:w="1606" w:type="dxa"/>
            <w:shd w:val="clear" w:color="auto" w:fill="auto"/>
            <w:tcMar>
              <w:left w:w="45" w:type="dxa"/>
              <w:right w:w="45" w:type="dxa"/>
            </w:tcMar>
            <w:vAlign w:val="center"/>
          </w:tcPr>
          <w:p w14:paraId="4C65B61D" w14:textId="553FF7F2" w:rsidR="00E2297F" w:rsidRPr="00E80F49" w:rsidRDefault="00E2297F" w:rsidP="00E2297F">
            <w:pPr>
              <w:pStyle w:val="TAC"/>
            </w:pPr>
            <w:r>
              <w:t>DC_71A_n66A</w:t>
            </w:r>
          </w:p>
        </w:tc>
        <w:tc>
          <w:tcPr>
            <w:tcW w:w="3052" w:type="dxa"/>
            <w:shd w:val="clear" w:color="auto" w:fill="auto"/>
            <w:tcMar>
              <w:left w:w="45" w:type="dxa"/>
              <w:right w:w="45" w:type="dxa"/>
            </w:tcMar>
            <w:vAlign w:val="center"/>
          </w:tcPr>
          <w:p w14:paraId="75085BC3" w14:textId="1217D370" w:rsidR="00E2297F" w:rsidRPr="00E80F49" w:rsidRDefault="00E2297F" w:rsidP="00E2297F">
            <w:pPr>
              <w:pStyle w:val="TAC"/>
            </w:pPr>
            <w:r>
              <w:t>No</w:t>
            </w:r>
          </w:p>
        </w:tc>
        <w:tc>
          <w:tcPr>
            <w:tcW w:w="1302" w:type="dxa"/>
            <w:shd w:val="clear" w:color="auto" w:fill="auto"/>
            <w:tcMar>
              <w:left w:w="45" w:type="dxa"/>
              <w:right w:w="45" w:type="dxa"/>
            </w:tcMar>
            <w:vAlign w:val="center"/>
          </w:tcPr>
          <w:p w14:paraId="5CB530E3" w14:textId="37171EF8" w:rsidR="00E2297F" w:rsidRPr="00E80F49" w:rsidRDefault="00E2297F" w:rsidP="00E2297F">
            <w:pPr>
              <w:pStyle w:val="TAC"/>
            </w:pPr>
            <w:r>
              <w:t>n66 (IMD4)</w:t>
            </w:r>
          </w:p>
        </w:tc>
        <w:tc>
          <w:tcPr>
            <w:tcW w:w="1381" w:type="dxa"/>
            <w:shd w:val="clear" w:color="auto" w:fill="auto"/>
            <w:tcMar>
              <w:left w:w="45" w:type="dxa"/>
              <w:right w:w="45" w:type="dxa"/>
            </w:tcMar>
            <w:vAlign w:val="bottom"/>
          </w:tcPr>
          <w:p w14:paraId="0D0BDB2D" w14:textId="77777777" w:rsidR="00E2297F" w:rsidRDefault="00E2297F" w:rsidP="00E2297F">
            <w:pPr>
              <w:pStyle w:val="TAC"/>
            </w:pPr>
            <w:r>
              <w:t>NE (anchor agnostic)</w:t>
            </w:r>
          </w:p>
          <w:p w14:paraId="2E2167C8" w14:textId="1AE400FA" w:rsidR="00E2297F" w:rsidRPr="00E80F49" w:rsidRDefault="00E2297F" w:rsidP="00E2297F">
            <w:pPr>
              <w:pStyle w:val="TAC"/>
            </w:pPr>
            <w:r>
              <w:t>IMD4</w:t>
            </w:r>
          </w:p>
        </w:tc>
        <w:tc>
          <w:tcPr>
            <w:tcW w:w="3052" w:type="dxa"/>
            <w:shd w:val="clear" w:color="auto" w:fill="auto"/>
            <w:tcMar>
              <w:left w:w="45" w:type="dxa"/>
              <w:right w:w="45" w:type="dxa"/>
            </w:tcMar>
            <w:vAlign w:val="center"/>
          </w:tcPr>
          <w:p w14:paraId="52972C09" w14:textId="38063011" w:rsidR="00E2297F" w:rsidRPr="00E80F49" w:rsidRDefault="00E2297F" w:rsidP="00E2297F">
            <w:pPr>
              <w:pStyle w:val="TAC"/>
            </w:pPr>
            <w:r>
              <w:t>RAN5#98</w:t>
            </w:r>
          </w:p>
        </w:tc>
      </w:tr>
      <w:tr w:rsidR="00E2297F" w:rsidRPr="00E80F49" w14:paraId="7811718F" w14:textId="77777777" w:rsidTr="008C05F3">
        <w:tc>
          <w:tcPr>
            <w:tcW w:w="10393" w:type="dxa"/>
            <w:gridSpan w:val="5"/>
          </w:tcPr>
          <w:p w14:paraId="3A56CC60" w14:textId="7F714633" w:rsidR="00E2297F" w:rsidRPr="00E80F49" w:rsidRDefault="00E2297F" w:rsidP="00E2297F">
            <w:pPr>
              <w:pStyle w:val="TAN"/>
            </w:pPr>
            <w:r w:rsidRPr="00E80F49">
              <w:t>NOTE 1:</w:t>
            </w:r>
            <w:r w:rsidRPr="00E80F49">
              <w:tab/>
              <w:t xml:space="preserve">If single UL is allowed in a DC_XA_nYA configuration the IMD requirements does not apply for UEs supporting UE capability </w:t>
            </w:r>
            <w:r w:rsidRPr="00E80F49">
              <w:rPr>
                <w:i/>
              </w:rPr>
              <w:t>singleUL-Transmission.</w:t>
            </w:r>
          </w:p>
          <w:p w14:paraId="0DE43D63" w14:textId="28841ED6" w:rsidR="00E2297F" w:rsidRPr="00E80F49" w:rsidRDefault="00E2297F" w:rsidP="00E2297F">
            <w:pPr>
              <w:pStyle w:val="TAN"/>
            </w:pPr>
            <w:r w:rsidRPr="00E80F49">
              <w:t>NOTE 2:</w:t>
            </w:r>
            <w:r w:rsidRPr="00E80F49">
              <w:tab/>
              <w:t>Notations used</w:t>
            </w:r>
            <w:r w:rsidRPr="00E80F49">
              <w:br/>
              <w:t>NE: Non-exception as defined in TS 38.101-3 [7], meaning standalone LTE in TS 36.101 [8] and NR in 38.101-1 [5] requirements apply.</w:t>
            </w:r>
            <w:r w:rsidRPr="00E80F49">
              <w:br/>
              <w:t>HD: UL Harmonic Distortion, as defined in TS 38.101-3 [7], 7.3B.2.3.1</w:t>
            </w:r>
            <w:r w:rsidRPr="00E80F49">
              <w:br/>
              <w:t>HM: RX Harmonic Mixing, as defined in TS 38.101-3 [7], 7.3B.2.3.2</w:t>
            </w:r>
            <w:r w:rsidRPr="00E80F49">
              <w:br/>
              <w:t>IMD: Intermodulation Distortion, as defined in TS 38.101-3 [7], 7.3B.2.3.5</w:t>
            </w:r>
            <w:r w:rsidRPr="00E80F49">
              <w:br/>
              <w:t>CBI: Cross Band Isolation, as defined in TS 38.101-3 [7], 7.3B.2.3.4</w:t>
            </w:r>
            <w:r w:rsidRPr="00E80F49">
              <w:br/>
              <w:t>HD avoid: single carrier requirements apply with aggressor of UL Harmonic Distortion active.</w:t>
            </w:r>
            <w:r w:rsidRPr="00E80F49">
              <w:br/>
              <w:t>HM avoid: single carrier requirements apply with aggressor of RX Harmonic Mixing active.</w:t>
            </w:r>
            <w:r w:rsidRPr="00E80F49">
              <w:br/>
              <w:t>CBI avoid: single carrier requirements apply with aggressor of Cross Band Isolation active.</w:t>
            </w:r>
          </w:p>
          <w:p w14:paraId="2DB79D11" w14:textId="6F9FB75B" w:rsidR="00E2297F" w:rsidRPr="00E80F49" w:rsidRDefault="00E2297F" w:rsidP="00E2297F">
            <w:pPr>
              <w:pStyle w:val="TAN"/>
            </w:pPr>
            <w:r w:rsidRPr="00E80F49">
              <w:t>NOTE 3:</w:t>
            </w:r>
            <w:r w:rsidRPr="00E80F49">
              <w:tab/>
              <w:t>HM cannot be avoided with aggressor still active since CBI exception always exists. Therefore, no HM avoid test point is added.</w:t>
            </w:r>
          </w:p>
        </w:tc>
      </w:tr>
    </w:tbl>
    <w:p w14:paraId="503E79BA" w14:textId="5CACADB2" w:rsidR="004B2214" w:rsidRPr="00E80F49" w:rsidRDefault="004B2214" w:rsidP="004B2214"/>
    <w:p w14:paraId="07D0BB4D" w14:textId="77777777" w:rsidR="004B2214" w:rsidRPr="00E80F49" w:rsidRDefault="004B2214" w:rsidP="004B2214">
      <w:pPr>
        <w:pStyle w:val="TH"/>
      </w:pPr>
      <w:r w:rsidRPr="00E80F49">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E80F49" w14:paraId="2799D7BE" w14:textId="77777777" w:rsidTr="0091784C">
        <w:tc>
          <w:tcPr>
            <w:tcW w:w="1781" w:type="dxa"/>
          </w:tcPr>
          <w:p w14:paraId="6DAE2D92" w14:textId="77777777" w:rsidR="004B2214" w:rsidRPr="00E80F49" w:rsidRDefault="004B2214" w:rsidP="002E5133">
            <w:pPr>
              <w:pStyle w:val="TAH"/>
            </w:pPr>
            <w:r w:rsidRPr="00E80F49">
              <w:t>Band or band configuration</w:t>
            </w:r>
          </w:p>
        </w:tc>
        <w:tc>
          <w:tcPr>
            <w:tcW w:w="1804" w:type="dxa"/>
            <w:shd w:val="clear" w:color="auto" w:fill="auto"/>
          </w:tcPr>
          <w:p w14:paraId="4E172782" w14:textId="77777777" w:rsidR="004B2214" w:rsidRPr="00E80F49" w:rsidRDefault="004B2214" w:rsidP="002E5133">
            <w:pPr>
              <w:pStyle w:val="TAH"/>
            </w:pPr>
            <w:r w:rsidRPr="00E80F49">
              <w:t>Single UL</w:t>
            </w:r>
          </w:p>
        </w:tc>
        <w:tc>
          <w:tcPr>
            <w:tcW w:w="1486" w:type="dxa"/>
          </w:tcPr>
          <w:p w14:paraId="69538E99" w14:textId="77777777" w:rsidR="004B2214" w:rsidRPr="00E80F49" w:rsidRDefault="004B2214" w:rsidP="002E5133">
            <w:pPr>
              <w:pStyle w:val="TAH"/>
            </w:pPr>
            <w:r w:rsidRPr="00E80F49">
              <w:t>UL config</w:t>
            </w:r>
          </w:p>
        </w:tc>
        <w:tc>
          <w:tcPr>
            <w:tcW w:w="1547" w:type="dxa"/>
            <w:shd w:val="clear" w:color="auto" w:fill="auto"/>
          </w:tcPr>
          <w:p w14:paraId="459284C2" w14:textId="77777777" w:rsidR="004B2214" w:rsidRPr="00E80F49" w:rsidRDefault="004B2214" w:rsidP="002E5133">
            <w:pPr>
              <w:pStyle w:val="TAH"/>
            </w:pPr>
            <w:r w:rsidRPr="00E80F49">
              <w:t>Refsens exception, victim band</w:t>
            </w:r>
          </w:p>
        </w:tc>
        <w:tc>
          <w:tcPr>
            <w:tcW w:w="1495" w:type="dxa"/>
            <w:shd w:val="clear" w:color="auto" w:fill="auto"/>
          </w:tcPr>
          <w:p w14:paraId="20FBE603" w14:textId="72E53FCE" w:rsidR="004B2214" w:rsidRPr="00E80F49" w:rsidRDefault="004B2214" w:rsidP="002E5133">
            <w:pPr>
              <w:pStyle w:val="TAH"/>
            </w:pPr>
            <w:r w:rsidRPr="00E80F49">
              <w:t>Requirement coverage</w:t>
            </w:r>
          </w:p>
          <w:p w14:paraId="7AB3CB44" w14:textId="379F1820" w:rsidR="004B2214" w:rsidRPr="00E80F49" w:rsidRDefault="004B2214" w:rsidP="002E5133">
            <w:pPr>
              <w:pStyle w:val="TAH"/>
            </w:pPr>
            <w:r w:rsidRPr="00E80F49">
              <w:t>(N</w:t>
            </w:r>
            <w:r w:rsidR="003874DD" w:rsidRPr="00E80F49">
              <w:t>OTE</w:t>
            </w:r>
            <w:r w:rsidRPr="00E80F49">
              <w:t xml:space="preserve"> 2)</w:t>
            </w:r>
          </w:p>
        </w:tc>
        <w:tc>
          <w:tcPr>
            <w:tcW w:w="1466" w:type="dxa"/>
          </w:tcPr>
          <w:p w14:paraId="5E89E929" w14:textId="6D6D585E" w:rsidR="004B2214" w:rsidRPr="00E80F49" w:rsidRDefault="004B2214" w:rsidP="002E5133">
            <w:pPr>
              <w:pStyle w:val="TAH"/>
            </w:pPr>
            <w:r w:rsidRPr="00E80F49">
              <w:t xml:space="preserve">Fallback </w:t>
            </w:r>
            <w:r w:rsidR="003874DD" w:rsidRPr="00E80F49">
              <w:t>D</w:t>
            </w:r>
            <w:r w:rsidRPr="00E80F49">
              <w:t>C configurations</w:t>
            </w:r>
          </w:p>
        </w:tc>
        <w:tc>
          <w:tcPr>
            <w:tcW w:w="1147" w:type="dxa"/>
            <w:shd w:val="clear" w:color="auto" w:fill="auto"/>
          </w:tcPr>
          <w:p w14:paraId="6BC2B4AA" w14:textId="77777777" w:rsidR="004B2214" w:rsidRPr="00E80F49" w:rsidRDefault="004B2214" w:rsidP="002E5133">
            <w:pPr>
              <w:pStyle w:val="TAH"/>
              <w:jc w:val="left"/>
            </w:pPr>
            <w:r w:rsidRPr="00E80F49">
              <w:t>Comments</w:t>
            </w:r>
          </w:p>
        </w:tc>
      </w:tr>
      <w:tr w:rsidR="004B2214" w:rsidRPr="00E80F49" w14:paraId="2E381C19" w14:textId="77777777" w:rsidTr="0091784C">
        <w:tc>
          <w:tcPr>
            <w:tcW w:w="10726" w:type="dxa"/>
            <w:gridSpan w:val="7"/>
          </w:tcPr>
          <w:p w14:paraId="53F662C6" w14:textId="77777777" w:rsidR="004B2214" w:rsidRPr="00E80F49" w:rsidRDefault="004B2214" w:rsidP="002E5133">
            <w:pPr>
              <w:pStyle w:val="TAH"/>
            </w:pPr>
            <w:r w:rsidRPr="00E80F49">
              <w:t>DC_(n)XCA</w:t>
            </w:r>
          </w:p>
        </w:tc>
      </w:tr>
      <w:tr w:rsidR="003874DD" w:rsidRPr="00E80F49" w14:paraId="40410482" w14:textId="77777777" w:rsidTr="0091784C">
        <w:tc>
          <w:tcPr>
            <w:tcW w:w="1781" w:type="dxa"/>
            <w:vAlign w:val="center"/>
          </w:tcPr>
          <w:p w14:paraId="399AC093" w14:textId="77777777" w:rsidR="003874DD" w:rsidRPr="00E80F49" w:rsidRDefault="003874DD" w:rsidP="003874DD">
            <w:pPr>
              <w:pStyle w:val="TAC"/>
            </w:pPr>
            <w:r w:rsidRPr="00E80F49">
              <w:t>41</w:t>
            </w:r>
          </w:p>
        </w:tc>
        <w:tc>
          <w:tcPr>
            <w:tcW w:w="1804" w:type="dxa"/>
            <w:shd w:val="clear" w:color="auto" w:fill="auto"/>
            <w:vAlign w:val="center"/>
          </w:tcPr>
          <w:p w14:paraId="00DAAAE9" w14:textId="77777777" w:rsidR="003874DD" w:rsidRPr="00E80F49" w:rsidRDefault="003874DD" w:rsidP="003874DD">
            <w:pPr>
              <w:pStyle w:val="TAC"/>
            </w:pPr>
            <w:r w:rsidRPr="00E80F49">
              <w:t>Yes</w:t>
            </w:r>
          </w:p>
        </w:tc>
        <w:tc>
          <w:tcPr>
            <w:tcW w:w="1486" w:type="dxa"/>
          </w:tcPr>
          <w:p w14:paraId="5FDB6883" w14:textId="77777777" w:rsidR="003874DD" w:rsidRPr="00E80F49" w:rsidRDefault="003874DD" w:rsidP="003874DD">
            <w:pPr>
              <w:pStyle w:val="TAC"/>
            </w:pPr>
            <w:r w:rsidRPr="00E80F49">
              <w:t>DC_(n)41AA</w:t>
            </w:r>
          </w:p>
        </w:tc>
        <w:tc>
          <w:tcPr>
            <w:tcW w:w="1547" w:type="dxa"/>
            <w:shd w:val="clear" w:color="auto" w:fill="auto"/>
            <w:vAlign w:val="bottom"/>
          </w:tcPr>
          <w:p w14:paraId="7F454872" w14:textId="77777777" w:rsidR="003874DD" w:rsidRPr="00E80F49" w:rsidRDefault="003874DD" w:rsidP="003874DD">
            <w:pPr>
              <w:pStyle w:val="TAC"/>
            </w:pPr>
            <w:r w:rsidRPr="00E80F49">
              <w:t>N/A</w:t>
            </w:r>
          </w:p>
        </w:tc>
        <w:tc>
          <w:tcPr>
            <w:tcW w:w="1495" w:type="dxa"/>
            <w:shd w:val="clear" w:color="auto" w:fill="auto"/>
          </w:tcPr>
          <w:p w14:paraId="1FF9476F" w14:textId="16E3F8B3" w:rsidR="003874DD" w:rsidRPr="00E80F49" w:rsidRDefault="003874DD" w:rsidP="003874DD">
            <w:pPr>
              <w:pStyle w:val="TAC"/>
            </w:pPr>
            <w:r w:rsidRPr="00E80F49">
              <w:t>NE</w:t>
            </w:r>
          </w:p>
        </w:tc>
        <w:tc>
          <w:tcPr>
            <w:tcW w:w="1466" w:type="dxa"/>
          </w:tcPr>
          <w:p w14:paraId="39363747" w14:textId="77777777" w:rsidR="003874DD" w:rsidRPr="00E80F49" w:rsidRDefault="003874DD" w:rsidP="003874DD">
            <w:pPr>
              <w:pStyle w:val="TAC"/>
            </w:pPr>
            <w:r w:rsidRPr="00E80F49">
              <w:t>DC_(n)41AA</w:t>
            </w:r>
          </w:p>
          <w:p w14:paraId="6FF38358" w14:textId="77777777" w:rsidR="003874DD" w:rsidRPr="00E80F49" w:rsidRDefault="003874DD" w:rsidP="003874DD">
            <w:pPr>
              <w:pStyle w:val="TAC"/>
            </w:pPr>
            <w:r w:rsidRPr="00E80F49">
              <w:t>DC_41A_n41A</w:t>
            </w:r>
          </w:p>
        </w:tc>
        <w:tc>
          <w:tcPr>
            <w:tcW w:w="1147" w:type="dxa"/>
            <w:shd w:val="clear" w:color="auto" w:fill="auto"/>
          </w:tcPr>
          <w:p w14:paraId="6C02BE07" w14:textId="11E5249C" w:rsidR="003874DD" w:rsidRPr="00E80F49" w:rsidRDefault="003874DD" w:rsidP="003874DD">
            <w:pPr>
              <w:pStyle w:val="TAC"/>
            </w:pPr>
            <w:r w:rsidRPr="00E80F49">
              <w:t>RAN5#89-e</w:t>
            </w:r>
          </w:p>
        </w:tc>
      </w:tr>
      <w:tr w:rsidR="003874DD" w:rsidRPr="00E80F49" w14:paraId="140257B0" w14:textId="77777777" w:rsidTr="0091784C">
        <w:tc>
          <w:tcPr>
            <w:tcW w:w="1781" w:type="dxa"/>
            <w:vAlign w:val="center"/>
          </w:tcPr>
          <w:p w14:paraId="1956D3B5" w14:textId="77777777" w:rsidR="003874DD" w:rsidRPr="00E80F49" w:rsidRDefault="003874DD" w:rsidP="003874DD">
            <w:pPr>
              <w:pStyle w:val="TAC"/>
            </w:pPr>
            <w:r w:rsidRPr="00E80F49">
              <w:t>41</w:t>
            </w:r>
          </w:p>
        </w:tc>
        <w:tc>
          <w:tcPr>
            <w:tcW w:w="1804" w:type="dxa"/>
            <w:shd w:val="clear" w:color="auto" w:fill="auto"/>
            <w:vAlign w:val="center"/>
          </w:tcPr>
          <w:p w14:paraId="3304907C" w14:textId="77777777" w:rsidR="003874DD" w:rsidRPr="00E80F49" w:rsidRDefault="003874DD" w:rsidP="003874DD">
            <w:pPr>
              <w:pStyle w:val="TAC"/>
            </w:pPr>
            <w:r w:rsidRPr="00E80F49">
              <w:t>Yes</w:t>
            </w:r>
          </w:p>
        </w:tc>
        <w:tc>
          <w:tcPr>
            <w:tcW w:w="1486" w:type="dxa"/>
          </w:tcPr>
          <w:p w14:paraId="5127B4B2" w14:textId="77777777" w:rsidR="003874DD" w:rsidRPr="00E80F49" w:rsidRDefault="003874DD" w:rsidP="003874DD">
            <w:pPr>
              <w:pStyle w:val="TAC"/>
            </w:pPr>
            <w:r w:rsidRPr="00E80F49">
              <w:t>DC_41A_n41A</w:t>
            </w:r>
          </w:p>
        </w:tc>
        <w:tc>
          <w:tcPr>
            <w:tcW w:w="1547" w:type="dxa"/>
            <w:shd w:val="clear" w:color="auto" w:fill="auto"/>
            <w:vAlign w:val="bottom"/>
          </w:tcPr>
          <w:p w14:paraId="7B4BEDB9" w14:textId="77777777" w:rsidR="003874DD" w:rsidRPr="00E80F49" w:rsidRDefault="003874DD" w:rsidP="003874DD">
            <w:pPr>
              <w:pStyle w:val="TAC"/>
            </w:pPr>
            <w:r w:rsidRPr="00E80F49">
              <w:t>N/A</w:t>
            </w:r>
          </w:p>
        </w:tc>
        <w:tc>
          <w:tcPr>
            <w:tcW w:w="1495" w:type="dxa"/>
            <w:shd w:val="clear" w:color="auto" w:fill="auto"/>
          </w:tcPr>
          <w:p w14:paraId="2AEBC2FA" w14:textId="42C8A9E4" w:rsidR="003874DD" w:rsidRPr="00E80F49" w:rsidRDefault="003874DD" w:rsidP="003874DD">
            <w:pPr>
              <w:pStyle w:val="TAC"/>
            </w:pPr>
            <w:r w:rsidRPr="00E80F49">
              <w:t>NE</w:t>
            </w:r>
          </w:p>
        </w:tc>
        <w:tc>
          <w:tcPr>
            <w:tcW w:w="1466" w:type="dxa"/>
          </w:tcPr>
          <w:p w14:paraId="31A3B289" w14:textId="77777777" w:rsidR="003874DD" w:rsidRPr="00E80F49" w:rsidRDefault="003874DD" w:rsidP="003874DD">
            <w:pPr>
              <w:pStyle w:val="TAC"/>
            </w:pPr>
            <w:r w:rsidRPr="00E80F49">
              <w:t>DC_(n)41AA</w:t>
            </w:r>
          </w:p>
          <w:p w14:paraId="7004F0B5" w14:textId="77777777" w:rsidR="003874DD" w:rsidRPr="00E80F49" w:rsidRDefault="003874DD" w:rsidP="003874DD">
            <w:pPr>
              <w:pStyle w:val="TAC"/>
            </w:pPr>
            <w:r w:rsidRPr="00E80F49">
              <w:t>DC_41A_n41A</w:t>
            </w:r>
          </w:p>
        </w:tc>
        <w:tc>
          <w:tcPr>
            <w:tcW w:w="1147" w:type="dxa"/>
            <w:shd w:val="clear" w:color="auto" w:fill="auto"/>
          </w:tcPr>
          <w:p w14:paraId="08933FC7" w14:textId="1EBA20E2" w:rsidR="003874DD" w:rsidRPr="00E80F49" w:rsidRDefault="003874DD" w:rsidP="003874DD">
            <w:pPr>
              <w:pStyle w:val="TAC"/>
            </w:pPr>
            <w:r w:rsidRPr="00E80F49">
              <w:t>RAN5#89-e</w:t>
            </w:r>
          </w:p>
        </w:tc>
      </w:tr>
      <w:tr w:rsidR="003874DD" w:rsidRPr="00E80F49" w14:paraId="698DF8E0" w14:textId="77777777" w:rsidTr="0091784C">
        <w:tc>
          <w:tcPr>
            <w:tcW w:w="1781" w:type="dxa"/>
          </w:tcPr>
          <w:p w14:paraId="38EABCBA" w14:textId="77777777" w:rsidR="003874DD" w:rsidRPr="00E80F49" w:rsidRDefault="003874DD" w:rsidP="003874DD">
            <w:pPr>
              <w:pStyle w:val="TAC"/>
            </w:pPr>
            <w:r w:rsidRPr="00E80F49">
              <w:t>48</w:t>
            </w:r>
          </w:p>
        </w:tc>
        <w:tc>
          <w:tcPr>
            <w:tcW w:w="1804" w:type="dxa"/>
            <w:shd w:val="clear" w:color="auto" w:fill="auto"/>
            <w:vAlign w:val="center"/>
          </w:tcPr>
          <w:p w14:paraId="2056F17B" w14:textId="77777777" w:rsidR="003874DD" w:rsidRPr="00E80F49" w:rsidRDefault="003874DD" w:rsidP="003874DD">
            <w:pPr>
              <w:pStyle w:val="TAC"/>
            </w:pPr>
            <w:r w:rsidRPr="00E80F49">
              <w:t>Only single UL requirements defined</w:t>
            </w:r>
          </w:p>
        </w:tc>
        <w:tc>
          <w:tcPr>
            <w:tcW w:w="1486" w:type="dxa"/>
          </w:tcPr>
          <w:p w14:paraId="427AC138" w14:textId="77777777" w:rsidR="003874DD" w:rsidRPr="00E80F49" w:rsidRDefault="003874DD" w:rsidP="003874DD">
            <w:pPr>
              <w:pStyle w:val="TAC"/>
            </w:pPr>
            <w:r w:rsidRPr="00E80F49">
              <w:t>DC_(n)48AA</w:t>
            </w:r>
          </w:p>
        </w:tc>
        <w:tc>
          <w:tcPr>
            <w:tcW w:w="1547" w:type="dxa"/>
            <w:shd w:val="clear" w:color="auto" w:fill="auto"/>
            <w:vAlign w:val="bottom"/>
          </w:tcPr>
          <w:p w14:paraId="7A534A65" w14:textId="77777777" w:rsidR="003874DD" w:rsidRPr="00E80F49" w:rsidRDefault="003874DD" w:rsidP="003874DD">
            <w:pPr>
              <w:pStyle w:val="TAC"/>
            </w:pPr>
            <w:r w:rsidRPr="00E80F49">
              <w:t>N/A</w:t>
            </w:r>
          </w:p>
        </w:tc>
        <w:tc>
          <w:tcPr>
            <w:tcW w:w="1495" w:type="dxa"/>
            <w:shd w:val="clear" w:color="auto" w:fill="auto"/>
          </w:tcPr>
          <w:p w14:paraId="685A08B7" w14:textId="272A78E1" w:rsidR="003874DD" w:rsidRPr="00E80F49" w:rsidRDefault="003874DD" w:rsidP="003874DD">
            <w:pPr>
              <w:pStyle w:val="TAC"/>
            </w:pPr>
            <w:r w:rsidRPr="00E80F49">
              <w:t>NE</w:t>
            </w:r>
          </w:p>
        </w:tc>
        <w:tc>
          <w:tcPr>
            <w:tcW w:w="1466" w:type="dxa"/>
          </w:tcPr>
          <w:p w14:paraId="610D306A" w14:textId="77777777" w:rsidR="003874DD" w:rsidRPr="00E80F49" w:rsidRDefault="003874DD" w:rsidP="003874DD">
            <w:pPr>
              <w:pStyle w:val="TAC"/>
            </w:pPr>
            <w:r w:rsidRPr="00E80F49">
              <w:t>DC_(n)48AA</w:t>
            </w:r>
          </w:p>
          <w:p w14:paraId="52074DD7" w14:textId="77777777" w:rsidR="003874DD" w:rsidRPr="00E80F49" w:rsidRDefault="003874DD" w:rsidP="003874DD">
            <w:pPr>
              <w:pStyle w:val="TAC"/>
            </w:pPr>
            <w:r w:rsidRPr="00E80F49">
              <w:t>DC_48A_n48A</w:t>
            </w:r>
          </w:p>
        </w:tc>
        <w:tc>
          <w:tcPr>
            <w:tcW w:w="1147" w:type="dxa"/>
            <w:shd w:val="clear" w:color="auto" w:fill="auto"/>
          </w:tcPr>
          <w:p w14:paraId="7D420A31" w14:textId="658C3805" w:rsidR="003874DD" w:rsidRPr="00E80F49" w:rsidRDefault="003874DD" w:rsidP="003874DD">
            <w:pPr>
              <w:pStyle w:val="TAC"/>
            </w:pPr>
            <w:r w:rsidRPr="00E80F49">
              <w:t>RAN5#89-e</w:t>
            </w:r>
          </w:p>
        </w:tc>
      </w:tr>
      <w:tr w:rsidR="003874DD" w:rsidRPr="00E80F49" w14:paraId="62CC0408" w14:textId="77777777" w:rsidTr="0091784C">
        <w:tc>
          <w:tcPr>
            <w:tcW w:w="1781" w:type="dxa"/>
          </w:tcPr>
          <w:p w14:paraId="0691ABFB" w14:textId="77777777" w:rsidR="003874DD" w:rsidRPr="00E80F49" w:rsidRDefault="003874DD" w:rsidP="003874DD">
            <w:pPr>
              <w:pStyle w:val="TAC"/>
            </w:pPr>
            <w:r w:rsidRPr="00E80F49">
              <w:t>48</w:t>
            </w:r>
          </w:p>
        </w:tc>
        <w:tc>
          <w:tcPr>
            <w:tcW w:w="1804" w:type="dxa"/>
            <w:shd w:val="clear" w:color="auto" w:fill="auto"/>
            <w:vAlign w:val="center"/>
          </w:tcPr>
          <w:p w14:paraId="1D7F604D" w14:textId="77777777" w:rsidR="003874DD" w:rsidRPr="00E80F49" w:rsidRDefault="003874DD" w:rsidP="003874DD">
            <w:pPr>
              <w:pStyle w:val="TAC"/>
            </w:pPr>
            <w:r w:rsidRPr="00E80F49">
              <w:t>Only single UL requirements defined</w:t>
            </w:r>
          </w:p>
        </w:tc>
        <w:tc>
          <w:tcPr>
            <w:tcW w:w="1486" w:type="dxa"/>
          </w:tcPr>
          <w:p w14:paraId="3A9E3294" w14:textId="77777777" w:rsidR="003874DD" w:rsidRPr="00E80F49" w:rsidRDefault="003874DD" w:rsidP="003874DD">
            <w:pPr>
              <w:pStyle w:val="TAC"/>
            </w:pPr>
            <w:r w:rsidRPr="00E80F49">
              <w:t>DC_48A_n48A</w:t>
            </w:r>
          </w:p>
        </w:tc>
        <w:tc>
          <w:tcPr>
            <w:tcW w:w="1547" w:type="dxa"/>
            <w:shd w:val="clear" w:color="auto" w:fill="auto"/>
            <w:vAlign w:val="bottom"/>
          </w:tcPr>
          <w:p w14:paraId="620731FA" w14:textId="77777777" w:rsidR="003874DD" w:rsidRPr="00E80F49" w:rsidRDefault="003874DD" w:rsidP="003874DD">
            <w:pPr>
              <w:pStyle w:val="TAC"/>
            </w:pPr>
            <w:r w:rsidRPr="00E80F49">
              <w:t>N/A</w:t>
            </w:r>
          </w:p>
        </w:tc>
        <w:tc>
          <w:tcPr>
            <w:tcW w:w="1495" w:type="dxa"/>
            <w:shd w:val="clear" w:color="auto" w:fill="auto"/>
          </w:tcPr>
          <w:p w14:paraId="49153855" w14:textId="236C1C8B" w:rsidR="003874DD" w:rsidRPr="00E80F49" w:rsidRDefault="003874DD" w:rsidP="003874DD">
            <w:pPr>
              <w:pStyle w:val="TAC"/>
            </w:pPr>
            <w:r w:rsidRPr="00E80F49">
              <w:t>NE</w:t>
            </w:r>
          </w:p>
        </w:tc>
        <w:tc>
          <w:tcPr>
            <w:tcW w:w="1466" w:type="dxa"/>
          </w:tcPr>
          <w:p w14:paraId="4E1F0007" w14:textId="77777777" w:rsidR="003874DD" w:rsidRPr="00E80F49" w:rsidRDefault="003874DD" w:rsidP="003874DD">
            <w:pPr>
              <w:pStyle w:val="TAC"/>
            </w:pPr>
            <w:r w:rsidRPr="00E80F49">
              <w:t>DC_(n)48AA</w:t>
            </w:r>
          </w:p>
          <w:p w14:paraId="1650DCA5" w14:textId="77777777" w:rsidR="003874DD" w:rsidRPr="00E80F49" w:rsidRDefault="003874DD" w:rsidP="003874DD">
            <w:pPr>
              <w:pStyle w:val="TAC"/>
            </w:pPr>
            <w:r w:rsidRPr="00E80F49">
              <w:t>DC_48A_n48A</w:t>
            </w:r>
          </w:p>
        </w:tc>
        <w:tc>
          <w:tcPr>
            <w:tcW w:w="1147" w:type="dxa"/>
            <w:shd w:val="clear" w:color="auto" w:fill="auto"/>
          </w:tcPr>
          <w:p w14:paraId="372D6016" w14:textId="4F4E0151" w:rsidR="003874DD" w:rsidRPr="00E80F49" w:rsidRDefault="003874DD" w:rsidP="003874DD">
            <w:pPr>
              <w:pStyle w:val="TAC"/>
            </w:pPr>
            <w:r w:rsidRPr="00E80F49">
              <w:t>RAN5#89-e</w:t>
            </w:r>
          </w:p>
        </w:tc>
      </w:tr>
      <w:tr w:rsidR="004B2214" w:rsidRPr="00E80F49" w14:paraId="34A474BD" w14:textId="77777777" w:rsidTr="0091784C">
        <w:tc>
          <w:tcPr>
            <w:tcW w:w="10726" w:type="dxa"/>
            <w:gridSpan w:val="7"/>
          </w:tcPr>
          <w:p w14:paraId="47C39128" w14:textId="058FBAF2" w:rsidR="004B2214" w:rsidRPr="00E80F49" w:rsidRDefault="004B2214" w:rsidP="002E5133">
            <w:pPr>
              <w:pStyle w:val="TAH"/>
            </w:pPr>
            <w:r w:rsidRPr="00E80F49">
              <w:t>DC_XA</w:t>
            </w:r>
            <w:r w:rsidR="003874DD" w:rsidRPr="00E80F49">
              <w:t>_</w:t>
            </w:r>
            <w:r w:rsidRPr="00E80F49">
              <w:t>nYC</w:t>
            </w:r>
          </w:p>
        </w:tc>
      </w:tr>
      <w:tr w:rsidR="00695DAD" w:rsidRPr="00E80F49" w14:paraId="1882860E" w14:textId="77777777" w:rsidTr="0091784C">
        <w:tc>
          <w:tcPr>
            <w:tcW w:w="1781" w:type="dxa"/>
            <w:vAlign w:val="center"/>
          </w:tcPr>
          <w:p w14:paraId="241F3BE5" w14:textId="5D4A0010" w:rsidR="00695DAD" w:rsidRPr="00E80F49" w:rsidRDefault="00695DAD" w:rsidP="0033227D">
            <w:pPr>
              <w:pStyle w:val="TAC"/>
            </w:pPr>
            <w:r w:rsidRPr="00E80F49">
              <w:rPr>
                <w:rFonts w:eastAsia="Malgun Gothic"/>
                <w:lang w:eastAsia="ko-KR"/>
              </w:rPr>
              <w:t>DC_3A_n78C</w:t>
            </w:r>
          </w:p>
        </w:tc>
        <w:tc>
          <w:tcPr>
            <w:tcW w:w="1804" w:type="dxa"/>
            <w:shd w:val="clear" w:color="auto" w:fill="auto"/>
            <w:vAlign w:val="center"/>
          </w:tcPr>
          <w:p w14:paraId="5D4993BC" w14:textId="06E62E84" w:rsidR="00695DAD" w:rsidRPr="00E80F49" w:rsidRDefault="00695DAD" w:rsidP="0033227D">
            <w:pPr>
              <w:pStyle w:val="TAC"/>
            </w:pPr>
            <w:r w:rsidRPr="00E80F49">
              <w:rPr>
                <w:rFonts w:eastAsia="SimSun"/>
                <w:lang w:eastAsia="zh-CN"/>
              </w:rPr>
              <w:t>Yes</w:t>
            </w:r>
          </w:p>
        </w:tc>
        <w:tc>
          <w:tcPr>
            <w:tcW w:w="1486" w:type="dxa"/>
            <w:vAlign w:val="center"/>
          </w:tcPr>
          <w:p w14:paraId="6AB58170" w14:textId="479322E5" w:rsidR="00695DAD" w:rsidRPr="00E80F49" w:rsidRDefault="00695DAD" w:rsidP="0033227D">
            <w:pPr>
              <w:pStyle w:val="TAC"/>
            </w:pPr>
            <w:r w:rsidRPr="00E80F49">
              <w:rPr>
                <w:rFonts w:eastAsia="Malgun Gothic"/>
                <w:lang w:eastAsia="en-US"/>
              </w:rPr>
              <w:t>DC_3A_n78A</w:t>
            </w:r>
          </w:p>
        </w:tc>
        <w:tc>
          <w:tcPr>
            <w:tcW w:w="1547" w:type="dxa"/>
            <w:shd w:val="clear" w:color="auto" w:fill="auto"/>
            <w:vAlign w:val="center"/>
          </w:tcPr>
          <w:p w14:paraId="5033A657" w14:textId="72AE73B8" w:rsidR="00695DAD" w:rsidRPr="00E80F49" w:rsidRDefault="00695DAD" w:rsidP="0033227D">
            <w:pPr>
              <w:pStyle w:val="TAC"/>
            </w:pPr>
            <w:r w:rsidRPr="00E80F49">
              <w:rPr>
                <w:rFonts w:eastAsia="SimSun"/>
                <w:lang w:eastAsia="en-US"/>
              </w:rPr>
              <w:t>N/A</w:t>
            </w:r>
          </w:p>
        </w:tc>
        <w:tc>
          <w:tcPr>
            <w:tcW w:w="1495" w:type="dxa"/>
            <w:shd w:val="clear" w:color="auto" w:fill="auto"/>
            <w:vAlign w:val="center"/>
          </w:tcPr>
          <w:p w14:paraId="68812CB9" w14:textId="299A5374" w:rsidR="00695DAD" w:rsidRPr="00E80F49" w:rsidRDefault="00695DAD" w:rsidP="0033227D">
            <w:pPr>
              <w:pStyle w:val="TAC"/>
            </w:pPr>
            <w:r w:rsidRPr="00E80F49">
              <w:rPr>
                <w:rFonts w:eastAsia="SimSun"/>
                <w:lang w:eastAsia="zh-CN"/>
              </w:rPr>
              <w:t>NE</w:t>
            </w:r>
          </w:p>
        </w:tc>
        <w:tc>
          <w:tcPr>
            <w:tcW w:w="1466" w:type="dxa"/>
            <w:vAlign w:val="center"/>
          </w:tcPr>
          <w:p w14:paraId="3E9D9C3C" w14:textId="77777777" w:rsidR="00695DAD" w:rsidRPr="00E80F49" w:rsidRDefault="00695DAD" w:rsidP="0033227D">
            <w:pPr>
              <w:pStyle w:val="TAC"/>
            </w:pPr>
          </w:p>
        </w:tc>
        <w:tc>
          <w:tcPr>
            <w:tcW w:w="1147" w:type="dxa"/>
            <w:shd w:val="clear" w:color="auto" w:fill="auto"/>
            <w:vAlign w:val="center"/>
          </w:tcPr>
          <w:p w14:paraId="3F7F7A45" w14:textId="7E9550AC" w:rsidR="00695DAD" w:rsidRPr="00E80F49" w:rsidRDefault="00695DAD" w:rsidP="0033227D">
            <w:pPr>
              <w:pStyle w:val="TAC"/>
            </w:pPr>
            <w:r w:rsidRPr="00E80F49">
              <w:rPr>
                <w:rFonts w:eastAsia="SimSun"/>
                <w:lang w:eastAsia="en-US"/>
              </w:rPr>
              <w:t>RAN5#93-e</w:t>
            </w:r>
          </w:p>
        </w:tc>
      </w:tr>
      <w:tr w:rsidR="00695DAD" w:rsidRPr="00E80F49" w14:paraId="3997FC70" w14:textId="77777777" w:rsidTr="0091784C">
        <w:tc>
          <w:tcPr>
            <w:tcW w:w="10726" w:type="dxa"/>
            <w:gridSpan w:val="7"/>
          </w:tcPr>
          <w:p w14:paraId="625D8A85" w14:textId="76037D19" w:rsidR="00695DAD" w:rsidRPr="00E80F49" w:rsidRDefault="00695DAD" w:rsidP="00695DAD">
            <w:pPr>
              <w:pStyle w:val="TAH"/>
            </w:pPr>
            <w:r w:rsidRPr="00E80F49">
              <w:t>DC_XA_nY(2A)</w:t>
            </w:r>
          </w:p>
        </w:tc>
      </w:tr>
      <w:tr w:rsidR="00695DAD" w:rsidRPr="00E80F49" w14:paraId="4C99CE40" w14:textId="77777777" w:rsidTr="0091784C">
        <w:tc>
          <w:tcPr>
            <w:tcW w:w="1781" w:type="dxa"/>
          </w:tcPr>
          <w:p w14:paraId="16BC32A7" w14:textId="3678F25A" w:rsidR="00695DAD" w:rsidRPr="00E80F49" w:rsidRDefault="00695DAD" w:rsidP="00695DAD">
            <w:pPr>
              <w:pStyle w:val="TAL"/>
            </w:pPr>
            <w:r w:rsidRPr="00E80F49">
              <w:rPr>
                <w:lang w:eastAsia="ja-JP"/>
              </w:rPr>
              <w:t>FFS</w:t>
            </w:r>
          </w:p>
        </w:tc>
        <w:tc>
          <w:tcPr>
            <w:tcW w:w="1804" w:type="dxa"/>
            <w:shd w:val="clear" w:color="auto" w:fill="auto"/>
            <w:vAlign w:val="center"/>
          </w:tcPr>
          <w:p w14:paraId="4CEFDB9A" w14:textId="77777777" w:rsidR="00695DAD" w:rsidRPr="00E80F49" w:rsidRDefault="00695DAD" w:rsidP="00695DAD">
            <w:pPr>
              <w:pStyle w:val="TAL"/>
              <w:jc w:val="center"/>
            </w:pPr>
          </w:p>
        </w:tc>
        <w:tc>
          <w:tcPr>
            <w:tcW w:w="1486" w:type="dxa"/>
            <w:vAlign w:val="center"/>
          </w:tcPr>
          <w:p w14:paraId="28C87FDC" w14:textId="77777777" w:rsidR="00695DAD" w:rsidRPr="00E80F49" w:rsidRDefault="00695DAD" w:rsidP="00695DAD">
            <w:pPr>
              <w:pStyle w:val="TAL"/>
            </w:pPr>
          </w:p>
        </w:tc>
        <w:tc>
          <w:tcPr>
            <w:tcW w:w="1547" w:type="dxa"/>
            <w:shd w:val="clear" w:color="auto" w:fill="auto"/>
            <w:vAlign w:val="center"/>
          </w:tcPr>
          <w:p w14:paraId="2EDDD764" w14:textId="77777777" w:rsidR="00695DAD" w:rsidRPr="00E80F49" w:rsidRDefault="00695DAD" w:rsidP="00695DAD">
            <w:pPr>
              <w:pStyle w:val="TAL"/>
            </w:pPr>
          </w:p>
        </w:tc>
        <w:tc>
          <w:tcPr>
            <w:tcW w:w="1495" w:type="dxa"/>
            <w:shd w:val="clear" w:color="auto" w:fill="auto"/>
            <w:vAlign w:val="center"/>
          </w:tcPr>
          <w:p w14:paraId="0F9CE136" w14:textId="77777777" w:rsidR="00695DAD" w:rsidRPr="00E80F49" w:rsidRDefault="00695DAD" w:rsidP="00695DAD">
            <w:pPr>
              <w:pStyle w:val="TAL"/>
            </w:pPr>
          </w:p>
        </w:tc>
        <w:tc>
          <w:tcPr>
            <w:tcW w:w="1466" w:type="dxa"/>
          </w:tcPr>
          <w:p w14:paraId="10788BD8" w14:textId="77777777" w:rsidR="00695DAD" w:rsidRPr="00E80F49" w:rsidRDefault="00695DAD" w:rsidP="00695DAD">
            <w:pPr>
              <w:pStyle w:val="TAL"/>
            </w:pPr>
          </w:p>
        </w:tc>
        <w:tc>
          <w:tcPr>
            <w:tcW w:w="1147" w:type="dxa"/>
            <w:shd w:val="clear" w:color="auto" w:fill="auto"/>
            <w:vAlign w:val="center"/>
          </w:tcPr>
          <w:p w14:paraId="7B998BEC" w14:textId="77777777" w:rsidR="00695DAD" w:rsidRPr="00E80F49" w:rsidRDefault="00695DAD" w:rsidP="00695DAD">
            <w:pPr>
              <w:pStyle w:val="TAL"/>
            </w:pPr>
          </w:p>
        </w:tc>
      </w:tr>
      <w:tr w:rsidR="00695DAD" w:rsidRPr="00E80F49" w14:paraId="2BEA029D" w14:textId="77777777" w:rsidTr="0091784C">
        <w:tc>
          <w:tcPr>
            <w:tcW w:w="10726" w:type="dxa"/>
            <w:gridSpan w:val="7"/>
          </w:tcPr>
          <w:p w14:paraId="438A4E48" w14:textId="37E9B685" w:rsidR="00695DAD" w:rsidRPr="00E80F49" w:rsidRDefault="00695DAD" w:rsidP="00695DAD">
            <w:pPr>
              <w:pStyle w:val="TAH"/>
            </w:pPr>
            <w:bookmarkStart w:id="376" w:name="_Hlk54685506"/>
            <w:r w:rsidRPr="00E80F49">
              <w:t>DC_XA_nYA-nZA</w:t>
            </w:r>
            <w:bookmarkEnd w:id="376"/>
          </w:p>
        </w:tc>
      </w:tr>
      <w:tr w:rsidR="00695DAD" w:rsidRPr="00E80F49" w14:paraId="5D2D3D62" w14:textId="77777777" w:rsidTr="0091784C">
        <w:tc>
          <w:tcPr>
            <w:tcW w:w="1781" w:type="dxa"/>
            <w:tcBorders>
              <w:bottom w:val="nil"/>
            </w:tcBorders>
            <w:vAlign w:val="center"/>
          </w:tcPr>
          <w:p w14:paraId="2A6B1188" w14:textId="6EB53515" w:rsidR="00695DAD" w:rsidRPr="00E80F49" w:rsidRDefault="00695DAD" w:rsidP="00695DAD">
            <w:pPr>
              <w:pStyle w:val="TAC"/>
            </w:pPr>
            <w:r w:rsidRPr="00E80F49">
              <w:rPr>
                <w:rFonts w:eastAsia="Malgun Gothic"/>
                <w:lang w:eastAsia="ko-KR"/>
              </w:rPr>
              <w:t>DC_1A_n28A-n78A</w:t>
            </w:r>
          </w:p>
        </w:tc>
        <w:tc>
          <w:tcPr>
            <w:tcW w:w="1804" w:type="dxa"/>
            <w:shd w:val="clear" w:color="auto" w:fill="auto"/>
            <w:vAlign w:val="center"/>
          </w:tcPr>
          <w:p w14:paraId="688C5A88" w14:textId="215ACA72" w:rsidR="00695DAD" w:rsidRPr="00E80F49" w:rsidRDefault="00695DAD" w:rsidP="00695DAD">
            <w:pPr>
              <w:pStyle w:val="TAC"/>
            </w:pPr>
            <w:r w:rsidRPr="00E80F49">
              <w:t>No</w:t>
            </w:r>
          </w:p>
        </w:tc>
        <w:tc>
          <w:tcPr>
            <w:tcW w:w="1486" w:type="dxa"/>
            <w:vAlign w:val="center"/>
          </w:tcPr>
          <w:p w14:paraId="6B7A0239" w14:textId="5300861D" w:rsidR="00695DAD" w:rsidRPr="00E80F49" w:rsidRDefault="00695DAD" w:rsidP="00695DAD">
            <w:pPr>
              <w:pStyle w:val="TAC"/>
            </w:pPr>
            <w:r w:rsidRPr="00E80F49">
              <w:t>DC_1A_n28A</w:t>
            </w:r>
          </w:p>
        </w:tc>
        <w:tc>
          <w:tcPr>
            <w:tcW w:w="1547" w:type="dxa"/>
            <w:shd w:val="clear" w:color="auto" w:fill="auto"/>
            <w:vAlign w:val="center"/>
          </w:tcPr>
          <w:p w14:paraId="42B43759" w14:textId="06FDCA77" w:rsidR="00695DAD" w:rsidRPr="00E80F49" w:rsidRDefault="00695DAD" w:rsidP="00695DAD">
            <w:pPr>
              <w:pStyle w:val="TAC"/>
            </w:pPr>
            <w:r w:rsidRPr="00E80F49">
              <w:t>n78 (3 band IMD3)</w:t>
            </w:r>
          </w:p>
        </w:tc>
        <w:tc>
          <w:tcPr>
            <w:tcW w:w="1495" w:type="dxa"/>
            <w:shd w:val="clear" w:color="auto" w:fill="auto"/>
            <w:vAlign w:val="center"/>
          </w:tcPr>
          <w:p w14:paraId="16BC27E1" w14:textId="0C960D4B" w:rsidR="00695DAD" w:rsidRPr="00E80F49" w:rsidRDefault="00695DAD" w:rsidP="00695DAD">
            <w:pPr>
              <w:pStyle w:val="TAC"/>
            </w:pPr>
            <w:r w:rsidRPr="00E80F49">
              <w:t>NE, IMD3</w:t>
            </w:r>
          </w:p>
        </w:tc>
        <w:tc>
          <w:tcPr>
            <w:tcW w:w="1466" w:type="dxa"/>
            <w:vAlign w:val="center"/>
          </w:tcPr>
          <w:p w14:paraId="392BBB3B" w14:textId="5F9B9095" w:rsidR="00695DAD" w:rsidRPr="00E80F49" w:rsidRDefault="00695DAD" w:rsidP="00695DAD">
            <w:pPr>
              <w:pStyle w:val="TAC"/>
            </w:pPr>
          </w:p>
        </w:tc>
        <w:tc>
          <w:tcPr>
            <w:tcW w:w="1147" w:type="dxa"/>
            <w:shd w:val="clear" w:color="auto" w:fill="auto"/>
            <w:vAlign w:val="center"/>
          </w:tcPr>
          <w:p w14:paraId="5DBAAA89" w14:textId="4144C4EE" w:rsidR="00695DAD" w:rsidRPr="00E80F49" w:rsidRDefault="00695DAD" w:rsidP="00695DAD">
            <w:pPr>
              <w:pStyle w:val="TAC"/>
            </w:pPr>
            <w:r w:rsidRPr="00E80F49">
              <w:t>RAN5#92-e</w:t>
            </w:r>
          </w:p>
        </w:tc>
      </w:tr>
      <w:tr w:rsidR="00695DAD" w:rsidRPr="00E80F49" w14:paraId="225C1B64" w14:textId="77777777" w:rsidTr="0091784C">
        <w:tc>
          <w:tcPr>
            <w:tcW w:w="1781" w:type="dxa"/>
            <w:tcBorders>
              <w:top w:val="nil"/>
            </w:tcBorders>
            <w:vAlign w:val="center"/>
          </w:tcPr>
          <w:p w14:paraId="2B98BCDB" w14:textId="1EDBE52F" w:rsidR="00695DAD" w:rsidRPr="00E80F49" w:rsidRDefault="00695DAD" w:rsidP="00695DAD">
            <w:pPr>
              <w:pStyle w:val="TAC"/>
            </w:pPr>
          </w:p>
        </w:tc>
        <w:tc>
          <w:tcPr>
            <w:tcW w:w="1804" w:type="dxa"/>
            <w:shd w:val="clear" w:color="auto" w:fill="auto"/>
            <w:vAlign w:val="center"/>
          </w:tcPr>
          <w:p w14:paraId="1D91F8C0" w14:textId="4D596479" w:rsidR="00695DAD" w:rsidRPr="00E80F49" w:rsidRDefault="00695DAD" w:rsidP="00695DAD">
            <w:pPr>
              <w:pStyle w:val="TAC"/>
            </w:pPr>
            <w:r w:rsidRPr="00E80F49">
              <w:t>No</w:t>
            </w:r>
          </w:p>
        </w:tc>
        <w:tc>
          <w:tcPr>
            <w:tcW w:w="1486" w:type="dxa"/>
            <w:vAlign w:val="center"/>
          </w:tcPr>
          <w:p w14:paraId="04009367" w14:textId="63986374" w:rsidR="00695DAD" w:rsidRPr="00E80F49" w:rsidRDefault="00695DAD" w:rsidP="00695DAD">
            <w:pPr>
              <w:pStyle w:val="TAC"/>
            </w:pPr>
            <w:r w:rsidRPr="00E80F49">
              <w:rPr>
                <w:rFonts w:eastAsia="Malgun Gothic"/>
                <w:lang w:eastAsia="ko-KR"/>
              </w:rPr>
              <w:t>DC_1A_n78A</w:t>
            </w:r>
          </w:p>
        </w:tc>
        <w:tc>
          <w:tcPr>
            <w:tcW w:w="1547" w:type="dxa"/>
            <w:shd w:val="clear" w:color="auto" w:fill="auto"/>
            <w:vAlign w:val="center"/>
          </w:tcPr>
          <w:p w14:paraId="25238BFE" w14:textId="05A376B8" w:rsidR="00695DAD" w:rsidRPr="00E80F49" w:rsidRDefault="00695DAD" w:rsidP="00695DAD">
            <w:pPr>
              <w:pStyle w:val="TAC"/>
            </w:pPr>
            <w:r w:rsidRPr="00E80F49">
              <w:t>n28 (3 band IMD5)</w:t>
            </w:r>
          </w:p>
        </w:tc>
        <w:tc>
          <w:tcPr>
            <w:tcW w:w="1495" w:type="dxa"/>
            <w:shd w:val="clear" w:color="auto" w:fill="auto"/>
            <w:vAlign w:val="center"/>
          </w:tcPr>
          <w:p w14:paraId="5FBE643E" w14:textId="16720809" w:rsidR="00695DAD" w:rsidRPr="00E80F49" w:rsidRDefault="00695DAD" w:rsidP="00695DAD">
            <w:pPr>
              <w:pStyle w:val="TAC"/>
            </w:pPr>
            <w:r w:rsidRPr="00E80F49">
              <w:t xml:space="preserve">NE, </w:t>
            </w:r>
            <w:r w:rsidRPr="00E80F49">
              <w:rPr>
                <w:lang w:eastAsia="zh-CN"/>
              </w:rPr>
              <w:t>IMD5</w:t>
            </w:r>
          </w:p>
        </w:tc>
        <w:tc>
          <w:tcPr>
            <w:tcW w:w="1466" w:type="dxa"/>
            <w:vAlign w:val="center"/>
          </w:tcPr>
          <w:p w14:paraId="13B19AC1" w14:textId="4EC67AAD" w:rsidR="00695DAD" w:rsidRPr="00E80F49" w:rsidRDefault="00695DAD" w:rsidP="00695DAD">
            <w:pPr>
              <w:pStyle w:val="TAC"/>
            </w:pPr>
          </w:p>
        </w:tc>
        <w:tc>
          <w:tcPr>
            <w:tcW w:w="1147" w:type="dxa"/>
            <w:shd w:val="clear" w:color="auto" w:fill="auto"/>
            <w:vAlign w:val="center"/>
          </w:tcPr>
          <w:p w14:paraId="1F8A93FD" w14:textId="0643AE6A" w:rsidR="00695DAD" w:rsidRPr="00E80F49" w:rsidRDefault="00695DAD" w:rsidP="00695DAD">
            <w:pPr>
              <w:pStyle w:val="TAC"/>
            </w:pPr>
            <w:r w:rsidRPr="00E80F49">
              <w:t>RAN5#92-e</w:t>
            </w:r>
          </w:p>
        </w:tc>
      </w:tr>
      <w:tr w:rsidR="00695DAD" w:rsidRPr="00E80F49" w14:paraId="70379D29" w14:textId="77777777" w:rsidTr="0091784C">
        <w:tc>
          <w:tcPr>
            <w:tcW w:w="1781" w:type="dxa"/>
            <w:tcBorders>
              <w:bottom w:val="nil"/>
            </w:tcBorders>
            <w:vAlign w:val="center"/>
          </w:tcPr>
          <w:p w14:paraId="4192DA57" w14:textId="77777777" w:rsidR="00695DAD" w:rsidRPr="00E80F49" w:rsidRDefault="00695DAD" w:rsidP="00695DAD">
            <w:pPr>
              <w:pStyle w:val="TAC"/>
            </w:pPr>
            <w:r w:rsidRPr="00E80F49">
              <w:rPr>
                <w:rFonts w:eastAsia="Malgun Gothic"/>
              </w:rPr>
              <w:t>DC_3A_n28A-n78A</w:t>
            </w:r>
          </w:p>
        </w:tc>
        <w:tc>
          <w:tcPr>
            <w:tcW w:w="1804" w:type="dxa"/>
            <w:shd w:val="clear" w:color="auto" w:fill="auto"/>
            <w:vAlign w:val="center"/>
          </w:tcPr>
          <w:p w14:paraId="39CF045D" w14:textId="77777777" w:rsidR="00695DAD" w:rsidRPr="00E80F49" w:rsidRDefault="00695DAD" w:rsidP="00695DAD">
            <w:pPr>
              <w:pStyle w:val="TAC"/>
            </w:pPr>
            <w:r w:rsidRPr="00E80F49">
              <w:rPr>
                <w:lang w:eastAsia="zh-CN"/>
              </w:rPr>
              <w:t>No</w:t>
            </w:r>
          </w:p>
        </w:tc>
        <w:tc>
          <w:tcPr>
            <w:tcW w:w="1486" w:type="dxa"/>
            <w:vAlign w:val="center"/>
          </w:tcPr>
          <w:p w14:paraId="55E72592" w14:textId="77777777" w:rsidR="00695DAD" w:rsidRPr="00E80F49" w:rsidRDefault="00695DAD" w:rsidP="00695DAD">
            <w:pPr>
              <w:pStyle w:val="TAC"/>
            </w:pPr>
            <w:r w:rsidRPr="00E80F49">
              <w:rPr>
                <w:rFonts w:eastAsia="Malgun Gothic"/>
              </w:rPr>
              <w:t>DC_3A_n28A</w:t>
            </w:r>
          </w:p>
        </w:tc>
        <w:tc>
          <w:tcPr>
            <w:tcW w:w="1547" w:type="dxa"/>
            <w:shd w:val="clear" w:color="auto" w:fill="auto"/>
            <w:vAlign w:val="center"/>
          </w:tcPr>
          <w:p w14:paraId="1F993E50" w14:textId="77777777" w:rsidR="00695DAD" w:rsidRPr="00E80F49" w:rsidRDefault="00695DAD" w:rsidP="00695DAD">
            <w:pPr>
              <w:pStyle w:val="TAC"/>
            </w:pPr>
            <w:r w:rsidRPr="00E80F49">
              <w:t>n78 (3 band IMD5)</w:t>
            </w:r>
          </w:p>
        </w:tc>
        <w:tc>
          <w:tcPr>
            <w:tcW w:w="1495" w:type="dxa"/>
            <w:shd w:val="clear" w:color="auto" w:fill="auto"/>
            <w:vAlign w:val="center"/>
          </w:tcPr>
          <w:p w14:paraId="54F84898" w14:textId="77777777" w:rsidR="00695DAD" w:rsidRPr="00E80F49" w:rsidRDefault="00695DAD" w:rsidP="00695DAD">
            <w:pPr>
              <w:pStyle w:val="TAC"/>
            </w:pPr>
            <w:r w:rsidRPr="00E80F49">
              <w:rPr>
                <w:lang w:eastAsia="zh-CN"/>
              </w:rPr>
              <w:t>NE, IMD5</w:t>
            </w:r>
          </w:p>
        </w:tc>
        <w:tc>
          <w:tcPr>
            <w:tcW w:w="1466" w:type="dxa"/>
          </w:tcPr>
          <w:p w14:paraId="5405DEA3" w14:textId="77777777" w:rsidR="00695DAD" w:rsidRPr="00E80F49" w:rsidRDefault="00695DAD" w:rsidP="00695DAD">
            <w:pPr>
              <w:pStyle w:val="TAC"/>
            </w:pPr>
          </w:p>
        </w:tc>
        <w:tc>
          <w:tcPr>
            <w:tcW w:w="1147" w:type="dxa"/>
            <w:shd w:val="clear" w:color="auto" w:fill="auto"/>
            <w:vAlign w:val="center"/>
          </w:tcPr>
          <w:p w14:paraId="003AF0E1" w14:textId="6D86C4B7" w:rsidR="00695DAD" w:rsidRPr="00E80F49" w:rsidRDefault="00695DAD" w:rsidP="00695DAD">
            <w:pPr>
              <w:pStyle w:val="TAC"/>
            </w:pPr>
            <w:r w:rsidRPr="00E80F49">
              <w:t>RAN5#92-e</w:t>
            </w:r>
          </w:p>
        </w:tc>
      </w:tr>
      <w:tr w:rsidR="00695DAD" w:rsidRPr="00E80F49" w14:paraId="54183E6A" w14:textId="77777777" w:rsidTr="0091784C">
        <w:tc>
          <w:tcPr>
            <w:tcW w:w="1781" w:type="dxa"/>
            <w:tcBorders>
              <w:top w:val="nil"/>
            </w:tcBorders>
            <w:vAlign w:val="center"/>
          </w:tcPr>
          <w:p w14:paraId="20951B4B" w14:textId="77777777" w:rsidR="00695DAD" w:rsidRPr="00E80F49" w:rsidRDefault="00695DAD" w:rsidP="00695DAD">
            <w:pPr>
              <w:pStyle w:val="TAC"/>
            </w:pPr>
          </w:p>
        </w:tc>
        <w:tc>
          <w:tcPr>
            <w:tcW w:w="1804" w:type="dxa"/>
            <w:shd w:val="clear" w:color="auto" w:fill="auto"/>
            <w:vAlign w:val="center"/>
          </w:tcPr>
          <w:p w14:paraId="1344D59B" w14:textId="77777777" w:rsidR="00695DAD" w:rsidRPr="00E80F49" w:rsidRDefault="00695DAD" w:rsidP="00695DAD">
            <w:pPr>
              <w:pStyle w:val="TAC"/>
            </w:pPr>
            <w:r w:rsidRPr="00E80F49">
              <w:rPr>
                <w:lang w:eastAsia="zh-CN"/>
              </w:rPr>
              <w:t>Yes</w:t>
            </w:r>
          </w:p>
        </w:tc>
        <w:tc>
          <w:tcPr>
            <w:tcW w:w="1486" w:type="dxa"/>
            <w:vAlign w:val="center"/>
          </w:tcPr>
          <w:p w14:paraId="52C3481D" w14:textId="77777777" w:rsidR="00695DAD" w:rsidRPr="00E80F49" w:rsidRDefault="00695DAD" w:rsidP="00695DAD">
            <w:pPr>
              <w:pStyle w:val="TAC"/>
            </w:pPr>
            <w:r w:rsidRPr="00E80F49">
              <w:rPr>
                <w:rFonts w:eastAsia="Malgun Gothic"/>
              </w:rPr>
              <w:t>DC_3A_n78A</w:t>
            </w:r>
          </w:p>
        </w:tc>
        <w:tc>
          <w:tcPr>
            <w:tcW w:w="1547" w:type="dxa"/>
            <w:shd w:val="clear" w:color="auto" w:fill="auto"/>
            <w:vAlign w:val="center"/>
          </w:tcPr>
          <w:p w14:paraId="28B27234" w14:textId="77777777" w:rsidR="00695DAD" w:rsidRPr="00E80F49" w:rsidRDefault="00695DAD" w:rsidP="00695DAD">
            <w:pPr>
              <w:pStyle w:val="TAC"/>
            </w:pPr>
            <w:r w:rsidRPr="00E80F49">
              <w:rPr>
                <w:lang w:eastAsia="zh-CN"/>
              </w:rPr>
              <w:t>No 3CC exception</w:t>
            </w:r>
          </w:p>
        </w:tc>
        <w:tc>
          <w:tcPr>
            <w:tcW w:w="1495" w:type="dxa"/>
            <w:shd w:val="clear" w:color="auto" w:fill="auto"/>
            <w:vAlign w:val="center"/>
          </w:tcPr>
          <w:p w14:paraId="60D3FD6B" w14:textId="77777777" w:rsidR="00695DAD" w:rsidRPr="00E80F49" w:rsidRDefault="00695DAD" w:rsidP="00695DAD">
            <w:pPr>
              <w:pStyle w:val="TAC"/>
            </w:pPr>
            <w:r w:rsidRPr="00E80F49">
              <w:t>No test required</w:t>
            </w:r>
          </w:p>
        </w:tc>
        <w:tc>
          <w:tcPr>
            <w:tcW w:w="1466" w:type="dxa"/>
          </w:tcPr>
          <w:p w14:paraId="3FADEB7B" w14:textId="77777777" w:rsidR="00695DAD" w:rsidRPr="00E80F49" w:rsidRDefault="00695DAD" w:rsidP="00695DAD">
            <w:pPr>
              <w:pStyle w:val="TAC"/>
            </w:pPr>
          </w:p>
        </w:tc>
        <w:tc>
          <w:tcPr>
            <w:tcW w:w="1147" w:type="dxa"/>
            <w:shd w:val="clear" w:color="auto" w:fill="auto"/>
            <w:vAlign w:val="center"/>
          </w:tcPr>
          <w:p w14:paraId="0E2F9FF5" w14:textId="77777777" w:rsidR="00695DAD" w:rsidRPr="00E80F49" w:rsidRDefault="00695DAD" w:rsidP="00695DAD">
            <w:pPr>
              <w:pStyle w:val="TAC"/>
            </w:pPr>
          </w:p>
        </w:tc>
      </w:tr>
      <w:tr w:rsidR="008F0EC0" w:rsidRPr="00E80F49" w14:paraId="27BCE303" w14:textId="77777777" w:rsidTr="0091784C">
        <w:tc>
          <w:tcPr>
            <w:tcW w:w="1781" w:type="dxa"/>
            <w:tcBorders>
              <w:top w:val="nil"/>
              <w:bottom w:val="nil"/>
            </w:tcBorders>
            <w:vAlign w:val="center"/>
          </w:tcPr>
          <w:p w14:paraId="5EC40EBD" w14:textId="3ED466D3" w:rsidR="008F0EC0" w:rsidRPr="00E80F49" w:rsidRDefault="008F0EC0" w:rsidP="008F0EC0">
            <w:pPr>
              <w:pStyle w:val="TAC"/>
            </w:pPr>
            <w:r w:rsidRPr="00E80F49">
              <w:rPr>
                <w:rFonts w:eastAsia="Malgun Gothic"/>
              </w:rPr>
              <w:t>DC_7A_n5A-n78A</w:t>
            </w:r>
          </w:p>
        </w:tc>
        <w:tc>
          <w:tcPr>
            <w:tcW w:w="1804" w:type="dxa"/>
            <w:shd w:val="clear" w:color="auto" w:fill="auto"/>
            <w:vAlign w:val="center"/>
          </w:tcPr>
          <w:p w14:paraId="22765037" w14:textId="757970E9" w:rsidR="008F0EC0" w:rsidRPr="00E80F49" w:rsidRDefault="008F0EC0" w:rsidP="008F0EC0">
            <w:pPr>
              <w:pStyle w:val="TAC"/>
              <w:rPr>
                <w:lang w:eastAsia="zh-CN"/>
              </w:rPr>
            </w:pPr>
            <w:r w:rsidRPr="00E80F49">
              <w:rPr>
                <w:rFonts w:eastAsia="Malgun Gothic"/>
              </w:rPr>
              <w:t>Yes</w:t>
            </w:r>
          </w:p>
        </w:tc>
        <w:tc>
          <w:tcPr>
            <w:tcW w:w="1486" w:type="dxa"/>
            <w:vAlign w:val="center"/>
          </w:tcPr>
          <w:p w14:paraId="2FF00282" w14:textId="4EED86B1" w:rsidR="008F0EC0" w:rsidRPr="00E80F49" w:rsidRDefault="008F0EC0" w:rsidP="008F0EC0">
            <w:pPr>
              <w:pStyle w:val="TAC"/>
              <w:rPr>
                <w:rFonts w:eastAsia="Malgun Gothic"/>
              </w:rPr>
            </w:pPr>
            <w:r w:rsidRPr="00E80F49">
              <w:rPr>
                <w:rFonts w:eastAsia="Malgun Gothic"/>
              </w:rPr>
              <w:t>DC_7A_n5A</w:t>
            </w:r>
          </w:p>
        </w:tc>
        <w:tc>
          <w:tcPr>
            <w:tcW w:w="1547" w:type="dxa"/>
            <w:shd w:val="clear" w:color="auto" w:fill="auto"/>
            <w:vAlign w:val="center"/>
          </w:tcPr>
          <w:p w14:paraId="259CF55E" w14:textId="09550B72"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117DDD36" w14:textId="1EA4D168" w:rsidR="008F0EC0" w:rsidRPr="00E80F49" w:rsidRDefault="008F0EC0" w:rsidP="008F0EC0">
            <w:pPr>
              <w:pStyle w:val="TAC"/>
            </w:pPr>
            <w:r w:rsidRPr="00E80F49">
              <w:t>No test required</w:t>
            </w:r>
          </w:p>
        </w:tc>
        <w:tc>
          <w:tcPr>
            <w:tcW w:w="1466" w:type="dxa"/>
          </w:tcPr>
          <w:p w14:paraId="249C0DBA" w14:textId="77777777" w:rsidR="008F0EC0" w:rsidRPr="00E80F49" w:rsidRDefault="008F0EC0" w:rsidP="008F0EC0">
            <w:pPr>
              <w:pStyle w:val="TAC"/>
            </w:pPr>
          </w:p>
        </w:tc>
        <w:tc>
          <w:tcPr>
            <w:tcW w:w="1147" w:type="dxa"/>
            <w:shd w:val="clear" w:color="auto" w:fill="auto"/>
            <w:vAlign w:val="center"/>
          </w:tcPr>
          <w:p w14:paraId="11C75963" w14:textId="663580C3" w:rsidR="008F0EC0" w:rsidRPr="00E80F49" w:rsidRDefault="008F0EC0" w:rsidP="008F0EC0">
            <w:pPr>
              <w:pStyle w:val="TAC"/>
            </w:pPr>
            <w:r w:rsidRPr="00E80F49">
              <w:rPr>
                <w:rFonts w:eastAsia="SimSun"/>
              </w:rPr>
              <w:t>RAN5#94-e</w:t>
            </w:r>
          </w:p>
        </w:tc>
      </w:tr>
      <w:tr w:rsidR="008F0EC0" w:rsidRPr="00E80F49" w14:paraId="031946D8" w14:textId="77777777" w:rsidTr="0091784C">
        <w:tc>
          <w:tcPr>
            <w:tcW w:w="1781" w:type="dxa"/>
            <w:tcBorders>
              <w:top w:val="nil"/>
            </w:tcBorders>
            <w:vAlign w:val="center"/>
          </w:tcPr>
          <w:p w14:paraId="4C6598F8" w14:textId="77777777" w:rsidR="008F0EC0" w:rsidRPr="00E80F49" w:rsidRDefault="008F0EC0" w:rsidP="008F0EC0">
            <w:pPr>
              <w:pStyle w:val="TAC"/>
            </w:pPr>
          </w:p>
        </w:tc>
        <w:tc>
          <w:tcPr>
            <w:tcW w:w="1804" w:type="dxa"/>
            <w:shd w:val="clear" w:color="auto" w:fill="auto"/>
            <w:vAlign w:val="center"/>
          </w:tcPr>
          <w:p w14:paraId="70AA49F1" w14:textId="58D35B01" w:rsidR="008F0EC0" w:rsidRPr="00E80F49" w:rsidRDefault="008F0EC0" w:rsidP="008F0EC0">
            <w:pPr>
              <w:pStyle w:val="TAC"/>
              <w:rPr>
                <w:lang w:eastAsia="zh-CN"/>
              </w:rPr>
            </w:pPr>
            <w:r w:rsidRPr="00E80F49">
              <w:rPr>
                <w:rFonts w:eastAsia="Malgun Gothic"/>
              </w:rPr>
              <w:t>No</w:t>
            </w:r>
          </w:p>
        </w:tc>
        <w:tc>
          <w:tcPr>
            <w:tcW w:w="1486" w:type="dxa"/>
            <w:vAlign w:val="center"/>
          </w:tcPr>
          <w:p w14:paraId="4FE39950" w14:textId="3F570CCE" w:rsidR="008F0EC0" w:rsidRPr="00E80F49" w:rsidRDefault="008F0EC0" w:rsidP="008F0EC0">
            <w:pPr>
              <w:pStyle w:val="TAC"/>
              <w:rPr>
                <w:rFonts w:eastAsia="Malgun Gothic"/>
              </w:rPr>
            </w:pPr>
            <w:r w:rsidRPr="00E80F49">
              <w:rPr>
                <w:rFonts w:eastAsia="Malgun Gothic"/>
              </w:rPr>
              <w:t>DC_7A_n78A</w:t>
            </w:r>
          </w:p>
        </w:tc>
        <w:tc>
          <w:tcPr>
            <w:tcW w:w="1547" w:type="dxa"/>
            <w:shd w:val="clear" w:color="auto" w:fill="auto"/>
            <w:vAlign w:val="center"/>
          </w:tcPr>
          <w:p w14:paraId="697D6827" w14:textId="099313B4"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0B11950F" w14:textId="6A67A433" w:rsidR="008F0EC0" w:rsidRPr="00E80F49" w:rsidRDefault="008F0EC0" w:rsidP="008F0EC0">
            <w:pPr>
              <w:pStyle w:val="TAC"/>
            </w:pPr>
            <w:r w:rsidRPr="00E80F49">
              <w:t>No test required</w:t>
            </w:r>
          </w:p>
        </w:tc>
        <w:tc>
          <w:tcPr>
            <w:tcW w:w="1466" w:type="dxa"/>
          </w:tcPr>
          <w:p w14:paraId="3C9021B6" w14:textId="77777777" w:rsidR="008F0EC0" w:rsidRPr="00E80F49" w:rsidRDefault="008F0EC0" w:rsidP="008F0EC0">
            <w:pPr>
              <w:pStyle w:val="TAC"/>
            </w:pPr>
          </w:p>
        </w:tc>
        <w:tc>
          <w:tcPr>
            <w:tcW w:w="1147" w:type="dxa"/>
            <w:shd w:val="clear" w:color="auto" w:fill="auto"/>
            <w:vAlign w:val="center"/>
          </w:tcPr>
          <w:p w14:paraId="006A24FA" w14:textId="2D99A26A" w:rsidR="008F0EC0" w:rsidRPr="00E80F49" w:rsidRDefault="008F0EC0" w:rsidP="008F0EC0">
            <w:pPr>
              <w:pStyle w:val="TAC"/>
            </w:pPr>
            <w:r w:rsidRPr="00E80F49">
              <w:rPr>
                <w:rFonts w:eastAsia="SimSun"/>
              </w:rPr>
              <w:t>RAN5#94-e</w:t>
            </w:r>
          </w:p>
        </w:tc>
      </w:tr>
      <w:tr w:rsidR="00695DAD" w:rsidRPr="00E80F49" w14:paraId="1D1273D6" w14:textId="77777777" w:rsidTr="0091784C">
        <w:tc>
          <w:tcPr>
            <w:tcW w:w="1781" w:type="dxa"/>
            <w:tcBorders>
              <w:bottom w:val="nil"/>
            </w:tcBorders>
            <w:vAlign w:val="center"/>
          </w:tcPr>
          <w:p w14:paraId="5C5E7425" w14:textId="57F43AD2" w:rsidR="00695DAD" w:rsidRPr="00E80F49" w:rsidRDefault="00695DAD" w:rsidP="00695DAD">
            <w:pPr>
              <w:pStyle w:val="TAC"/>
            </w:pPr>
            <w:r w:rsidRPr="00E80F49">
              <w:t>DC_7A_n28A-n78A</w:t>
            </w:r>
          </w:p>
        </w:tc>
        <w:tc>
          <w:tcPr>
            <w:tcW w:w="1804" w:type="dxa"/>
            <w:shd w:val="clear" w:color="auto" w:fill="auto"/>
            <w:vAlign w:val="center"/>
          </w:tcPr>
          <w:p w14:paraId="2E9AA228" w14:textId="33F91FFF" w:rsidR="00695DAD" w:rsidRPr="00E80F49" w:rsidRDefault="00695DAD" w:rsidP="00695DAD">
            <w:pPr>
              <w:pStyle w:val="TAC"/>
            </w:pPr>
            <w:r w:rsidRPr="00E80F49">
              <w:rPr>
                <w:lang w:eastAsia="zh-CN"/>
              </w:rPr>
              <w:t>No</w:t>
            </w:r>
          </w:p>
        </w:tc>
        <w:tc>
          <w:tcPr>
            <w:tcW w:w="1486" w:type="dxa"/>
            <w:vAlign w:val="center"/>
          </w:tcPr>
          <w:p w14:paraId="7D4BB5E3" w14:textId="68AE4D59" w:rsidR="00695DAD" w:rsidRPr="00E80F49" w:rsidRDefault="00695DAD" w:rsidP="00695DAD">
            <w:pPr>
              <w:pStyle w:val="TAC"/>
            </w:pPr>
            <w:r w:rsidRPr="00E80F49">
              <w:rPr>
                <w:rFonts w:eastAsia="Malgun Gothic"/>
                <w:lang w:eastAsia="ko-KR"/>
              </w:rPr>
              <w:t>DC_7A_n28A</w:t>
            </w:r>
          </w:p>
        </w:tc>
        <w:tc>
          <w:tcPr>
            <w:tcW w:w="1547" w:type="dxa"/>
            <w:shd w:val="clear" w:color="auto" w:fill="auto"/>
            <w:vAlign w:val="center"/>
          </w:tcPr>
          <w:p w14:paraId="5C8DD21B" w14:textId="2E38974E" w:rsidR="00695DAD" w:rsidRPr="00E80F49" w:rsidRDefault="00695DAD" w:rsidP="00695DAD">
            <w:pPr>
              <w:pStyle w:val="TAC"/>
            </w:pPr>
            <w:r w:rsidRPr="00E80F49">
              <w:rPr>
                <w:lang w:eastAsia="zh-CN"/>
              </w:rPr>
              <w:t>n78 (3 band IMD2)</w:t>
            </w:r>
          </w:p>
        </w:tc>
        <w:tc>
          <w:tcPr>
            <w:tcW w:w="1495" w:type="dxa"/>
            <w:shd w:val="clear" w:color="auto" w:fill="auto"/>
            <w:vAlign w:val="center"/>
          </w:tcPr>
          <w:p w14:paraId="47C22D66" w14:textId="5DDB29D8" w:rsidR="00695DAD" w:rsidRPr="00E80F49" w:rsidRDefault="00695DAD" w:rsidP="00695DAD">
            <w:pPr>
              <w:pStyle w:val="TAC"/>
            </w:pPr>
            <w:r w:rsidRPr="00E80F49">
              <w:rPr>
                <w:lang w:eastAsia="zh-CN"/>
              </w:rPr>
              <w:t>NE, IMD2</w:t>
            </w:r>
          </w:p>
        </w:tc>
        <w:tc>
          <w:tcPr>
            <w:tcW w:w="1466" w:type="dxa"/>
          </w:tcPr>
          <w:p w14:paraId="7F5488DA" w14:textId="77777777" w:rsidR="00695DAD" w:rsidRPr="00E80F49" w:rsidRDefault="00695DAD" w:rsidP="00695DAD">
            <w:pPr>
              <w:pStyle w:val="TAC"/>
            </w:pPr>
          </w:p>
        </w:tc>
        <w:tc>
          <w:tcPr>
            <w:tcW w:w="1147" w:type="dxa"/>
            <w:shd w:val="clear" w:color="auto" w:fill="auto"/>
            <w:vAlign w:val="center"/>
          </w:tcPr>
          <w:p w14:paraId="69131B7D" w14:textId="79F893B9" w:rsidR="00695DAD" w:rsidRPr="00E80F49" w:rsidRDefault="00695DAD" w:rsidP="00695DAD">
            <w:pPr>
              <w:pStyle w:val="TAC"/>
            </w:pPr>
            <w:r w:rsidRPr="00E80F49">
              <w:t>RAN5#92-e</w:t>
            </w:r>
          </w:p>
        </w:tc>
      </w:tr>
      <w:tr w:rsidR="00695DAD" w:rsidRPr="00E80F49" w14:paraId="20EF667F" w14:textId="77777777" w:rsidTr="0091784C">
        <w:tc>
          <w:tcPr>
            <w:tcW w:w="1781" w:type="dxa"/>
            <w:tcBorders>
              <w:top w:val="nil"/>
            </w:tcBorders>
            <w:vAlign w:val="center"/>
          </w:tcPr>
          <w:p w14:paraId="67F2A205" w14:textId="77777777" w:rsidR="00695DAD" w:rsidRPr="00E80F49" w:rsidRDefault="00695DAD" w:rsidP="00695DAD">
            <w:pPr>
              <w:pStyle w:val="TAC"/>
            </w:pPr>
          </w:p>
        </w:tc>
        <w:tc>
          <w:tcPr>
            <w:tcW w:w="1804" w:type="dxa"/>
            <w:shd w:val="clear" w:color="auto" w:fill="auto"/>
            <w:vAlign w:val="center"/>
          </w:tcPr>
          <w:p w14:paraId="623E8C61" w14:textId="5D3A36D8" w:rsidR="00695DAD" w:rsidRPr="00E80F49" w:rsidRDefault="00695DAD" w:rsidP="00695DAD">
            <w:pPr>
              <w:pStyle w:val="TAC"/>
            </w:pPr>
            <w:r w:rsidRPr="00E80F49">
              <w:rPr>
                <w:lang w:eastAsia="zh-CN"/>
              </w:rPr>
              <w:t>No</w:t>
            </w:r>
          </w:p>
        </w:tc>
        <w:tc>
          <w:tcPr>
            <w:tcW w:w="1486" w:type="dxa"/>
            <w:vAlign w:val="center"/>
          </w:tcPr>
          <w:p w14:paraId="149C5B07" w14:textId="27F81FE8" w:rsidR="00695DAD" w:rsidRPr="00E80F49" w:rsidRDefault="00695DAD" w:rsidP="00695DAD">
            <w:pPr>
              <w:pStyle w:val="TAC"/>
            </w:pPr>
            <w:r w:rsidRPr="00E80F49">
              <w:rPr>
                <w:rFonts w:eastAsia="Malgun Gothic"/>
                <w:lang w:eastAsia="ko-KR"/>
              </w:rPr>
              <w:t>DC_7A_n78A</w:t>
            </w:r>
          </w:p>
        </w:tc>
        <w:tc>
          <w:tcPr>
            <w:tcW w:w="1547" w:type="dxa"/>
            <w:shd w:val="clear" w:color="auto" w:fill="auto"/>
            <w:vAlign w:val="center"/>
          </w:tcPr>
          <w:p w14:paraId="4D5CE3B3" w14:textId="3C51CD48" w:rsidR="00695DAD" w:rsidRPr="00E80F49" w:rsidRDefault="00695DAD" w:rsidP="00695DAD">
            <w:pPr>
              <w:pStyle w:val="TAC"/>
            </w:pPr>
            <w:r w:rsidRPr="00E80F49">
              <w:rPr>
                <w:lang w:eastAsia="zh-CN"/>
              </w:rPr>
              <w:t>n28 (3 band IMD2)</w:t>
            </w:r>
          </w:p>
        </w:tc>
        <w:tc>
          <w:tcPr>
            <w:tcW w:w="1495" w:type="dxa"/>
            <w:shd w:val="clear" w:color="auto" w:fill="auto"/>
            <w:vAlign w:val="center"/>
          </w:tcPr>
          <w:p w14:paraId="7F9820CA" w14:textId="49138177" w:rsidR="00695DAD" w:rsidRPr="00E80F49" w:rsidRDefault="00695DAD" w:rsidP="00695DAD">
            <w:pPr>
              <w:pStyle w:val="TAC"/>
            </w:pPr>
            <w:r w:rsidRPr="00E80F49">
              <w:rPr>
                <w:lang w:eastAsia="zh-CN"/>
              </w:rPr>
              <w:t>NE, IMD2</w:t>
            </w:r>
          </w:p>
        </w:tc>
        <w:tc>
          <w:tcPr>
            <w:tcW w:w="1466" w:type="dxa"/>
          </w:tcPr>
          <w:p w14:paraId="0A2EF2A0" w14:textId="77777777" w:rsidR="00695DAD" w:rsidRPr="00E80F49" w:rsidRDefault="00695DAD" w:rsidP="00695DAD">
            <w:pPr>
              <w:pStyle w:val="TAC"/>
            </w:pPr>
          </w:p>
        </w:tc>
        <w:tc>
          <w:tcPr>
            <w:tcW w:w="1147" w:type="dxa"/>
            <w:shd w:val="clear" w:color="auto" w:fill="auto"/>
            <w:vAlign w:val="center"/>
          </w:tcPr>
          <w:p w14:paraId="461EA6BC" w14:textId="0A08A6BF" w:rsidR="00695DAD" w:rsidRPr="00E80F49" w:rsidRDefault="00695DAD" w:rsidP="00695DAD">
            <w:pPr>
              <w:pStyle w:val="TAC"/>
            </w:pPr>
          </w:p>
        </w:tc>
      </w:tr>
      <w:tr w:rsidR="00695DAD" w:rsidRPr="00E80F49" w14:paraId="69D9C98E" w14:textId="77777777" w:rsidTr="0091784C">
        <w:tc>
          <w:tcPr>
            <w:tcW w:w="1781" w:type="dxa"/>
            <w:tcBorders>
              <w:top w:val="nil"/>
              <w:bottom w:val="nil"/>
            </w:tcBorders>
            <w:vAlign w:val="center"/>
          </w:tcPr>
          <w:p w14:paraId="3480A3E2" w14:textId="4E90F3F9" w:rsidR="00695DAD" w:rsidRPr="00E80F49" w:rsidRDefault="00695DAD" w:rsidP="00695DAD">
            <w:pPr>
              <w:pStyle w:val="TAC"/>
            </w:pPr>
            <w:r w:rsidRPr="00E80F49">
              <w:rPr>
                <w:rFonts w:eastAsia="SimSun"/>
                <w:lang w:eastAsia="en-US"/>
              </w:rPr>
              <w:t>DC_20A_n28A-n78A</w:t>
            </w:r>
          </w:p>
        </w:tc>
        <w:tc>
          <w:tcPr>
            <w:tcW w:w="1804" w:type="dxa"/>
            <w:shd w:val="clear" w:color="auto" w:fill="auto"/>
            <w:vAlign w:val="center"/>
          </w:tcPr>
          <w:p w14:paraId="461BDD55" w14:textId="29EC750B"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3606E39D" w14:textId="6F52FBD0" w:rsidR="00695DAD" w:rsidRPr="00E80F49" w:rsidRDefault="00695DAD" w:rsidP="00695DAD">
            <w:pPr>
              <w:pStyle w:val="TAC"/>
              <w:rPr>
                <w:rFonts w:eastAsia="Malgun Gothic"/>
                <w:lang w:eastAsia="ko-KR"/>
              </w:rPr>
            </w:pPr>
            <w:r w:rsidRPr="00E80F49">
              <w:rPr>
                <w:rFonts w:eastAsia="SimSun"/>
                <w:lang w:eastAsia="en-US"/>
              </w:rPr>
              <w:t>DC_20A_n28A</w:t>
            </w:r>
          </w:p>
        </w:tc>
        <w:tc>
          <w:tcPr>
            <w:tcW w:w="1547" w:type="dxa"/>
            <w:shd w:val="clear" w:color="auto" w:fill="auto"/>
            <w:vAlign w:val="center"/>
          </w:tcPr>
          <w:p w14:paraId="4156E0CA" w14:textId="5D934C14" w:rsidR="00695DAD" w:rsidRPr="00E80F49" w:rsidRDefault="00695DAD" w:rsidP="00695DAD">
            <w:pPr>
              <w:pStyle w:val="TAC"/>
              <w:rPr>
                <w:lang w:eastAsia="zh-CN"/>
              </w:rPr>
            </w:pPr>
            <w:r w:rsidRPr="00E80F49">
              <w:rPr>
                <w:rFonts w:eastAsia="SimSun"/>
                <w:lang w:eastAsia="zh-CN"/>
              </w:rPr>
              <w:t>n78 (3 band IMD4)</w:t>
            </w:r>
          </w:p>
        </w:tc>
        <w:tc>
          <w:tcPr>
            <w:tcW w:w="1495" w:type="dxa"/>
            <w:shd w:val="clear" w:color="auto" w:fill="auto"/>
            <w:vAlign w:val="center"/>
          </w:tcPr>
          <w:p w14:paraId="3CFA8EA8" w14:textId="76DA7C4B"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733FA4BC" w14:textId="77777777" w:rsidR="00695DAD" w:rsidRPr="00E80F49" w:rsidRDefault="00695DAD" w:rsidP="00695DAD">
            <w:pPr>
              <w:pStyle w:val="TAC"/>
            </w:pPr>
          </w:p>
        </w:tc>
        <w:tc>
          <w:tcPr>
            <w:tcW w:w="1147" w:type="dxa"/>
            <w:shd w:val="clear" w:color="auto" w:fill="auto"/>
            <w:vAlign w:val="center"/>
          </w:tcPr>
          <w:p w14:paraId="6B9FBB1A" w14:textId="50480A88" w:rsidR="00695DAD" w:rsidRPr="00E80F49" w:rsidRDefault="00695DAD" w:rsidP="00695DAD">
            <w:pPr>
              <w:pStyle w:val="TAC"/>
            </w:pPr>
            <w:r w:rsidRPr="00E80F49">
              <w:rPr>
                <w:rFonts w:eastAsia="SimSun"/>
                <w:lang w:eastAsia="en-US"/>
              </w:rPr>
              <w:t>RAN5#93-e</w:t>
            </w:r>
          </w:p>
        </w:tc>
      </w:tr>
      <w:tr w:rsidR="00695DAD" w:rsidRPr="00E80F49" w14:paraId="7DDD75D0" w14:textId="77777777" w:rsidTr="0091784C">
        <w:tc>
          <w:tcPr>
            <w:tcW w:w="1781" w:type="dxa"/>
            <w:tcBorders>
              <w:top w:val="nil"/>
            </w:tcBorders>
            <w:vAlign w:val="center"/>
          </w:tcPr>
          <w:p w14:paraId="2D31B535" w14:textId="77777777" w:rsidR="00695DAD" w:rsidRPr="00E80F49" w:rsidRDefault="00695DAD" w:rsidP="00695DAD">
            <w:pPr>
              <w:pStyle w:val="TAC"/>
            </w:pPr>
          </w:p>
        </w:tc>
        <w:tc>
          <w:tcPr>
            <w:tcW w:w="1804" w:type="dxa"/>
            <w:shd w:val="clear" w:color="auto" w:fill="auto"/>
            <w:vAlign w:val="center"/>
          </w:tcPr>
          <w:p w14:paraId="67018BB7" w14:textId="305C23BA"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4159E70A" w14:textId="59D37055" w:rsidR="00695DAD" w:rsidRPr="00E80F49" w:rsidRDefault="00695DAD" w:rsidP="00695DAD">
            <w:pPr>
              <w:pStyle w:val="TAC"/>
              <w:rPr>
                <w:rFonts w:eastAsia="Malgun Gothic"/>
                <w:lang w:eastAsia="ko-KR"/>
              </w:rPr>
            </w:pPr>
            <w:r w:rsidRPr="00E80F49">
              <w:rPr>
                <w:rFonts w:eastAsia="SimSun"/>
                <w:lang w:eastAsia="en-US"/>
              </w:rPr>
              <w:t>DC_20A_n78A</w:t>
            </w:r>
          </w:p>
        </w:tc>
        <w:tc>
          <w:tcPr>
            <w:tcW w:w="1547" w:type="dxa"/>
            <w:shd w:val="clear" w:color="auto" w:fill="auto"/>
            <w:vAlign w:val="center"/>
          </w:tcPr>
          <w:p w14:paraId="31013244" w14:textId="1F895DF3" w:rsidR="00695DAD" w:rsidRPr="00E80F49" w:rsidRDefault="00695DAD" w:rsidP="00695DAD">
            <w:pPr>
              <w:pStyle w:val="TAC"/>
              <w:rPr>
                <w:lang w:eastAsia="zh-CN"/>
              </w:rPr>
            </w:pPr>
            <w:r w:rsidRPr="00E80F49">
              <w:rPr>
                <w:rFonts w:eastAsia="SimSun"/>
                <w:lang w:eastAsia="zh-CN"/>
              </w:rPr>
              <w:t>n28 (3 band IMD4)</w:t>
            </w:r>
          </w:p>
        </w:tc>
        <w:tc>
          <w:tcPr>
            <w:tcW w:w="1495" w:type="dxa"/>
            <w:shd w:val="clear" w:color="auto" w:fill="auto"/>
            <w:vAlign w:val="center"/>
          </w:tcPr>
          <w:p w14:paraId="15F2270F" w14:textId="73E5EA6C"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05D12173" w14:textId="77777777" w:rsidR="00695DAD" w:rsidRPr="00E80F49" w:rsidRDefault="00695DAD" w:rsidP="00695DAD">
            <w:pPr>
              <w:pStyle w:val="TAC"/>
            </w:pPr>
          </w:p>
        </w:tc>
        <w:tc>
          <w:tcPr>
            <w:tcW w:w="1147" w:type="dxa"/>
            <w:shd w:val="clear" w:color="auto" w:fill="auto"/>
            <w:vAlign w:val="center"/>
          </w:tcPr>
          <w:p w14:paraId="42FCF8B1" w14:textId="76C8D3A7" w:rsidR="00695DAD" w:rsidRPr="00E80F49" w:rsidRDefault="00695DAD" w:rsidP="00695DAD">
            <w:pPr>
              <w:pStyle w:val="TAC"/>
            </w:pPr>
            <w:r w:rsidRPr="00E80F49">
              <w:rPr>
                <w:rFonts w:eastAsia="SimSun"/>
                <w:lang w:eastAsia="en-US"/>
              </w:rPr>
              <w:t>RAN5#93-e</w:t>
            </w:r>
          </w:p>
        </w:tc>
      </w:tr>
      <w:tr w:rsidR="008F0EC0" w:rsidRPr="00E80F49" w14:paraId="4731F7B5" w14:textId="77777777" w:rsidTr="0091784C">
        <w:tc>
          <w:tcPr>
            <w:tcW w:w="1781" w:type="dxa"/>
            <w:tcBorders>
              <w:top w:val="nil"/>
            </w:tcBorders>
            <w:vAlign w:val="center"/>
          </w:tcPr>
          <w:p w14:paraId="24968C8F" w14:textId="6DB37C60" w:rsidR="008F0EC0" w:rsidRPr="00E80F49" w:rsidRDefault="008F0EC0" w:rsidP="008F0EC0">
            <w:pPr>
              <w:pStyle w:val="TAC"/>
            </w:pPr>
            <w:r w:rsidRPr="00E80F49">
              <w:rPr>
                <w:rFonts w:eastAsia="SimSun"/>
              </w:rPr>
              <w:t>DC_28A_n7A-n78A</w:t>
            </w:r>
          </w:p>
        </w:tc>
        <w:tc>
          <w:tcPr>
            <w:tcW w:w="1804" w:type="dxa"/>
            <w:shd w:val="clear" w:color="auto" w:fill="auto"/>
            <w:vAlign w:val="center"/>
          </w:tcPr>
          <w:p w14:paraId="3E9B0CDC" w14:textId="19B7506F"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5D4935A0" w14:textId="289578FC" w:rsidR="008F0EC0" w:rsidRPr="00E80F49" w:rsidRDefault="008F0EC0" w:rsidP="008F0EC0">
            <w:pPr>
              <w:pStyle w:val="TAC"/>
              <w:rPr>
                <w:rFonts w:eastAsia="SimSun"/>
                <w:lang w:eastAsia="en-US"/>
              </w:rPr>
            </w:pPr>
            <w:r w:rsidRPr="00E80F49">
              <w:rPr>
                <w:rFonts w:eastAsia="SimSun"/>
              </w:rPr>
              <w:t>DC_28A_n7A</w:t>
            </w:r>
          </w:p>
        </w:tc>
        <w:tc>
          <w:tcPr>
            <w:tcW w:w="1547" w:type="dxa"/>
            <w:shd w:val="clear" w:color="auto" w:fill="auto"/>
            <w:vAlign w:val="center"/>
          </w:tcPr>
          <w:p w14:paraId="5C9B35EE" w14:textId="094F1A0A" w:rsidR="008F0EC0" w:rsidRPr="00E80F49" w:rsidRDefault="008F0EC0" w:rsidP="008F0EC0">
            <w:pPr>
              <w:pStyle w:val="TAC"/>
              <w:rPr>
                <w:rFonts w:eastAsia="SimSun"/>
                <w:lang w:eastAsia="zh-CN"/>
              </w:rPr>
            </w:pPr>
            <w:r w:rsidRPr="00E80F49">
              <w:rPr>
                <w:rFonts w:eastAsia="SimSun"/>
              </w:rPr>
              <w:t>n78 (3 band IMD2)</w:t>
            </w:r>
          </w:p>
        </w:tc>
        <w:tc>
          <w:tcPr>
            <w:tcW w:w="1495" w:type="dxa"/>
            <w:shd w:val="clear" w:color="auto" w:fill="auto"/>
            <w:vAlign w:val="center"/>
          </w:tcPr>
          <w:p w14:paraId="4970E080" w14:textId="3AA6B7D7"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0A615DB4" w14:textId="77777777" w:rsidR="008F0EC0" w:rsidRPr="00E80F49" w:rsidRDefault="008F0EC0" w:rsidP="008F0EC0">
            <w:pPr>
              <w:pStyle w:val="TAC"/>
            </w:pPr>
          </w:p>
        </w:tc>
        <w:tc>
          <w:tcPr>
            <w:tcW w:w="1147" w:type="dxa"/>
            <w:shd w:val="clear" w:color="auto" w:fill="auto"/>
            <w:vAlign w:val="center"/>
          </w:tcPr>
          <w:p w14:paraId="545475A4" w14:textId="116C9C1E" w:rsidR="008F0EC0" w:rsidRPr="00E80F49" w:rsidRDefault="008F0EC0" w:rsidP="008F0EC0">
            <w:pPr>
              <w:pStyle w:val="TAC"/>
              <w:rPr>
                <w:rFonts w:eastAsia="SimSun"/>
                <w:lang w:eastAsia="en-US"/>
              </w:rPr>
            </w:pPr>
            <w:r w:rsidRPr="00E80F49">
              <w:rPr>
                <w:rFonts w:eastAsia="SimSun"/>
              </w:rPr>
              <w:t>RAN5#94-e</w:t>
            </w:r>
          </w:p>
        </w:tc>
      </w:tr>
      <w:tr w:rsidR="008F0EC0" w:rsidRPr="00E80F49" w14:paraId="1944EE40" w14:textId="77777777" w:rsidTr="0091784C">
        <w:tc>
          <w:tcPr>
            <w:tcW w:w="1781" w:type="dxa"/>
            <w:tcBorders>
              <w:top w:val="nil"/>
            </w:tcBorders>
            <w:vAlign w:val="center"/>
          </w:tcPr>
          <w:p w14:paraId="2E73342A" w14:textId="77777777" w:rsidR="008F0EC0" w:rsidRPr="00E80F49" w:rsidRDefault="008F0EC0" w:rsidP="008F0EC0">
            <w:pPr>
              <w:pStyle w:val="TAC"/>
            </w:pPr>
          </w:p>
        </w:tc>
        <w:tc>
          <w:tcPr>
            <w:tcW w:w="1804" w:type="dxa"/>
            <w:shd w:val="clear" w:color="auto" w:fill="auto"/>
            <w:vAlign w:val="center"/>
          </w:tcPr>
          <w:p w14:paraId="14A50295" w14:textId="57394486"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1960C102" w14:textId="4B06A7D7" w:rsidR="008F0EC0" w:rsidRPr="00E80F49" w:rsidRDefault="008F0EC0" w:rsidP="008F0EC0">
            <w:pPr>
              <w:pStyle w:val="TAC"/>
              <w:rPr>
                <w:rFonts w:eastAsia="SimSun"/>
                <w:lang w:eastAsia="en-US"/>
              </w:rPr>
            </w:pPr>
            <w:r w:rsidRPr="00E80F49">
              <w:rPr>
                <w:rFonts w:eastAsia="SimSun"/>
              </w:rPr>
              <w:t>DC_28A_n78A</w:t>
            </w:r>
          </w:p>
        </w:tc>
        <w:tc>
          <w:tcPr>
            <w:tcW w:w="1547" w:type="dxa"/>
            <w:shd w:val="clear" w:color="auto" w:fill="auto"/>
            <w:vAlign w:val="center"/>
          </w:tcPr>
          <w:p w14:paraId="2FD92A04" w14:textId="5961B0CE" w:rsidR="008F0EC0" w:rsidRPr="00E80F49" w:rsidRDefault="008F0EC0" w:rsidP="008F0EC0">
            <w:pPr>
              <w:pStyle w:val="TAC"/>
              <w:rPr>
                <w:rFonts w:eastAsia="SimSun"/>
                <w:lang w:eastAsia="zh-CN"/>
              </w:rPr>
            </w:pPr>
            <w:r w:rsidRPr="00E80F49">
              <w:rPr>
                <w:rFonts w:eastAsia="SimSun"/>
              </w:rPr>
              <w:t>n7 (3 band IMD2)</w:t>
            </w:r>
          </w:p>
        </w:tc>
        <w:tc>
          <w:tcPr>
            <w:tcW w:w="1495" w:type="dxa"/>
            <w:shd w:val="clear" w:color="auto" w:fill="auto"/>
            <w:vAlign w:val="center"/>
          </w:tcPr>
          <w:p w14:paraId="392DAF73" w14:textId="13C8B68A"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28B09A02" w14:textId="77777777" w:rsidR="008F0EC0" w:rsidRPr="00E80F49" w:rsidRDefault="008F0EC0" w:rsidP="008F0EC0">
            <w:pPr>
              <w:pStyle w:val="TAC"/>
            </w:pPr>
          </w:p>
        </w:tc>
        <w:tc>
          <w:tcPr>
            <w:tcW w:w="1147" w:type="dxa"/>
            <w:shd w:val="clear" w:color="auto" w:fill="auto"/>
            <w:vAlign w:val="center"/>
          </w:tcPr>
          <w:p w14:paraId="1A11004B" w14:textId="0EADD47D" w:rsidR="008F0EC0" w:rsidRPr="00E80F49" w:rsidRDefault="008F0EC0" w:rsidP="008F0EC0">
            <w:pPr>
              <w:pStyle w:val="TAC"/>
              <w:rPr>
                <w:rFonts w:eastAsia="SimSun"/>
                <w:lang w:eastAsia="en-US"/>
              </w:rPr>
            </w:pPr>
            <w:r w:rsidRPr="00E80F49">
              <w:rPr>
                <w:rFonts w:eastAsia="SimSun"/>
              </w:rPr>
              <w:t>RAN5#94-e</w:t>
            </w:r>
          </w:p>
        </w:tc>
      </w:tr>
      <w:tr w:rsidR="00695DAD" w:rsidRPr="00E80F49" w14:paraId="4B73CCD6" w14:textId="77777777" w:rsidTr="0091784C">
        <w:tc>
          <w:tcPr>
            <w:tcW w:w="10726" w:type="dxa"/>
            <w:gridSpan w:val="7"/>
          </w:tcPr>
          <w:p w14:paraId="39033778" w14:textId="6B8A6A78" w:rsidR="00695DAD" w:rsidRPr="00E80F49" w:rsidRDefault="00695DAD" w:rsidP="00695DAD">
            <w:pPr>
              <w:pStyle w:val="TAH"/>
            </w:pPr>
            <w:r w:rsidRPr="00E80F49">
              <w:t>DC_XA-YA_nZA</w:t>
            </w:r>
          </w:p>
        </w:tc>
      </w:tr>
      <w:tr w:rsidR="00695DAD" w:rsidRPr="00E80F49" w14:paraId="0FAC1A11" w14:textId="77777777" w:rsidTr="0091784C">
        <w:tc>
          <w:tcPr>
            <w:tcW w:w="1781" w:type="dxa"/>
            <w:tcBorders>
              <w:bottom w:val="nil"/>
            </w:tcBorders>
            <w:vAlign w:val="center"/>
          </w:tcPr>
          <w:p w14:paraId="7505317A" w14:textId="77777777" w:rsidR="00695DAD" w:rsidRPr="00E80F49" w:rsidRDefault="00695DAD" w:rsidP="00695DAD">
            <w:pPr>
              <w:pStyle w:val="TAC"/>
            </w:pPr>
            <w:r w:rsidRPr="00E80F49">
              <w:rPr>
                <w:rFonts w:eastAsia="Malgun Gothic"/>
                <w:szCs w:val="18"/>
                <w:lang w:eastAsia="ko-KR"/>
              </w:rPr>
              <w:t>DC_1A-3A_n28A</w:t>
            </w:r>
          </w:p>
        </w:tc>
        <w:tc>
          <w:tcPr>
            <w:tcW w:w="1804" w:type="dxa"/>
            <w:shd w:val="clear" w:color="auto" w:fill="auto"/>
            <w:vAlign w:val="center"/>
          </w:tcPr>
          <w:p w14:paraId="6348008A" w14:textId="77777777" w:rsidR="00695DAD" w:rsidRPr="00E80F49" w:rsidRDefault="00695DAD" w:rsidP="00695DAD">
            <w:pPr>
              <w:pStyle w:val="TAC"/>
            </w:pPr>
            <w:r w:rsidRPr="00E80F49">
              <w:t>No</w:t>
            </w:r>
          </w:p>
        </w:tc>
        <w:tc>
          <w:tcPr>
            <w:tcW w:w="1486" w:type="dxa"/>
            <w:vAlign w:val="center"/>
          </w:tcPr>
          <w:p w14:paraId="5C49ABA3" w14:textId="77777777" w:rsidR="00695DAD" w:rsidRPr="00E80F49" w:rsidRDefault="00695DAD" w:rsidP="00695DAD">
            <w:pPr>
              <w:pStyle w:val="TAC"/>
            </w:pPr>
            <w:r w:rsidRPr="00E80F49">
              <w:t>DC_1A_n28A</w:t>
            </w:r>
          </w:p>
        </w:tc>
        <w:tc>
          <w:tcPr>
            <w:tcW w:w="1547" w:type="dxa"/>
            <w:shd w:val="clear" w:color="auto" w:fill="auto"/>
            <w:vAlign w:val="center"/>
          </w:tcPr>
          <w:p w14:paraId="114A6F93" w14:textId="77777777" w:rsidR="00695DAD" w:rsidRPr="00E80F49" w:rsidRDefault="00695DAD" w:rsidP="00695DAD">
            <w:pPr>
              <w:pStyle w:val="TAC"/>
            </w:pPr>
            <w:r w:rsidRPr="00E80F49">
              <w:t>3 (3 band IMD5</w:t>
            </w:r>
            <w:r w:rsidRPr="00E80F49">
              <w:rPr>
                <w:lang w:eastAsia="zh-CN"/>
              </w:rPr>
              <w:t>)</w:t>
            </w:r>
          </w:p>
        </w:tc>
        <w:tc>
          <w:tcPr>
            <w:tcW w:w="1495" w:type="dxa"/>
            <w:shd w:val="clear" w:color="auto" w:fill="auto"/>
            <w:vAlign w:val="center"/>
          </w:tcPr>
          <w:p w14:paraId="6FA70855" w14:textId="77777777" w:rsidR="00695DAD" w:rsidRPr="00E80F49" w:rsidRDefault="00695DAD" w:rsidP="00695DAD">
            <w:pPr>
              <w:pStyle w:val="TAC"/>
            </w:pPr>
            <w:r w:rsidRPr="00E80F49">
              <w:t>IMD5</w:t>
            </w:r>
          </w:p>
        </w:tc>
        <w:tc>
          <w:tcPr>
            <w:tcW w:w="1466" w:type="dxa"/>
            <w:vAlign w:val="center"/>
          </w:tcPr>
          <w:p w14:paraId="75F78BFA" w14:textId="77777777" w:rsidR="00695DAD" w:rsidRPr="00E80F49" w:rsidRDefault="00695DAD" w:rsidP="00695DAD">
            <w:pPr>
              <w:pStyle w:val="TAC"/>
            </w:pPr>
          </w:p>
        </w:tc>
        <w:tc>
          <w:tcPr>
            <w:tcW w:w="1147" w:type="dxa"/>
            <w:shd w:val="clear" w:color="auto" w:fill="auto"/>
            <w:vAlign w:val="center"/>
          </w:tcPr>
          <w:p w14:paraId="34C1F3A0" w14:textId="3DBD6B9E" w:rsidR="00695DAD" w:rsidRPr="00E80F49" w:rsidRDefault="00695DAD" w:rsidP="00695DAD">
            <w:pPr>
              <w:pStyle w:val="TAC"/>
            </w:pPr>
            <w:r w:rsidRPr="00E80F49">
              <w:t>RAN5#92-e</w:t>
            </w:r>
          </w:p>
        </w:tc>
      </w:tr>
      <w:tr w:rsidR="00695DAD" w:rsidRPr="00E80F49" w14:paraId="248C5C31" w14:textId="77777777" w:rsidTr="0091784C">
        <w:tc>
          <w:tcPr>
            <w:tcW w:w="1781" w:type="dxa"/>
            <w:tcBorders>
              <w:top w:val="nil"/>
            </w:tcBorders>
            <w:vAlign w:val="center"/>
          </w:tcPr>
          <w:p w14:paraId="5870C8F4" w14:textId="77777777" w:rsidR="00695DAD" w:rsidRPr="00E80F49" w:rsidRDefault="00695DAD" w:rsidP="00695DAD">
            <w:pPr>
              <w:pStyle w:val="TAC"/>
            </w:pPr>
          </w:p>
        </w:tc>
        <w:tc>
          <w:tcPr>
            <w:tcW w:w="1804" w:type="dxa"/>
            <w:shd w:val="clear" w:color="auto" w:fill="auto"/>
            <w:vAlign w:val="center"/>
          </w:tcPr>
          <w:p w14:paraId="79DA1D1E" w14:textId="77777777" w:rsidR="00695DAD" w:rsidRPr="00E80F49" w:rsidRDefault="00695DAD" w:rsidP="00695DAD">
            <w:pPr>
              <w:pStyle w:val="TAC"/>
            </w:pPr>
            <w:r w:rsidRPr="00E80F49">
              <w:t>No</w:t>
            </w:r>
          </w:p>
        </w:tc>
        <w:tc>
          <w:tcPr>
            <w:tcW w:w="1486" w:type="dxa"/>
            <w:vAlign w:val="center"/>
          </w:tcPr>
          <w:p w14:paraId="3F9BF7FE" w14:textId="77777777" w:rsidR="00695DAD" w:rsidRPr="00E80F49" w:rsidRDefault="00695DAD" w:rsidP="00695DAD">
            <w:pPr>
              <w:pStyle w:val="TAC"/>
            </w:pPr>
            <w:r w:rsidRPr="00E80F49">
              <w:t>DC_3A_n28A</w:t>
            </w:r>
          </w:p>
        </w:tc>
        <w:tc>
          <w:tcPr>
            <w:tcW w:w="1547" w:type="dxa"/>
            <w:shd w:val="clear" w:color="auto" w:fill="auto"/>
            <w:vAlign w:val="center"/>
          </w:tcPr>
          <w:p w14:paraId="5D859AEC" w14:textId="77777777" w:rsidR="00695DAD" w:rsidRPr="00E80F49" w:rsidRDefault="00695DAD" w:rsidP="00695DAD">
            <w:pPr>
              <w:pStyle w:val="TAC"/>
            </w:pPr>
            <w:r w:rsidRPr="00E80F49">
              <w:t>1 (3 band IMD4</w:t>
            </w:r>
            <w:r w:rsidRPr="00E80F49">
              <w:rPr>
                <w:lang w:eastAsia="zh-CN"/>
              </w:rPr>
              <w:t>)</w:t>
            </w:r>
          </w:p>
        </w:tc>
        <w:tc>
          <w:tcPr>
            <w:tcW w:w="1495" w:type="dxa"/>
            <w:shd w:val="clear" w:color="auto" w:fill="auto"/>
            <w:vAlign w:val="center"/>
          </w:tcPr>
          <w:p w14:paraId="69952CCB" w14:textId="77777777" w:rsidR="00695DAD" w:rsidRPr="00E80F49" w:rsidRDefault="00695DAD" w:rsidP="00695DAD">
            <w:pPr>
              <w:pStyle w:val="TAC"/>
            </w:pPr>
            <w:r w:rsidRPr="00E80F49">
              <w:t>IMD4</w:t>
            </w:r>
          </w:p>
        </w:tc>
        <w:tc>
          <w:tcPr>
            <w:tcW w:w="1466" w:type="dxa"/>
            <w:vAlign w:val="center"/>
          </w:tcPr>
          <w:p w14:paraId="1AE45884" w14:textId="77777777" w:rsidR="00695DAD" w:rsidRPr="00E80F49" w:rsidRDefault="00695DAD" w:rsidP="00695DAD">
            <w:pPr>
              <w:pStyle w:val="TAC"/>
            </w:pPr>
          </w:p>
        </w:tc>
        <w:tc>
          <w:tcPr>
            <w:tcW w:w="1147" w:type="dxa"/>
            <w:shd w:val="clear" w:color="auto" w:fill="auto"/>
            <w:vAlign w:val="center"/>
          </w:tcPr>
          <w:p w14:paraId="45248197" w14:textId="26D66CAF" w:rsidR="00695DAD" w:rsidRPr="00E80F49" w:rsidRDefault="00695DAD" w:rsidP="00695DAD">
            <w:pPr>
              <w:pStyle w:val="TAC"/>
            </w:pPr>
            <w:r w:rsidRPr="00E80F49">
              <w:t>RAN5#92-e</w:t>
            </w:r>
          </w:p>
        </w:tc>
      </w:tr>
      <w:tr w:rsidR="005D2CEB" w:rsidRPr="00E80F49" w14:paraId="2D396331" w14:textId="77777777" w:rsidTr="00D44BD4">
        <w:tc>
          <w:tcPr>
            <w:tcW w:w="1781" w:type="dxa"/>
            <w:tcBorders>
              <w:top w:val="nil"/>
              <w:bottom w:val="nil"/>
            </w:tcBorders>
            <w:vAlign w:val="center"/>
          </w:tcPr>
          <w:p w14:paraId="5515B765" w14:textId="0174484C" w:rsidR="005D2CEB" w:rsidRPr="00E80F49" w:rsidRDefault="005D2CEB" w:rsidP="005D2CEB">
            <w:pPr>
              <w:pStyle w:val="TAC"/>
            </w:pPr>
            <w:r w:rsidRPr="00E80F49">
              <w:rPr>
                <w:rFonts w:eastAsia="Malgun Gothic"/>
                <w:szCs w:val="18"/>
                <w:lang w:eastAsia="ko-KR"/>
              </w:rPr>
              <w:t>DC_1A-3A_n</w:t>
            </w:r>
            <w:r>
              <w:rPr>
                <w:rFonts w:eastAsia="Malgun Gothic"/>
                <w:szCs w:val="18"/>
                <w:lang w:eastAsia="ko-KR"/>
              </w:rPr>
              <w:t>41</w:t>
            </w:r>
            <w:r w:rsidRPr="00E80F49">
              <w:rPr>
                <w:rFonts w:eastAsia="Malgun Gothic"/>
                <w:szCs w:val="18"/>
                <w:lang w:eastAsia="ko-KR"/>
              </w:rPr>
              <w:t>A</w:t>
            </w:r>
          </w:p>
        </w:tc>
        <w:tc>
          <w:tcPr>
            <w:tcW w:w="1804" w:type="dxa"/>
            <w:shd w:val="clear" w:color="auto" w:fill="auto"/>
          </w:tcPr>
          <w:p w14:paraId="3D2971FC" w14:textId="650645C0" w:rsidR="005D2CEB" w:rsidRPr="00E80F49" w:rsidRDefault="005D2CEB" w:rsidP="005D2CEB">
            <w:pPr>
              <w:pStyle w:val="TAC"/>
            </w:pPr>
            <w:r>
              <w:rPr>
                <w:rFonts w:hint="eastAsia"/>
                <w:lang w:eastAsia="ja-JP"/>
              </w:rPr>
              <w:t>N</w:t>
            </w:r>
            <w:r>
              <w:rPr>
                <w:lang w:eastAsia="ja-JP"/>
              </w:rPr>
              <w:t>o</w:t>
            </w:r>
          </w:p>
        </w:tc>
        <w:tc>
          <w:tcPr>
            <w:tcW w:w="1486" w:type="dxa"/>
          </w:tcPr>
          <w:p w14:paraId="7A06B7A5" w14:textId="3CAED528" w:rsidR="005D2CEB" w:rsidRPr="00E80F49" w:rsidRDefault="005D2CEB" w:rsidP="005D2CEB">
            <w:pPr>
              <w:pStyle w:val="TAC"/>
            </w:pPr>
            <w:r>
              <w:rPr>
                <w:rFonts w:hint="eastAsia"/>
                <w:lang w:eastAsia="ja-JP"/>
              </w:rPr>
              <w:t>D</w:t>
            </w:r>
            <w:r>
              <w:rPr>
                <w:lang w:eastAsia="ja-JP"/>
              </w:rPr>
              <w:t>C_1A_n41A</w:t>
            </w:r>
          </w:p>
        </w:tc>
        <w:tc>
          <w:tcPr>
            <w:tcW w:w="1547" w:type="dxa"/>
            <w:shd w:val="clear" w:color="auto" w:fill="auto"/>
            <w:vAlign w:val="center"/>
          </w:tcPr>
          <w:p w14:paraId="6EC032BE" w14:textId="1A342EE2" w:rsidR="005D2CEB" w:rsidRPr="00E80F49" w:rsidRDefault="005D2CEB" w:rsidP="005D2CEB">
            <w:pPr>
              <w:pStyle w:val="TAC"/>
            </w:pPr>
            <w:r w:rsidRPr="00E80F49">
              <w:t>No 3CC exception</w:t>
            </w:r>
          </w:p>
        </w:tc>
        <w:tc>
          <w:tcPr>
            <w:tcW w:w="1495" w:type="dxa"/>
            <w:shd w:val="clear" w:color="auto" w:fill="auto"/>
            <w:vAlign w:val="bottom"/>
          </w:tcPr>
          <w:p w14:paraId="5E67A253" w14:textId="5EF7554A" w:rsidR="005D2CEB" w:rsidRPr="00E80F49" w:rsidRDefault="005D2CEB" w:rsidP="005D2CEB">
            <w:pPr>
              <w:pStyle w:val="TAC"/>
            </w:pPr>
            <w:r w:rsidRPr="00E80F49">
              <w:t>No test required</w:t>
            </w:r>
          </w:p>
        </w:tc>
        <w:tc>
          <w:tcPr>
            <w:tcW w:w="1466" w:type="dxa"/>
          </w:tcPr>
          <w:p w14:paraId="48CB3B5E" w14:textId="77777777" w:rsidR="005D2CEB" w:rsidRPr="00E80F49" w:rsidRDefault="005D2CEB" w:rsidP="005D2CEB">
            <w:pPr>
              <w:pStyle w:val="TAC"/>
            </w:pPr>
          </w:p>
        </w:tc>
        <w:tc>
          <w:tcPr>
            <w:tcW w:w="1147" w:type="dxa"/>
            <w:shd w:val="clear" w:color="auto" w:fill="auto"/>
            <w:vAlign w:val="center"/>
          </w:tcPr>
          <w:p w14:paraId="37B17099" w14:textId="518FD2C5" w:rsidR="005D2CEB" w:rsidRPr="00E80F49" w:rsidRDefault="005D2CEB" w:rsidP="005D2CEB">
            <w:pPr>
              <w:pStyle w:val="TAC"/>
            </w:pPr>
            <w:r>
              <w:rPr>
                <w:rFonts w:hint="eastAsia"/>
                <w:lang w:eastAsia="ja-JP"/>
              </w:rPr>
              <w:t>R</w:t>
            </w:r>
            <w:r>
              <w:rPr>
                <w:lang w:eastAsia="ja-JP"/>
              </w:rPr>
              <w:t>AN5#98</w:t>
            </w:r>
          </w:p>
        </w:tc>
      </w:tr>
      <w:tr w:rsidR="005D2CEB" w:rsidRPr="00E80F49" w14:paraId="253F212E" w14:textId="77777777" w:rsidTr="00D44BD4">
        <w:tc>
          <w:tcPr>
            <w:tcW w:w="1781" w:type="dxa"/>
            <w:tcBorders>
              <w:top w:val="nil"/>
            </w:tcBorders>
            <w:vAlign w:val="center"/>
          </w:tcPr>
          <w:p w14:paraId="7D2DB629" w14:textId="77777777" w:rsidR="005D2CEB" w:rsidRPr="00E80F49" w:rsidRDefault="005D2CEB" w:rsidP="005D2CEB">
            <w:pPr>
              <w:pStyle w:val="TAC"/>
            </w:pPr>
          </w:p>
        </w:tc>
        <w:tc>
          <w:tcPr>
            <w:tcW w:w="1804" w:type="dxa"/>
            <w:shd w:val="clear" w:color="auto" w:fill="auto"/>
          </w:tcPr>
          <w:p w14:paraId="5DB23F80" w14:textId="1595B612" w:rsidR="005D2CEB" w:rsidRPr="00E80F49" w:rsidRDefault="005D2CEB" w:rsidP="005D2CEB">
            <w:pPr>
              <w:pStyle w:val="TAC"/>
            </w:pPr>
            <w:r>
              <w:rPr>
                <w:rFonts w:hint="eastAsia"/>
                <w:lang w:eastAsia="ja-JP"/>
              </w:rPr>
              <w:t>N</w:t>
            </w:r>
            <w:r>
              <w:rPr>
                <w:lang w:eastAsia="ja-JP"/>
              </w:rPr>
              <w:t>o</w:t>
            </w:r>
          </w:p>
        </w:tc>
        <w:tc>
          <w:tcPr>
            <w:tcW w:w="1486" w:type="dxa"/>
          </w:tcPr>
          <w:p w14:paraId="1A3AEE0A" w14:textId="2B769699" w:rsidR="005D2CEB" w:rsidRPr="00E80F49" w:rsidRDefault="005D2CEB" w:rsidP="005D2CEB">
            <w:pPr>
              <w:pStyle w:val="TAC"/>
            </w:pPr>
            <w:r>
              <w:rPr>
                <w:rFonts w:hint="eastAsia"/>
                <w:lang w:eastAsia="ja-JP"/>
              </w:rPr>
              <w:t>D</w:t>
            </w:r>
            <w:r>
              <w:rPr>
                <w:lang w:eastAsia="ja-JP"/>
              </w:rPr>
              <w:t>C_3A_n41A</w:t>
            </w:r>
          </w:p>
        </w:tc>
        <w:tc>
          <w:tcPr>
            <w:tcW w:w="1547" w:type="dxa"/>
            <w:shd w:val="clear" w:color="auto" w:fill="auto"/>
            <w:vAlign w:val="center"/>
          </w:tcPr>
          <w:p w14:paraId="61CAB59F" w14:textId="7F7C3F0C" w:rsidR="005D2CEB" w:rsidRPr="00E80F49" w:rsidRDefault="005D2CEB" w:rsidP="005D2CEB">
            <w:pPr>
              <w:pStyle w:val="TAC"/>
            </w:pPr>
            <w:r w:rsidRPr="00E80F49">
              <w:t>No 3CC exception</w:t>
            </w:r>
          </w:p>
        </w:tc>
        <w:tc>
          <w:tcPr>
            <w:tcW w:w="1495" w:type="dxa"/>
            <w:shd w:val="clear" w:color="auto" w:fill="auto"/>
            <w:vAlign w:val="bottom"/>
          </w:tcPr>
          <w:p w14:paraId="38A6733F" w14:textId="5C8BBCE6" w:rsidR="005D2CEB" w:rsidRPr="00E80F49" w:rsidRDefault="005D2CEB" w:rsidP="005D2CEB">
            <w:pPr>
              <w:pStyle w:val="TAC"/>
            </w:pPr>
            <w:r w:rsidRPr="00E80F49">
              <w:t>No test required</w:t>
            </w:r>
          </w:p>
        </w:tc>
        <w:tc>
          <w:tcPr>
            <w:tcW w:w="1466" w:type="dxa"/>
          </w:tcPr>
          <w:p w14:paraId="64A01399" w14:textId="77777777" w:rsidR="005D2CEB" w:rsidRPr="00E80F49" w:rsidRDefault="005D2CEB" w:rsidP="005D2CEB">
            <w:pPr>
              <w:pStyle w:val="TAC"/>
            </w:pPr>
          </w:p>
        </w:tc>
        <w:tc>
          <w:tcPr>
            <w:tcW w:w="1147" w:type="dxa"/>
            <w:shd w:val="clear" w:color="auto" w:fill="auto"/>
            <w:vAlign w:val="center"/>
          </w:tcPr>
          <w:p w14:paraId="6C1CBB02" w14:textId="77DAA209" w:rsidR="005D2CEB" w:rsidRPr="00E80F49" w:rsidRDefault="005D2CEB" w:rsidP="005D2CEB">
            <w:pPr>
              <w:pStyle w:val="TAC"/>
            </w:pPr>
            <w:r>
              <w:rPr>
                <w:rFonts w:hint="eastAsia"/>
                <w:lang w:eastAsia="ja-JP"/>
              </w:rPr>
              <w:t>R</w:t>
            </w:r>
            <w:r>
              <w:rPr>
                <w:lang w:eastAsia="ja-JP"/>
              </w:rPr>
              <w:t>AN5#98</w:t>
            </w:r>
          </w:p>
        </w:tc>
      </w:tr>
      <w:tr w:rsidR="00826579" w:rsidRPr="00E80F49" w14:paraId="7D4E21FD" w14:textId="77777777" w:rsidTr="0068466E">
        <w:tc>
          <w:tcPr>
            <w:tcW w:w="1781" w:type="dxa"/>
            <w:tcBorders>
              <w:top w:val="nil"/>
              <w:bottom w:val="nil"/>
            </w:tcBorders>
            <w:vAlign w:val="center"/>
          </w:tcPr>
          <w:p w14:paraId="3EF447FF" w14:textId="77777777" w:rsidR="00826579" w:rsidRPr="00E80F49" w:rsidRDefault="00826579" w:rsidP="0068466E">
            <w:pPr>
              <w:pStyle w:val="TAC"/>
            </w:pPr>
            <w:r w:rsidRPr="00E80F49">
              <w:rPr>
                <w:rFonts w:eastAsia="Malgun Gothic"/>
                <w:szCs w:val="18"/>
                <w:lang w:eastAsia="ko-KR"/>
              </w:rPr>
              <w:t>DC_1A-3A_n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3C7AD209" w14:textId="77777777" w:rsidR="00826579" w:rsidRPr="00E80F49" w:rsidRDefault="00826579" w:rsidP="0068466E">
            <w:pPr>
              <w:pStyle w:val="TAC"/>
            </w:pPr>
            <w:r>
              <w:rPr>
                <w:rFonts w:hint="eastAsia"/>
                <w:lang w:eastAsia="ja-JP"/>
              </w:rPr>
              <w:t>Y</w:t>
            </w:r>
            <w:r>
              <w:rPr>
                <w:lang w:eastAsia="ja-JP"/>
              </w:rPr>
              <w:t>es</w:t>
            </w:r>
          </w:p>
        </w:tc>
        <w:tc>
          <w:tcPr>
            <w:tcW w:w="1486" w:type="dxa"/>
          </w:tcPr>
          <w:p w14:paraId="4ED87949" w14:textId="77777777" w:rsidR="00826579" w:rsidRPr="00E80F49" w:rsidRDefault="00826579" w:rsidP="0068466E">
            <w:pPr>
              <w:pStyle w:val="TAC"/>
            </w:pPr>
            <w:r>
              <w:rPr>
                <w:rFonts w:hint="eastAsia"/>
                <w:lang w:eastAsia="ja-JP"/>
              </w:rPr>
              <w:t>D</w:t>
            </w:r>
            <w:r>
              <w:rPr>
                <w:lang w:eastAsia="ja-JP"/>
              </w:rPr>
              <w:t>C_1A_n77A</w:t>
            </w:r>
          </w:p>
        </w:tc>
        <w:tc>
          <w:tcPr>
            <w:tcW w:w="1547" w:type="dxa"/>
            <w:shd w:val="clear" w:color="auto" w:fill="auto"/>
            <w:vAlign w:val="center"/>
          </w:tcPr>
          <w:p w14:paraId="61B1D370" w14:textId="77777777" w:rsidR="00826579" w:rsidRDefault="00826579" w:rsidP="0068466E">
            <w:pPr>
              <w:pStyle w:val="TAC"/>
              <w:rPr>
                <w:lang w:eastAsia="ja-JP"/>
              </w:rPr>
            </w:pPr>
            <w:r>
              <w:rPr>
                <w:rFonts w:hint="eastAsia"/>
                <w:lang w:eastAsia="ja-JP"/>
              </w:rPr>
              <w:t>3</w:t>
            </w:r>
            <w:r>
              <w:rPr>
                <w:lang w:eastAsia="ja-JP"/>
              </w:rPr>
              <w:t xml:space="preserve"> (3 band IMD2)</w:t>
            </w:r>
          </w:p>
          <w:p w14:paraId="7E095B6E" w14:textId="77777777" w:rsidR="00826579" w:rsidRPr="00E80F49" w:rsidRDefault="00826579" w:rsidP="0068466E">
            <w:pPr>
              <w:pStyle w:val="TAC"/>
            </w:pPr>
            <w:r>
              <w:rPr>
                <w:rFonts w:hint="eastAsia"/>
                <w:lang w:eastAsia="ja-JP"/>
              </w:rPr>
              <w:t>3</w:t>
            </w:r>
            <w:r>
              <w:rPr>
                <w:lang w:eastAsia="ja-JP"/>
              </w:rPr>
              <w:t xml:space="preserve"> (3 band IMD4)</w:t>
            </w:r>
          </w:p>
        </w:tc>
        <w:tc>
          <w:tcPr>
            <w:tcW w:w="1495" w:type="dxa"/>
            <w:shd w:val="clear" w:color="auto" w:fill="auto"/>
            <w:vAlign w:val="bottom"/>
          </w:tcPr>
          <w:p w14:paraId="480592CE" w14:textId="77777777" w:rsidR="00826579" w:rsidRPr="00E80F49" w:rsidRDefault="00826579" w:rsidP="0068466E">
            <w:pPr>
              <w:pStyle w:val="TAC"/>
            </w:pPr>
            <w:r>
              <w:rPr>
                <w:rFonts w:hint="eastAsia"/>
                <w:lang w:eastAsia="ja-JP"/>
              </w:rPr>
              <w:t>I</w:t>
            </w:r>
            <w:r>
              <w:rPr>
                <w:lang w:eastAsia="ja-JP"/>
              </w:rPr>
              <w:t>MD2, IMD4</w:t>
            </w:r>
          </w:p>
        </w:tc>
        <w:tc>
          <w:tcPr>
            <w:tcW w:w="1466" w:type="dxa"/>
          </w:tcPr>
          <w:p w14:paraId="18DDCED1" w14:textId="77777777" w:rsidR="00826579" w:rsidRPr="00E80F49" w:rsidRDefault="00826579" w:rsidP="0068466E">
            <w:pPr>
              <w:pStyle w:val="TAC"/>
            </w:pPr>
          </w:p>
        </w:tc>
        <w:tc>
          <w:tcPr>
            <w:tcW w:w="1147" w:type="dxa"/>
            <w:shd w:val="clear" w:color="auto" w:fill="auto"/>
            <w:vAlign w:val="center"/>
          </w:tcPr>
          <w:p w14:paraId="1053E392" w14:textId="77777777" w:rsidR="00826579" w:rsidRPr="00E80F49" w:rsidRDefault="00826579" w:rsidP="0068466E">
            <w:pPr>
              <w:pStyle w:val="TAC"/>
            </w:pPr>
            <w:r>
              <w:rPr>
                <w:rFonts w:hint="eastAsia"/>
                <w:lang w:eastAsia="ja-JP"/>
              </w:rPr>
              <w:t>R</w:t>
            </w:r>
            <w:r>
              <w:rPr>
                <w:lang w:eastAsia="ja-JP"/>
              </w:rPr>
              <w:t>AN5#98</w:t>
            </w:r>
          </w:p>
        </w:tc>
      </w:tr>
      <w:tr w:rsidR="00826579" w:rsidRPr="00E80F49" w14:paraId="15C22E1A" w14:textId="77777777" w:rsidTr="0068466E">
        <w:tc>
          <w:tcPr>
            <w:tcW w:w="1781" w:type="dxa"/>
            <w:tcBorders>
              <w:top w:val="nil"/>
            </w:tcBorders>
            <w:vAlign w:val="center"/>
          </w:tcPr>
          <w:p w14:paraId="397AF1D4" w14:textId="77777777" w:rsidR="00826579" w:rsidRPr="00E80F49" w:rsidRDefault="00826579" w:rsidP="0068466E">
            <w:pPr>
              <w:pStyle w:val="TAC"/>
            </w:pPr>
          </w:p>
        </w:tc>
        <w:tc>
          <w:tcPr>
            <w:tcW w:w="1804" w:type="dxa"/>
            <w:shd w:val="clear" w:color="auto" w:fill="auto"/>
          </w:tcPr>
          <w:p w14:paraId="3C9C22DD" w14:textId="77777777" w:rsidR="00826579" w:rsidRPr="00E80F49" w:rsidRDefault="00826579" w:rsidP="0068466E">
            <w:pPr>
              <w:pStyle w:val="TAC"/>
            </w:pPr>
            <w:r>
              <w:rPr>
                <w:rFonts w:hint="eastAsia"/>
                <w:lang w:eastAsia="ja-JP"/>
              </w:rPr>
              <w:t>Y</w:t>
            </w:r>
            <w:r>
              <w:rPr>
                <w:lang w:eastAsia="ja-JP"/>
              </w:rPr>
              <w:t>es</w:t>
            </w:r>
          </w:p>
        </w:tc>
        <w:tc>
          <w:tcPr>
            <w:tcW w:w="1486" w:type="dxa"/>
          </w:tcPr>
          <w:p w14:paraId="4CF251C0" w14:textId="77777777" w:rsidR="00826579" w:rsidRPr="00E80F49" w:rsidRDefault="00826579" w:rsidP="0068466E">
            <w:pPr>
              <w:pStyle w:val="TAC"/>
            </w:pPr>
            <w:r>
              <w:rPr>
                <w:rFonts w:hint="eastAsia"/>
                <w:lang w:eastAsia="ja-JP"/>
              </w:rPr>
              <w:t>D</w:t>
            </w:r>
            <w:r>
              <w:rPr>
                <w:lang w:eastAsia="ja-JP"/>
              </w:rPr>
              <w:t>C_3A_n77A</w:t>
            </w:r>
          </w:p>
        </w:tc>
        <w:tc>
          <w:tcPr>
            <w:tcW w:w="1547" w:type="dxa"/>
            <w:shd w:val="clear" w:color="auto" w:fill="auto"/>
            <w:vAlign w:val="center"/>
          </w:tcPr>
          <w:p w14:paraId="073707F2" w14:textId="77777777" w:rsidR="00826579" w:rsidRPr="00E80F49" w:rsidRDefault="00826579" w:rsidP="0068466E">
            <w:pPr>
              <w:pStyle w:val="TAC"/>
            </w:pPr>
            <w:r>
              <w:rPr>
                <w:rFonts w:hint="eastAsia"/>
                <w:lang w:eastAsia="ja-JP"/>
              </w:rPr>
              <w:t>1</w:t>
            </w:r>
            <w:r>
              <w:rPr>
                <w:lang w:eastAsia="ja-JP"/>
              </w:rPr>
              <w:t xml:space="preserve"> (3 band IMD2)</w:t>
            </w:r>
          </w:p>
        </w:tc>
        <w:tc>
          <w:tcPr>
            <w:tcW w:w="1495" w:type="dxa"/>
            <w:shd w:val="clear" w:color="auto" w:fill="auto"/>
            <w:vAlign w:val="bottom"/>
          </w:tcPr>
          <w:p w14:paraId="6538968B" w14:textId="77777777" w:rsidR="00826579" w:rsidRPr="00E80F49" w:rsidRDefault="00826579" w:rsidP="0068466E">
            <w:pPr>
              <w:pStyle w:val="TAC"/>
            </w:pPr>
            <w:r>
              <w:rPr>
                <w:rFonts w:hint="eastAsia"/>
                <w:lang w:eastAsia="ja-JP"/>
              </w:rPr>
              <w:t>I</w:t>
            </w:r>
            <w:r>
              <w:rPr>
                <w:lang w:eastAsia="ja-JP"/>
              </w:rPr>
              <w:t>MD2</w:t>
            </w:r>
          </w:p>
        </w:tc>
        <w:tc>
          <w:tcPr>
            <w:tcW w:w="1466" w:type="dxa"/>
          </w:tcPr>
          <w:p w14:paraId="46F44536" w14:textId="77777777" w:rsidR="00826579" w:rsidRPr="00E80F49" w:rsidRDefault="00826579" w:rsidP="0068466E">
            <w:pPr>
              <w:pStyle w:val="TAC"/>
            </w:pPr>
          </w:p>
        </w:tc>
        <w:tc>
          <w:tcPr>
            <w:tcW w:w="1147" w:type="dxa"/>
            <w:shd w:val="clear" w:color="auto" w:fill="auto"/>
            <w:vAlign w:val="center"/>
          </w:tcPr>
          <w:p w14:paraId="241005FB" w14:textId="77777777" w:rsidR="00826579" w:rsidRPr="00E80F49" w:rsidRDefault="00826579" w:rsidP="0068466E">
            <w:pPr>
              <w:pStyle w:val="TAC"/>
            </w:pPr>
            <w:r>
              <w:rPr>
                <w:rFonts w:hint="eastAsia"/>
                <w:lang w:eastAsia="ja-JP"/>
              </w:rPr>
              <w:t>R</w:t>
            </w:r>
            <w:r>
              <w:rPr>
                <w:lang w:eastAsia="ja-JP"/>
              </w:rPr>
              <w:t>AN5#98</w:t>
            </w:r>
          </w:p>
        </w:tc>
      </w:tr>
      <w:tr w:rsidR="00695DAD" w:rsidRPr="00E80F49" w14:paraId="6FEA6BEF" w14:textId="77777777" w:rsidTr="0091784C">
        <w:trPr>
          <w:trHeight w:val="353"/>
        </w:trPr>
        <w:tc>
          <w:tcPr>
            <w:tcW w:w="1781" w:type="dxa"/>
            <w:vMerge w:val="restart"/>
            <w:vAlign w:val="center"/>
          </w:tcPr>
          <w:p w14:paraId="34860A34" w14:textId="77777777" w:rsidR="00695DAD" w:rsidRPr="00E80F49" w:rsidRDefault="00695DAD" w:rsidP="00695DAD">
            <w:pPr>
              <w:pStyle w:val="TAC"/>
            </w:pPr>
            <w:r w:rsidRPr="00E80F49">
              <w:t>DC_1A-7A_n3A</w:t>
            </w:r>
          </w:p>
        </w:tc>
        <w:tc>
          <w:tcPr>
            <w:tcW w:w="1804" w:type="dxa"/>
            <w:shd w:val="clear" w:color="auto" w:fill="auto"/>
          </w:tcPr>
          <w:p w14:paraId="15424C47" w14:textId="77777777" w:rsidR="00695DAD" w:rsidRPr="00E80F49" w:rsidRDefault="00695DAD" w:rsidP="00695DAD">
            <w:pPr>
              <w:pStyle w:val="TAC"/>
            </w:pPr>
            <w:r w:rsidRPr="00E80F49">
              <w:t>Yes</w:t>
            </w:r>
          </w:p>
        </w:tc>
        <w:tc>
          <w:tcPr>
            <w:tcW w:w="1486" w:type="dxa"/>
          </w:tcPr>
          <w:p w14:paraId="2B74FC09"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1F5C09B" w14:textId="77777777" w:rsidR="00695DAD" w:rsidRPr="00E80F49" w:rsidRDefault="00695DAD" w:rsidP="00695DAD">
            <w:pPr>
              <w:pStyle w:val="TAC"/>
            </w:pPr>
            <w:r w:rsidRPr="00E80F49">
              <w:t>No 3CC exception</w:t>
            </w:r>
          </w:p>
        </w:tc>
        <w:tc>
          <w:tcPr>
            <w:tcW w:w="1495" w:type="dxa"/>
            <w:shd w:val="clear" w:color="auto" w:fill="auto"/>
            <w:vAlign w:val="bottom"/>
          </w:tcPr>
          <w:p w14:paraId="0BEAE443" w14:textId="77777777" w:rsidR="00695DAD" w:rsidRPr="00E80F49" w:rsidRDefault="00695DAD" w:rsidP="00695DAD">
            <w:pPr>
              <w:pStyle w:val="TAC"/>
            </w:pPr>
            <w:r w:rsidRPr="00E80F49">
              <w:t>No test required</w:t>
            </w:r>
          </w:p>
        </w:tc>
        <w:tc>
          <w:tcPr>
            <w:tcW w:w="1466" w:type="dxa"/>
          </w:tcPr>
          <w:p w14:paraId="4D438BAC" w14:textId="77777777" w:rsidR="00695DAD" w:rsidRPr="00E80F49" w:rsidRDefault="00695DAD" w:rsidP="00695DAD">
            <w:pPr>
              <w:pStyle w:val="TAC"/>
            </w:pPr>
          </w:p>
        </w:tc>
        <w:tc>
          <w:tcPr>
            <w:tcW w:w="1147" w:type="dxa"/>
            <w:shd w:val="clear" w:color="auto" w:fill="auto"/>
            <w:vAlign w:val="center"/>
          </w:tcPr>
          <w:p w14:paraId="33521B34" w14:textId="77777777" w:rsidR="00695DAD" w:rsidRPr="00E80F49" w:rsidRDefault="00695DAD" w:rsidP="00695DAD">
            <w:pPr>
              <w:pStyle w:val="TAC"/>
            </w:pPr>
          </w:p>
        </w:tc>
      </w:tr>
      <w:tr w:rsidR="00695DAD" w:rsidRPr="00E80F49" w14:paraId="55A3941C" w14:textId="77777777" w:rsidTr="0091784C">
        <w:trPr>
          <w:trHeight w:val="353"/>
        </w:trPr>
        <w:tc>
          <w:tcPr>
            <w:tcW w:w="1781" w:type="dxa"/>
            <w:vMerge/>
            <w:vAlign w:val="center"/>
          </w:tcPr>
          <w:p w14:paraId="0F3BAC0F" w14:textId="77777777" w:rsidR="00695DAD" w:rsidRPr="00E80F49" w:rsidRDefault="00695DAD" w:rsidP="00695DAD">
            <w:pPr>
              <w:pStyle w:val="TAC"/>
            </w:pPr>
          </w:p>
        </w:tc>
        <w:tc>
          <w:tcPr>
            <w:tcW w:w="1804" w:type="dxa"/>
            <w:shd w:val="clear" w:color="auto" w:fill="auto"/>
          </w:tcPr>
          <w:p w14:paraId="7F447537" w14:textId="77777777" w:rsidR="00695DAD" w:rsidRPr="00E80F49" w:rsidRDefault="00695DAD" w:rsidP="00695DAD">
            <w:pPr>
              <w:pStyle w:val="TAC"/>
            </w:pPr>
            <w:r w:rsidRPr="00E80F49">
              <w:t>No</w:t>
            </w:r>
          </w:p>
        </w:tc>
        <w:tc>
          <w:tcPr>
            <w:tcW w:w="1486" w:type="dxa"/>
          </w:tcPr>
          <w:p w14:paraId="0051C0E9" w14:textId="77777777" w:rsidR="00695DAD" w:rsidRPr="00E80F49" w:rsidRDefault="00695DAD" w:rsidP="00695DAD">
            <w:pPr>
              <w:pStyle w:val="TAC"/>
            </w:pPr>
            <w:r w:rsidRPr="00E80F49">
              <w:rPr>
                <w:lang w:eastAsia="fi-FI"/>
              </w:rPr>
              <w:t>DC_7A_n3A</w:t>
            </w:r>
          </w:p>
        </w:tc>
        <w:tc>
          <w:tcPr>
            <w:tcW w:w="1547" w:type="dxa"/>
            <w:shd w:val="clear" w:color="auto" w:fill="auto"/>
            <w:vAlign w:val="center"/>
          </w:tcPr>
          <w:p w14:paraId="5B625CEC" w14:textId="77777777" w:rsidR="00695DAD" w:rsidRPr="00E80F49" w:rsidRDefault="00695DAD" w:rsidP="00695DAD">
            <w:pPr>
              <w:pStyle w:val="TAC"/>
            </w:pPr>
          </w:p>
        </w:tc>
        <w:tc>
          <w:tcPr>
            <w:tcW w:w="1495" w:type="dxa"/>
            <w:shd w:val="clear" w:color="auto" w:fill="auto"/>
            <w:vAlign w:val="bottom"/>
          </w:tcPr>
          <w:p w14:paraId="67939F01" w14:textId="77777777" w:rsidR="00695DAD" w:rsidRPr="00E80F49" w:rsidRDefault="00695DAD" w:rsidP="00695DAD">
            <w:pPr>
              <w:pStyle w:val="TAC"/>
            </w:pPr>
          </w:p>
        </w:tc>
        <w:tc>
          <w:tcPr>
            <w:tcW w:w="1466" w:type="dxa"/>
          </w:tcPr>
          <w:p w14:paraId="2547C65A" w14:textId="77777777" w:rsidR="00695DAD" w:rsidRPr="00E80F49" w:rsidRDefault="00695DAD" w:rsidP="00695DAD">
            <w:pPr>
              <w:pStyle w:val="TAC"/>
            </w:pPr>
          </w:p>
        </w:tc>
        <w:tc>
          <w:tcPr>
            <w:tcW w:w="1147" w:type="dxa"/>
            <w:shd w:val="clear" w:color="auto" w:fill="auto"/>
            <w:vAlign w:val="center"/>
          </w:tcPr>
          <w:p w14:paraId="4D912E21" w14:textId="77777777" w:rsidR="00695DAD" w:rsidRPr="00E80F49" w:rsidRDefault="00695DAD" w:rsidP="00695DAD">
            <w:pPr>
              <w:pStyle w:val="TAC"/>
            </w:pPr>
          </w:p>
        </w:tc>
      </w:tr>
      <w:tr w:rsidR="00695DAD" w:rsidRPr="00E80F49" w14:paraId="70A2726F" w14:textId="77777777" w:rsidTr="0091784C">
        <w:tc>
          <w:tcPr>
            <w:tcW w:w="1781" w:type="dxa"/>
            <w:tcBorders>
              <w:bottom w:val="nil"/>
            </w:tcBorders>
            <w:vAlign w:val="center"/>
          </w:tcPr>
          <w:p w14:paraId="69C5F340" w14:textId="77777777" w:rsidR="00695DAD" w:rsidRPr="00E80F49" w:rsidRDefault="00695DAD" w:rsidP="00695DAD">
            <w:pPr>
              <w:pStyle w:val="TAC"/>
            </w:pPr>
            <w:r w:rsidRPr="00E80F49">
              <w:rPr>
                <w:rFonts w:eastAsia="Malgun Gothic"/>
                <w:szCs w:val="18"/>
                <w:lang w:eastAsia="ko-KR"/>
              </w:rPr>
              <w:t>DC_1A-7A_n28A</w:t>
            </w:r>
          </w:p>
        </w:tc>
        <w:tc>
          <w:tcPr>
            <w:tcW w:w="1804" w:type="dxa"/>
            <w:shd w:val="clear" w:color="auto" w:fill="auto"/>
            <w:vAlign w:val="center"/>
          </w:tcPr>
          <w:p w14:paraId="6A11D71B" w14:textId="77777777" w:rsidR="00695DAD" w:rsidRPr="00E80F49" w:rsidRDefault="00695DAD" w:rsidP="00695DAD">
            <w:pPr>
              <w:pStyle w:val="TAC"/>
            </w:pPr>
            <w:r w:rsidRPr="00E80F49">
              <w:t>No</w:t>
            </w:r>
          </w:p>
        </w:tc>
        <w:tc>
          <w:tcPr>
            <w:tcW w:w="1486" w:type="dxa"/>
            <w:vAlign w:val="center"/>
          </w:tcPr>
          <w:p w14:paraId="4976267C" w14:textId="77777777" w:rsidR="00695DAD" w:rsidRPr="00E80F49" w:rsidRDefault="00695DAD" w:rsidP="00695DAD">
            <w:pPr>
              <w:pStyle w:val="TAC"/>
            </w:pPr>
            <w:r w:rsidRPr="00E80F49">
              <w:t>DC_1A_n28A</w:t>
            </w:r>
          </w:p>
        </w:tc>
        <w:tc>
          <w:tcPr>
            <w:tcW w:w="1547" w:type="dxa"/>
            <w:shd w:val="clear" w:color="auto" w:fill="auto"/>
            <w:vAlign w:val="center"/>
          </w:tcPr>
          <w:p w14:paraId="54AF50AB" w14:textId="77777777" w:rsidR="00695DAD" w:rsidRPr="00E80F49" w:rsidRDefault="00695DAD" w:rsidP="00695DAD">
            <w:pPr>
              <w:pStyle w:val="TAC"/>
            </w:pPr>
            <w:r w:rsidRPr="00E80F49">
              <w:t>7 (3 band IMD2)</w:t>
            </w:r>
          </w:p>
        </w:tc>
        <w:tc>
          <w:tcPr>
            <w:tcW w:w="1495" w:type="dxa"/>
            <w:shd w:val="clear" w:color="auto" w:fill="auto"/>
            <w:vAlign w:val="center"/>
          </w:tcPr>
          <w:p w14:paraId="64B67FFE" w14:textId="77777777" w:rsidR="00695DAD" w:rsidRPr="00E80F49" w:rsidRDefault="00695DAD" w:rsidP="00695DAD">
            <w:pPr>
              <w:pStyle w:val="TAC"/>
            </w:pPr>
            <w:r w:rsidRPr="00E80F49">
              <w:t>IMD2</w:t>
            </w:r>
          </w:p>
        </w:tc>
        <w:tc>
          <w:tcPr>
            <w:tcW w:w="1466" w:type="dxa"/>
            <w:vAlign w:val="center"/>
          </w:tcPr>
          <w:p w14:paraId="4859253D" w14:textId="77777777" w:rsidR="00695DAD" w:rsidRPr="00E80F49" w:rsidRDefault="00695DAD" w:rsidP="00695DAD">
            <w:pPr>
              <w:pStyle w:val="TAC"/>
            </w:pPr>
          </w:p>
        </w:tc>
        <w:tc>
          <w:tcPr>
            <w:tcW w:w="1147" w:type="dxa"/>
            <w:shd w:val="clear" w:color="auto" w:fill="auto"/>
            <w:vAlign w:val="center"/>
          </w:tcPr>
          <w:p w14:paraId="1EF67991" w14:textId="0B1438B7" w:rsidR="00695DAD" w:rsidRPr="00E80F49" w:rsidRDefault="00695DAD" w:rsidP="00695DAD">
            <w:pPr>
              <w:pStyle w:val="TAC"/>
            </w:pPr>
            <w:r w:rsidRPr="00E80F49">
              <w:t>RAN5#92-e</w:t>
            </w:r>
          </w:p>
        </w:tc>
      </w:tr>
      <w:tr w:rsidR="00695DAD" w:rsidRPr="00E80F49" w14:paraId="5993A704" w14:textId="77777777" w:rsidTr="0091784C">
        <w:tc>
          <w:tcPr>
            <w:tcW w:w="1781" w:type="dxa"/>
            <w:tcBorders>
              <w:top w:val="nil"/>
            </w:tcBorders>
            <w:vAlign w:val="center"/>
          </w:tcPr>
          <w:p w14:paraId="230D0676" w14:textId="77777777" w:rsidR="00695DAD" w:rsidRPr="00E80F49" w:rsidRDefault="00695DAD" w:rsidP="00695DAD">
            <w:pPr>
              <w:pStyle w:val="TAC"/>
            </w:pPr>
          </w:p>
        </w:tc>
        <w:tc>
          <w:tcPr>
            <w:tcW w:w="1804" w:type="dxa"/>
            <w:shd w:val="clear" w:color="auto" w:fill="auto"/>
            <w:vAlign w:val="center"/>
          </w:tcPr>
          <w:p w14:paraId="45BD9357" w14:textId="77777777" w:rsidR="00695DAD" w:rsidRPr="00E80F49" w:rsidRDefault="00695DAD" w:rsidP="00695DAD">
            <w:pPr>
              <w:pStyle w:val="TAC"/>
            </w:pPr>
            <w:r w:rsidRPr="00E80F49">
              <w:t>No</w:t>
            </w:r>
          </w:p>
        </w:tc>
        <w:tc>
          <w:tcPr>
            <w:tcW w:w="1486" w:type="dxa"/>
            <w:vAlign w:val="center"/>
          </w:tcPr>
          <w:p w14:paraId="14CA4C78" w14:textId="77777777" w:rsidR="00695DAD" w:rsidRPr="00E80F49" w:rsidRDefault="00695DAD" w:rsidP="00695DAD">
            <w:pPr>
              <w:pStyle w:val="TAC"/>
            </w:pPr>
            <w:r w:rsidRPr="00E80F49">
              <w:t>DC_7A_n28A</w:t>
            </w:r>
          </w:p>
        </w:tc>
        <w:tc>
          <w:tcPr>
            <w:tcW w:w="1547" w:type="dxa"/>
            <w:shd w:val="clear" w:color="auto" w:fill="auto"/>
            <w:vAlign w:val="center"/>
          </w:tcPr>
          <w:p w14:paraId="2FE46598" w14:textId="77777777" w:rsidR="00695DAD" w:rsidRPr="00E80F49" w:rsidRDefault="00695DAD" w:rsidP="00695DAD">
            <w:pPr>
              <w:pStyle w:val="TAC"/>
            </w:pPr>
            <w:r w:rsidRPr="00E80F49">
              <w:t>No 3 band exception</w:t>
            </w:r>
          </w:p>
        </w:tc>
        <w:tc>
          <w:tcPr>
            <w:tcW w:w="1495" w:type="dxa"/>
            <w:shd w:val="clear" w:color="auto" w:fill="auto"/>
            <w:vAlign w:val="center"/>
          </w:tcPr>
          <w:p w14:paraId="681A556D" w14:textId="77777777" w:rsidR="00695DAD" w:rsidRPr="00E80F49" w:rsidRDefault="00695DAD" w:rsidP="00695DAD">
            <w:pPr>
              <w:pStyle w:val="TAC"/>
            </w:pPr>
            <w:r w:rsidRPr="00E80F49">
              <w:t>No test required</w:t>
            </w:r>
          </w:p>
        </w:tc>
        <w:tc>
          <w:tcPr>
            <w:tcW w:w="1466" w:type="dxa"/>
            <w:vAlign w:val="center"/>
          </w:tcPr>
          <w:p w14:paraId="554C354D" w14:textId="77777777" w:rsidR="00695DAD" w:rsidRPr="00E80F49" w:rsidRDefault="00695DAD" w:rsidP="00695DAD">
            <w:pPr>
              <w:pStyle w:val="TAC"/>
            </w:pPr>
          </w:p>
        </w:tc>
        <w:tc>
          <w:tcPr>
            <w:tcW w:w="1147" w:type="dxa"/>
            <w:shd w:val="clear" w:color="auto" w:fill="auto"/>
            <w:vAlign w:val="center"/>
          </w:tcPr>
          <w:p w14:paraId="67A5AABB" w14:textId="21D06E5E" w:rsidR="00695DAD" w:rsidRPr="00E80F49" w:rsidRDefault="00695DAD" w:rsidP="00695DAD">
            <w:pPr>
              <w:pStyle w:val="TAC"/>
            </w:pPr>
            <w:r w:rsidRPr="00E80F49">
              <w:t>RAN5#92-e</w:t>
            </w:r>
          </w:p>
        </w:tc>
      </w:tr>
      <w:tr w:rsidR="00695DAD" w:rsidRPr="00E80F49" w14:paraId="0F0F9455" w14:textId="77777777" w:rsidTr="0091784C">
        <w:trPr>
          <w:trHeight w:val="353"/>
        </w:trPr>
        <w:tc>
          <w:tcPr>
            <w:tcW w:w="1781" w:type="dxa"/>
            <w:vMerge w:val="restart"/>
            <w:vAlign w:val="center"/>
          </w:tcPr>
          <w:p w14:paraId="7F75D421" w14:textId="77777777" w:rsidR="00695DAD" w:rsidRPr="00E80F49" w:rsidRDefault="00695DAD" w:rsidP="00695DAD">
            <w:pPr>
              <w:pStyle w:val="TAC"/>
            </w:pPr>
            <w:r w:rsidRPr="00E80F49">
              <w:t>DC_1A-7A_n78A</w:t>
            </w:r>
          </w:p>
        </w:tc>
        <w:tc>
          <w:tcPr>
            <w:tcW w:w="1804" w:type="dxa"/>
            <w:shd w:val="clear" w:color="auto" w:fill="auto"/>
            <w:vAlign w:val="center"/>
          </w:tcPr>
          <w:p w14:paraId="6657EDA6" w14:textId="77777777" w:rsidR="00695DAD" w:rsidRPr="00E80F49" w:rsidRDefault="00695DAD" w:rsidP="00695DAD">
            <w:pPr>
              <w:pStyle w:val="TAC"/>
            </w:pPr>
            <w:r w:rsidRPr="00E80F49">
              <w:t>No</w:t>
            </w:r>
          </w:p>
        </w:tc>
        <w:tc>
          <w:tcPr>
            <w:tcW w:w="1486" w:type="dxa"/>
            <w:vAlign w:val="center"/>
          </w:tcPr>
          <w:p w14:paraId="5644D64A" w14:textId="77777777" w:rsidR="00695DAD" w:rsidRPr="00E80F49" w:rsidRDefault="00695DAD" w:rsidP="00695DAD">
            <w:pPr>
              <w:pStyle w:val="TAC"/>
            </w:pPr>
            <w:r w:rsidRPr="00E80F49">
              <w:t>DC_1A_n78A</w:t>
            </w:r>
          </w:p>
        </w:tc>
        <w:tc>
          <w:tcPr>
            <w:tcW w:w="1547" w:type="dxa"/>
            <w:shd w:val="clear" w:color="auto" w:fill="auto"/>
            <w:vAlign w:val="center"/>
          </w:tcPr>
          <w:p w14:paraId="29DDBEAF" w14:textId="08CA9B9B" w:rsidR="00695DAD" w:rsidRPr="00E80F49" w:rsidRDefault="00695DAD" w:rsidP="00695DAD">
            <w:pPr>
              <w:pStyle w:val="TAC"/>
            </w:pPr>
            <w:r w:rsidRPr="00E80F49">
              <w:t xml:space="preserve">7 (IMD4 </w:t>
            </w:r>
            <w:r w:rsidRPr="00E80F49">
              <w:rPr>
                <w:rFonts w:cs="Arial"/>
                <w:lang w:eastAsia="ja-JP"/>
              </w:rPr>
              <w:t>|3*fB1-1*fB78|</w:t>
            </w:r>
            <w:r w:rsidRPr="00E80F49">
              <w:t>)</w:t>
            </w:r>
          </w:p>
        </w:tc>
        <w:tc>
          <w:tcPr>
            <w:tcW w:w="1495" w:type="dxa"/>
            <w:shd w:val="clear" w:color="auto" w:fill="auto"/>
            <w:vAlign w:val="bottom"/>
          </w:tcPr>
          <w:p w14:paraId="3AE90555" w14:textId="77777777" w:rsidR="00695DAD" w:rsidRPr="00E80F49" w:rsidRDefault="00695DAD" w:rsidP="00695DAD">
            <w:pPr>
              <w:pStyle w:val="TAC"/>
            </w:pPr>
            <w:r w:rsidRPr="00E80F49">
              <w:t>IMD4</w:t>
            </w:r>
          </w:p>
        </w:tc>
        <w:tc>
          <w:tcPr>
            <w:tcW w:w="1466" w:type="dxa"/>
          </w:tcPr>
          <w:p w14:paraId="187E6BD7" w14:textId="77777777" w:rsidR="00695DAD" w:rsidRPr="00E80F49" w:rsidRDefault="00695DAD" w:rsidP="00695DAD">
            <w:pPr>
              <w:pStyle w:val="TAC"/>
            </w:pPr>
          </w:p>
        </w:tc>
        <w:tc>
          <w:tcPr>
            <w:tcW w:w="1147" w:type="dxa"/>
            <w:shd w:val="clear" w:color="auto" w:fill="auto"/>
            <w:vAlign w:val="center"/>
          </w:tcPr>
          <w:p w14:paraId="44FBE867" w14:textId="77777777" w:rsidR="00695DAD" w:rsidRPr="00E80F49" w:rsidRDefault="00695DAD" w:rsidP="00695DAD">
            <w:pPr>
              <w:pStyle w:val="TAC"/>
            </w:pPr>
          </w:p>
        </w:tc>
      </w:tr>
      <w:tr w:rsidR="00695DAD" w:rsidRPr="00E80F49" w14:paraId="74D87429" w14:textId="77777777" w:rsidTr="0091784C">
        <w:tc>
          <w:tcPr>
            <w:tcW w:w="1781" w:type="dxa"/>
            <w:vMerge/>
            <w:vAlign w:val="center"/>
          </w:tcPr>
          <w:p w14:paraId="63BA3D58" w14:textId="77777777" w:rsidR="00695DAD" w:rsidRPr="00E80F49" w:rsidRDefault="00695DAD" w:rsidP="00695DAD">
            <w:pPr>
              <w:pStyle w:val="TAC"/>
            </w:pPr>
          </w:p>
        </w:tc>
        <w:tc>
          <w:tcPr>
            <w:tcW w:w="1804" w:type="dxa"/>
            <w:shd w:val="clear" w:color="auto" w:fill="auto"/>
            <w:vAlign w:val="center"/>
          </w:tcPr>
          <w:p w14:paraId="7AD04935" w14:textId="77777777" w:rsidR="00695DAD" w:rsidRPr="00E80F49" w:rsidRDefault="00695DAD" w:rsidP="00695DAD">
            <w:pPr>
              <w:pStyle w:val="TAC"/>
            </w:pPr>
            <w:r w:rsidRPr="00E80F49">
              <w:t>No</w:t>
            </w:r>
          </w:p>
        </w:tc>
        <w:tc>
          <w:tcPr>
            <w:tcW w:w="1486" w:type="dxa"/>
            <w:vAlign w:val="center"/>
          </w:tcPr>
          <w:p w14:paraId="23957A34" w14:textId="77777777" w:rsidR="00695DAD" w:rsidRPr="00E80F49" w:rsidRDefault="00695DAD" w:rsidP="00695DAD">
            <w:pPr>
              <w:pStyle w:val="TAC"/>
            </w:pPr>
            <w:r w:rsidRPr="00E80F49">
              <w:t>DC_7A_n78A</w:t>
            </w:r>
          </w:p>
        </w:tc>
        <w:tc>
          <w:tcPr>
            <w:tcW w:w="1547" w:type="dxa"/>
            <w:shd w:val="clear" w:color="auto" w:fill="auto"/>
            <w:vAlign w:val="center"/>
          </w:tcPr>
          <w:p w14:paraId="387DF1C9" w14:textId="5FC03A16" w:rsidR="00695DAD" w:rsidRPr="00E80F49" w:rsidRDefault="00695DAD" w:rsidP="00695DAD">
            <w:pPr>
              <w:pStyle w:val="TAC"/>
            </w:pPr>
            <w:r w:rsidRPr="00E80F49">
              <w:t xml:space="preserve">1 (IMD4 </w:t>
            </w:r>
            <w:r w:rsidRPr="00E80F49">
              <w:rPr>
                <w:rFonts w:cs="Arial"/>
                <w:lang w:eastAsia="ja-JP"/>
              </w:rPr>
              <w:t>|2*fB7-2*fB78|</w:t>
            </w:r>
            <w:r w:rsidRPr="00E80F49">
              <w:t>)</w:t>
            </w:r>
          </w:p>
        </w:tc>
        <w:tc>
          <w:tcPr>
            <w:tcW w:w="1495" w:type="dxa"/>
            <w:shd w:val="clear" w:color="auto" w:fill="auto"/>
            <w:vAlign w:val="bottom"/>
          </w:tcPr>
          <w:p w14:paraId="52B17E24" w14:textId="77777777" w:rsidR="00695DAD" w:rsidRPr="00E80F49" w:rsidRDefault="00695DAD" w:rsidP="00695DAD">
            <w:pPr>
              <w:pStyle w:val="TAC"/>
            </w:pPr>
            <w:r w:rsidRPr="00E80F49">
              <w:t>IMD4</w:t>
            </w:r>
          </w:p>
        </w:tc>
        <w:tc>
          <w:tcPr>
            <w:tcW w:w="1466" w:type="dxa"/>
          </w:tcPr>
          <w:p w14:paraId="7E4107E9" w14:textId="77777777" w:rsidR="00695DAD" w:rsidRPr="00E80F49" w:rsidRDefault="00695DAD" w:rsidP="00695DAD">
            <w:pPr>
              <w:pStyle w:val="TAC"/>
            </w:pPr>
          </w:p>
        </w:tc>
        <w:tc>
          <w:tcPr>
            <w:tcW w:w="1147" w:type="dxa"/>
            <w:shd w:val="clear" w:color="auto" w:fill="auto"/>
            <w:vAlign w:val="center"/>
          </w:tcPr>
          <w:p w14:paraId="1FD977DF" w14:textId="77777777" w:rsidR="00695DAD" w:rsidRPr="00E80F49" w:rsidRDefault="00695DAD" w:rsidP="00695DAD">
            <w:pPr>
              <w:pStyle w:val="TAC"/>
            </w:pPr>
          </w:p>
        </w:tc>
      </w:tr>
      <w:tr w:rsidR="00695DAD" w:rsidRPr="00E80F49" w14:paraId="0C6A9461" w14:textId="77777777" w:rsidTr="0091784C">
        <w:tc>
          <w:tcPr>
            <w:tcW w:w="1781" w:type="dxa"/>
            <w:vMerge w:val="restart"/>
            <w:shd w:val="clear" w:color="auto" w:fill="auto"/>
            <w:vAlign w:val="center"/>
          </w:tcPr>
          <w:p w14:paraId="2EED340B" w14:textId="77777777" w:rsidR="00695DAD" w:rsidRPr="00E80F49" w:rsidRDefault="00695DAD" w:rsidP="00695DAD">
            <w:pPr>
              <w:pStyle w:val="TAC"/>
            </w:pPr>
            <w:r w:rsidRPr="00E80F49">
              <w:t>DC_1A-8A_n3A</w:t>
            </w:r>
          </w:p>
        </w:tc>
        <w:tc>
          <w:tcPr>
            <w:tcW w:w="1804" w:type="dxa"/>
            <w:shd w:val="clear" w:color="auto" w:fill="auto"/>
          </w:tcPr>
          <w:p w14:paraId="5CF25A3E" w14:textId="77777777" w:rsidR="00695DAD" w:rsidRPr="00E80F49" w:rsidRDefault="00695DAD" w:rsidP="00695DAD">
            <w:pPr>
              <w:pStyle w:val="TAC"/>
            </w:pPr>
            <w:r w:rsidRPr="00E80F49">
              <w:t>Yes</w:t>
            </w:r>
          </w:p>
        </w:tc>
        <w:tc>
          <w:tcPr>
            <w:tcW w:w="1486" w:type="dxa"/>
          </w:tcPr>
          <w:p w14:paraId="587CEAF7"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B4EFBE4" w14:textId="77777777" w:rsidR="00695DAD" w:rsidRPr="00E80F49" w:rsidRDefault="00695DAD" w:rsidP="00695DAD">
            <w:pPr>
              <w:pStyle w:val="TAC"/>
            </w:pPr>
            <w:r w:rsidRPr="00E80F49">
              <w:t>No 3CC exception</w:t>
            </w:r>
          </w:p>
        </w:tc>
        <w:tc>
          <w:tcPr>
            <w:tcW w:w="1495" w:type="dxa"/>
            <w:shd w:val="clear" w:color="auto" w:fill="auto"/>
            <w:vAlign w:val="bottom"/>
          </w:tcPr>
          <w:p w14:paraId="302244D4" w14:textId="77777777" w:rsidR="00695DAD" w:rsidRPr="00E80F49" w:rsidRDefault="00695DAD" w:rsidP="00695DAD">
            <w:pPr>
              <w:pStyle w:val="TAC"/>
            </w:pPr>
            <w:r w:rsidRPr="00E80F49">
              <w:t>No test required</w:t>
            </w:r>
          </w:p>
        </w:tc>
        <w:tc>
          <w:tcPr>
            <w:tcW w:w="1466" w:type="dxa"/>
          </w:tcPr>
          <w:p w14:paraId="2DB73B2E" w14:textId="77777777" w:rsidR="00695DAD" w:rsidRPr="00E80F49" w:rsidRDefault="00695DAD" w:rsidP="00695DAD">
            <w:pPr>
              <w:pStyle w:val="TAC"/>
            </w:pPr>
          </w:p>
        </w:tc>
        <w:tc>
          <w:tcPr>
            <w:tcW w:w="1147" w:type="dxa"/>
            <w:shd w:val="clear" w:color="auto" w:fill="auto"/>
            <w:vAlign w:val="center"/>
          </w:tcPr>
          <w:p w14:paraId="69661618" w14:textId="77777777" w:rsidR="00695DAD" w:rsidRPr="00E80F49" w:rsidRDefault="00695DAD" w:rsidP="00695DAD">
            <w:pPr>
              <w:pStyle w:val="TAC"/>
            </w:pPr>
          </w:p>
        </w:tc>
      </w:tr>
      <w:tr w:rsidR="00695DAD" w:rsidRPr="00E80F49" w14:paraId="44868CA0" w14:textId="77777777" w:rsidTr="0091784C">
        <w:tc>
          <w:tcPr>
            <w:tcW w:w="1781" w:type="dxa"/>
            <w:vMerge/>
            <w:shd w:val="clear" w:color="auto" w:fill="auto"/>
            <w:vAlign w:val="center"/>
          </w:tcPr>
          <w:p w14:paraId="6FCAF1CD" w14:textId="77777777" w:rsidR="00695DAD" w:rsidRPr="00E80F49" w:rsidRDefault="00695DAD" w:rsidP="00695DAD">
            <w:pPr>
              <w:pStyle w:val="TAC"/>
            </w:pPr>
          </w:p>
        </w:tc>
        <w:tc>
          <w:tcPr>
            <w:tcW w:w="1804" w:type="dxa"/>
            <w:shd w:val="clear" w:color="auto" w:fill="auto"/>
          </w:tcPr>
          <w:p w14:paraId="57AB37E3" w14:textId="77777777" w:rsidR="00695DAD" w:rsidRPr="00E80F49" w:rsidRDefault="00695DAD" w:rsidP="00695DAD">
            <w:pPr>
              <w:pStyle w:val="TAC"/>
            </w:pPr>
            <w:r w:rsidRPr="00E80F49">
              <w:t>No</w:t>
            </w:r>
          </w:p>
        </w:tc>
        <w:tc>
          <w:tcPr>
            <w:tcW w:w="1486" w:type="dxa"/>
          </w:tcPr>
          <w:p w14:paraId="5E8BE764" w14:textId="77777777" w:rsidR="00695DAD" w:rsidRPr="00E80F49" w:rsidRDefault="00695DAD" w:rsidP="00695DAD">
            <w:pPr>
              <w:pStyle w:val="TAC"/>
            </w:pPr>
            <w:r w:rsidRPr="00E80F49">
              <w:rPr>
                <w:lang w:eastAsia="fi-FI"/>
              </w:rPr>
              <w:t>DC_8A_n3A</w:t>
            </w:r>
          </w:p>
        </w:tc>
        <w:tc>
          <w:tcPr>
            <w:tcW w:w="1547" w:type="dxa"/>
            <w:shd w:val="clear" w:color="auto" w:fill="auto"/>
            <w:vAlign w:val="center"/>
          </w:tcPr>
          <w:p w14:paraId="3838BEB2" w14:textId="77777777" w:rsidR="00695DAD" w:rsidRPr="00E80F49" w:rsidRDefault="00695DAD" w:rsidP="00695DAD">
            <w:pPr>
              <w:pStyle w:val="TAC"/>
            </w:pPr>
          </w:p>
        </w:tc>
        <w:tc>
          <w:tcPr>
            <w:tcW w:w="1495" w:type="dxa"/>
            <w:shd w:val="clear" w:color="auto" w:fill="auto"/>
            <w:vAlign w:val="bottom"/>
          </w:tcPr>
          <w:p w14:paraId="73F8848F" w14:textId="77777777" w:rsidR="00695DAD" w:rsidRPr="00E80F49" w:rsidRDefault="00695DAD" w:rsidP="00695DAD">
            <w:pPr>
              <w:pStyle w:val="TAC"/>
            </w:pPr>
          </w:p>
        </w:tc>
        <w:tc>
          <w:tcPr>
            <w:tcW w:w="1466" w:type="dxa"/>
          </w:tcPr>
          <w:p w14:paraId="2002503F" w14:textId="77777777" w:rsidR="00695DAD" w:rsidRPr="00E80F49" w:rsidRDefault="00695DAD" w:rsidP="00695DAD">
            <w:pPr>
              <w:pStyle w:val="TAC"/>
            </w:pPr>
          </w:p>
        </w:tc>
        <w:tc>
          <w:tcPr>
            <w:tcW w:w="1147" w:type="dxa"/>
            <w:shd w:val="clear" w:color="auto" w:fill="auto"/>
            <w:vAlign w:val="center"/>
          </w:tcPr>
          <w:p w14:paraId="13CD42C0" w14:textId="77777777" w:rsidR="00695DAD" w:rsidRPr="00E80F49" w:rsidRDefault="00695DAD" w:rsidP="00695DAD">
            <w:pPr>
              <w:pStyle w:val="TAC"/>
            </w:pPr>
          </w:p>
        </w:tc>
      </w:tr>
      <w:tr w:rsidR="00826579" w:rsidRPr="00E80F49" w14:paraId="4DE507EA" w14:textId="77777777" w:rsidTr="00D44BD4">
        <w:tc>
          <w:tcPr>
            <w:tcW w:w="1781" w:type="dxa"/>
            <w:tcBorders>
              <w:bottom w:val="nil"/>
            </w:tcBorders>
            <w:shd w:val="clear" w:color="auto" w:fill="auto"/>
            <w:vAlign w:val="center"/>
          </w:tcPr>
          <w:p w14:paraId="62DE2273" w14:textId="7446E880" w:rsidR="00826579" w:rsidRPr="00E80F49" w:rsidRDefault="00826579" w:rsidP="00826579">
            <w:pPr>
              <w:pStyle w:val="TAC"/>
            </w:pPr>
            <w:r w:rsidRPr="00E80F49">
              <w:rPr>
                <w:rFonts w:eastAsia="Malgun Gothic"/>
                <w:szCs w:val="18"/>
                <w:lang w:eastAsia="ko-KR"/>
              </w:rPr>
              <w:t>DC_1A-</w:t>
            </w:r>
            <w:r>
              <w:rPr>
                <w:rFonts w:eastAsia="Malgun Gothic"/>
                <w:szCs w:val="18"/>
                <w:lang w:eastAsia="ko-KR"/>
              </w:rPr>
              <w:t>18</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7EDC74B5" w14:textId="5F527BA5" w:rsidR="00826579" w:rsidRPr="00E80F49" w:rsidRDefault="00826579" w:rsidP="00826579">
            <w:pPr>
              <w:pStyle w:val="TAC"/>
            </w:pPr>
            <w:r w:rsidRPr="004D52A3">
              <w:rPr>
                <w:lang w:eastAsia="ja-JP"/>
              </w:rPr>
              <w:t>No</w:t>
            </w:r>
          </w:p>
        </w:tc>
        <w:tc>
          <w:tcPr>
            <w:tcW w:w="1486" w:type="dxa"/>
          </w:tcPr>
          <w:p w14:paraId="6A764946" w14:textId="7A5E6099" w:rsidR="00826579" w:rsidRPr="00E80F49" w:rsidRDefault="00826579" w:rsidP="00826579">
            <w:pPr>
              <w:pStyle w:val="TAC"/>
              <w:rPr>
                <w:lang w:eastAsia="fi-FI"/>
              </w:rPr>
            </w:pPr>
            <w:r>
              <w:rPr>
                <w:rFonts w:hint="eastAsia"/>
                <w:lang w:eastAsia="ja-JP"/>
              </w:rPr>
              <w:t>D</w:t>
            </w:r>
            <w:r>
              <w:rPr>
                <w:lang w:eastAsia="ja-JP"/>
              </w:rPr>
              <w:t>C_1A_n77A</w:t>
            </w:r>
          </w:p>
        </w:tc>
        <w:tc>
          <w:tcPr>
            <w:tcW w:w="1547" w:type="dxa"/>
            <w:shd w:val="clear" w:color="auto" w:fill="auto"/>
            <w:vAlign w:val="center"/>
          </w:tcPr>
          <w:p w14:paraId="56E5F6A4" w14:textId="11ACD0DC" w:rsidR="00826579" w:rsidRPr="00E80F49" w:rsidRDefault="00826579" w:rsidP="00826579">
            <w:pPr>
              <w:pStyle w:val="TAC"/>
            </w:pPr>
            <w:r>
              <w:rPr>
                <w:rFonts w:hint="eastAsia"/>
                <w:lang w:eastAsia="ja-JP"/>
              </w:rPr>
              <w:t>1</w:t>
            </w:r>
            <w:r>
              <w:rPr>
                <w:lang w:eastAsia="ja-JP"/>
              </w:rPr>
              <w:t>8 (3 band IMD5)</w:t>
            </w:r>
          </w:p>
        </w:tc>
        <w:tc>
          <w:tcPr>
            <w:tcW w:w="1495" w:type="dxa"/>
            <w:shd w:val="clear" w:color="auto" w:fill="auto"/>
            <w:vAlign w:val="bottom"/>
          </w:tcPr>
          <w:p w14:paraId="4F33E737" w14:textId="2DD54464" w:rsidR="00826579" w:rsidRPr="00E80F49" w:rsidRDefault="00826579" w:rsidP="00826579">
            <w:pPr>
              <w:pStyle w:val="TAC"/>
            </w:pPr>
            <w:r>
              <w:rPr>
                <w:rFonts w:hint="eastAsia"/>
                <w:lang w:eastAsia="ja-JP"/>
              </w:rPr>
              <w:t>I</w:t>
            </w:r>
            <w:r>
              <w:rPr>
                <w:lang w:eastAsia="ja-JP"/>
              </w:rPr>
              <w:t>MD5</w:t>
            </w:r>
          </w:p>
        </w:tc>
        <w:tc>
          <w:tcPr>
            <w:tcW w:w="1466" w:type="dxa"/>
          </w:tcPr>
          <w:p w14:paraId="153A0991" w14:textId="77777777" w:rsidR="00826579" w:rsidRPr="00E80F49" w:rsidRDefault="00826579" w:rsidP="00826579">
            <w:pPr>
              <w:pStyle w:val="TAC"/>
            </w:pPr>
          </w:p>
        </w:tc>
        <w:tc>
          <w:tcPr>
            <w:tcW w:w="1147" w:type="dxa"/>
            <w:shd w:val="clear" w:color="auto" w:fill="auto"/>
            <w:vAlign w:val="center"/>
          </w:tcPr>
          <w:p w14:paraId="6E8DB852" w14:textId="69AD7A35" w:rsidR="00826579" w:rsidRPr="00E80F49" w:rsidRDefault="00826579" w:rsidP="00826579">
            <w:pPr>
              <w:pStyle w:val="TAC"/>
            </w:pPr>
            <w:r>
              <w:rPr>
                <w:rFonts w:hint="eastAsia"/>
                <w:lang w:eastAsia="ja-JP"/>
              </w:rPr>
              <w:t>R</w:t>
            </w:r>
            <w:r>
              <w:rPr>
                <w:lang w:eastAsia="ja-JP"/>
              </w:rPr>
              <w:t>AN5#98</w:t>
            </w:r>
          </w:p>
        </w:tc>
      </w:tr>
      <w:tr w:rsidR="00826579" w:rsidRPr="00E80F49" w14:paraId="2223727D" w14:textId="77777777" w:rsidTr="00D44BD4">
        <w:tc>
          <w:tcPr>
            <w:tcW w:w="1781" w:type="dxa"/>
            <w:tcBorders>
              <w:top w:val="nil"/>
            </w:tcBorders>
            <w:shd w:val="clear" w:color="auto" w:fill="auto"/>
            <w:vAlign w:val="center"/>
          </w:tcPr>
          <w:p w14:paraId="44066D59" w14:textId="77777777" w:rsidR="00826579" w:rsidRPr="00E80F49" w:rsidRDefault="00826579" w:rsidP="00826579">
            <w:pPr>
              <w:pStyle w:val="TAC"/>
            </w:pPr>
          </w:p>
        </w:tc>
        <w:tc>
          <w:tcPr>
            <w:tcW w:w="1804" w:type="dxa"/>
            <w:shd w:val="clear" w:color="auto" w:fill="auto"/>
          </w:tcPr>
          <w:p w14:paraId="459DCB92" w14:textId="3F3620D7" w:rsidR="00826579" w:rsidRPr="00E80F49" w:rsidRDefault="00826579" w:rsidP="00826579">
            <w:pPr>
              <w:pStyle w:val="TAC"/>
            </w:pPr>
            <w:r w:rsidRPr="004D52A3">
              <w:rPr>
                <w:lang w:eastAsia="ja-JP"/>
              </w:rPr>
              <w:t>No</w:t>
            </w:r>
          </w:p>
        </w:tc>
        <w:tc>
          <w:tcPr>
            <w:tcW w:w="1486" w:type="dxa"/>
          </w:tcPr>
          <w:p w14:paraId="51976A84" w14:textId="1A96ACED" w:rsidR="00826579" w:rsidRPr="00E80F49" w:rsidRDefault="00826579" w:rsidP="00826579">
            <w:pPr>
              <w:pStyle w:val="TAC"/>
              <w:rPr>
                <w:lang w:eastAsia="fi-FI"/>
              </w:rPr>
            </w:pPr>
            <w:r>
              <w:rPr>
                <w:rFonts w:hint="eastAsia"/>
                <w:lang w:eastAsia="ja-JP"/>
              </w:rPr>
              <w:t>D</w:t>
            </w:r>
            <w:r>
              <w:rPr>
                <w:lang w:eastAsia="ja-JP"/>
              </w:rPr>
              <w:t>C_18A_n77A</w:t>
            </w:r>
          </w:p>
        </w:tc>
        <w:tc>
          <w:tcPr>
            <w:tcW w:w="1547" w:type="dxa"/>
            <w:shd w:val="clear" w:color="auto" w:fill="auto"/>
            <w:vAlign w:val="center"/>
          </w:tcPr>
          <w:p w14:paraId="38DE38EC" w14:textId="2174CB41" w:rsidR="00826579" w:rsidRPr="00E80F49" w:rsidRDefault="00826579" w:rsidP="00826579">
            <w:pPr>
              <w:pStyle w:val="TAC"/>
            </w:pPr>
            <w:r>
              <w:rPr>
                <w:rFonts w:hint="eastAsia"/>
                <w:lang w:eastAsia="ja-JP"/>
              </w:rPr>
              <w:t>1</w:t>
            </w:r>
            <w:r>
              <w:rPr>
                <w:lang w:eastAsia="ja-JP"/>
              </w:rPr>
              <w:t xml:space="preserve"> (3 band IMD3)</w:t>
            </w:r>
          </w:p>
        </w:tc>
        <w:tc>
          <w:tcPr>
            <w:tcW w:w="1495" w:type="dxa"/>
            <w:shd w:val="clear" w:color="auto" w:fill="auto"/>
            <w:vAlign w:val="bottom"/>
          </w:tcPr>
          <w:p w14:paraId="403A8FF3" w14:textId="18A63736" w:rsidR="00826579" w:rsidRPr="00E80F49" w:rsidRDefault="00826579" w:rsidP="00826579">
            <w:pPr>
              <w:pStyle w:val="TAC"/>
            </w:pPr>
            <w:r>
              <w:rPr>
                <w:rFonts w:hint="eastAsia"/>
                <w:lang w:eastAsia="ja-JP"/>
              </w:rPr>
              <w:t>I</w:t>
            </w:r>
            <w:r>
              <w:rPr>
                <w:lang w:eastAsia="ja-JP"/>
              </w:rPr>
              <w:t>MD3</w:t>
            </w:r>
          </w:p>
        </w:tc>
        <w:tc>
          <w:tcPr>
            <w:tcW w:w="1466" w:type="dxa"/>
          </w:tcPr>
          <w:p w14:paraId="21B12B6E" w14:textId="77777777" w:rsidR="00826579" w:rsidRPr="00E80F49" w:rsidRDefault="00826579" w:rsidP="00826579">
            <w:pPr>
              <w:pStyle w:val="TAC"/>
            </w:pPr>
          </w:p>
        </w:tc>
        <w:tc>
          <w:tcPr>
            <w:tcW w:w="1147" w:type="dxa"/>
            <w:shd w:val="clear" w:color="auto" w:fill="auto"/>
            <w:vAlign w:val="center"/>
          </w:tcPr>
          <w:p w14:paraId="24DBDFBF" w14:textId="3BA0C7BE" w:rsidR="00826579" w:rsidRPr="00E80F49" w:rsidRDefault="00826579" w:rsidP="00826579">
            <w:pPr>
              <w:pStyle w:val="TAC"/>
            </w:pPr>
            <w:r>
              <w:rPr>
                <w:rFonts w:hint="eastAsia"/>
                <w:lang w:eastAsia="ja-JP"/>
              </w:rPr>
              <w:t>R</w:t>
            </w:r>
            <w:r>
              <w:rPr>
                <w:lang w:eastAsia="ja-JP"/>
              </w:rPr>
              <w:t>AN5#98</w:t>
            </w:r>
          </w:p>
        </w:tc>
      </w:tr>
      <w:tr w:rsidR="00695DAD" w:rsidRPr="00E80F49" w14:paraId="5000795D" w14:textId="77777777" w:rsidTr="0091784C">
        <w:tc>
          <w:tcPr>
            <w:tcW w:w="1781" w:type="dxa"/>
            <w:vMerge w:val="restart"/>
            <w:vAlign w:val="center"/>
          </w:tcPr>
          <w:p w14:paraId="78CDBDE6" w14:textId="77777777" w:rsidR="00695DAD" w:rsidRPr="00E80F49" w:rsidRDefault="00695DAD" w:rsidP="00695DAD">
            <w:pPr>
              <w:pStyle w:val="TAC"/>
            </w:pPr>
            <w:r w:rsidRPr="00E80F49">
              <w:t>DC_1A-20A_n3A</w:t>
            </w:r>
          </w:p>
        </w:tc>
        <w:tc>
          <w:tcPr>
            <w:tcW w:w="1804" w:type="dxa"/>
            <w:shd w:val="clear" w:color="auto" w:fill="auto"/>
            <w:vAlign w:val="center"/>
          </w:tcPr>
          <w:p w14:paraId="07FB105A" w14:textId="77777777" w:rsidR="00695DAD" w:rsidRPr="00E80F49" w:rsidRDefault="00695DAD" w:rsidP="00695DAD">
            <w:pPr>
              <w:pStyle w:val="TAC"/>
            </w:pPr>
            <w:r w:rsidRPr="00E80F49">
              <w:t>Yes</w:t>
            </w:r>
          </w:p>
        </w:tc>
        <w:tc>
          <w:tcPr>
            <w:tcW w:w="1486" w:type="dxa"/>
            <w:vAlign w:val="center"/>
          </w:tcPr>
          <w:p w14:paraId="45AF0079" w14:textId="77777777" w:rsidR="00695DAD" w:rsidRPr="00E80F49" w:rsidRDefault="00695DAD" w:rsidP="00695DAD">
            <w:pPr>
              <w:pStyle w:val="TAC"/>
            </w:pPr>
            <w:r w:rsidRPr="00E80F49">
              <w:t>DC_1A_n3A</w:t>
            </w:r>
          </w:p>
        </w:tc>
        <w:tc>
          <w:tcPr>
            <w:tcW w:w="1547" w:type="dxa"/>
            <w:shd w:val="clear" w:color="auto" w:fill="auto"/>
            <w:vAlign w:val="center"/>
          </w:tcPr>
          <w:p w14:paraId="65B1E923" w14:textId="77777777" w:rsidR="00695DAD" w:rsidRPr="00E80F49" w:rsidRDefault="00695DAD" w:rsidP="00695DAD">
            <w:pPr>
              <w:pStyle w:val="TAC"/>
            </w:pPr>
            <w:r w:rsidRPr="00E80F49">
              <w:t>No 3CC exception</w:t>
            </w:r>
          </w:p>
        </w:tc>
        <w:tc>
          <w:tcPr>
            <w:tcW w:w="1495" w:type="dxa"/>
            <w:shd w:val="clear" w:color="auto" w:fill="auto"/>
            <w:vAlign w:val="bottom"/>
          </w:tcPr>
          <w:p w14:paraId="7549D2FB" w14:textId="77777777" w:rsidR="00695DAD" w:rsidRPr="00E80F49" w:rsidRDefault="00695DAD" w:rsidP="00695DAD">
            <w:pPr>
              <w:pStyle w:val="TAC"/>
            </w:pPr>
            <w:r w:rsidRPr="00E80F49">
              <w:t>No test required</w:t>
            </w:r>
          </w:p>
        </w:tc>
        <w:tc>
          <w:tcPr>
            <w:tcW w:w="1466" w:type="dxa"/>
          </w:tcPr>
          <w:p w14:paraId="2C2FDD46" w14:textId="77777777" w:rsidR="00695DAD" w:rsidRPr="00E80F49" w:rsidRDefault="00695DAD" w:rsidP="00695DAD">
            <w:pPr>
              <w:pStyle w:val="TAC"/>
            </w:pPr>
          </w:p>
        </w:tc>
        <w:tc>
          <w:tcPr>
            <w:tcW w:w="1147" w:type="dxa"/>
            <w:shd w:val="clear" w:color="auto" w:fill="auto"/>
            <w:vAlign w:val="center"/>
          </w:tcPr>
          <w:p w14:paraId="43488419" w14:textId="77777777" w:rsidR="00695DAD" w:rsidRPr="00E80F49" w:rsidRDefault="00695DAD" w:rsidP="00695DAD">
            <w:pPr>
              <w:pStyle w:val="TAC"/>
            </w:pPr>
          </w:p>
        </w:tc>
      </w:tr>
      <w:tr w:rsidR="00695DAD" w:rsidRPr="00E80F49" w14:paraId="70A03B9C" w14:textId="77777777" w:rsidTr="0091784C">
        <w:tc>
          <w:tcPr>
            <w:tcW w:w="1781" w:type="dxa"/>
            <w:vMerge/>
            <w:vAlign w:val="center"/>
          </w:tcPr>
          <w:p w14:paraId="3D3CCD29" w14:textId="77777777" w:rsidR="00695DAD" w:rsidRPr="00E80F49" w:rsidRDefault="00695DAD" w:rsidP="00695DAD">
            <w:pPr>
              <w:pStyle w:val="TAC"/>
            </w:pPr>
          </w:p>
        </w:tc>
        <w:tc>
          <w:tcPr>
            <w:tcW w:w="1804" w:type="dxa"/>
            <w:shd w:val="clear" w:color="auto" w:fill="auto"/>
            <w:vAlign w:val="center"/>
          </w:tcPr>
          <w:p w14:paraId="609778B5" w14:textId="77777777" w:rsidR="00695DAD" w:rsidRPr="00E80F49" w:rsidRDefault="00695DAD" w:rsidP="00695DAD">
            <w:pPr>
              <w:pStyle w:val="TAC"/>
            </w:pPr>
            <w:r w:rsidRPr="00E80F49">
              <w:t>No</w:t>
            </w:r>
          </w:p>
        </w:tc>
        <w:tc>
          <w:tcPr>
            <w:tcW w:w="1486" w:type="dxa"/>
            <w:vAlign w:val="center"/>
          </w:tcPr>
          <w:p w14:paraId="2DFE974A" w14:textId="77777777" w:rsidR="00695DAD" w:rsidRPr="00E80F49" w:rsidRDefault="00695DAD" w:rsidP="00695DAD">
            <w:pPr>
              <w:pStyle w:val="TAC"/>
            </w:pPr>
            <w:r w:rsidRPr="00E80F49">
              <w:t>DC_20A_n3A</w:t>
            </w:r>
          </w:p>
        </w:tc>
        <w:tc>
          <w:tcPr>
            <w:tcW w:w="1547" w:type="dxa"/>
            <w:shd w:val="clear" w:color="auto" w:fill="auto"/>
            <w:vAlign w:val="center"/>
          </w:tcPr>
          <w:p w14:paraId="1AFEBC10" w14:textId="77777777" w:rsidR="00695DAD" w:rsidRPr="00E80F49" w:rsidRDefault="00695DAD" w:rsidP="00695DAD">
            <w:pPr>
              <w:pStyle w:val="TAC"/>
            </w:pPr>
          </w:p>
        </w:tc>
        <w:tc>
          <w:tcPr>
            <w:tcW w:w="1495" w:type="dxa"/>
            <w:shd w:val="clear" w:color="auto" w:fill="auto"/>
            <w:vAlign w:val="bottom"/>
          </w:tcPr>
          <w:p w14:paraId="398184E9" w14:textId="77777777" w:rsidR="00695DAD" w:rsidRPr="00E80F49" w:rsidRDefault="00695DAD" w:rsidP="00695DAD">
            <w:pPr>
              <w:pStyle w:val="TAC"/>
            </w:pPr>
          </w:p>
        </w:tc>
        <w:tc>
          <w:tcPr>
            <w:tcW w:w="1466" w:type="dxa"/>
          </w:tcPr>
          <w:p w14:paraId="38D4A2FB" w14:textId="77777777" w:rsidR="00695DAD" w:rsidRPr="00E80F49" w:rsidRDefault="00695DAD" w:rsidP="00695DAD">
            <w:pPr>
              <w:pStyle w:val="TAC"/>
            </w:pPr>
          </w:p>
        </w:tc>
        <w:tc>
          <w:tcPr>
            <w:tcW w:w="1147" w:type="dxa"/>
            <w:shd w:val="clear" w:color="auto" w:fill="auto"/>
            <w:vAlign w:val="center"/>
          </w:tcPr>
          <w:p w14:paraId="507D43D6" w14:textId="77777777" w:rsidR="00695DAD" w:rsidRPr="00E80F49" w:rsidRDefault="00695DAD" w:rsidP="00695DAD">
            <w:pPr>
              <w:pStyle w:val="TAC"/>
            </w:pPr>
          </w:p>
        </w:tc>
      </w:tr>
      <w:tr w:rsidR="00F72C9C" w:rsidRPr="00E80F49" w14:paraId="0B9E1BF8" w14:textId="77777777" w:rsidTr="0091784C">
        <w:tc>
          <w:tcPr>
            <w:tcW w:w="1781" w:type="dxa"/>
            <w:tcBorders>
              <w:bottom w:val="nil"/>
            </w:tcBorders>
            <w:vAlign w:val="center"/>
          </w:tcPr>
          <w:p w14:paraId="33DDB0E5" w14:textId="22EB4238" w:rsidR="00F72C9C" w:rsidRPr="00E80F49" w:rsidRDefault="00F72C9C" w:rsidP="00F72C9C">
            <w:pPr>
              <w:pStyle w:val="TAC"/>
            </w:pPr>
            <w:r w:rsidRPr="00E80F49">
              <w:t>DC_1A-20A_n8A</w:t>
            </w:r>
          </w:p>
        </w:tc>
        <w:tc>
          <w:tcPr>
            <w:tcW w:w="1804" w:type="dxa"/>
            <w:shd w:val="clear" w:color="auto" w:fill="auto"/>
            <w:vAlign w:val="center"/>
          </w:tcPr>
          <w:p w14:paraId="5AD8133D" w14:textId="36581E8F" w:rsidR="00F72C9C" w:rsidRPr="00E80F49" w:rsidRDefault="00F72C9C" w:rsidP="00F72C9C">
            <w:pPr>
              <w:pStyle w:val="TAC"/>
            </w:pPr>
            <w:r w:rsidRPr="00E80F49">
              <w:t>No</w:t>
            </w:r>
          </w:p>
        </w:tc>
        <w:tc>
          <w:tcPr>
            <w:tcW w:w="1486" w:type="dxa"/>
            <w:vAlign w:val="center"/>
          </w:tcPr>
          <w:p w14:paraId="2E66E108" w14:textId="6D9920F9" w:rsidR="00F72C9C" w:rsidRPr="00E80F49" w:rsidRDefault="00F72C9C" w:rsidP="00F72C9C">
            <w:pPr>
              <w:pStyle w:val="TAC"/>
            </w:pPr>
            <w:r w:rsidRPr="00E80F49">
              <w:t>DC_1A_n8A</w:t>
            </w:r>
          </w:p>
        </w:tc>
        <w:tc>
          <w:tcPr>
            <w:tcW w:w="1547" w:type="dxa"/>
            <w:shd w:val="clear" w:color="auto" w:fill="auto"/>
            <w:vAlign w:val="center"/>
          </w:tcPr>
          <w:p w14:paraId="3BD3A987" w14:textId="2692E62C" w:rsidR="00F72C9C" w:rsidRPr="00E80F49" w:rsidRDefault="00F72C9C" w:rsidP="00F72C9C">
            <w:pPr>
              <w:pStyle w:val="TAC"/>
            </w:pPr>
            <w:r w:rsidRPr="00E80F49">
              <w:t>20 (3 band IMD4)</w:t>
            </w:r>
          </w:p>
        </w:tc>
        <w:tc>
          <w:tcPr>
            <w:tcW w:w="1495" w:type="dxa"/>
            <w:shd w:val="clear" w:color="auto" w:fill="auto"/>
            <w:vAlign w:val="center"/>
          </w:tcPr>
          <w:p w14:paraId="421B6DAB" w14:textId="6C94E73F" w:rsidR="00F72C9C" w:rsidRPr="00E80F49" w:rsidRDefault="00F72C9C" w:rsidP="00F72C9C">
            <w:pPr>
              <w:pStyle w:val="TAC"/>
            </w:pPr>
            <w:r w:rsidRPr="00E80F49">
              <w:t>IMD4</w:t>
            </w:r>
          </w:p>
        </w:tc>
        <w:tc>
          <w:tcPr>
            <w:tcW w:w="1466" w:type="dxa"/>
          </w:tcPr>
          <w:p w14:paraId="314B19DB" w14:textId="77777777" w:rsidR="00F72C9C" w:rsidRPr="00E80F49" w:rsidRDefault="00F72C9C" w:rsidP="00F72C9C">
            <w:pPr>
              <w:pStyle w:val="TAC"/>
            </w:pPr>
          </w:p>
        </w:tc>
        <w:tc>
          <w:tcPr>
            <w:tcW w:w="1147" w:type="dxa"/>
            <w:shd w:val="clear" w:color="auto" w:fill="auto"/>
            <w:vAlign w:val="center"/>
          </w:tcPr>
          <w:p w14:paraId="292BAD25" w14:textId="5426D43B" w:rsidR="00F72C9C" w:rsidRPr="00E80F49" w:rsidRDefault="00F72C9C" w:rsidP="00F72C9C">
            <w:pPr>
              <w:pStyle w:val="TAC"/>
            </w:pPr>
            <w:r w:rsidRPr="00E80F49">
              <w:rPr>
                <w:rFonts w:eastAsia="SimSun"/>
              </w:rPr>
              <w:t>RAN5#95-e</w:t>
            </w:r>
          </w:p>
        </w:tc>
      </w:tr>
      <w:tr w:rsidR="00F72C9C" w:rsidRPr="00E80F49" w14:paraId="2D632BF2" w14:textId="77777777" w:rsidTr="0091784C">
        <w:tc>
          <w:tcPr>
            <w:tcW w:w="1781" w:type="dxa"/>
            <w:tcBorders>
              <w:top w:val="nil"/>
            </w:tcBorders>
            <w:vAlign w:val="center"/>
          </w:tcPr>
          <w:p w14:paraId="4A590AE4" w14:textId="77777777" w:rsidR="00F72C9C" w:rsidRPr="00E80F49" w:rsidRDefault="00F72C9C" w:rsidP="00F72C9C">
            <w:pPr>
              <w:pStyle w:val="TAC"/>
            </w:pPr>
          </w:p>
        </w:tc>
        <w:tc>
          <w:tcPr>
            <w:tcW w:w="1804" w:type="dxa"/>
            <w:shd w:val="clear" w:color="auto" w:fill="auto"/>
            <w:vAlign w:val="center"/>
          </w:tcPr>
          <w:p w14:paraId="55039D60" w14:textId="4AE5848E" w:rsidR="00F72C9C" w:rsidRPr="00E80F49" w:rsidRDefault="00F72C9C" w:rsidP="00F72C9C">
            <w:pPr>
              <w:pStyle w:val="TAC"/>
            </w:pPr>
            <w:r w:rsidRPr="00E80F49">
              <w:t>Yes</w:t>
            </w:r>
          </w:p>
        </w:tc>
        <w:tc>
          <w:tcPr>
            <w:tcW w:w="1486" w:type="dxa"/>
            <w:vAlign w:val="center"/>
          </w:tcPr>
          <w:p w14:paraId="06B94FD5" w14:textId="621B0FF4" w:rsidR="00F72C9C" w:rsidRPr="00E80F49" w:rsidRDefault="00F72C9C" w:rsidP="00F72C9C">
            <w:pPr>
              <w:pStyle w:val="TAC"/>
            </w:pPr>
            <w:r w:rsidRPr="00E80F49">
              <w:t>DC_20A_n8A</w:t>
            </w:r>
          </w:p>
        </w:tc>
        <w:tc>
          <w:tcPr>
            <w:tcW w:w="1547" w:type="dxa"/>
            <w:shd w:val="clear" w:color="auto" w:fill="auto"/>
            <w:vAlign w:val="center"/>
          </w:tcPr>
          <w:p w14:paraId="0E385DB2" w14:textId="433FF1B6" w:rsidR="00F72C9C" w:rsidRPr="00E80F49" w:rsidRDefault="00F72C9C" w:rsidP="00F72C9C">
            <w:pPr>
              <w:pStyle w:val="TAC"/>
            </w:pPr>
            <w:r w:rsidRPr="00E80F49">
              <w:t>No 3CC exception</w:t>
            </w:r>
          </w:p>
        </w:tc>
        <w:tc>
          <w:tcPr>
            <w:tcW w:w="1495" w:type="dxa"/>
            <w:shd w:val="clear" w:color="auto" w:fill="auto"/>
            <w:vAlign w:val="center"/>
          </w:tcPr>
          <w:p w14:paraId="236F3BCD" w14:textId="0728A671" w:rsidR="00F72C9C" w:rsidRPr="00E80F49" w:rsidRDefault="00F72C9C" w:rsidP="00F72C9C">
            <w:pPr>
              <w:pStyle w:val="TAC"/>
            </w:pPr>
            <w:r w:rsidRPr="00E80F49">
              <w:t>-</w:t>
            </w:r>
          </w:p>
        </w:tc>
        <w:tc>
          <w:tcPr>
            <w:tcW w:w="1466" w:type="dxa"/>
          </w:tcPr>
          <w:p w14:paraId="7D55DB8B" w14:textId="77777777" w:rsidR="00F72C9C" w:rsidRPr="00E80F49" w:rsidRDefault="00F72C9C" w:rsidP="00F72C9C">
            <w:pPr>
              <w:pStyle w:val="TAC"/>
            </w:pPr>
          </w:p>
        </w:tc>
        <w:tc>
          <w:tcPr>
            <w:tcW w:w="1147" w:type="dxa"/>
            <w:shd w:val="clear" w:color="auto" w:fill="auto"/>
            <w:vAlign w:val="center"/>
          </w:tcPr>
          <w:p w14:paraId="61D46CEA" w14:textId="70A8AB3B" w:rsidR="00F72C9C" w:rsidRPr="00E80F49" w:rsidRDefault="00F72C9C" w:rsidP="00F72C9C">
            <w:pPr>
              <w:pStyle w:val="TAC"/>
            </w:pPr>
            <w:r w:rsidRPr="00E80F49">
              <w:rPr>
                <w:rFonts w:eastAsia="SimSun"/>
              </w:rPr>
              <w:t>RAN5#95-e</w:t>
            </w:r>
          </w:p>
        </w:tc>
      </w:tr>
      <w:tr w:rsidR="00F72C9C" w:rsidRPr="00E80F49" w14:paraId="521EFAA1" w14:textId="77777777" w:rsidTr="0091784C">
        <w:tc>
          <w:tcPr>
            <w:tcW w:w="1781" w:type="dxa"/>
            <w:tcBorders>
              <w:bottom w:val="nil"/>
            </w:tcBorders>
            <w:vAlign w:val="center"/>
          </w:tcPr>
          <w:p w14:paraId="5D81811B" w14:textId="55DC0F0E" w:rsidR="00F72C9C" w:rsidRPr="00E80F49" w:rsidRDefault="00F72C9C" w:rsidP="00F72C9C">
            <w:pPr>
              <w:pStyle w:val="TAC"/>
            </w:pPr>
            <w:r w:rsidRPr="00E80F49">
              <w:rPr>
                <w:rFonts w:eastAsia="SimSun"/>
                <w:lang w:eastAsia="en-US"/>
              </w:rPr>
              <w:t>DC_1A-20A_n28A</w:t>
            </w:r>
          </w:p>
        </w:tc>
        <w:tc>
          <w:tcPr>
            <w:tcW w:w="1804" w:type="dxa"/>
            <w:shd w:val="clear" w:color="auto" w:fill="auto"/>
            <w:vAlign w:val="center"/>
          </w:tcPr>
          <w:p w14:paraId="4C42E39E" w14:textId="763A6E04" w:rsidR="00F72C9C" w:rsidRPr="00E80F49" w:rsidRDefault="00F72C9C" w:rsidP="00F72C9C">
            <w:pPr>
              <w:pStyle w:val="TAC"/>
            </w:pPr>
            <w:r w:rsidRPr="00E80F49">
              <w:rPr>
                <w:rFonts w:eastAsia="SimSun"/>
                <w:lang w:eastAsia="en-US"/>
              </w:rPr>
              <w:t>No</w:t>
            </w:r>
          </w:p>
        </w:tc>
        <w:tc>
          <w:tcPr>
            <w:tcW w:w="1486" w:type="dxa"/>
            <w:vAlign w:val="center"/>
          </w:tcPr>
          <w:p w14:paraId="3D22F313" w14:textId="3A9B78CE" w:rsidR="00F72C9C" w:rsidRPr="00E80F49" w:rsidRDefault="00F72C9C" w:rsidP="00F72C9C">
            <w:pPr>
              <w:pStyle w:val="TAC"/>
            </w:pPr>
            <w:r w:rsidRPr="00E80F49">
              <w:rPr>
                <w:rFonts w:eastAsia="SimSun"/>
                <w:lang w:eastAsia="en-US"/>
              </w:rPr>
              <w:t>DC_1A_n28A</w:t>
            </w:r>
          </w:p>
        </w:tc>
        <w:tc>
          <w:tcPr>
            <w:tcW w:w="1547" w:type="dxa"/>
            <w:shd w:val="clear" w:color="auto" w:fill="auto"/>
            <w:vAlign w:val="center"/>
          </w:tcPr>
          <w:p w14:paraId="00D3EF1B" w14:textId="7976394B"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5D88920F" w14:textId="4780F6DE" w:rsidR="00F72C9C" w:rsidRPr="00E80F49" w:rsidRDefault="00F72C9C" w:rsidP="00F72C9C">
            <w:pPr>
              <w:pStyle w:val="TAC"/>
            </w:pPr>
            <w:r w:rsidRPr="00E80F49">
              <w:rPr>
                <w:rFonts w:eastAsia="SimSun"/>
                <w:lang w:eastAsia="en-US"/>
              </w:rPr>
              <w:t>No test required</w:t>
            </w:r>
          </w:p>
        </w:tc>
        <w:tc>
          <w:tcPr>
            <w:tcW w:w="1466" w:type="dxa"/>
            <w:vAlign w:val="center"/>
          </w:tcPr>
          <w:p w14:paraId="5B582C94" w14:textId="77777777" w:rsidR="00F72C9C" w:rsidRPr="00E80F49" w:rsidRDefault="00F72C9C" w:rsidP="00F72C9C">
            <w:pPr>
              <w:pStyle w:val="TAC"/>
            </w:pPr>
          </w:p>
        </w:tc>
        <w:tc>
          <w:tcPr>
            <w:tcW w:w="1147" w:type="dxa"/>
            <w:shd w:val="clear" w:color="auto" w:fill="auto"/>
            <w:vAlign w:val="center"/>
          </w:tcPr>
          <w:p w14:paraId="60B31AFB" w14:textId="11BDE16F" w:rsidR="00F72C9C" w:rsidRPr="00E80F49" w:rsidRDefault="00F72C9C" w:rsidP="00F72C9C">
            <w:pPr>
              <w:pStyle w:val="TAC"/>
            </w:pPr>
            <w:r w:rsidRPr="00E80F49">
              <w:rPr>
                <w:rFonts w:eastAsia="SimSun"/>
                <w:lang w:eastAsia="en-US"/>
              </w:rPr>
              <w:t>RAN5#93-e</w:t>
            </w:r>
          </w:p>
        </w:tc>
      </w:tr>
      <w:tr w:rsidR="00F72C9C" w:rsidRPr="00E80F49" w14:paraId="5395470A" w14:textId="77777777" w:rsidTr="0091784C">
        <w:tc>
          <w:tcPr>
            <w:tcW w:w="1781" w:type="dxa"/>
            <w:tcBorders>
              <w:top w:val="nil"/>
            </w:tcBorders>
            <w:vAlign w:val="center"/>
          </w:tcPr>
          <w:p w14:paraId="3F1C5BDC" w14:textId="77777777" w:rsidR="00F72C9C" w:rsidRPr="00E80F49" w:rsidRDefault="00F72C9C" w:rsidP="00F72C9C">
            <w:pPr>
              <w:pStyle w:val="TAC"/>
            </w:pPr>
          </w:p>
        </w:tc>
        <w:tc>
          <w:tcPr>
            <w:tcW w:w="1804" w:type="dxa"/>
            <w:shd w:val="clear" w:color="auto" w:fill="auto"/>
            <w:vAlign w:val="center"/>
          </w:tcPr>
          <w:p w14:paraId="3DFCCF4E" w14:textId="3A1EF775" w:rsidR="00F72C9C" w:rsidRPr="00E80F49" w:rsidRDefault="00F72C9C" w:rsidP="00F72C9C">
            <w:pPr>
              <w:pStyle w:val="TAC"/>
            </w:pPr>
            <w:r w:rsidRPr="00E80F49">
              <w:rPr>
                <w:rFonts w:eastAsia="SimSun"/>
                <w:lang w:eastAsia="en-US"/>
              </w:rPr>
              <w:t>No</w:t>
            </w:r>
          </w:p>
        </w:tc>
        <w:tc>
          <w:tcPr>
            <w:tcW w:w="1486" w:type="dxa"/>
            <w:vAlign w:val="center"/>
          </w:tcPr>
          <w:p w14:paraId="26A9A8A5" w14:textId="51081F97" w:rsidR="00F72C9C" w:rsidRPr="00E80F49" w:rsidRDefault="00F72C9C" w:rsidP="00F72C9C">
            <w:pPr>
              <w:pStyle w:val="TAC"/>
            </w:pPr>
            <w:r w:rsidRPr="00E80F49">
              <w:rPr>
                <w:rFonts w:eastAsia="SimSun"/>
                <w:lang w:eastAsia="en-US"/>
              </w:rPr>
              <w:t>DC_20A_n28A</w:t>
            </w:r>
          </w:p>
        </w:tc>
        <w:tc>
          <w:tcPr>
            <w:tcW w:w="1547" w:type="dxa"/>
            <w:shd w:val="clear" w:color="auto" w:fill="auto"/>
            <w:vAlign w:val="center"/>
          </w:tcPr>
          <w:p w14:paraId="55B79C74" w14:textId="3FB0C6C3"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7FF9F829" w14:textId="7BC5F7AF" w:rsidR="00F72C9C" w:rsidRPr="00E80F49" w:rsidRDefault="00F72C9C" w:rsidP="00F72C9C">
            <w:pPr>
              <w:pStyle w:val="TAC"/>
            </w:pPr>
            <w:r w:rsidRPr="00E80F49">
              <w:rPr>
                <w:rFonts w:eastAsia="SimSun"/>
                <w:lang w:eastAsia="en-US"/>
              </w:rPr>
              <w:t>No test required</w:t>
            </w:r>
          </w:p>
        </w:tc>
        <w:tc>
          <w:tcPr>
            <w:tcW w:w="1466" w:type="dxa"/>
            <w:vAlign w:val="center"/>
          </w:tcPr>
          <w:p w14:paraId="33B23DEC" w14:textId="77777777" w:rsidR="00F72C9C" w:rsidRPr="00E80F49" w:rsidRDefault="00F72C9C" w:rsidP="00F72C9C">
            <w:pPr>
              <w:pStyle w:val="TAC"/>
            </w:pPr>
          </w:p>
        </w:tc>
        <w:tc>
          <w:tcPr>
            <w:tcW w:w="1147" w:type="dxa"/>
            <w:shd w:val="clear" w:color="auto" w:fill="auto"/>
            <w:vAlign w:val="center"/>
          </w:tcPr>
          <w:p w14:paraId="57FE587B" w14:textId="3C7E217D" w:rsidR="00F72C9C" w:rsidRPr="00E80F49" w:rsidRDefault="00F72C9C" w:rsidP="00F72C9C">
            <w:pPr>
              <w:pStyle w:val="TAC"/>
            </w:pPr>
            <w:r w:rsidRPr="00E80F49">
              <w:rPr>
                <w:rFonts w:eastAsia="SimSun"/>
                <w:lang w:eastAsia="en-US"/>
              </w:rPr>
              <w:t>RAN5#93-e</w:t>
            </w:r>
          </w:p>
        </w:tc>
      </w:tr>
      <w:tr w:rsidR="00F72C9C" w:rsidRPr="00E80F49" w14:paraId="4D24A116" w14:textId="77777777" w:rsidTr="0091784C">
        <w:tc>
          <w:tcPr>
            <w:tcW w:w="1781" w:type="dxa"/>
            <w:vMerge w:val="restart"/>
            <w:vAlign w:val="center"/>
          </w:tcPr>
          <w:p w14:paraId="4E1BCBD4" w14:textId="77777777" w:rsidR="00F72C9C" w:rsidRPr="00E80F49" w:rsidRDefault="00F72C9C" w:rsidP="00F72C9C">
            <w:pPr>
              <w:pStyle w:val="TAC"/>
            </w:pPr>
            <w:r w:rsidRPr="00E80F49">
              <w:t>DC_1A-20A_n78A</w:t>
            </w:r>
          </w:p>
        </w:tc>
        <w:tc>
          <w:tcPr>
            <w:tcW w:w="1804" w:type="dxa"/>
            <w:shd w:val="clear" w:color="auto" w:fill="auto"/>
            <w:vAlign w:val="center"/>
          </w:tcPr>
          <w:p w14:paraId="1B675D1C" w14:textId="77777777" w:rsidR="00F72C9C" w:rsidRPr="00E80F49" w:rsidRDefault="00F72C9C" w:rsidP="00F72C9C">
            <w:pPr>
              <w:pStyle w:val="TAC"/>
            </w:pPr>
            <w:r w:rsidRPr="00E80F49">
              <w:t>No</w:t>
            </w:r>
          </w:p>
        </w:tc>
        <w:tc>
          <w:tcPr>
            <w:tcW w:w="1486" w:type="dxa"/>
            <w:vAlign w:val="center"/>
          </w:tcPr>
          <w:p w14:paraId="676BAD86" w14:textId="77777777" w:rsidR="00F72C9C" w:rsidRPr="00E80F49" w:rsidRDefault="00F72C9C" w:rsidP="00F72C9C">
            <w:pPr>
              <w:pStyle w:val="TAC"/>
            </w:pPr>
            <w:r w:rsidRPr="00E80F49">
              <w:t>DC_1A_n78A</w:t>
            </w:r>
          </w:p>
        </w:tc>
        <w:tc>
          <w:tcPr>
            <w:tcW w:w="1547" w:type="dxa"/>
            <w:shd w:val="clear" w:color="auto" w:fill="auto"/>
            <w:vAlign w:val="center"/>
          </w:tcPr>
          <w:p w14:paraId="28ECC9EB" w14:textId="77777777" w:rsidR="00F72C9C" w:rsidRPr="00E80F49" w:rsidRDefault="00F72C9C" w:rsidP="00F72C9C">
            <w:pPr>
              <w:pStyle w:val="TAC"/>
            </w:pPr>
            <w:r w:rsidRPr="00E80F49">
              <w:t>20 (IMD5 |</w:t>
            </w:r>
          </w:p>
        </w:tc>
        <w:tc>
          <w:tcPr>
            <w:tcW w:w="1495" w:type="dxa"/>
            <w:shd w:val="clear" w:color="auto" w:fill="auto"/>
            <w:vAlign w:val="bottom"/>
          </w:tcPr>
          <w:p w14:paraId="1F0B06DA" w14:textId="77777777" w:rsidR="00F72C9C" w:rsidRPr="00E80F49" w:rsidRDefault="00F72C9C" w:rsidP="00F72C9C">
            <w:pPr>
              <w:pStyle w:val="TAC"/>
            </w:pPr>
            <w:r w:rsidRPr="00E80F49">
              <w:t>IMD5</w:t>
            </w:r>
          </w:p>
        </w:tc>
        <w:tc>
          <w:tcPr>
            <w:tcW w:w="1466" w:type="dxa"/>
          </w:tcPr>
          <w:p w14:paraId="0512A1CE" w14:textId="77777777" w:rsidR="00F72C9C" w:rsidRPr="00E80F49" w:rsidRDefault="00F72C9C" w:rsidP="00F72C9C">
            <w:pPr>
              <w:pStyle w:val="TAC"/>
            </w:pPr>
          </w:p>
        </w:tc>
        <w:tc>
          <w:tcPr>
            <w:tcW w:w="1147" w:type="dxa"/>
            <w:shd w:val="clear" w:color="auto" w:fill="auto"/>
            <w:vAlign w:val="center"/>
          </w:tcPr>
          <w:p w14:paraId="36D60FB0" w14:textId="77777777" w:rsidR="00F72C9C" w:rsidRPr="00E80F49" w:rsidRDefault="00F72C9C" w:rsidP="00F72C9C">
            <w:pPr>
              <w:pStyle w:val="TAC"/>
            </w:pPr>
          </w:p>
        </w:tc>
      </w:tr>
      <w:tr w:rsidR="00F72C9C" w:rsidRPr="00E80F49" w14:paraId="120320E6" w14:textId="77777777" w:rsidTr="0091784C">
        <w:tc>
          <w:tcPr>
            <w:tcW w:w="1781" w:type="dxa"/>
            <w:vMerge/>
            <w:vAlign w:val="center"/>
          </w:tcPr>
          <w:p w14:paraId="1144B425" w14:textId="77777777" w:rsidR="00F72C9C" w:rsidRPr="00E80F49" w:rsidRDefault="00F72C9C" w:rsidP="00F72C9C">
            <w:pPr>
              <w:pStyle w:val="TAC"/>
            </w:pPr>
          </w:p>
        </w:tc>
        <w:tc>
          <w:tcPr>
            <w:tcW w:w="1804" w:type="dxa"/>
            <w:shd w:val="clear" w:color="auto" w:fill="auto"/>
            <w:vAlign w:val="center"/>
          </w:tcPr>
          <w:p w14:paraId="13BF992E" w14:textId="77777777" w:rsidR="00F72C9C" w:rsidRPr="00E80F49" w:rsidRDefault="00F72C9C" w:rsidP="00F72C9C">
            <w:pPr>
              <w:pStyle w:val="TAC"/>
            </w:pPr>
            <w:r w:rsidRPr="00E80F49">
              <w:t>No</w:t>
            </w:r>
          </w:p>
        </w:tc>
        <w:tc>
          <w:tcPr>
            <w:tcW w:w="1486" w:type="dxa"/>
            <w:vAlign w:val="center"/>
          </w:tcPr>
          <w:p w14:paraId="386433DB" w14:textId="77777777" w:rsidR="00F72C9C" w:rsidRPr="00E80F49" w:rsidRDefault="00F72C9C" w:rsidP="00F72C9C">
            <w:pPr>
              <w:pStyle w:val="TAC"/>
            </w:pPr>
            <w:r w:rsidRPr="00E80F49">
              <w:t>DC_20A_n78A</w:t>
            </w:r>
          </w:p>
        </w:tc>
        <w:tc>
          <w:tcPr>
            <w:tcW w:w="1547" w:type="dxa"/>
            <w:shd w:val="clear" w:color="auto" w:fill="auto"/>
            <w:vAlign w:val="center"/>
          </w:tcPr>
          <w:p w14:paraId="77263099" w14:textId="77777777" w:rsidR="00F72C9C" w:rsidRPr="00E80F49" w:rsidRDefault="00F72C9C" w:rsidP="00F72C9C">
            <w:pPr>
              <w:pStyle w:val="TAC"/>
            </w:pPr>
            <w:r w:rsidRPr="00E80F49">
              <w:t xml:space="preserve">1 (IMD3 </w:t>
            </w:r>
          </w:p>
        </w:tc>
        <w:tc>
          <w:tcPr>
            <w:tcW w:w="1495" w:type="dxa"/>
            <w:shd w:val="clear" w:color="auto" w:fill="auto"/>
            <w:vAlign w:val="bottom"/>
          </w:tcPr>
          <w:p w14:paraId="0F2347D5" w14:textId="77777777" w:rsidR="00F72C9C" w:rsidRPr="00E80F49" w:rsidRDefault="00F72C9C" w:rsidP="00F72C9C">
            <w:pPr>
              <w:pStyle w:val="TAC"/>
            </w:pPr>
            <w:r w:rsidRPr="00E80F49">
              <w:t>IMD3</w:t>
            </w:r>
          </w:p>
        </w:tc>
        <w:tc>
          <w:tcPr>
            <w:tcW w:w="1466" w:type="dxa"/>
          </w:tcPr>
          <w:p w14:paraId="57877FBC" w14:textId="77777777" w:rsidR="00F72C9C" w:rsidRPr="00E80F49" w:rsidRDefault="00F72C9C" w:rsidP="00F72C9C">
            <w:pPr>
              <w:pStyle w:val="TAC"/>
            </w:pPr>
          </w:p>
        </w:tc>
        <w:tc>
          <w:tcPr>
            <w:tcW w:w="1147" w:type="dxa"/>
            <w:shd w:val="clear" w:color="auto" w:fill="auto"/>
            <w:vAlign w:val="center"/>
          </w:tcPr>
          <w:p w14:paraId="043C2279" w14:textId="77777777" w:rsidR="00F72C9C" w:rsidRPr="00E80F49" w:rsidRDefault="00F72C9C" w:rsidP="00F72C9C">
            <w:pPr>
              <w:pStyle w:val="TAC"/>
            </w:pPr>
          </w:p>
        </w:tc>
      </w:tr>
      <w:tr w:rsidR="00F72C9C" w:rsidRPr="00E80F49" w14:paraId="4A57E2D2" w14:textId="77777777" w:rsidTr="0091784C">
        <w:tc>
          <w:tcPr>
            <w:tcW w:w="1781" w:type="dxa"/>
            <w:vMerge w:val="restart"/>
            <w:vAlign w:val="center"/>
          </w:tcPr>
          <w:p w14:paraId="6ED206C7" w14:textId="5385B5AD" w:rsidR="00F72C9C" w:rsidRPr="00E80F49" w:rsidRDefault="00F72C9C" w:rsidP="00F72C9C">
            <w:pPr>
              <w:pStyle w:val="TAC"/>
            </w:pPr>
            <w:r w:rsidRPr="00E80F49">
              <w:rPr>
                <w:lang w:eastAsia="en-US"/>
              </w:rPr>
              <w:t>DC_1A-28A_n3A</w:t>
            </w:r>
          </w:p>
        </w:tc>
        <w:tc>
          <w:tcPr>
            <w:tcW w:w="1804" w:type="dxa"/>
            <w:shd w:val="clear" w:color="auto" w:fill="auto"/>
            <w:vAlign w:val="center"/>
          </w:tcPr>
          <w:p w14:paraId="0A5AF017" w14:textId="4B979579" w:rsidR="00F72C9C" w:rsidRPr="00E80F49" w:rsidRDefault="00F72C9C" w:rsidP="00F72C9C">
            <w:pPr>
              <w:pStyle w:val="TAC"/>
              <w:rPr>
                <w:lang w:eastAsia="ja-JP"/>
              </w:rPr>
            </w:pPr>
            <w:r w:rsidRPr="00E80F49">
              <w:rPr>
                <w:lang w:eastAsia="en-US"/>
              </w:rPr>
              <w:t>Yes</w:t>
            </w:r>
          </w:p>
        </w:tc>
        <w:tc>
          <w:tcPr>
            <w:tcW w:w="1486" w:type="dxa"/>
            <w:vAlign w:val="center"/>
          </w:tcPr>
          <w:p w14:paraId="5DB95621" w14:textId="114E24D1" w:rsidR="00F72C9C" w:rsidRPr="00E80F49" w:rsidRDefault="00F72C9C" w:rsidP="00F72C9C">
            <w:pPr>
              <w:pStyle w:val="TAC"/>
            </w:pPr>
            <w:r w:rsidRPr="00E80F49">
              <w:rPr>
                <w:lang w:eastAsia="en-US"/>
              </w:rPr>
              <w:t>DC_1A_n3A</w:t>
            </w:r>
          </w:p>
        </w:tc>
        <w:tc>
          <w:tcPr>
            <w:tcW w:w="1547" w:type="dxa"/>
            <w:shd w:val="clear" w:color="auto" w:fill="auto"/>
            <w:vAlign w:val="center"/>
          </w:tcPr>
          <w:p w14:paraId="2A2A1D89" w14:textId="7DE721F1" w:rsidR="00F72C9C" w:rsidRPr="00E80F49" w:rsidRDefault="00F72C9C" w:rsidP="00F72C9C">
            <w:pPr>
              <w:pStyle w:val="TAC"/>
              <w:rPr>
                <w:lang w:eastAsia="ja-JP"/>
              </w:rPr>
            </w:pPr>
            <w:r w:rsidRPr="00E80F49">
              <w:rPr>
                <w:lang w:eastAsia="en-US"/>
              </w:rPr>
              <w:t>1 (3 band IMD4)</w:t>
            </w:r>
          </w:p>
        </w:tc>
        <w:tc>
          <w:tcPr>
            <w:tcW w:w="1495" w:type="dxa"/>
            <w:shd w:val="clear" w:color="auto" w:fill="auto"/>
            <w:vAlign w:val="center"/>
          </w:tcPr>
          <w:p w14:paraId="2CBBD9AD" w14:textId="270E0759" w:rsidR="00F72C9C" w:rsidRPr="00E80F49" w:rsidRDefault="00F72C9C" w:rsidP="00F72C9C">
            <w:pPr>
              <w:pStyle w:val="TAC"/>
              <w:rPr>
                <w:lang w:eastAsia="ja-JP"/>
              </w:rPr>
            </w:pPr>
            <w:r w:rsidRPr="00E80F49">
              <w:rPr>
                <w:lang w:eastAsia="en-US"/>
              </w:rPr>
              <w:t>IMD4</w:t>
            </w:r>
          </w:p>
        </w:tc>
        <w:tc>
          <w:tcPr>
            <w:tcW w:w="1466" w:type="dxa"/>
            <w:vAlign w:val="center"/>
          </w:tcPr>
          <w:p w14:paraId="3D9A9192" w14:textId="603CB147" w:rsidR="00F72C9C" w:rsidRPr="00E80F49" w:rsidRDefault="00F72C9C" w:rsidP="00F72C9C">
            <w:pPr>
              <w:pStyle w:val="TAC"/>
            </w:pPr>
            <w:r w:rsidRPr="00E80F49">
              <w:rPr>
                <w:lang w:eastAsia="en-US"/>
              </w:rPr>
              <w:t>Yes</w:t>
            </w:r>
          </w:p>
        </w:tc>
        <w:tc>
          <w:tcPr>
            <w:tcW w:w="1147" w:type="dxa"/>
            <w:shd w:val="clear" w:color="auto" w:fill="auto"/>
            <w:vAlign w:val="center"/>
          </w:tcPr>
          <w:p w14:paraId="6DCF7211" w14:textId="4DD77ACC" w:rsidR="00F72C9C" w:rsidRPr="00E80F49" w:rsidRDefault="00F72C9C" w:rsidP="00F72C9C">
            <w:pPr>
              <w:pStyle w:val="TAC"/>
            </w:pPr>
            <w:r w:rsidRPr="00E80F49">
              <w:rPr>
                <w:lang w:eastAsia="en-US"/>
              </w:rPr>
              <w:t>RAN5#90-e</w:t>
            </w:r>
          </w:p>
        </w:tc>
      </w:tr>
      <w:tr w:rsidR="00F72C9C" w:rsidRPr="00E80F49" w14:paraId="1401776A" w14:textId="77777777" w:rsidTr="0091784C">
        <w:tc>
          <w:tcPr>
            <w:tcW w:w="1781" w:type="dxa"/>
            <w:vMerge/>
            <w:vAlign w:val="center"/>
          </w:tcPr>
          <w:p w14:paraId="28A57AD1" w14:textId="77777777" w:rsidR="00F72C9C" w:rsidRPr="00E80F49" w:rsidRDefault="00F72C9C" w:rsidP="00F72C9C">
            <w:pPr>
              <w:pStyle w:val="TAC"/>
            </w:pPr>
          </w:p>
        </w:tc>
        <w:tc>
          <w:tcPr>
            <w:tcW w:w="1804" w:type="dxa"/>
            <w:shd w:val="clear" w:color="auto" w:fill="auto"/>
            <w:vAlign w:val="center"/>
          </w:tcPr>
          <w:p w14:paraId="6F65664F" w14:textId="1369E9BB" w:rsidR="00F72C9C" w:rsidRPr="00E80F49" w:rsidRDefault="00F72C9C" w:rsidP="00F72C9C">
            <w:pPr>
              <w:pStyle w:val="TAC"/>
              <w:rPr>
                <w:lang w:eastAsia="ja-JP"/>
              </w:rPr>
            </w:pPr>
            <w:r w:rsidRPr="00E80F49">
              <w:rPr>
                <w:lang w:eastAsia="en-US"/>
              </w:rPr>
              <w:t>No</w:t>
            </w:r>
          </w:p>
        </w:tc>
        <w:tc>
          <w:tcPr>
            <w:tcW w:w="1486" w:type="dxa"/>
            <w:vAlign w:val="center"/>
          </w:tcPr>
          <w:p w14:paraId="2012E25B" w14:textId="613864DA" w:rsidR="00F72C9C" w:rsidRPr="00E80F49" w:rsidRDefault="00F72C9C" w:rsidP="00F72C9C">
            <w:pPr>
              <w:pStyle w:val="TAC"/>
            </w:pPr>
            <w:r w:rsidRPr="00E80F49">
              <w:rPr>
                <w:lang w:eastAsia="en-US"/>
              </w:rPr>
              <w:t>DC_28A_n3A</w:t>
            </w:r>
          </w:p>
        </w:tc>
        <w:tc>
          <w:tcPr>
            <w:tcW w:w="1547" w:type="dxa"/>
            <w:shd w:val="clear" w:color="auto" w:fill="auto"/>
            <w:vAlign w:val="center"/>
          </w:tcPr>
          <w:p w14:paraId="0F828811" w14:textId="4B81E8B2" w:rsidR="00F72C9C" w:rsidRPr="00E80F49" w:rsidRDefault="00F72C9C" w:rsidP="00F72C9C">
            <w:pPr>
              <w:pStyle w:val="TAC"/>
              <w:rPr>
                <w:lang w:eastAsia="ja-JP"/>
              </w:rPr>
            </w:pPr>
            <w:r w:rsidRPr="00E80F49">
              <w:rPr>
                <w:lang w:eastAsia="en-US"/>
              </w:rPr>
              <w:t>No 3CC exception</w:t>
            </w:r>
          </w:p>
        </w:tc>
        <w:tc>
          <w:tcPr>
            <w:tcW w:w="1495" w:type="dxa"/>
            <w:shd w:val="clear" w:color="auto" w:fill="auto"/>
            <w:vAlign w:val="center"/>
          </w:tcPr>
          <w:p w14:paraId="1DAAA0D6" w14:textId="51C8C4E9" w:rsidR="00F72C9C" w:rsidRPr="00E80F49" w:rsidRDefault="00F72C9C" w:rsidP="00F72C9C">
            <w:pPr>
              <w:pStyle w:val="TAC"/>
              <w:rPr>
                <w:lang w:eastAsia="ja-JP"/>
              </w:rPr>
            </w:pPr>
            <w:r w:rsidRPr="00E80F49">
              <w:rPr>
                <w:lang w:eastAsia="en-US"/>
              </w:rPr>
              <w:t>-</w:t>
            </w:r>
          </w:p>
        </w:tc>
        <w:tc>
          <w:tcPr>
            <w:tcW w:w="1466" w:type="dxa"/>
            <w:vAlign w:val="center"/>
          </w:tcPr>
          <w:p w14:paraId="35E8EF1C" w14:textId="1E370D17" w:rsidR="00F72C9C" w:rsidRPr="00E80F49" w:rsidRDefault="00F72C9C" w:rsidP="00F72C9C">
            <w:pPr>
              <w:pStyle w:val="TAC"/>
            </w:pPr>
            <w:r w:rsidRPr="00E80F49">
              <w:rPr>
                <w:lang w:eastAsia="en-US"/>
              </w:rPr>
              <w:t>No</w:t>
            </w:r>
          </w:p>
        </w:tc>
        <w:tc>
          <w:tcPr>
            <w:tcW w:w="1147" w:type="dxa"/>
            <w:shd w:val="clear" w:color="auto" w:fill="auto"/>
            <w:vAlign w:val="center"/>
          </w:tcPr>
          <w:p w14:paraId="4429D5F2" w14:textId="77777777" w:rsidR="00F72C9C" w:rsidRPr="00E80F49" w:rsidRDefault="00F72C9C" w:rsidP="00F72C9C">
            <w:pPr>
              <w:pStyle w:val="TAC"/>
            </w:pPr>
          </w:p>
        </w:tc>
      </w:tr>
      <w:tr w:rsidR="006E74AC" w:rsidRPr="00E80F49" w14:paraId="1EB342AE" w14:textId="77777777" w:rsidTr="0091784C">
        <w:tc>
          <w:tcPr>
            <w:tcW w:w="1781" w:type="dxa"/>
            <w:tcBorders>
              <w:bottom w:val="nil"/>
            </w:tcBorders>
            <w:vAlign w:val="center"/>
          </w:tcPr>
          <w:p w14:paraId="49AEBC9D" w14:textId="677EBCD2" w:rsidR="006E74AC" w:rsidRPr="00E80F49" w:rsidRDefault="006E74AC" w:rsidP="006E74AC">
            <w:pPr>
              <w:pStyle w:val="TAC"/>
            </w:pPr>
            <w:r w:rsidRPr="00E80F49">
              <w:t>DC_1A-28A_n5A</w:t>
            </w:r>
          </w:p>
        </w:tc>
        <w:tc>
          <w:tcPr>
            <w:tcW w:w="1804" w:type="dxa"/>
            <w:shd w:val="clear" w:color="auto" w:fill="auto"/>
            <w:vAlign w:val="center"/>
          </w:tcPr>
          <w:p w14:paraId="4F86B8CA" w14:textId="041EA420" w:rsidR="006E74AC" w:rsidRPr="00E80F49" w:rsidRDefault="006E74AC" w:rsidP="006E74AC">
            <w:pPr>
              <w:pStyle w:val="TAC"/>
              <w:rPr>
                <w:lang w:eastAsia="en-US"/>
              </w:rPr>
            </w:pPr>
            <w:r w:rsidRPr="00E80F49">
              <w:t>No</w:t>
            </w:r>
          </w:p>
        </w:tc>
        <w:tc>
          <w:tcPr>
            <w:tcW w:w="1486" w:type="dxa"/>
            <w:vAlign w:val="center"/>
          </w:tcPr>
          <w:p w14:paraId="7E6BEA7B" w14:textId="268B1F51" w:rsidR="006E74AC" w:rsidRPr="00E80F49" w:rsidRDefault="006E74AC" w:rsidP="006E74AC">
            <w:pPr>
              <w:pStyle w:val="TAC"/>
              <w:rPr>
                <w:lang w:eastAsia="en-US"/>
              </w:rPr>
            </w:pPr>
            <w:r w:rsidRPr="00E80F49">
              <w:t>DC_1A_n5A</w:t>
            </w:r>
          </w:p>
        </w:tc>
        <w:tc>
          <w:tcPr>
            <w:tcW w:w="1547" w:type="dxa"/>
            <w:shd w:val="clear" w:color="auto" w:fill="auto"/>
            <w:vAlign w:val="center"/>
          </w:tcPr>
          <w:p w14:paraId="0D0F6D5E" w14:textId="423D290A" w:rsidR="006E74AC" w:rsidRPr="00E80F49" w:rsidRDefault="006E74AC" w:rsidP="006E74AC">
            <w:pPr>
              <w:pStyle w:val="TAC"/>
              <w:rPr>
                <w:lang w:eastAsia="en-US"/>
              </w:rPr>
            </w:pPr>
            <w:r w:rsidRPr="00E80F49">
              <w:rPr>
                <w:rFonts w:eastAsia="SimSun"/>
              </w:rPr>
              <w:t>No 3CC exception</w:t>
            </w:r>
          </w:p>
        </w:tc>
        <w:tc>
          <w:tcPr>
            <w:tcW w:w="1495" w:type="dxa"/>
            <w:shd w:val="clear" w:color="auto" w:fill="auto"/>
            <w:vAlign w:val="center"/>
          </w:tcPr>
          <w:p w14:paraId="23E36C38" w14:textId="3F5C2A77" w:rsidR="006E74AC" w:rsidRPr="00E80F49" w:rsidRDefault="006E74AC" w:rsidP="006E74AC">
            <w:pPr>
              <w:pStyle w:val="TAC"/>
              <w:rPr>
                <w:lang w:eastAsia="en-US"/>
              </w:rPr>
            </w:pPr>
            <w:r w:rsidRPr="00E80F49">
              <w:rPr>
                <w:rFonts w:eastAsia="SimSun"/>
              </w:rPr>
              <w:t>No test required</w:t>
            </w:r>
          </w:p>
        </w:tc>
        <w:tc>
          <w:tcPr>
            <w:tcW w:w="1466" w:type="dxa"/>
            <w:vAlign w:val="center"/>
          </w:tcPr>
          <w:p w14:paraId="66BB553E" w14:textId="77777777" w:rsidR="006E74AC" w:rsidRPr="00E80F49" w:rsidRDefault="006E74AC" w:rsidP="006E74AC">
            <w:pPr>
              <w:pStyle w:val="TAC"/>
              <w:rPr>
                <w:lang w:eastAsia="en-US"/>
              </w:rPr>
            </w:pPr>
          </w:p>
        </w:tc>
        <w:tc>
          <w:tcPr>
            <w:tcW w:w="1147" w:type="dxa"/>
            <w:shd w:val="clear" w:color="auto" w:fill="auto"/>
            <w:vAlign w:val="center"/>
          </w:tcPr>
          <w:p w14:paraId="3BC20E81" w14:textId="5E8EBB66" w:rsidR="006E74AC" w:rsidRPr="00E80F49" w:rsidRDefault="006E74AC" w:rsidP="006E74AC">
            <w:pPr>
              <w:pStyle w:val="TAC"/>
            </w:pPr>
            <w:r w:rsidRPr="00E80F49">
              <w:rPr>
                <w:rFonts w:eastAsia="SimSun"/>
              </w:rPr>
              <w:t>RAN5#95-e</w:t>
            </w:r>
          </w:p>
        </w:tc>
      </w:tr>
      <w:tr w:rsidR="006E74AC" w:rsidRPr="00E80F49" w14:paraId="3DF5EA3D" w14:textId="77777777" w:rsidTr="0091784C">
        <w:tc>
          <w:tcPr>
            <w:tcW w:w="1781" w:type="dxa"/>
            <w:tcBorders>
              <w:top w:val="nil"/>
            </w:tcBorders>
            <w:vAlign w:val="center"/>
          </w:tcPr>
          <w:p w14:paraId="53E9DDA3" w14:textId="77777777" w:rsidR="006E74AC" w:rsidRPr="00E80F49" w:rsidRDefault="006E74AC" w:rsidP="006E74AC">
            <w:pPr>
              <w:pStyle w:val="TAC"/>
            </w:pPr>
          </w:p>
        </w:tc>
        <w:tc>
          <w:tcPr>
            <w:tcW w:w="1804" w:type="dxa"/>
            <w:shd w:val="clear" w:color="auto" w:fill="auto"/>
            <w:vAlign w:val="center"/>
          </w:tcPr>
          <w:p w14:paraId="4DE897EC" w14:textId="25377E13" w:rsidR="006E74AC" w:rsidRPr="00E80F49" w:rsidRDefault="006E74AC" w:rsidP="006E74AC">
            <w:pPr>
              <w:pStyle w:val="TAC"/>
              <w:rPr>
                <w:lang w:eastAsia="en-US"/>
              </w:rPr>
            </w:pPr>
            <w:r w:rsidRPr="00E80F49">
              <w:t>No</w:t>
            </w:r>
          </w:p>
        </w:tc>
        <w:tc>
          <w:tcPr>
            <w:tcW w:w="1486" w:type="dxa"/>
            <w:vAlign w:val="center"/>
          </w:tcPr>
          <w:p w14:paraId="6F190D2D" w14:textId="5CEC55D3" w:rsidR="006E74AC" w:rsidRPr="00E80F49" w:rsidRDefault="006E74AC" w:rsidP="006E74AC">
            <w:pPr>
              <w:pStyle w:val="TAC"/>
              <w:rPr>
                <w:lang w:eastAsia="en-US"/>
              </w:rPr>
            </w:pPr>
            <w:r w:rsidRPr="00E80F49">
              <w:t>DC_28A_n5A</w:t>
            </w:r>
          </w:p>
        </w:tc>
        <w:tc>
          <w:tcPr>
            <w:tcW w:w="1547" w:type="dxa"/>
            <w:shd w:val="clear" w:color="auto" w:fill="auto"/>
            <w:vAlign w:val="center"/>
          </w:tcPr>
          <w:p w14:paraId="2F1B6C63" w14:textId="77777777" w:rsidR="006E74AC" w:rsidRPr="00E80F49" w:rsidRDefault="006E74AC" w:rsidP="006E74AC">
            <w:pPr>
              <w:pStyle w:val="TAC"/>
              <w:rPr>
                <w:lang w:eastAsia="en-US"/>
              </w:rPr>
            </w:pPr>
          </w:p>
        </w:tc>
        <w:tc>
          <w:tcPr>
            <w:tcW w:w="1495" w:type="dxa"/>
            <w:shd w:val="clear" w:color="auto" w:fill="auto"/>
            <w:vAlign w:val="center"/>
          </w:tcPr>
          <w:p w14:paraId="4A19E150" w14:textId="77777777" w:rsidR="006E74AC" w:rsidRPr="00E80F49" w:rsidRDefault="006E74AC" w:rsidP="006E74AC">
            <w:pPr>
              <w:pStyle w:val="TAC"/>
              <w:rPr>
                <w:lang w:eastAsia="en-US"/>
              </w:rPr>
            </w:pPr>
          </w:p>
        </w:tc>
        <w:tc>
          <w:tcPr>
            <w:tcW w:w="1466" w:type="dxa"/>
            <w:vAlign w:val="center"/>
          </w:tcPr>
          <w:p w14:paraId="5DE5A19D" w14:textId="77777777" w:rsidR="006E74AC" w:rsidRPr="00E80F49" w:rsidRDefault="006E74AC" w:rsidP="006E74AC">
            <w:pPr>
              <w:pStyle w:val="TAC"/>
              <w:rPr>
                <w:lang w:eastAsia="en-US"/>
              </w:rPr>
            </w:pPr>
          </w:p>
        </w:tc>
        <w:tc>
          <w:tcPr>
            <w:tcW w:w="1147" w:type="dxa"/>
            <w:shd w:val="clear" w:color="auto" w:fill="auto"/>
            <w:vAlign w:val="center"/>
          </w:tcPr>
          <w:p w14:paraId="4D75DEEC" w14:textId="77777777" w:rsidR="006E74AC" w:rsidRPr="00E80F49" w:rsidRDefault="006E74AC" w:rsidP="006E74AC">
            <w:pPr>
              <w:pStyle w:val="TAC"/>
            </w:pPr>
          </w:p>
        </w:tc>
      </w:tr>
      <w:tr w:rsidR="006E74AC" w:rsidRPr="00E80F49" w14:paraId="0246700D" w14:textId="77777777" w:rsidTr="0091784C">
        <w:tc>
          <w:tcPr>
            <w:tcW w:w="1781" w:type="dxa"/>
            <w:vMerge w:val="restart"/>
            <w:vAlign w:val="center"/>
          </w:tcPr>
          <w:p w14:paraId="05D49112" w14:textId="04F6F02B" w:rsidR="006E74AC" w:rsidRPr="00E80F49" w:rsidRDefault="006E74AC" w:rsidP="006E74AC">
            <w:pPr>
              <w:pStyle w:val="TAC"/>
            </w:pPr>
            <w:r w:rsidRPr="00E80F49">
              <w:t>DC_1A-28A_n78A</w:t>
            </w:r>
          </w:p>
        </w:tc>
        <w:tc>
          <w:tcPr>
            <w:tcW w:w="1804" w:type="dxa"/>
            <w:shd w:val="clear" w:color="auto" w:fill="auto"/>
            <w:vAlign w:val="center"/>
          </w:tcPr>
          <w:p w14:paraId="46CE0993" w14:textId="0B568B9F" w:rsidR="006E74AC" w:rsidRPr="00E80F49" w:rsidRDefault="006E74AC" w:rsidP="006E74AC">
            <w:pPr>
              <w:pStyle w:val="TAC"/>
            </w:pPr>
            <w:r w:rsidRPr="00E80F49">
              <w:t>No</w:t>
            </w:r>
          </w:p>
        </w:tc>
        <w:tc>
          <w:tcPr>
            <w:tcW w:w="1486" w:type="dxa"/>
            <w:vAlign w:val="center"/>
          </w:tcPr>
          <w:p w14:paraId="6952226B" w14:textId="66AEC488" w:rsidR="006E74AC" w:rsidRPr="00E80F49" w:rsidRDefault="006E74AC" w:rsidP="006E74AC">
            <w:pPr>
              <w:pStyle w:val="TAC"/>
            </w:pPr>
            <w:r w:rsidRPr="00E80F49">
              <w:t>DC_1A_n78A</w:t>
            </w:r>
          </w:p>
        </w:tc>
        <w:tc>
          <w:tcPr>
            <w:tcW w:w="1547" w:type="dxa"/>
            <w:shd w:val="clear" w:color="auto" w:fill="auto"/>
            <w:vAlign w:val="center"/>
          </w:tcPr>
          <w:p w14:paraId="0EFF50CB" w14:textId="4C8AD3DC" w:rsidR="006E74AC" w:rsidRPr="00E80F49" w:rsidRDefault="006E74AC" w:rsidP="006E74AC">
            <w:pPr>
              <w:pStyle w:val="TAC"/>
            </w:pPr>
            <w:r w:rsidRPr="00E80F49">
              <w:t>28 (3 band IMD3)</w:t>
            </w:r>
          </w:p>
        </w:tc>
        <w:tc>
          <w:tcPr>
            <w:tcW w:w="1495" w:type="dxa"/>
            <w:shd w:val="clear" w:color="auto" w:fill="auto"/>
            <w:vAlign w:val="center"/>
          </w:tcPr>
          <w:p w14:paraId="73CB4120" w14:textId="4E02C6D6" w:rsidR="006E74AC" w:rsidRPr="00E80F49" w:rsidRDefault="006E74AC" w:rsidP="006E74AC">
            <w:pPr>
              <w:pStyle w:val="TAC"/>
            </w:pPr>
            <w:r w:rsidRPr="00E80F49">
              <w:t>IMD3</w:t>
            </w:r>
          </w:p>
        </w:tc>
        <w:tc>
          <w:tcPr>
            <w:tcW w:w="1466" w:type="dxa"/>
            <w:vAlign w:val="center"/>
          </w:tcPr>
          <w:p w14:paraId="578E7078" w14:textId="77777777" w:rsidR="006E74AC" w:rsidRPr="00E80F49" w:rsidRDefault="006E74AC" w:rsidP="006E74AC">
            <w:pPr>
              <w:pStyle w:val="TAC"/>
            </w:pPr>
          </w:p>
        </w:tc>
        <w:tc>
          <w:tcPr>
            <w:tcW w:w="1147" w:type="dxa"/>
            <w:shd w:val="clear" w:color="auto" w:fill="auto"/>
            <w:vAlign w:val="center"/>
          </w:tcPr>
          <w:p w14:paraId="0E7D9193" w14:textId="24B82959" w:rsidR="006E74AC" w:rsidRPr="00E80F49" w:rsidRDefault="006E74AC" w:rsidP="006E74AC">
            <w:pPr>
              <w:pStyle w:val="TAC"/>
            </w:pPr>
            <w:r w:rsidRPr="00E80F49">
              <w:t>RAN5#92-e</w:t>
            </w:r>
          </w:p>
        </w:tc>
      </w:tr>
      <w:tr w:rsidR="006E74AC" w:rsidRPr="00E80F49" w14:paraId="55B3151D" w14:textId="77777777" w:rsidTr="0091784C">
        <w:tc>
          <w:tcPr>
            <w:tcW w:w="1781" w:type="dxa"/>
            <w:vMerge/>
            <w:vAlign w:val="center"/>
          </w:tcPr>
          <w:p w14:paraId="63454650" w14:textId="77777777" w:rsidR="006E74AC" w:rsidRPr="00E80F49" w:rsidRDefault="006E74AC" w:rsidP="006E74AC">
            <w:pPr>
              <w:pStyle w:val="TAC"/>
            </w:pPr>
          </w:p>
        </w:tc>
        <w:tc>
          <w:tcPr>
            <w:tcW w:w="1804" w:type="dxa"/>
            <w:shd w:val="clear" w:color="auto" w:fill="auto"/>
            <w:vAlign w:val="center"/>
          </w:tcPr>
          <w:p w14:paraId="73A74F9E" w14:textId="65EF63DC" w:rsidR="006E74AC" w:rsidRPr="00E80F49" w:rsidRDefault="006E74AC" w:rsidP="006E74AC">
            <w:pPr>
              <w:pStyle w:val="TAC"/>
            </w:pPr>
            <w:r w:rsidRPr="00E80F49">
              <w:t>No</w:t>
            </w:r>
          </w:p>
        </w:tc>
        <w:tc>
          <w:tcPr>
            <w:tcW w:w="1486" w:type="dxa"/>
            <w:vAlign w:val="center"/>
          </w:tcPr>
          <w:p w14:paraId="74A64819" w14:textId="6DE2E457" w:rsidR="006E74AC" w:rsidRPr="00E80F49" w:rsidRDefault="006E74AC" w:rsidP="006E74AC">
            <w:pPr>
              <w:pStyle w:val="TAC"/>
            </w:pPr>
            <w:r w:rsidRPr="00E80F49">
              <w:t>DC_28A_n78A</w:t>
            </w:r>
          </w:p>
        </w:tc>
        <w:tc>
          <w:tcPr>
            <w:tcW w:w="1547" w:type="dxa"/>
            <w:shd w:val="clear" w:color="auto" w:fill="auto"/>
            <w:vAlign w:val="center"/>
          </w:tcPr>
          <w:p w14:paraId="2A28CFE9" w14:textId="345C57F2" w:rsidR="006E74AC" w:rsidRPr="00E80F49" w:rsidRDefault="006E74AC" w:rsidP="006E74AC">
            <w:pPr>
              <w:pStyle w:val="TAC"/>
            </w:pPr>
            <w:r w:rsidRPr="00E80F49">
              <w:t>1 (3 band IMD5)</w:t>
            </w:r>
          </w:p>
        </w:tc>
        <w:tc>
          <w:tcPr>
            <w:tcW w:w="1495" w:type="dxa"/>
            <w:shd w:val="clear" w:color="auto" w:fill="auto"/>
            <w:vAlign w:val="center"/>
          </w:tcPr>
          <w:p w14:paraId="7ABCD59D" w14:textId="795526E9" w:rsidR="006E74AC" w:rsidRPr="00E80F49" w:rsidRDefault="006E74AC" w:rsidP="006E74AC">
            <w:pPr>
              <w:pStyle w:val="TAC"/>
            </w:pPr>
            <w:r w:rsidRPr="00E80F49">
              <w:t>IMD5</w:t>
            </w:r>
          </w:p>
        </w:tc>
        <w:tc>
          <w:tcPr>
            <w:tcW w:w="1466" w:type="dxa"/>
            <w:vAlign w:val="center"/>
          </w:tcPr>
          <w:p w14:paraId="395BDC2D" w14:textId="52C2AAD6" w:rsidR="006E74AC" w:rsidRPr="00E80F49" w:rsidRDefault="006E74AC" w:rsidP="006E74AC">
            <w:pPr>
              <w:pStyle w:val="TAC"/>
            </w:pPr>
            <w:r w:rsidRPr="00E80F49">
              <w:rPr>
                <w:lang w:eastAsia="zh-CN"/>
              </w:rPr>
              <w:t>DC_28A_n78A</w:t>
            </w:r>
          </w:p>
        </w:tc>
        <w:tc>
          <w:tcPr>
            <w:tcW w:w="1147" w:type="dxa"/>
            <w:shd w:val="clear" w:color="auto" w:fill="auto"/>
            <w:vAlign w:val="center"/>
          </w:tcPr>
          <w:p w14:paraId="141A72CE" w14:textId="77777777" w:rsidR="006E74AC" w:rsidRPr="00E80F49" w:rsidRDefault="006E74AC" w:rsidP="006E74AC">
            <w:pPr>
              <w:pStyle w:val="TAC"/>
            </w:pPr>
          </w:p>
        </w:tc>
      </w:tr>
      <w:tr w:rsidR="005D2CEB" w:rsidRPr="00E80F49" w14:paraId="34B630F1" w14:textId="77777777" w:rsidTr="00D44BD4">
        <w:tc>
          <w:tcPr>
            <w:tcW w:w="1781" w:type="dxa"/>
            <w:tcBorders>
              <w:bottom w:val="nil"/>
            </w:tcBorders>
          </w:tcPr>
          <w:p w14:paraId="3EC78B63" w14:textId="5C80A981" w:rsidR="005D2CEB" w:rsidRPr="00E80F49" w:rsidRDefault="005D2CEB" w:rsidP="005D2CEB">
            <w:pPr>
              <w:pStyle w:val="TAC"/>
            </w:pPr>
            <w:r w:rsidRPr="003E3FDC">
              <w:t>DC_1A-41A_n28A</w:t>
            </w:r>
          </w:p>
        </w:tc>
        <w:tc>
          <w:tcPr>
            <w:tcW w:w="1804" w:type="dxa"/>
            <w:shd w:val="clear" w:color="auto" w:fill="auto"/>
          </w:tcPr>
          <w:p w14:paraId="083B2A3D" w14:textId="4EF39473" w:rsidR="005D2CEB" w:rsidRPr="00E80F49" w:rsidRDefault="005D2CEB" w:rsidP="005D2CEB">
            <w:pPr>
              <w:pStyle w:val="TAC"/>
            </w:pPr>
            <w:r w:rsidRPr="003E3FDC">
              <w:t>No</w:t>
            </w:r>
          </w:p>
        </w:tc>
        <w:tc>
          <w:tcPr>
            <w:tcW w:w="1486" w:type="dxa"/>
          </w:tcPr>
          <w:p w14:paraId="60D00E65" w14:textId="7192F0C4" w:rsidR="005D2CEB" w:rsidRPr="00E80F49" w:rsidRDefault="005D2CEB" w:rsidP="005D2CEB">
            <w:pPr>
              <w:pStyle w:val="TAC"/>
            </w:pPr>
            <w:r w:rsidRPr="003E3FDC">
              <w:t>DC_1A_n28A</w:t>
            </w:r>
          </w:p>
        </w:tc>
        <w:tc>
          <w:tcPr>
            <w:tcW w:w="1547" w:type="dxa"/>
            <w:shd w:val="clear" w:color="auto" w:fill="auto"/>
          </w:tcPr>
          <w:p w14:paraId="28C5274A" w14:textId="2D2B8C1C" w:rsidR="005D2CEB" w:rsidRPr="00E80F49" w:rsidRDefault="005D2CEB" w:rsidP="005D2CEB">
            <w:pPr>
              <w:pStyle w:val="TAC"/>
            </w:pPr>
            <w:r w:rsidRPr="003E3FDC">
              <w:t>41 (IMD2 |1*fB1+1*fn28|)</w:t>
            </w:r>
          </w:p>
        </w:tc>
        <w:tc>
          <w:tcPr>
            <w:tcW w:w="1495" w:type="dxa"/>
            <w:shd w:val="clear" w:color="auto" w:fill="auto"/>
          </w:tcPr>
          <w:p w14:paraId="2E80F942" w14:textId="7AAAE037" w:rsidR="005D2CEB" w:rsidRPr="00E80F49" w:rsidRDefault="005D2CEB" w:rsidP="005D2CEB">
            <w:pPr>
              <w:pStyle w:val="TAC"/>
            </w:pPr>
            <w:r w:rsidRPr="003E3FDC">
              <w:t>IMD2</w:t>
            </w:r>
          </w:p>
        </w:tc>
        <w:tc>
          <w:tcPr>
            <w:tcW w:w="1466" w:type="dxa"/>
          </w:tcPr>
          <w:p w14:paraId="24E7155F" w14:textId="77777777" w:rsidR="005D2CEB" w:rsidRPr="00E80F49" w:rsidRDefault="005D2CEB" w:rsidP="005D2CEB">
            <w:pPr>
              <w:pStyle w:val="TAC"/>
              <w:rPr>
                <w:lang w:eastAsia="zh-CN"/>
              </w:rPr>
            </w:pPr>
          </w:p>
        </w:tc>
        <w:tc>
          <w:tcPr>
            <w:tcW w:w="1147" w:type="dxa"/>
            <w:shd w:val="clear" w:color="auto" w:fill="auto"/>
          </w:tcPr>
          <w:p w14:paraId="502BA06C" w14:textId="08689A37" w:rsidR="005D2CEB" w:rsidRPr="00E80F49" w:rsidRDefault="005D2CEB" w:rsidP="005D2CEB">
            <w:pPr>
              <w:pStyle w:val="TAC"/>
            </w:pPr>
            <w:r w:rsidRPr="003E3FDC">
              <w:t>RAN5#98</w:t>
            </w:r>
          </w:p>
        </w:tc>
      </w:tr>
      <w:tr w:rsidR="005D2CEB" w:rsidRPr="00E80F49" w14:paraId="62A999DD" w14:textId="77777777" w:rsidTr="00D44BD4">
        <w:tc>
          <w:tcPr>
            <w:tcW w:w="1781" w:type="dxa"/>
            <w:tcBorders>
              <w:top w:val="nil"/>
            </w:tcBorders>
          </w:tcPr>
          <w:p w14:paraId="6856E249" w14:textId="77777777" w:rsidR="005D2CEB" w:rsidRPr="00E80F49" w:rsidRDefault="005D2CEB" w:rsidP="005D2CEB">
            <w:pPr>
              <w:pStyle w:val="TAC"/>
            </w:pPr>
          </w:p>
        </w:tc>
        <w:tc>
          <w:tcPr>
            <w:tcW w:w="1804" w:type="dxa"/>
            <w:shd w:val="clear" w:color="auto" w:fill="auto"/>
          </w:tcPr>
          <w:p w14:paraId="6833E69B" w14:textId="2FF0E9C0" w:rsidR="005D2CEB" w:rsidRPr="00E80F49" w:rsidRDefault="005D2CEB" w:rsidP="005D2CEB">
            <w:pPr>
              <w:pStyle w:val="TAC"/>
            </w:pPr>
            <w:r w:rsidRPr="003E3FDC">
              <w:t>No</w:t>
            </w:r>
          </w:p>
        </w:tc>
        <w:tc>
          <w:tcPr>
            <w:tcW w:w="1486" w:type="dxa"/>
          </w:tcPr>
          <w:p w14:paraId="2A22AB37" w14:textId="48444650" w:rsidR="005D2CEB" w:rsidRPr="00E80F49" w:rsidRDefault="005D2CEB" w:rsidP="005D2CEB">
            <w:pPr>
              <w:pStyle w:val="TAC"/>
            </w:pPr>
            <w:r w:rsidRPr="003E3FDC">
              <w:t>DC_41A_n28A</w:t>
            </w:r>
          </w:p>
        </w:tc>
        <w:tc>
          <w:tcPr>
            <w:tcW w:w="1547" w:type="dxa"/>
            <w:shd w:val="clear" w:color="auto" w:fill="auto"/>
          </w:tcPr>
          <w:p w14:paraId="0F0F2DD5" w14:textId="7E4A438D" w:rsidR="005D2CEB" w:rsidRPr="00E80F49" w:rsidRDefault="005D2CEB" w:rsidP="005D2CEB">
            <w:pPr>
              <w:pStyle w:val="TAC"/>
            </w:pPr>
            <w:r w:rsidRPr="003E3FDC">
              <w:t>No 3CC exception</w:t>
            </w:r>
          </w:p>
        </w:tc>
        <w:tc>
          <w:tcPr>
            <w:tcW w:w="1495" w:type="dxa"/>
            <w:shd w:val="clear" w:color="auto" w:fill="auto"/>
          </w:tcPr>
          <w:p w14:paraId="545DF77B" w14:textId="020E65EC" w:rsidR="005D2CEB" w:rsidRPr="00E80F49" w:rsidRDefault="005D2CEB" w:rsidP="005D2CEB">
            <w:pPr>
              <w:pStyle w:val="TAC"/>
            </w:pPr>
            <w:r w:rsidRPr="003E3FDC">
              <w:t>No test required</w:t>
            </w:r>
          </w:p>
        </w:tc>
        <w:tc>
          <w:tcPr>
            <w:tcW w:w="1466" w:type="dxa"/>
          </w:tcPr>
          <w:p w14:paraId="33EBFEE1" w14:textId="77777777" w:rsidR="005D2CEB" w:rsidRPr="00E80F49" w:rsidRDefault="005D2CEB" w:rsidP="005D2CEB">
            <w:pPr>
              <w:pStyle w:val="TAC"/>
              <w:rPr>
                <w:lang w:eastAsia="zh-CN"/>
              </w:rPr>
            </w:pPr>
          </w:p>
        </w:tc>
        <w:tc>
          <w:tcPr>
            <w:tcW w:w="1147" w:type="dxa"/>
            <w:shd w:val="clear" w:color="auto" w:fill="auto"/>
          </w:tcPr>
          <w:p w14:paraId="7F9DC55E" w14:textId="7D68BF36" w:rsidR="005D2CEB" w:rsidRPr="00E80F49" w:rsidRDefault="005D2CEB" w:rsidP="005D2CEB">
            <w:pPr>
              <w:pStyle w:val="TAC"/>
            </w:pPr>
            <w:r w:rsidRPr="003E3FDC">
              <w:t>RAN5#98</w:t>
            </w:r>
          </w:p>
        </w:tc>
      </w:tr>
      <w:tr w:rsidR="005D2CEB" w:rsidRPr="00E80F49" w14:paraId="3093DD97" w14:textId="77777777" w:rsidTr="00D44BD4">
        <w:tc>
          <w:tcPr>
            <w:tcW w:w="1781" w:type="dxa"/>
          </w:tcPr>
          <w:p w14:paraId="1B60E2AA" w14:textId="367C6877" w:rsidR="005D2CEB" w:rsidRPr="00E80F49" w:rsidRDefault="005D2CEB" w:rsidP="005D2CEB">
            <w:pPr>
              <w:pStyle w:val="TAC"/>
            </w:pPr>
            <w:r w:rsidRPr="003E3FDC">
              <w:t>DC_1A-41A_n41A</w:t>
            </w:r>
          </w:p>
        </w:tc>
        <w:tc>
          <w:tcPr>
            <w:tcW w:w="1804" w:type="dxa"/>
            <w:shd w:val="clear" w:color="auto" w:fill="auto"/>
          </w:tcPr>
          <w:p w14:paraId="6EE44BA7" w14:textId="5DC072B9" w:rsidR="005D2CEB" w:rsidRPr="00E80F49" w:rsidRDefault="005D2CEB" w:rsidP="005D2CEB">
            <w:pPr>
              <w:pStyle w:val="TAC"/>
            </w:pPr>
            <w:r w:rsidRPr="003E3FDC">
              <w:t>No</w:t>
            </w:r>
          </w:p>
        </w:tc>
        <w:tc>
          <w:tcPr>
            <w:tcW w:w="1486" w:type="dxa"/>
          </w:tcPr>
          <w:p w14:paraId="473732D7" w14:textId="3AFE06B6" w:rsidR="005D2CEB" w:rsidRPr="00E80F49" w:rsidRDefault="005D2CEB" w:rsidP="005D2CEB">
            <w:pPr>
              <w:pStyle w:val="TAC"/>
            </w:pPr>
            <w:r w:rsidRPr="003E3FDC">
              <w:t>DC_1A_n41A</w:t>
            </w:r>
          </w:p>
        </w:tc>
        <w:tc>
          <w:tcPr>
            <w:tcW w:w="1547" w:type="dxa"/>
            <w:shd w:val="clear" w:color="auto" w:fill="auto"/>
          </w:tcPr>
          <w:p w14:paraId="2BA62E9C" w14:textId="3E545659" w:rsidR="005D2CEB" w:rsidRPr="00E80F49" w:rsidRDefault="005D2CEB" w:rsidP="005D2CEB">
            <w:pPr>
              <w:pStyle w:val="TAC"/>
            </w:pPr>
            <w:r w:rsidRPr="003E3FDC">
              <w:t>No 3CC exception</w:t>
            </w:r>
          </w:p>
        </w:tc>
        <w:tc>
          <w:tcPr>
            <w:tcW w:w="1495" w:type="dxa"/>
            <w:shd w:val="clear" w:color="auto" w:fill="auto"/>
          </w:tcPr>
          <w:p w14:paraId="2156DB9C" w14:textId="44817331" w:rsidR="005D2CEB" w:rsidRPr="00E80F49" w:rsidRDefault="005D2CEB" w:rsidP="005D2CEB">
            <w:pPr>
              <w:pStyle w:val="TAC"/>
            </w:pPr>
            <w:r w:rsidRPr="003E3FDC">
              <w:t>No test required</w:t>
            </w:r>
          </w:p>
        </w:tc>
        <w:tc>
          <w:tcPr>
            <w:tcW w:w="1466" w:type="dxa"/>
          </w:tcPr>
          <w:p w14:paraId="1C33A759" w14:textId="77777777" w:rsidR="005D2CEB" w:rsidRPr="00E80F49" w:rsidRDefault="005D2CEB" w:rsidP="005D2CEB">
            <w:pPr>
              <w:pStyle w:val="TAC"/>
              <w:rPr>
                <w:lang w:eastAsia="zh-CN"/>
              </w:rPr>
            </w:pPr>
          </w:p>
        </w:tc>
        <w:tc>
          <w:tcPr>
            <w:tcW w:w="1147" w:type="dxa"/>
            <w:shd w:val="clear" w:color="auto" w:fill="auto"/>
          </w:tcPr>
          <w:p w14:paraId="04A7B33D" w14:textId="352CF6FE" w:rsidR="005D2CEB" w:rsidRPr="00E80F49" w:rsidRDefault="005D2CEB" w:rsidP="005D2CEB">
            <w:pPr>
              <w:pStyle w:val="TAC"/>
            </w:pPr>
            <w:r w:rsidRPr="003E3FDC">
              <w:t>RAN5#98</w:t>
            </w:r>
          </w:p>
        </w:tc>
      </w:tr>
      <w:tr w:rsidR="00826579" w:rsidRPr="00E80F49" w14:paraId="17F5B555" w14:textId="77777777" w:rsidTr="00D44BD4">
        <w:tc>
          <w:tcPr>
            <w:tcW w:w="1781" w:type="dxa"/>
            <w:tcBorders>
              <w:bottom w:val="nil"/>
            </w:tcBorders>
            <w:vAlign w:val="center"/>
          </w:tcPr>
          <w:p w14:paraId="17F5A780" w14:textId="77777777" w:rsidR="00826579" w:rsidRPr="00E80F49" w:rsidRDefault="00826579" w:rsidP="00773828">
            <w:pPr>
              <w:pStyle w:val="TAC"/>
            </w:pPr>
            <w:r w:rsidRPr="00E80F49">
              <w:rPr>
                <w:rFonts w:eastAsia="Malgun Gothic"/>
                <w:szCs w:val="18"/>
                <w:lang w:eastAsia="ko-KR"/>
              </w:rPr>
              <w:t>DC_1A-</w:t>
            </w:r>
            <w:r>
              <w:rPr>
                <w:rFonts w:eastAsia="Malgun Gothic"/>
                <w:szCs w:val="18"/>
                <w:lang w:eastAsia="ko-KR"/>
              </w:rPr>
              <w:t>41</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46278748" w14:textId="77777777" w:rsidR="00826579" w:rsidRPr="00E80F49" w:rsidRDefault="00826579" w:rsidP="00773828">
            <w:pPr>
              <w:pStyle w:val="TAC"/>
            </w:pPr>
            <w:r>
              <w:rPr>
                <w:rFonts w:hint="eastAsia"/>
                <w:lang w:eastAsia="ja-JP"/>
              </w:rPr>
              <w:t>N</w:t>
            </w:r>
            <w:r>
              <w:rPr>
                <w:lang w:eastAsia="ja-JP"/>
              </w:rPr>
              <w:t>o</w:t>
            </w:r>
          </w:p>
        </w:tc>
        <w:tc>
          <w:tcPr>
            <w:tcW w:w="1486" w:type="dxa"/>
          </w:tcPr>
          <w:p w14:paraId="757DAE51" w14:textId="77777777" w:rsidR="00826579" w:rsidRPr="00E80F49" w:rsidRDefault="00826579" w:rsidP="00773828">
            <w:pPr>
              <w:pStyle w:val="TAC"/>
            </w:pPr>
            <w:r>
              <w:rPr>
                <w:rFonts w:hint="eastAsia"/>
                <w:lang w:eastAsia="ja-JP"/>
              </w:rPr>
              <w:t>D</w:t>
            </w:r>
            <w:r>
              <w:rPr>
                <w:lang w:eastAsia="ja-JP"/>
              </w:rPr>
              <w:t>C_1A_n77A</w:t>
            </w:r>
          </w:p>
        </w:tc>
        <w:tc>
          <w:tcPr>
            <w:tcW w:w="1547" w:type="dxa"/>
            <w:shd w:val="clear" w:color="auto" w:fill="auto"/>
            <w:vAlign w:val="center"/>
          </w:tcPr>
          <w:p w14:paraId="71955F78" w14:textId="77777777" w:rsidR="00826579" w:rsidRDefault="00826579" w:rsidP="00773828">
            <w:pPr>
              <w:pStyle w:val="TAC"/>
              <w:rPr>
                <w:lang w:eastAsia="ja-JP"/>
              </w:rPr>
            </w:pPr>
            <w:r>
              <w:rPr>
                <w:rFonts w:hint="eastAsia"/>
                <w:lang w:eastAsia="ja-JP"/>
              </w:rPr>
              <w:t>4</w:t>
            </w:r>
            <w:r>
              <w:rPr>
                <w:lang w:eastAsia="ja-JP"/>
              </w:rPr>
              <w:t>1 (IMD4 |1*fn77-3*fB1|)</w:t>
            </w:r>
          </w:p>
          <w:p w14:paraId="0A7C7D27" w14:textId="77777777" w:rsidR="00826579" w:rsidRPr="00E80F49" w:rsidRDefault="00826579" w:rsidP="00773828">
            <w:pPr>
              <w:pStyle w:val="TAC"/>
            </w:pPr>
            <w:r>
              <w:rPr>
                <w:rFonts w:hint="eastAsia"/>
                <w:lang w:eastAsia="ja-JP"/>
              </w:rPr>
              <w:t>4</w:t>
            </w:r>
            <w:r>
              <w:rPr>
                <w:lang w:eastAsia="ja-JP"/>
              </w:rPr>
              <w:t>1 (IMD5 |3*fB1-2*fn77|)</w:t>
            </w:r>
          </w:p>
        </w:tc>
        <w:tc>
          <w:tcPr>
            <w:tcW w:w="1495" w:type="dxa"/>
            <w:shd w:val="clear" w:color="auto" w:fill="auto"/>
            <w:vAlign w:val="bottom"/>
          </w:tcPr>
          <w:p w14:paraId="64D9ECB3" w14:textId="77777777" w:rsidR="00826579" w:rsidRPr="00E80F49" w:rsidRDefault="00826579" w:rsidP="00773828">
            <w:pPr>
              <w:pStyle w:val="TAC"/>
            </w:pPr>
            <w:r>
              <w:rPr>
                <w:rFonts w:hint="eastAsia"/>
                <w:lang w:eastAsia="ja-JP"/>
              </w:rPr>
              <w:t>I</w:t>
            </w:r>
            <w:r>
              <w:rPr>
                <w:lang w:eastAsia="ja-JP"/>
              </w:rPr>
              <w:t xml:space="preserve">MD4, </w:t>
            </w:r>
            <w:r>
              <w:rPr>
                <w:rFonts w:hint="eastAsia"/>
                <w:lang w:eastAsia="ja-JP"/>
              </w:rPr>
              <w:t>I</w:t>
            </w:r>
            <w:r>
              <w:rPr>
                <w:lang w:eastAsia="ja-JP"/>
              </w:rPr>
              <w:t>MD5</w:t>
            </w:r>
          </w:p>
        </w:tc>
        <w:tc>
          <w:tcPr>
            <w:tcW w:w="1466" w:type="dxa"/>
          </w:tcPr>
          <w:p w14:paraId="175A7D53" w14:textId="77777777" w:rsidR="00826579" w:rsidRPr="00E80F49" w:rsidRDefault="00826579" w:rsidP="00773828">
            <w:pPr>
              <w:pStyle w:val="TAC"/>
              <w:rPr>
                <w:lang w:eastAsia="zh-CN"/>
              </w:rPr>
            </w:pPr>
          </w:p>
        </w:tc>
        <w:tc>
          <w:tcPr>
            <w:tcW w:w="1147" w:type="dxa"/>
            <w:shd w:val="clear" w:color="auto" w:fill="auto"/>
            <w:vAlign w:val="center"/>
          </w:tcPr>
          <w:p w14:paraId="05869B05" w14:textId="77777777" w:rsidR="00826579" w:rsidRPr="00E80F49" w:rsidRDefault="00826579" w:rsidP="00773828">
            <w:pPr>
              <w:pStyle w:val="TAC"/>
            </w:pPr>
            <w:r>
              <w:rPr>
                <w:rFonts w:hint="eastAsia"/>
                <w:lang w:eastAsia="ja-JP"/>
              </w:rPr>
              <w:t>R</w:t>
            </w:r>
            <w:r>
              <w:rPr>
                <w:lang w:eastAsia="ja-JP"/>
              </w:rPr>
              <w:t>AN5#98</w:t>
            </w:r>
          </w:p>
        </w:tc>
      </w:tr>
      <w:tr w:rsidR="00826579" w:rsidRPr="00E80F49" w14:paraId="0C75C9F1" w14:textId="77777777" w:rsidTr="00D44BD4">
        <w:tc>
          <w:tcPr>
            <w:tcW w:w="1781" w:type="dxa"/>
            <w:tcBorders>
              <w:top w:val="nil"/>
            </w:tcBorders>
            <w:vAlign w:val="center"/>
          </w:tcPr>
          <w:p w14:paraId="483A3F4B" w14:textId="77777777" w:rsidR="00826579" w:rsidRPr="00E80F49" w:rsidRDefault="00826579" w:rsidP="00773828">
            <w:pPr>
              <w:pStyle w:val="TAC"/>
            </w:pPr>
          </w:p>
        </w:tc>
        <w:tc>
          <w:tcPr>
            <w:tcW w:w="1804" w:type="dxa"/>
            <w:shd w:val="clear" w:color="auto" w:fill="auto"/>
          </w:tcPr>
          <w:p w14:paraId="7D9AE9AC" w14:textId="77777777" w:rsidR="00826579" w:rsidRPr="00E80F49" w:rsidRDefault="00826579" w:rsidP="00773828">
            <w:pPr>
              <w:pStyle w:val="TAC"/>
            </w:pPr>
            <w:r>
              <w:rPr>
                <w:rFonts w:hint="eastAsia"/>
                <w:lang w:eastAsia="ja-JP"/>
              </w:rPr>
              <w:t>N</w:t>
            </w:r>
            <w:r>
              <w:rPr>
                <w:lang w:eastAsia="ja-JP"/>
              </w:rPr>
              <w:t>o</w:t>
            </w:r>
          </w:p>
        </w:tc>
        <w:tc>
          <w:tcPr>
            <w:tcW w:w="1486" w:type="dxa"/>
          </w:tcPr>
          <w:p w14:paraId="3B036BFD" w14:textId="77777777" w:rsidR="00826579" w:rsidRPr="00E80F49" w:rsidRDefault="00826579" w:rsidP="00773828">
            <w:pPr>
              <w:pStyle w:val="TAC"/>
            </w:pPr>
            <w:r>
              <w:rPr>
                <w:rFonts w:hint="eastAsia"/>
                <w:lang w:eastAsia="ja-JP"/>
              </w:rPr>
              <w:t>D</w:t>
            </w:r>
            <w:r>
              <w:rPr>
                <w:lang w:eastAsia="ja-JP"/>
              </w:rPr>
              <w:t>C_41A_n77A</w:t>
            </w:r>
          </w:p>
        </w:tc>
        <w:tc>
          <w:tcPr>
            <w:tcW w:w="1547" w:type="dxa"/>
            <w:shd w:val="clear" w:color="auto" w:fill="auto"/>
            <w:vAlign w:val="center"/>
          </w:tcPr>
          <w:p w14:paraId="0D52902C" w14:textId="77777777" w:rsidR="00826579" w:rsidRPr="00E80F49" w:rsidRDefault="00826579" w:rsidP="00773828">
            <w:pPr>
              <w:pStyle w:val="TAC"/>
            </w:pPr>
            <w:r w:rsidRPr="00E80F49">
              <w:t>No 3CC exception</w:t>
            </w:r>
          </w:p>
        </w:tc>
        <w:tc>
          <w:tcPr>
            <w:tcW w:w="1495" w:type="dxa"/>
            <w:shd w:val="clear" w:color="auto" w:fill="auto"/>
            <w:vAlign w:val="bottom"/>
          </w:tcPr>
          <w:p w14:paraId="3371917F" w14:textId="77777777" w:rsidR="00826579" w:rsidRPr="00E80F49" w:rsidRDefault="00826579" w:rsidP="00773828">
            <w:pPr>
              <w:pStyle w:val="TAC"/>
            </w:pPr>
            <w:r w:rsidRPr="00E80F49">
              <w:t>No test required</w:t>
            </w:r>
          </w:p>
        </w:tc>
        <w:tc>
          <w:tcPr>
            <w:tcW w:w="1466" w:type="dxa"/>
          </w:tcPr>
          <w:p w14:paraId="26E780BE" w14:textId="77777777" w:rsidR="00826579" w:rsidRPr="00E80F49" w:rsidRDefault="00826579" w:rsidP="00773828">
            <w:pPr>
              <w:pStyle w:val="TAC"/>
              <w:rPr>
                <w:lang w:eastAsia="zh-CN"/>
              </w:rPr>
            </w:pPr>
          </w:p>
        </w:tc>
        <w:tc>
          <w:tcPr>
            <w:tcW w:w="1147" w:type="dxa"/>
            <w:shd w:val="clear" w:color="auto" w:fill="auto"/>
            <w:vAlign w:val="center"/>
          </w:tcPr>
          <w:p w14:paraId="1A42B711" w14:textId="77777777" w:rsidR="00826579" w:rsidRPr="00E80F49" w:rsidRDefault="00826579" w:rsidP="00773828">
            <w:pPr>
              <w:pStyle w:val="TAC"/>
            </w:pPr>
            <w:r>
              <w:rPr>
                <w:rFonts w:hint="eastAsia"/>
                <w:lang w:eastAsia="ja-JP"/>
              </w:rPr>
              <w:t>R</w:t>
            </w:r>
            <w:r>
              <w:rPr>
                <w:lang w:eastAsia="ja-JP"/>
              </w:rPr>
              <w:t>AN5#98</w:t>
            </w:r>
          </w:p>
        </w:tc>
      </w:tr>
      <w:tr w:rsidR="00EF0A8F" w:rsidRPr="00E80F49" w14:paraId="1E403395" w14:textId="77777777" w:rsidTr="00D44BD4">
        <w:tc>
          <w:tcPr>
            <w:tcW w:w="1781" w:type="dxa"/>
            <w:tcBorders>
              <w:bottom w:val="nil"/>
            </w:tcBorders>
            <w:vAlign w:val="center"/>
          </w:tcPr>
          <w:p w14:paraId="6F1C3922" w14:textId="0967891C" w:rsidR="00EF0A8F" w:rsidRPr="003E3FDC" w:rsidRDefault="00EF0A8F" w:rsidP="00EF0A8F">
            <w:pPr>
              <w:pStyle w:val="TAC"/>
            </w:pPr>
            <w:r>
              <w:rPr>
                <w:rFonts w:hint="eastAsia"/>
                <w:lang w:eastAsia="zh-CN"/>
              </w:rPr>
              <w:t>D</w:t>
            </w:r>
            <w:r>
              <w:rPr>
                <w:lang w:eastAsia="zh-CN"/>
              </w:rPr>
              <w:t>C_2A-66A_n5A</w:t>
            </w:r>
          </w:p>
        </w:tc>
        <w:tc>
          <w:tcPr>
            <w:tcW w:w="1804" w:type="dxa"/>
            <w:shd w:val="clear" w:color="auto" w:fill="auto"/>
            <w:vAlign w:val="center"/>
          </w:tcPr>
          <w:p w14:paraId="28C8C457" w14:textId="6403B596" w:rsidR="00EF0A8F" w:rsidRPr="003E3FDC" w:rsidRDefault="00EF0A8F" w:rsidP="00EF0A8F">
            <w:pPr>
              <w:pStyle w:val="TAC"/>
            </w:pPr>
            <w:r>
              <w:rPr>
                <w:rFonts w:hint="eastAsia"/>
                <w:lang w:eastAsia="zh-CN"/>
              </w:rPr>
              <w:t>N</w:t>
            </w:r>
            <w:r>
              <w:rPr>
                <w:lang w:eastAsia="zh-CN"/>
              </w:rPr>
              <w:t>o</w:t>
            </w:r>
          </w:p>
        </w:tc>
        <w:tc>
          <w:tcPr>
            <w:tcW w:w="1486" w:type="dxa"/>
            <w:vAlign w:val="center"/>
          </w:tcPr>
          <w:p w14:paraId="3921022A" w14:textId="7D5A2117" w:rsidR="00EF0A8F" w:rsidRPr="003E3FDC" w:rsidRDefault="00EF0A8F" w:rsidP="00EF0A8F">
            <w:pPr>
              <w:pStyle w:val="TAC"/>
            </w:pPr>
            <w:r>
              <w:rPr>
                <w:rFonts w:hint="eastAsia"/>
                <w:lang w:eastAsia="zh-CN"/>
              </w:rPr>
              <w:t>D</w:t>
            </w:r>
            <w:r>
              <w:rPr>
                <w:lang w:eastAsia="zh-CN"/>
              </w:rPr>
              <w:t>C_2A_n5A</w:t>
            </w:r>
          </w:p>
        </w:tc>
        <w:tc>
          <w:tcPr>
            <w:tcW w:w="1547" w:type="dxa"/>
            <w:shd w:val="clear" w:color="auto" w:fill="auto"/>
            <w:vAlign w:val="center"/>
          </w:tcPr>
          <w:p w14:paraId="425CE6D1" w14:textId="05B47B40" w:rsidR="00EF0A8F" w:rsidRPr="003E3FDC" w:rsidRDefault="00EF0A8F" w:rsidP="00EF0A8F">
            <w:pPr>
              <w:pStyle w:val="TAC"/>
            </w:pPr>
            <w:r>
              <w:t xml:space="preserve">66 </w:t>
            </w:r>
            <w:r w:rsidRPr="00E80F49">
              <w:t>(3 band IMD</w:t>
            </w:r>
            <w:r>
              <w:t>4</w:t>
            </w:r>
            <w:r w:rsidRPr="00E80F49">
              <w:t>)</w:t>
            </w:r>
          </w:p>
        </w:tc>
        <w:tc>
          <w:tcPr>
            <w:tcW w:w="1495" w:type="dxa"/>
            <w:shd w:val="clear" w:color="auto" w:fill="auto"/>
            <w:vAlign w:val="center"/>
          </w:tcPr>
          <w:p w14:paraId="010FA670" w14:textId="77E8FE85" w:rsidR="00EF0A8F" w:rsidRPr="003E3FDC" w:rsidRDefault="00EF0A8F" w:rsidP="00EF0A8F">
            <w:pPr>
              <w:pStyle w:val="TAC"/>
            </w:pPr>
            <w:r w:rsidRPr="00E80F49">
              <w:t>IMD</w:t>
            </w:r>
            <w:r>
              <w:t>4</w:t>
            </w:r>
          </w:p>
        </w:tc>
        <w:tc>
          <w:tcPr>
            <w:tcW w:w="1466" w:type="dxa"/>
            <w:vAlign w:val="center"/>
          </w:tcPr>
          <w:p w14:paraId="5070C73E" w14:textId="77777777" w:rsidR="00EF0A8F" w:rsidRPr="00E80F49" w:rsidRDefault="00EF0A8F" w:rsidP="00EF0A8F">
            <w:pPr>
              <w:pStyle w:val="TAC"/>
              <w:rPr>
                <w:lang w:eastAsia="zh-CN"/>
              </w:rPr>
            </w:pPr>
          </w:p>
        </w:tc>
        <w:tc>
          <w:tcPr>
            <w:tcW w:w="1147" w:type="dxa"/>
            <w:tcBorders>
              <w:bottom w:val="nil"/>
            </w:tcBorders>
            <w:shd w:val="clear" w:color="auto" w:fill="auto"/>
            <w:vAlign w:val="center"/>
          </w:tcPr>
          <w:p w14:paraId="119863FA" w14:textId="40791DF7" w:rsidR="00EF0A8F" w:rsidRPr="003E3FDC" w:rsidRDefault="00EF0A8F" w:rsidP="00EF0A8F">
            <w:pPr>
              <w:pStyle w:val="TAC"/>
            </w:pPr>
            <w:r>
              <w:rPr>
                <w:rFonts w:hint="eastAsia"/>
                <w:lang w:eastAsia="zh-CN"/>
              </w:rPr>
              <w:t>R</w:t>
            </w:r>
            <w:r>
              <w:rPr>
                <w:lang w:eastAsia="zh-CN"/>
              </w:rPr>
              <w:t>AN5#98</w:t>
            </w:r>
          </w:p>
        </w:tc>
      </w:tr>
      <w:tr w:rsidR="00EF0A8F" w:rsidRPr="00E80F49" w14:paraId="73BBC698" w14:textId="77777777" w:rsidTr="00D44BD4">
        <w:tc>
          <w:tcPr>
            <w:tcW w:w="1781" w:type="dxa"/>
            <w:tcBorders>
              <w:top w:val="nil"/>
            </w:tcBorders>
            <w:vAlign w:val="center"/>
          </w:tcPr>
          <w:p w14:paraId="46387FD4" w14:textId="77777777" w:rsidR="00EF0A8F" w:rsidRPr="003E3FDC" w:rsidRDefault="00EF0A8F" w:rsidP="00EF0A8F">
            <w:pPr>
              <w:pStyle w:val="TAC"/>
            </w:pPr>
          </w:p>
        </w:tc>
        <w:tc>
          <w:tcPr>
            <w:tcW w:w="1804" w:type="dxa"/>
            <w:shd w:val="clear" w:color="auto" w:fill="auto"/>
            <w:vAlign w:val="center"/>
          </w:tcPr>
          <w:p w14:paraId="008CC621" w14:textId="017F6B12" w:rsidR="00EF0A8F" w:rsidRPr="003E3FDC" w:rsidRDefault="00EF0A8F" w:rsidP="00EF0A8F">
            <w:pPr>
              <w:pStyle w:val="TAC"/>
            </w:pPr>
            <w:r w:rsidRPr="003726A6">
              <w:t>Yes (</w:t>
            </w:r>
            <w:r>
              <w:rPr>
                <w:lang w:eastAsia="ja-JP"/>
              </w:rPr>
              <w:t>DC_66</w:t>
            </w:r>
            <w:r w:rsidRPr="003726A6">
              <w:rPr>
                <w:lang w:eastAsia="ja-JP"/>
              </w:rPr>
              <w:t>_n</w:t>
            </w:r>
            <w:r>
              <w:rPr>
                <w:lang w:eastAsia="ja-JP"/>
              </w:rPr>
              <w:t>5</w:t>
            </w:r>
            <w:r w:rsidRPr="003726A6">
              <w:rPr>
                <w:lang w:eastAsia="ja-JP"/>
              </w:rPr>
              <w:t>)</w:t>
            </w:r>
          </w:p>
        </w:tc>
        <w:tc>
          <w:tcPr>
            <w:tcW w:w="1486" w:type="dxa"/>
            <w:vAlign w:val="center"/>
          </w:tcPr>
          <w:p w14:paraId="339998DC" w14:textId="103B38F4" w:rsidR="00EF0A8F" w:rsidRPr="003E3FDC" w:rsidRDefault="00EF0A8F" w:rsidP="00EF0A8F">
            <w:pPr>
              <w:pStyle w:val="TAC"/>
            </w:pPr>
            <w:r>
              <w:rPr>
                <w:rFonts w:hint="eastAsia"/>
                <w:lang w:eastAsia="zh-CN"/>
              </w:rPr>
              <w:t>D</w:t>
            </w:r>
            <w:r>
              <w:rPr>
                <w:lang w:eastAsia="zh-CN"/>
              </w:rPr>
              <w:t>C_66A_n5A</w:t>
            </w:r>
          </w:p>
        </w:tc>
        <w:tc>
          <w:tcPr>
            <w:tcW w:w="1547" w:type="dxa"/>
            <w:shd w:val="clear" w:color="auto" w:fill="auto"/>
            <w:vAlign w:val="center"/>
          </w:tcPr>
          <w:p w14:paraId="268A0498" w14:textId="4B04B0F2" w:rsidR="00EF0A8F" w:rsidRPr="003E3FDC" w:rsidRDefault="00EF0A8F" w:rsidP="00EF0A8F">
            <w:pPr>
              <w:pStyle w:val="TAC"/>
            </w:pPr>
            <w:r w:rsidRPr="00E80F49">
              <w:t>No 3CC exception</w:t>
            </w:r>
          </w:p>
        </w:tc>
        <w:tc>
          <w:tcPr>
            <w:tcW w:w="1495" w:type="dxa"/>
            <w:shd w:val="clear" w:color="auto" w:fill="auto"/>
            <w:vAlign w:val="center"/>
          </w:tcPr>
          <w:p w14:paraId="17DF03F0" w14:textId="0E05241F" w:rsidR="00EF0A8F" w:rsidRPr="003E3FDC" w:rsidRDefault="00EF0A8F" w:rsidP="00EF0A8F">
            <w:pPr>
              <w:pStyle w:val="TAC"/>
            </w:pPr>
            <w:r w:rsidRPr="00E80F49">
              <w:rPr>
                <w:rFonts w:eastAsia="SimSun"/>
              </w:rPr>
              <w:t>No test required</w:t>
            </w:r>
          </w:p>
        </w:tc>
        <w:tc>
          <w:tcPr>
            <w:tcW w:w="1466" w:type="dxa"/>
            <w:vAlign w:val="center"/>
          </w:tcPr>
          <w:p w14:paraId="61A6DFAC" w14:textId="77777777" w:rsidR="00EF0A8F" w:rsidRPr="00E80F49" w:rsidRDefault="00EF0A8F" w:rsidP="00EF0A8F">
            <w:pPr>
              <w:pStyle w:val="TAC"/>
              <w:rPr>
                <w:lang w:eastAsia="zh-CN"/>
              </w:rPr>
            </w:pPr>
          </w:p>
        </w:tc>
        <w:tc>
          <w:tcPr>
            <w:tcW w:w="1147" w:type="dxa"/>
            <w:tcBorders>
              <w:top w:val="nil"/>
            </w:tcBorders>
            <w:shd w:val="clear" w:color="auto" w:fill="auto"/>
            <w:vAlign w:val="center"/>
          </w:tcPr>
          <w:p w14:paraId="59DFA4A2" w14:textId="77777777" w:rsidR="00EF0A8F" w:rsidRPr="003E3FDC" w:rsidRDefault="00EF0A8F" w:rsidP="00EF0A8F">
            <w:pPr>
              <w:pStyle w:val="TAC"/>
            </w:pPr>
          </w:p>
        </w:tc>
      </w:tr>
      <w:tr w:rsidR="003A273C" w:rsidRPr="00E80F49" w14:paraId="7D46D63A" w14:textId="77777777" w:rsidTr="0091784C">
        <w:tc>
          <w:tcPr>
            <w:tcW w:w="1781" w:type="dxa"/>
            <w:tcBorders>
              <w:bottom w:val="nil"/>
            </w:tcBorders>
            <w:vAlign w:val="center"/>
          </w:tcPr>
          <w:p w14:paraId="1DAEDC31" w14:textId="57EE4FEC" w:rsidR="003A273C" w:rsidRPr="00E80F49" w:rsidRDefault="003A273C" w:rsidP="003A273C">
            <w:pPr>
              <w:pStyle w:val="TAC"/>
            </w:pPr>
            <w:r>
              <w:rPr>
                <w:rFonts w:hint="eastAsia"/>
                <w:lang w:eastAsia="zh-CN"/>
              </w:rPr>
              <w:t>D</w:t>
            </w:r>
            <w:r>
              <w:rPr>
                <w:lang w:eastAsia="zh-CN"/>
              </w:rPr>
              <w:t>C_2A-66A_n41A</w:t>
            </w:r>
          </w:p>
        </w:tc>
        <w:tc>
          <w:tcPr>
            <w:tcW w:w="1804" w:type="dxa"/>
            <w:shd w:val="clear" w:color="auto" w:fill="auto"/>
            <w:vAlign w:val="center"/>
          </w:tcPr>
          <w:p w14:paraId="58420A9B" w14:textId="6C7CEFAB" w:rsidR="003A273C" w:rsidRPr="00E80F49" w:rsidRDefault="003A273C" w:rsidP="003A273C">
            <w:pPr>
              <w:pStyle w:val="TAC"/>
            </w:pPr>
            <w:r>
              <w:rPr>
                <w:rFonts w:hint="eastAsia"/>
                <w:lang w:eastAsia="zh-CN"/>
              </w:rPr>
              <w:t>N</w:t>
            </w:r>
            <w:r>
              <w:rPr>
                <w:lang w:eastAsia="zh-CN"/>
              </w:rPr>
              <w:t>o</w:t>
            </w:r>
          </w:p>
        </w:tc>
        <w:tc>
          <w:tcPr>
            <w:tcW w:w="1486" w:type="dxa"/>
            <w:vAlign w:val="center"/>
          </w:tcPr>
          <w:p w14:paraId="789DCF18" w14:textId="10035249" w:rsidR="003A273C" w:rsidRPr="00E80F49" w:rsidRDefault="003A273C" w:rsidP="003A273C">
            <w:pPr>
              <w:pStyle w:val="TAC"/>
            </w:pPr>
            <w:r>
              <w:rPr>
                <w:rFonts w:hint="eastAsia"/>
                <w:lang w:eastAsia="zh-CN"/>
              </w:rPr>
              <w:t>D</w:t>
            </w:r>
            <w:r>
              <w:rPr>
                <w:lang w:eastAsia="zh-CN"/>
              </w:rPr>
              <w:t>C_2A_n41A</w:t>
            </w:r>
          </w:p>
        </w:tc>
        <w:tc>
          <w:tcPr>
            <w:tcW w:w="1547" w:type="dxa"/>
            <w:shd w:val="clear" w:color="auto" w:fill="auto"/>
            <w:vAlign w:val="center"/>
          </w:tcPr>
          <w:p w14:paraId="591ED669" w14:textId="6A786201" w:rsidR="003A273C" w:rsidRPr="00E80F49" w:rsidRDefault="003A273C" w:rsidP="003A273C">
            <w:pPr>
              <w:pStyle w:val="TAC"/>
            </w:pPr>
            <w:r>
              <w:rPr>
                <w:rFonts w:hint="eastAsia"/>
                <w:lang w:eastAsia="zh-CN"/>
              </w:rPr>
              <w:t>2</w:t>
            </w:r>
            <w:r>
              <w:rPr>
                <w:lang w:eastAsia="zh-CN"/>
              </w:rPr>
              <w:t xml:space="preserve"> (3 band IMD4)</w:t>
            </w:r>
          </w:p>
        </w:tc>
        <w:tc>
          <w:tcPr>
            <w:tcW w:w="1495" w:type="dxa"/>
            <w:shd w:val="clear" w:color="auto" w:fill="auto"/>
            <w:vAlign w:val="center"/>
          </w:tcPr>
          <w:p w14:paraId="0F145C61" w14:textId="2754B601" w:rsidR="003A273C" w:rsidRPr="00E80F49" w:rsidRDefault="003A273C" w:rsidP="003A273C">
            <w:pPr>
              <w:pStyle w:val="TAC"/>
            </w:pPr>
            <w:r>
              <w:rPr>
                <w:rFonts w:hint="eastAsia"/>
                <w:lang w:eastAsia="zh-CN"/>
              </w:rPr>
              <w:t>I</w:t>
            </w:r>
            <w:r>
              <w:rPr>
                <w:lang w:eastAsia="zh-CN"/>
              </w:rPr>
              <w:t>MD4</w:t>
            </w:r>
          </w:p>
        </w:tc>
        <w:tc>
          <w:tcPr>
            <w:tcW w:w="1466" w:type="dxa"/>
            <w:vAlign w:val="center"/>
          </w:tcPr>
          <w:p w14:paraId="1B28ADBD" w14:textId="77777777" w:rsidR="003A273C" w:rsidRPr="00E80F49" w:rsidRDefault="003A273C" w:rsidP="003A273C">
            <w:pPr>
              <w:pStyle w:val="TAC"/>
              <w:rPr>
                <w:lang w:eastAsia="zh-CN"/>
              </w:rPr>
            </w:pPr>
          </w:p>
        </w:tc>
        <w:tc>
          <w:tcPr>
            <w:tcW w:w="1147" w:type="dxa"/>
            <w:tcBorders>
              <w:bottom w:val="nil"/>
            </w:tcBorders>
            <w:shd w:val="clear" w:color="auto" w:fill="auto"/>
            <w:vAlign w:val="center"/>
          </w:tcPr>
          <w:p w14:paraId="029DDD7E" w14:textId="4BFA1E71" w:rsidR="003A273C" w:rsidRPr="00E80F49" w:rsidRDefault="003A273C" w:rsidP="003A273C">
            <w:pPr>
              <w:pStyle w:val="TAC"/>
            </w:pPr>
            <w:r>
              <w:rPr>
                <w:rFonts w:hint="eastAsia"/>
                <w:lang w:eastAsia="zh-CN"/>
              </w:rPr>
              <w:t>R</w:t>
            </w:r>
            <w:r>
              <w:rPr>
                <w:lang w:eastAsia="zh-CN"/>
              </w:rPr>
              <w:t>AN5#96-e</w:t>
            </w:r>
          </w:p>
        </w:tc>
      </w:tr>
      <w:tr w:rsidR="003A273C" w:rsidRPr="00E80F49" w14:paraId="068A4975" w14:textId="77777777" w:rsidTr="0091784C">
        <w:tc>
          <w:tcPr>
            <w:tcW w:w="1781" w:type="dxa"/>
            <w:tcBorders>
              <w:top w:val="nil"/>
            </w:tcBorders>
            <w:vAlign w:val="center"/>
          </w:tcPr>
          <w:p w14:paraId="332494B8" w14:textId="77777777" w:rsidR="003A273C" w:rsidRPr="00E80F49" w:rsidRDefault="003A273C" w:rsidP="003A273C">
            <w:pPr>
              <w:pStyle w:val="TAC"/>
            </w:pPr>
          </w:p>
        </w:tc>
        <w:tc>
          <w:tcPr>
            <w:tcW w:w="1804" w:type="dxa"/>
            <w:shd w:val="clear" w:color="auto" w:fill="auto"/>
            <w:vAlign w:val="center"/>
          </w:tcPr>
          <w:p w14:paraId="1D6A1975" w14:textId="77D6FE94" w:rsidR="003A273C" w:rsidRPr="00E80F49" w:rsidRDefault="003A273C" w:rsidP="003A273C">
            <w:pPr>
              <w:pStyle w:val="TAC"/>
            </w:pPr>
            <w:r>
              <w:rPr>
                <w:rFonts w:hint="eastAsia"/>
                <w:lang w:eastAsia="zh-CN"/>
              </w:rPr>
              <w:t>N</w:t>
            </w:r>
            <w:r>
              <w:rPr>
                <w:lang w:eastAsia="zh-CN"/>
              </w:rPr>
              <w:t>o</w:t>
            </w:r>
          </w:p>
        </w:tc>
        <w:tc>
          <w:tcPr>
            <w:tcW w:w="1486" w:type="dxa"/>
            <w:vAlign w:val="center"/>
          </w:tcPr>
          <w:p w14:paraId="0A5F6357" w14:textId="0DF17924" w:rsidR="003A273C" w:rsidRPr="00E80F49" w:rsidRDefault="003A273C" w:rsidP="003A273C">
            <w:pPr>
              <w:pStyle w:val="TAC"/>
            </w:pPr>
            <w:r>
              <w:rPr>
                <w:rFonts w:hint="eastAsia"/>
                <w:lang w:eastAsia="zh-CN"/>
              </w:rPr>
              <w:t>D</w:t>
            </w:r>
            <w:r>
              <w:rPr>
                <w:lang w:eastAsia="zh-CN"/>
              </w:rPr>
              <w:t>C_66A_n41A</w:t>
            </w:r>
          </w:p>
        </w:tc>
        <w:tc>
          <w:tcPr>
            <w:tcW w:w="1547" w:type="dxa"/>
            <w:shd w:val="clear" w:color="auto" w:fill="auto"/>
            <w:vAlign w:val="center"/>
          </w:tcPr>
          <w:p w14:paraId="0872BF2D" w14:textId="03C119D9" w:rsidR="003A273C" w:rsidRPr="00E80F49" w:rsidRDefault="003A273C" w:rsidP="003A273C">
            <w:pPr>
              <w:pStyle w:val="TAC"/>
            </w:pPr>
            <w:r w:rsidRPr="00E80F49">
              <w:t>No 3CC exception</w:t>
            </w:r>
          </w:p>
        </w:tc>
        <w:tc>
          <w:tcPr>
            <w:tcW w:w="1495" w:type="dxa"/>
            <w:shd w:val="clear" w:color="auto" w:fill="auto"/>
            <w:vAlign w:val="center"/>
          </w:tcPr>
          <w:p w14:paraId="351CC829" w14:textId="77777777" w:rsidR="003A273C" w:rsidRPr="00E80F49" w:rsidRDefault="003A273C" w:rsidP="003A273C">
            <w:pPr>
              <w:pStyle w:val="TAC"/>
            </w:pPr>
          </w:p>
        </w:tc>
        <w:tc>
          <w:tcPr>
            <w:tcW w:w="1466" w:type="dxa"/>
            <w:vAlign w:val="center"/>
          </w:tcPr>
          <w:p w14:paraId="2C37AA2F" w14:textId="77777777" w:rsidR="003A273C" w:rsidRPr="00E80F49" w:rsidRDefault="003A273C" w:rsidP="003A273C">
            <w:pPr>
              <w:pStyle w:val="TAC"/>
              <w:rPr>
                <w:lang w:eastAsia="zh-CN"/>
              </w:rPr>
            </w:pPr>
          </w:p>
        </w:tc>
        <w:tc>
          <w:tcPr>
            <w:tcW w:w="1147" w:type="dxa"/>
            <w:tcBorders>
              <w:top w:val="nil"/>
            </w:tcBorders>
            <w:shd w:val="clear" w:color="auto" w:fill="auto"/>
            <w:vAlign w:val="center"/>
          </w:tcPr>
          <w:p w14:paraId="6E888604" w14:textId="77777777" w:rsidR="003A273C" w:rsidRPr="00E80F49" w:rsidRDefault="003A273C" w:rsidP="003A273C">
            <w:pPr>
              <w:pStyle w:val="TAC"/>
            </w:pPr>
          </w:p>
        </w:tc>
      </w:tr>
      <w:tr w:rsidR="003A273C" w:rsidRPr="00E80F49" w14:paraId="1E525885" w14:textId="77777777" w:rsidTr="0091784C">
        <w:tc>
          <w:tcPr>
            <w:tcW w:w="1781" w:type="dxa"/>
            <w:vMerge w:val="restart"/>
            <w:vAlign w:val="center"/>
          </w:tcPr>
          <w:p w14:paraId="11447B45" w14:textId="5E3BB8EE" w:rsidR="003A273C" w:rsidRPr="00E80F49" w:rsidRDefault="003A273C" w:rsidP="003A273C">
            <w:pPr>
              <w:pStyle w:val="TAC"/>
            </w:pPr>
            <w:r w:rsidRPr="00E80F49">
              <w:rPr>
                <w:lang w:eastAsia="en-US"/>
              </w:rPr>
              <w:t>DC_3A-7A_n1A</w:t>
            </w:r>
          </w:p>
        </w:tc>
        <w:tc>
          <w:tcPr>
            <w:tcW w:w="1804" w:type="dxa"/>
            <w:shd w:val="clear" w:color="auto" w:fill="auto"/>
            <w:vAlign w:val="center"/>
          </w:tcPr>
          <w:p w14:paraId="0B39BA5F" w14:textId="34327BEC" w:rsidR="003A273C" w:rsidRPr="00E80F49" w:rsidRDefault="003A273C" w:rsidP="003A273C">
            <w:pPr>
              <w:pStyle w:val="TAC"/>
              <w:rPr>
                <w:lang w:eastAsia="ja-JP"/>
              </w:rPr>
            </w:pPr>
            <w:r w:rsidRPr="00E80F49">
              <w:rPr>
                <w:lang w:eastAsia="en-US"/>
              </w:rPr>
              <w:t>Yes</w:t>
            </w:r>
          </w:p>
        </w:tc>
        <w:tc>
          <w:tcPr>
            <w:tcW w:w="1486" w:type="dxa"/>
            <w:vAlign w:val="center"/>
          </w:tcPr>
          <w:p w14:paraId="40AF79BF" w14:textId="0FC8D112" w:rsidR="003A273C" w:rsidRPr="00E80F49" w:rsidRDefault="003A273C" w:rsidP="003A273C">
            <w:pPr>
              <w:pStyle w:val="TAC"/>
            </w:pPr>
            <w:r w:rsidRPr="00E80F49">
              <w:rPr>
                <w:lang w:eastAsia="en-US"/>
              </w:rPr>
              <w:t>DC_3A_n1A</w:t>
            </w:r>
          </w:p>
        </w:tc>
        <w:tc>
          <w:tcPr>
            <w:tcW w:w="1547" w:type="dxa"/>
            <w:shd w:val="clear" w:color="auto" w:fill="auto"/>
            <w:vAlign w:val="center"/>
          </w:tcPr>
          <w:p w14:paraId="26DE66CF" w14:textId="26096C31"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3D1AE58C" w14:textId="66183960" w:rsidR="003A273C" w:rsidRPr="00E80F49" w:rsidRDefault="003A273C" w:rsidP="003A273C">
            <w:pPr>
              <w:pStyle w:val="TAC"/>
              <w:rPr>
                <w:lang w:eastAsia="ja-JP"/>
              </w:rPr>
            </w:pPr>
            <w:r w:rsidRPr="00E80F49">
              <w:rPr>
                <w:lang w:eastAsia="en-US"/>
              </w:rPr>
              <w:t>No test required</w:t>
            </w:r>
          </w:p>
        </w:tc>
        <w:tc>
          <w:tcPr>
            <w:tcW w:w="1466" w:type="dxa"/>
            <w:vAlign w:val="center"/>
          </w:tcPr>
          <w:p w14:paraId="4BE4F73D" w14:textId="27E9DF5D" w:rsidR="003A273C" w:rsidRPr="00E80F49" w:rsidRDefault="003A273C" w:rsidP="003A273C">
            <w:pPr>
              <w:pStyle w:val="TAC"/>
            </w:pPr>
          </w:p>
        </w:tc>
        <w:tc>
          <w:tcPr>
            <w:tcW w:w="1147" w:type="dxa"/>
            <w:shd w:val="clear" w:color="auto" w:fill="auto"/>
            <w:vAlign w:val="center"/>
          </w:tcPr>
          <w:p w14:paraId="29EDAEA9" w14:textId="48170762" w:rsidR="003A273C" w:rsidRPr="00E80F49" w:rsidRDefault="003A273C" w:rsidP="003A273C">
            <w:pPr>
              <w:pStyle w:val="TAC"/>
            </w:pPr>
            <w:r w:rsidRPr="00E80F49">
              <w:rPr>
                <w:lang w:eastAsia="en-US"/>
              </w:rPr>
              <w:t>RAN5#90-e</w:t>
            </w:r>
          </w:p>
        </w:tc>
      </w:tr>
      <w:tr w:rsidR="003A273C" w:rsidRPr="00E80F49" w14:paraId="19D3D9F6" w14:textId="77777777" w:rsidTr="0091784C">
        <w:tc>
          <w:tcPr>
            <w:tcW w:w="1781" w:type="dxa"/>
            <w:vMerge/>
            <w:vAlign w:val="center"/>
          </w:tcPr>
          <w:p w14:paraId="581AB8F6" w14:textId="77777777" w:rsidR="003A273C" w:rsidRPr="00E80F49" w:rsidRDefault="003A273C" w:rsidP="003A273C">
            <w:pPr>
              <w:pStyle w:val="TAC"/>
            </w:pPr>
          </w:p>
        </w:tc>
        <w:tc>
          <w:tcPr>
            <w:tcW w:w="1804" w:type="dxa"/>
            <w:shd w:val="clear" w:color="auto" w:fill="auto"/>
            <w:vAlign w:val="center"/>
          </w:tcPr>
          <w:p w14:paraId="14369C9F" w14:textId="528866AC" w:rsidR="003A273C" w:rsidRPr="00E80F49" w:rsidRDefault="003A273C" w:rsidP="003A273C">
            <w:pPr>
              <w:pStyle w:val="TAC"/>
              <w:rPr>
                <w:lang w:eastAsia="ja-JP"/>
              </w:rPr>
            </w:pPr>
            <w:r w:rsidRPr="00E80F49">
              <w:rPr>
                <w:lang w:eastAsia="en-US"/>
              </w:rPr>
              <w:t>No</w:t>
            </w:r>
          </w:p>
        </w:tc>
        <w:tc>
          <w:tcPr>
            <w:tcW w:w="1486" w:type="dxa"/>
            <w:vAlign w:val="center"/>
          </w:tcPr>
          <w:p w14:paraId="0E233EC8" w14:textId="55D7AA47" w:rsidR="003A273C" w:rsidRPr="00E80F49" w:rsidRDefault="003A273C" w:rsidP="003A273C">
            <w:pPr>
              <w:pStyle w:val="TAC"/>
            </w:pPr>
            <w:r w:rsidRPr="00E80F49">
              <w:rPr>
                <w:lang w:eastAsia="en-US"/>
              </w:rPr>
              <w:t>DC_7A_n1A</w:t>
            </w:r>
          </w:p>
        </w:tc>
        <w:tc>
          <w:tcPr>
            <w:tcW w:w="1547" w:type="dxa"/>
            <w:shd w:val="clear" w:color="auto" w:fill="auto"/>
            <w:vAlign w:val="center"/>
          </w:tcPr>
          <w:p w14:paraId="792C28EA" w14:textId="4DAC3ECF"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2E2A83EF" w14:textId="4552DAC4" w:rsidR="003A273C" w:rsidRPr="00E80F49" w:rsidRDefault="003A273C" w:rsidP="003A273C">
            <w:pPr>
              <w:pStyle w:val="TAC"/>
              <w:rPr>
                <w:lang w:eastAsia="ja-JP"/>
              </w:rPr>
            </w:pPr>
          </w:p>
        </w:tc>
        <w:tc>
          <w:tcPr>
            <w:tcW w:w="1466" w:type="dxa"/>
            <w:vAlign w:val="center"/>
          </w:tcPr>
          <w:p w14:paraId="30142318" w14:textId="4BD1A925" w:rsidR="003A273C" w:rsidRPr="00E80F49" w:rsidRDefault="003A273C" w:rsidP="003A273C">
            <w:pPr>
              <w:pStyle w:val="TAC"/>
            </w:pPr>
          </w:p>
        </w:tc>
        <w:tc>
          <w:tcPr>
            <w:tcW w:w="1147" w:type="dxa"/>
            <w:shd w:val="clear" w:color="auto" w:fill="auto"/>
            <w:vAlign w:val="center"/>
          </w:tcPr>
          <w:p w14:paraId="0F931D33" w14:textId="77777777" w:rsidR="003A273C" w:rsidRPr="00E80F49" w:rsidRDefault="003A273C" w:rsidP="003A273C">
            <w:pPr>
              <w:pStyle w:val="TAC"/>
            </w:pPr>
          </w:p>
        </w:tc>
      </w:tr>
      <w:tr w:rsidR="003A273C" w:rsidRPr="00E80F49" w14:paraId="2762BCAC" w14:textId="77777777" w:rsidTr="0091784C">
        <w:tc>
          <w:tcPr>
            <w:tcW w:w="1781" w:type="dxa"/>
            <w:tcBorders>
              <w:bottom w:val="nil"/>
            </w:tcBorders>
            <w:vAlign w:val="center"/>
          </w:tcPr>
          <w:p w14:paraId="73253481" w14:textId="5DB269E6" w:rsidR="003A273C" w:rsidRPr="00E80F49" w:rsidRDefault="003A273C" w:rsidP="003A273C">
            <w:pPr>
              <w:pStyle w:val="TAC"/>
            </w:pPr>
            <w:r w:rsidRPr="00E80F49">
              <w:t>DC_3A-7A_n5A</w:t>
            </w:r>
          </w:p>
        </w:tc>
        <w:tc>
          <w:tcPr>
            <w:tcW w:w="1804" w:type="dxa"/>
            <w:shd w:val="clear" w:color="auto" w:fill="auto"/>
            <w:vAlign w:val="center"/>
          </w:tcPr>
          <w:p w14:paraId="755C2D13" w14:textId="20959172" w:rsidR="003A273C" w:rsidRPr="00E80F49" w:rsidRDefault="003A273C" w:rsidP="003A273C">
            <w:pPr>
              <w:pStyle w:val="TAC"/>
              <w:rPr>
                <w:lang w:eastAsia="en-US"/>
              </w:rPr>
            </w:pPr>
            <w:r w:rsidRPr="00E80F49">
              <w:t>Yes</w:t>
            </w:r>
          </w:p>
        </w:tc>
        <w:tc>
          <w:tcPr>
            <w:tcW w:w="1486" w:type="dxa"/>
            <w:vAlign w:val="center"/>
          </w:tcPr>
          <w:p w14:paraId="6C3A279D" w14:textId="24F983AE" w:rsidR="003A273C" w:rsidRPr="00E80F49" w:rsidRDefault="003A273C" w:rsidP="003A273C">
            <w:pPr>
              <w:pStyle w:val="TAC"/>
              <w:rPr>
                <w:lang w:eastAsia="en-US"/>
              </w:rPr>
            </w:pPr>
            <w:r w:rsidRPr="00E80F49">
              <w:t>DC_3A_n5A</w:t>
            </w:r>
          </w:p>
        </w:tc>
        <w:tc>
          <w:tcPr>
            <w:tcW w:w="1547" w:type="dxa"/>
            <w:shd w:val="clear" w:color="auto" w:fill="auto"/>
            <w:vAlign w:val="center"/>
          </w:tcPr>
          <w:p w14:paraId="0E0E99AA" w14:textId="133D65B5" w:rsidR="003A273C" w:rsidRPr="00E80F49" w:rsidRDefault="003A273C" w:rsidP="003A273C">
            <w:pPr>
              <w:pStyle w:val="TAC"/>
              <w:rPr>
                <w:lang w:eastAsia="en-US"/>
              </w:rPr>
            </w:pPr>
            <w:r w:rsidRPr="00E80F49">
              <w:t>7 (3 band IMD2)</w:t>
            </w:r>
          </w:p>
        </w:tc>
        <w:tc>
          <w:tcPr>
            <w:tcW w:w="1495" w:type="dxa"/>
            <w:shd w:val="clear" w:color="auto" w:fill="auto"/>
            <w:vAlign w:val="center"/>
          </w:tcPr>
          <w:p w14:paraId="6129CA53" w14:textId="35738CC6" w:rsidR="003A273C" w:rsidRPr="00E80F49" w:rsidRDefault="003A273C" w:rsidP="003A273C">
            <w:pPr>
              <w:pStyle w:val="TAC"/>
              <w:rPr>
                <w:lang w:eastAsia="ja-JP"/>
              </w:rPr>
            </w:pPr>
            <w:r w:rsidRPr="00E80F49">
              <w:t>IMD2</w:t>
            </w:r>
          </w:p>
        </w:tc>
        <w:tc>
          <w:tcPr>
            <w:tcW w:w="1466" w:type="dxa"/>
            <w:vAlign w:val="center"/>
          </w:tcPr>
          <w:p w14:paraId="1B43BB81" w14:textId="77777777" w:rsidR="003A273C" w:rsidRPr="00E80F49" w:rsidRDefault="003A273C" w:rsidP="003A273C">
            <w:pPr>
              <w:pStyle w:val="TAC"/>
            </w:pPr>
          </w:p>
        </w:tc>
        <w:tc>
          <w:tcPr>
            <w:tcW w:w="1147" w:type="dxa"/>
            <w:shd w:val="clear" w:color="auto" w:fill="auto"/>
            <w:vAlign w:val="center"/>
          </w:tcPr>
          <w:p w14:paraId="107D062E" w14:textId="36832274" w:rsidR="003A273C" w:rsidRPr="00E80F49" w:rsidRDefault="003A273C" w:rsidP="003A273C">
            <w:pPr>
              <w:pStyle w:val="TAC"/>
            </w:pPr>
            <w:r w:rsidRPr="00E80F49">
              <w:rPr>
                <w:rFonts w:eastAsia="SimSun"/>
              </w:rPr>
              <w:t>RAN5#95-e</w:t>
            </w:r>
          </w:p>
        </w:tc>
      </w:tr>
      <w:tr w:rsidR="003A273C" w:rsidRPr="00E80F49" w14:paraId="51C06B17" w14:textId="77777777" w:rsidTr="0091784C">
        <w:tc>
          <w:tcPr>
            <w:tcW w:w="1781" w:type="dxa"/>
            <w:tcBorders>
              <w:top w:val="nil"/>
            </w:tcBorders>
            <w:vAlign w:val="center"/>
          </w:tcPr>
          <w:p w14:paraId="1D8EC060" w14:textId="77777777" w:rsidR="003A273C" w:rsidRPr="00E80F49" w:rsidRDefault="003A273C" w:rsidP="003A273C">
            <w:pPr>
              <w:pStyle w:val="TAC"/>
            </w:pPr>
          </w:p>
        </w:tc>
        <w:tc>
          <w:tcPr>
            <w:tcW w:w="1804" w:type="dxa"/>
            <w:shd w:val="clear" w:color="auto" w:fill="auto"/>
            <w:vAlign w:val="center"/>
          </w:tcPr>
          <w:p w14:paraId="0876EACF" w14:textId="008715BD" w:rsidR="003A273C" w:rsidRPr="00E80F49" w:rsidRDefault="003A273C" w:rsidP="003A273C">
            <w:pPr>
              <w:pStyle w:val="TAC"/>
              <w:rPr>
                <w:lang w:eastAsia="en-US"/>
              </w:rPr>
            </w:pPr>
            <w:r w:rsidRPr="00E80F49">
              <w:t>Yes</w:t>
            </w:r>
          </w:p>
        </w:tc>
        <w:tc>
          <w:tcPr>
            <w:tcW w:w="1486" w:type="dxa"/>
            <w:vAlign w:val="center"/>
          </w:tcPr>
          <w:p w14:paraId="551AC90F" w14:textId="59599FDE" w:rsidR="003A273C" w:rsidRPr="00E80F49" w:rsidRDefault="003A273C" w:rsidP="003A273C">
            <w:pPr>
              <w:pStyle w:val="TAC"/>
              <w:rPr>
                <w:lang w:eastAsia="en-US"/>
              </w:rPr>
            </w:pPr>
            <w:r w:rsidRPr="00E80F49">
              <w:t>DC_7A_n5A</w:t>
            </w:r>
          </w:p>
        </w:tc>
        <w:tc>
          <w:tcPr>
            <w:tcW w:w="1547" w:type="dxa"/>
            <w:shd w:val="clear" w:color="auto" w:fill="auto"/>
            <w:vAlign w:val="center"/>
          </w:tcPr>
          <w:p w14:paraId="7FA037AF" w14:textId="5E56E7EE" w:rsidR="003A273C" w:rsidRPr="00E80F49" w:rsidRDefault="003A273C" w:rsidP="003A273C">
            <w:pPr>
              <w:pStyle w:val="TAC"/>
              <w:rPr>
                <w:lang w:eastAsia="en-US"/>
              </w:rPr>
            </w:pPr>
            <w:r w:rsidRPr="00E80F49">
              <w:t>No 3CC exception</w:t>
            </w:r>
          </w:p>
        </w:tc>
        <w:tc>
          <w:tcPr>
            <w:tcW w:w="1495" w:type="dxa"/>
            <w:shd w:val="clear" w:color="auto" w:fill="auto"/>
            <w:vAlign w:val="center"/>
          </w:tcPr>
          <w:p w14:paraId="408542B7" w14:textId="470C8A6D" w:rsidR="003A273C" w:rsidRPr="00E80F49" w:rsidRDefault="003A273C" w:rsidP="003A273C">
            <w:pPr>
              <w:pStyle w:val="TAC"/>
              <w:rPr>
                <w:lang w:eastAsia="ja-JP"/>
              </w:rPr>
            </w:pPr>
            <w:r w:rsidRPr="00E80F49">
              <w:t>-</w:t>
            </w:r>
          </w:p>
        </w:tc>
        <w:tc>
          <w:tcPr>
            <w:tcW w:w="1466" w:type="dxa"/>
            <w:vAlign w:val="center"/>
          </w:tcPr>
          <w:p w14:paraId="535D2FFC" w14:textId="77777777" w:rsidR="003A273C" w:rsidRPr="00E80F49" w:rsidRDefault="003A273C" w:rsidP="003A273C">
            <w:pPr>
              <w:pStyle w:val="TAC"/>
            </w:pPr>
          </w:p>
        </w:tc>
        <w:tc>
          <w:tcPr>
            <w:tcW w:w="1147" w:type="dxa"/>
            <w:shd w:val="clear" w:color="auto" w:fill="auto"/>
            <w:vAlign w:val="center"/>
          </w:tcPr>
          <w:p w14:paraId="3906B7A8" w14:textId="5FCD8C89" w:rsidR="003A273C" w:rsidRPr="00E80F49" w:rsidRDefault="003A273C" w:rsidP="003A273C">
            <w:pPr>
              <w:pStyle w:val="TAC"/>
            </w:pPr>
            <w:r w:rsidRPr="00E80F49">
              <w:rPr>
                <w:rFonts w:eastAsia="SimSun"/>
              </w:rPr>
              <w:t>RAN5#95-e</w:t>
            </w:r>
          </w:p>
        </w:tc>
      </w:tr>
      <w:tr w:rsidR="003A273C" w:rsidRPr="00E80F49" w14:paraId="040F69D5" w14:textId="77777777" w:rsidTr="0091784C">
        <w:tc>
          <w:tcPr>
            <w:tcW w:w="1781" w:type="dxa"/>
            <w:tcBorders>
              <w:top w:val="nil"/>
              <w:bottom w:val="nil"/>
            </w:tcBorders>
            <w:vAlign w:val="center"/>
          </w:tcPr>
          <w:p w14:paraId="28397121" w14:textId="3FB21C8B" w:rsidR="003A273C" w:rsidRPr="00E80F49" w:rsidRDefault="003A273C" w:rsidP="003A273C">
            <w:pPr>
              <w:pStyle w:val="TAC"/>
            </w:pPr>
            <w:r w:rsidRPr="00E80F49">
              <w:t>DC_3A-7A_n</w:t>
            </w:r>
            <w:r>
              <w:t>8</w:t>
            </w:r>
            <w:r w:rsidRPr="00E80F49">
              <w:t>A</w:t>
            </w:r>
          </w:p>
        </w:tc>
        <w:tc>
          <w:tcPr>
            <w:tcW w:w="1804" w:type="dxa"/>
            <w:shd w:val="clear" w:color="auto" w:fill="auto"/>
            <w:vAlign w:val="center"/>
          </w:tcPr>
          <w:p w14:paraId="3EB5D36F" w14:textId="2EFDCDE6" w:rsidR="003A273C" w:rsidRPr="00E80F49" w:rsidRDefault="003A273C" w:rsidP="003A273C">
            <w:pPr>
              <w:pStyle w:val="TAC"/>
            </w:pPr>
            <w:r w:rsidRPr="003726A6">
              <w:t>No</w:t>
            </w:r>
          </w:p>
        </w:tc>
        <w:tc>
          <w:tcPr>
            <w:tcW w:w="1486" w:type="dxa"/>
            <w:vAlign w:val="center"/>
          </w:tcPr>
          <w:p w14:paraId="607D17FF" w14:textId="59D0BC62" w:rsidR="003A273C" w:rsidRPr="00E80F49" w:rsidRDefault="003A273C" w:rsidP="003A273C">
            <w:pPr>
              <w:pStyle w:val="TAC"/>
            </w:pPr>
            <w:r w:rsidRPr="003726A6">
              <w:rPr>
                <w:lang w:eastAsia="fi-FI"/>
              </w:rPr>
              <w:t>DC_3A_</w:t>
            </w:r>
            <w:r w:rsidRPr="003726A6">
              <w:rPr>
                <w:lang w:eastAsia="ja-JP"/>
              </w:rPr>
              <w:t>n8A</w:t>
            </w:r>
          </w:p>
        </w:tc>
        <w:tc>
          <w:tcPr>
            <w:tcW w:w="1547" w:type="dxa"/>
            <w:shd w:val="clear" w:color="auto" w:fill="auto"/>
            <w:vAlign w:val="center"/>
          </w:tcPr>
          <w:p w14:paraId="3A0E8733" w14:textId="37D7CE8C" w:rsidR="003A273C" w:rsidRPr="00E80F49" w:rsidRDefault="003A273C" w:rsidP="003A273C">
            <w:pPr>
              <w:pStyle w:val="TAC"/>
            </w:pPr>
            <w:r w:rsidRPr="003726A6">
              <w:t>7 (3 band IMD2, IMD3)</w:t>
            </w:r>
          </w:p>
        </w:tc>
        <w:tc>
          <w:tcPr>
            <w:tcW w:w="1495" w:type="dxa"/>
            <w:shd w:val="clear" w:color="auto" w:fill="auto"/>
            <w:vAlign w:val="center"/>
          </w:tcPr>
          <w:p w14:paraId="5A658924" w14:textId="6D1BAD9E" w:rsidR="003A273C" w:rsidRPr="00E80F49" w:rsidRDefault="003A273C" w:rsidP="003A273C">
            <w:pPr>
              <w:pStyle w:val="TAC"/>
            </w:pPr>
            <w:r w:rsidRPr="003726A6">
              <w:rPr>
                <w:lang w:eastAsia="ja-JP"/>
              </w:rPr>
              <w:t>IMD2, IMD3</w:t>
            </w:r>
          </w:p>
        </w:tc>
        <w:tc>
          <w:tcPr>
            <w:tcW w:w="1466" w:type="dxa"/>
            <w:vAlign w:val="center"/>
          </w:tcPr>
          <w:p w14:paraId="044B0D36" w14:textId="77777777" w:rsidR="003A273C" w:rsidRPr="00E80F49" w:rsidRDefault="003A273C" w:rsidP="003A273C">
            <w:pPr>
              <w:pStyle w:val="TAC"/>
            </w:pPr>
          </w:p>
        </w:tc>
        <w:tc>
          <w:tcPr>
            <w:tcW w:w="1147" w:type="dxa"/>
            <w:shd w:val="clear" w:color="auto" w:fill="auto"/>
            <w:vAlign w:val="center"/>
          </w:tcPr>
          <w:p w14:paraId="4E469002" w14:textId="6B956026" w:rsidR="003A273C" w:rsidRPr="00E80F49" w:rsidRDefault="003A273C" w:rsidP="003A273C">
            <w:pPr>
              <w:pStyle w:val="TAC"/>
              <w:rPr>
                <w:rFonts w:eastAsia="SimSun"/>
              </w:rPr>
            </w:pPr>
            <w:r w:rsidRPr="003726A6">
              <w:t>RAN5#96-e</w:t>
            </w:r>
          </w:p>
        </w:tc>
      </w:tr>
      <w:tr w:rsidR="003A273C" w:rsidRPr="00E80F49" w14:paraId="4AE72AB9" w14:textId="77777777" w:rsidTr="0091784C">
        <w:tc>
          <w:tcPr>
            <w:tcW w:w="1781" w:type="dxa"/>
            <w:tcBorders>
              <w:top w:val="nil"/>
            </w:tcBorders>
            <w:vAlign w:val="center"/>
          </w:tcPr>
          <w:p w14:paraId="30E5CD81" w14:textId="77777777" w:rsidR="003A273C" w:rsidRPr="00E80F49" w:rsidRDefault="003A273C" w:rsidP="003A273C">
            <w:pPr>
              <w:pStyle w:val="TAC"/>
            </w:pPr>
          </w:p>
        </w:tc>
        <w:tc>
          <w:tcPr>
            <w:tcW w:w="1804" w:type="dxa"/>
            <w:shd w:val="clear" w:color="auto" w:fill="auto"/>
            <w:vAlign w:val="center"/>
          </w:tcPr>
          <w:p w14:paraId="7B099D49" w14:textId="14DADC3B" w:rsidR="003A273C" w:rsidRPr="00E80F49" w:rsidRDefault="003A273C" w:rsidP="003A273C">
            <w:pPr>
              <w:pStyle w:val="TAC"/>
            </w:pPr>
            <w:r w:rsidRPr="003726A6">
              <w:t>No</w:t>
            </w:r>
          </w:p>
        </w:tc>
        <w:tc>
          <w:tcPr>
            <w:tcW w:w="1486" w:type="dxa"/>
            <w:vAlign w:val="center"/>
          </w:tcPr>
          <w:p w14:paraId="3AE3E80A" w14:textId="2B3F80E0" w:rsidR="003A273C" w:rsidRPr="00E80F49" w:rsidRDefault="003A273C" w:rsidP="003A273C">
            <w:pPr>
              <w:pStyle w:val="TAC"/>
            </w:pPr>
            <w:r w:rsidRPr="003726A6">
              <w:rPr>
                <w:lang w:eastAsia="fi-FI"/>
              </w:rPr>
              <w:t>DC_7A_</w:t>
            </w:r>
            <w:r w:rsidRPr="003726A6">
              <w:rPr>
                <w:lang w:eastAsia="ja-JP"/>
              </w:rPr>
              <w:t>n8A</w:t>
            </w:r>
          </w:p>
        </w:tc>
        <w:tc>
          <w:tcPr>
            <w:tcW w:w="1547" w:type="dxa"/>
            <w:shd w:val="clear" w:color="auto" w:fill="auto"/>
            <w:vAlign w:val="center"/>
          </w:tcPr>
          <w:p w14:paraId="54499E79" w14:textId="3E3FE91E" w:rsidR="003A273C" w:rsidRPr="00E80F49" w:rsidRDefault="003A273C" w:rsidP="003A273C">
            <w:pPr>
              <w:pStyle w:val="TAC"/>
            </w:pPr>
            <w:r w:rsidRPr="003726A6">
              <w:t>No 3CC exception</w:t>
            </w:r>
          </w:p>
        </w:tc>
        <w:tc>
          <w:tcPr>
            <w:tcW w:w="1495" w:type="dxa"/>
            <w:shd w:val="clear" w:color="auto" w:fill="auto"/>
            <w:vAlign w:val="center"/>
          </w:tcPr>
          <w:p w14:paraId="275175CE" w14:textId="34DEF246" w:rsidR="003A273C" w:rsidRPr="00E80F49" w:rsidRDefault="003A273C" w:rsidP="003A273C">
            <w:pPr>
              <w:pStyle w:val="TAC"/>
            </w:pPr>
            <w:r w:rsidRPr="003726A6">
              <w:t>No test required</w:t>
            </w:r>
          </w:p>
        </w:tc>
        <w:tc>
          <w:tcPr>
            <w:tcW w:w="1466" w:type="dxa"/>
            <w:vAlign w:val="center"/>
          </w:tcPr>
          <w:p w14:paraId="7B211E3F" w14:textId="77777777" w:rsidR="003A273C" w:rsidRPr="00E80F49" w:rsidRDefault="003A273C" w:rsidP="003A273C">
            <w:pPr>
              <w:pStyle w:val="TAC"/>
            </w:pPr>
          </w:p>
        </w:tc>
        <w:tc>
          <w:tcPr>
            <w:tcW w:w="1147" w:type="dxa"/>
            <w:shd w:val="clear" w:color="auto" w:fill="auto"/>
            <w:vAlign w:val="center"/>
          </w:tcPr>
          <w:p w14:paraId="409262DA" w14:textId="5C967FB9" w:rsidR="003A273C" w:rsidRPr="00E80F49" w:rsidRDefault="003A273C" w:rsidP="003A273C">
            <w:pPr>
              <w:pStyle w:val="TAC"/>
              <w:rPr>
                <w:rFonts w:eastAsia="SimSun"/>
              </w:rPr>
            </w:pPr>
            <w:r w:rsidRPr="003726A6">
              <w:t>RAN5#96-e</w:t>
            </w:r>
          </w:p>
        </w:tc>
      </w:tr>
      <w:tr w:rsidR="003A273C" w:rsidRPr="00E80F49" w14:paraId="10B9012D" w14:textId="77777777" w:rsidTr="0091784C">
        <w:tc>
          <w:tcPr>
            <w:tcW w:w="1781" w:type="dxa"/>
            <w:tcBorders>
              <w:bottom w:val="nil"/>
            </w:tcBorders>
            <w:vAlign w:val="center"/>
          </w:tcPr>
          <w:p w14:paraId="535085D0" w14:textId="47B2AAFC" w:rsidR="003A273C" w:rsidRPr="00E80F49" w:rsidRDefault="003A273C" w:rsidP="003A273C">
            <w:pPr>
              <w:pStyle w:val="TAC"/>
            </w:pPr>
            <w:r w:rsidRPr="00E80F49">
              <w:t>DC_3A-7A_n28A</w:t>
            </w:r>
          </w:p>
        </w:tc>
        <w:tc>
          <w:tcPr>
            <w:tcW w:w="1804" w:type="dxa"/>
            <w:shd w:val="clear" w:color="auto" w:fill="auto"/>
            <w:vAlign w:val="center"/>
          </w:tcPr>
          <w:p w14:paraId="532A6277" w14:textId="2C566DEC" w:rsidR="003A273C" w:rsidRPr="00E80F49" w:rsidRDefault="003A273C" w:rsidP="003A273C">
            <w:pPr>
              <w:pStyle w:val="TAC"/>
              <w:rPr>
                <w:lang w:eastAsia="en-US"/>
              </w:rPr>
            </w:pPr>
            <w:r w:rsidRPr="00E80F49">
              <w:t>No</w:t>
            </w:r>
          </w:p>
        </w:tc>
        <w:tc>
          <w:tcPr>
            <w:tcW w:w="1486" w:type="dxa"/>
            <w:vAlign w:val="center"/>
          </w:tcPr>
          <w:p w14:paraId="1C104A45" w14:textId="0AC3D18D" w:rsidR="003A273C" w:rsidRPr="00E80F49" w:rsidRDefault="003A273C" w:rsidP="003A273C">
            <w:pPr>
              <w:pStyle w:val="TAC"/>
              <w:rPr>
                <w:lang w:eastAsia="en-US"/>
              </w:rPr>
            </w:pPr>
            <w:r w:rsidRPr="00E80F49">
              <w:t>DC_3A_n28A</w:t>
            </w:r>
          </w:p>
        </w:tc>
        <w:tc>
          <w:tcPr>
            <w:tcW w:w="1547" w:type="dxa"/>
            <w:shd w:val="clear" w:color="auto" w:fill="auto"/>
            <w:vAlign w:val="center"/>
          </w:tcPr>
          <w:p w14:paraId="37FE0724" w14:textId="154AC765" w:rsidR="003A273C" w:rsidRPr="00E80F49" w:rsidRDefault="003A273C" w:rsidP="003A273C">
            <w:pPr>
              <w:pStyle w:val="TAC"/>
              <w:rPr>
                <w:lang w:eastAsia="en-US"/>
              </w:rPr>
            </w:pPr>
            <w:r w:rsidRPr="00E80F49">
              <w:t>7 (3 band IMD3)</w:t>
            </w:r>
          </w:p>
        </w:tc>
        <w:tc>
          <w:tcPr>
            <w:tcW w:w="1495" w:type="dxa"/>
            <w:shd w:val="clear" w:color="auto" w:fill="auto"/>
            <w:vAlign w:val="center"/>
          </w:tcPr>
          <w:p w14:paraId="2764D442" w14:textId="70D037DE" w:rsidR="003A273C" w:rsidRPr="00E80F49" w:rsidRDefault="003A273C" w:rsidP="003A273C">
            <w:pPr>
              <w:pStyle w:val="TAC"/>
              <w:rPr>
                <w:lang w:eastAsia="ja-JP"/>
              </w:rPr>
            </w:pPr>
            <w:r w:rsidRPr="00E80F49">
              <w:t>IMD3</w:t>
            </w:r>
          </w:p>
        </w:tc>
        <w:tc>
          <w:tcPr>
            <w:tcW w:w="1466" w:type="dxa"/>
            <w:vAlign w:val="center"/>
          </w:tcPr>
          <w:p w14:paraId="622FBC32" w14:textId="77777777" w:rsidR="003A273C" w:rsidRPr="00E80F49" w:rsidRDefault="003A273C" w:rsidP="003A273C">
            <w:pPr>
              <w:pStyle w:val="TAC"/>
            </w:pPr>
          </w:p>
        </w:tc>
        <w:tc>
          <w:tcPr>
            <w:tcW w:w="1147" w:type="dxa"/>
            <w:shd w:val="clear" w:color="auto" w:fill="auto"/>
          </w:tcPr>
          <w:p w14:paraId="5C53AA4C" w14:textId="14AEC808" w:rsidR="003A273C" w:rsidRPr="00E80F49" w:rsidRDefault="003A273C" w:rsidP="003A273C">
            <w:pPr>
              <w:pStyle w:val="TAC"/>
            </w:pPr>
            <w:r w:rsidRPr="00E80F49">
              <w:t>RAN5#92-e</w:t>
            </w:r>
          </w:p>
        </w:tc>
      </w:tr>
      <w:tr w:rsidR="003A273C" w:rsidRPr="00E80F49" w14:paraId="57E84095" w14:textId="77777777" w:rsidTr="0091784C">
        <w:tc>
          <w:tcPr>
            <w:tcW w:w="1781" w:type="dxa"/>
            <w:tcBorders>
              <w:top w:val="nil"/>
            </w:tcBorders>
            <w:vAlign w:val="center"/>
          </w:tcPr>
          <w:p w14:paraId="1923A87B" w14:textId="77777777" w:rsidR="003A273C" w:rsidRPr="00E80F49" w:rsidRDefault="003A273C" w:rsidP="003A273C">
            <w:pPr>
              <w:pStyle w:val="TAC"/>
            </w:pPr>
          </w:p>
        </w:tc>
        <w:tc>
          <w:tcPr>
            <w:tcW w:w="1804" w:type="dxa"/>
            <w:shd w:val="clear" w:color="auto" w:fill="auto"/>
            <w:vAlign w:val="center"/>
          </w:tcPr>
          <w:p w14:paraId="08032751" w14:textId="2D27AB95" w:rsidR="003A273C" w:rsidRPr="00E80F49" w:rsidRDefault="003A273C" w:rsidP="003A273C">
            <w:pPr>
              <w:pStyle w:val="TAC"/>
              <w:rPr>
                <w:lang w:eastAsia="en-US"/>
              </w:rPr>
            </w:pPr>
            <w:r w:rsidRPr="00E80F49">
              <w:t>No</w:t>
            </w:r>
          </w:p>
        </w:tc>
        <w:tc>
          <w:tcPr>
            <w:tcW w:w="1486" w:type="dxa"/>
            <w:vAlign w:val="center"/>
          </w:tcPr>
          <w:p w14:paraId="7C07FD7A" w14:textId="65EE46D2" w:rsidR="003A273C" w:rsidRPr="00E80F49" w:rsidRDefault="003A273C" w:rsidP="003A273C">
            <w:pPr>
              <w:pStyle w:val="TAC"/>
              <w:rPr>
                <w:lang w:eastAsia="en-US"/>
              </w:rPr>
            </w:pPr>
            <w:r w:rsidRPr="00E80F49">
              <w:t>DC_7A_n28A</w:t>
            </w:r>
          </w:p>
        </w:tc>
        <w:tc>
          <w:tcPr>
            <w:tcW w:w="1547" w:type="dxa"/>
            <w:shd w:val="clear" w:color="auto" w:fill="auto"/>
            <w:vAlign w:val="center"/>
          </w:tcPr>
          <w:p w14:paraId="59943438" w14:textId="011FE260" w:rsidR="003A273C" w:rsidRPr="00E80F49" w:rsidRDefault="003A273C" w:rsidP="003A273C">
            <w:pPr>
              <w:pStyle w:val="TAC"/>
              <w:rPr>
                <w:lang w:eastAsia="en-US"/>
              </w:rPr>
            </w:pPr>
            <w:r w:rsidRPr="00E80F49">
              <w:t>3 (3 band IMD2)</w:t>
            </w:r>
          </w:p>
        </w:tc>
        <w:tc>
          <w:tcPr>
            <w:tcW w:w="1495" w:type="dxa"/>
            <w:shd w:val="clear" w:color="auto" w:fill="auto"/>
            <w:vAlign w:val="center"/>
          </w:tcPr>
          <w:p w14:paraId="25A42EC6" w14:textId="3F3C288F" w:rsidR="003A273C" w:rsidRPr="00E80F49" w:rsidRDefault="003A273C" w:rsidP="003A273C">
            <w:pPr>
              <w:pStyle w:val="TAC"/>
              <w:rPr>
                <w:lang w:eastAsia="ja-JP"/>
              </w:rPr>
            </w:pPr>
            <w:r w:rsidRPr="00E80F49">
              <w:t>IMD2</w:t>
            </w:r>
          </w:p>
        </w:tc>
        <w:tc>
          <w:tcPr>
            <w:tcW w:w="1466" w:type="dxa"/>
            <w:vAlign w:val="center"/>
          </w:tcPr>
          <w:p w14:paraId="26A32105" w14:textId="77777777" w:rsidR="003A273C" w:rsidRPr="00E80F49" w:rsidRDefault="003A273C" w:rsidP="003A273C">
            <w:pPr>
              <w:pStyle w:val="TAC"/>
            </w:pPr>
          </w:p>
        </w:tc>
        <w:tc>
          <w:tcPr>
            <w:tcW w:w="1147" w:type="dxa"/>
            <w:shd w:val="clear" w:color="auto" w:fill="auto"/>
          </w:tcPr>
          <w:p w14:paraId="5B369468" w14:textId="103C9CFF" w:rsidR="003A273C" w:rsidRPr="00E80F49" w:rsidRDefault="003A273C" w:rsidP="003A273C">
            <w:pPr>
              <w:pStyle w:val="TAC"/>
            </w:pPr>
            <w:r w:rsidRPr="00E80F49">
              <w:t>RAN5#92-e</w:t>
            </w:r>
          </w:p>
        </w:tc>
      </w:tr>
      <w:tr w:rsidR="003A273C" w:rsidRPr="00E80F49" w14:paraId="6F9F6C3F" w14:textId="77777777" w:rsidTr="0091784C">
        <w:tc>
          <w:tcPr>
            <w:tcW w:w="1781" w:type="dxa"/>
            <w:tcBorders>
              <w:top w:val="nil"/>
              <w:bottom w:val="nil"/>
            </w:tcBorders>
            <w:vAlign w:val="center"/>
          </w:tcPr>
          <w:p w14:paraId="701F9F32" w14:textId="18916B7A" w:rsidR="003A273C" w:rsidRPr="00E80F49" w:rsidRDefault="003A273C" w:rsidP="003A273C">
            <w:pPr>
              <w:pStyle w:val="TAC"/>
            </w:pPr>
            <w:r w:rsidRPr="00E80F49">
              <w:t>DC_3A-8A_n28A</w:t>
            </w:r>
          </w:p>
        </w:tc>
        <w:tc>
          <w:tcPr>
            <w:tcW w:w="1804" w:type="dxa"/>
            <w:shd w:val="clear" w:color="auto" w:fill="auto"/>
            <w:vAlign w:val="center"/>
          </w:tcPr>
          <w:p w14:paraId="082B219A" w14:textId="1DD4D3AF" w:rsidR="003A273C" w:rsidRPr="00E80F49" w:rsidRDefault="003A273C" w:rsidP="003A273C">
            <w:pPr>
              <w:pStyle w:val="TAC"/>
            </w:pPr>
            <w:r w:rsidRPr="00E80F49">
              <w:t>No</w:t>
            </w:r>
          </w:p>
        </w:tc>
        <w:tc>
          <w:tcPr>
            <w:tcW w:w="1486" w:type="dxa"/>
            <w:vAlign w:val="center"/>
          </w:tcPr>
          <w:p w14:paraId="79B4BBBA" w14:textId="08C99913" w:rsidR="003A273C" w:rsidRPr="00E80F49" w:rsidRDefault="003A273C" w:rsidP="003A273C">
            <w:pPr>
              <w:pStyle w:val="TAC"/>
            </w:pPr>
            <w:r w:rsidRPr="00E80F49">
              <w:t>DC_3A_n28A</w:t>
            </w:r>
          </w:p>
        </w:tc>
        <w:tc>
          <w:tcPr>
            <w:tcW w:w="1547" w:type="dxa"/>
            <w:shd w:val="clear" w:color="auto" w:fill="auto"/>
            <w:vAlign w:val="center"/>
          </w:tcPr>
          <w:p w14:paraId="2592C3E9" w14:textId="39021FBB" w:rsidR="003A273C" w:rsidRPr="00E80F49" w:rsidRDefault="003A273C" w:rsidP="003A273C">
            <w:pPr>
              <w:pStyle w:val="TAC"/>
            </w:pPr>
            <w:r w:rsidRPr="00E80F49">
              <w:t>No 3CC exception</w:t>
            </w:r>
          </w:p>
        </w:tc>
        <w:tc>
          <w:tcPr>
            <w:tcW w:w="1495" w:type="dxa"/>
            <w:shd w:val="clear" w:color="auto" w:fill="auto"/>
            <w:vAlign w:val="center"/>
          </w:tcPr>
          <w:p w14:paraId="0A728682" w14:textId="21881AC2" w:rsidR="003A273C" w:rsidRPr="00E80F49" w:rsidRDefault="003A273C" w:rsidP="003A273C">
            <w:pPr>
              <w:pStyle w:val="TAC"/>
            </w:pPr>
            <w:r w:rsidRPr="00E80F49">
              <w:t>No test required</w:t>
            </w:r>
          </w:p>
        </w:tc>
        <w:tc>
          <w:tcPr>
            <w:tcW w:w="1466" w:type="dxa"/>
            <w:vAlign w:val="center"/>
          </w:tcPr>
          <w:p w14:paraId="669ED9EE" w14:textId="77777777" w:rsidR="003A273C" w:rsidRPr="00E80F49" w:rsidRDefault="003A273C" w:rsidP="003A273C">
            <w:pPr>
              <w:pStyle w:val="TAC"/>
            </w:pPr>
          </w:p>
        </w:tc>
        <w:tc>
          <w:tcPr>
            <w:tcW w:w="1147" w:type="dxa"/>
            <w:shd w:val="clear" w:color="auto" w:fill="auto"/>
            <w:vAlign w:val="center"/>
          </w:tcPr>
          <w:p w14:paraId="771B5BD8" w14:textId="005F9E0F" w:rsidR="003A273C" w:rsidRPr="00E80F49" w:rsidRDefault="003A273C" w:rsidP="003A273C">
            <w:pPr>
              <w:pStyle w:val="TAC"/>
            </w:pPr>
            <w:r w:rsidRPr="00E80F49">
              <w:rPr>
                <w:rFonts w:eastAsia="SimSun"/>
              </w:rPr>
              <w:t>RAN5#95-e</w:t>
            </w:r>
          </w:p>
        </w:tc>
      </w:tr>
      <w:tr w:rsidR="003A273C" w:rsidRPr="00E80F49" w14:paraId="0CAE7797" w14:textId="77777777" w:rsidTr="0091784C">
        <w:tc>
          <w:tcPr>
            <w:tcW w:w="1781" w:type="dxa"/>
            <w:tcBorders>
              <w:top w:val="nil"/>
            </w:tcBorders>
            <w:vAlign w:val="center"/>
          </w:tcPr>
          <w:p w14:paraId="1FFC8CD5" w14:textId="77777777" w:rsidR="003A273C" w:rsidRPr="00E80F49" w:rsidRDefault="003A273C" w:rsidP="003A273C">
            <w:pPr>
              <w:pStyle w:val="TAC"/>
            </w:pPr>
          </w:p>
        </w:tc>
        <w:tc>
          <w:tcPr>
            <w:tcW w:w="1804" w:type="dxa"/>
            <w:shd w:val="clear" w:color="auto" w:fill="auto"/>
            <w:vAlign w:val="center"/>
          </w:tcPr>
          <w:p w14:paraId="36B39049" w14:textId="63AFC608" w:rsidR="003A273C" w:rsidRPr="00E80F49" w:rsidRDefault="003A273C" w:rsidP="003A273C">
            <w:pPr>
              <w:pStyle w:val="TAC"/>
            </w:pPr>
            <w:r w:rsidRPr="00E80F49">
              <w:t>No</w:t>
            </w:r>
          </w:p>
        </w:tc>
        <w:tc>
          <w:tcPr>
            <w:tcW w:w="1486" w:type="dxa"/>
            <w:vAlign w:val="center"/>
          </w:tcPr>
          <w:p w14:paraId="21B3103F" w14:textId="694D13EB" w:rsidR="003A273C" w:rsidRPr="00E80F49" w:rsidRDefault="003A273C" w:rsidP="003A273C">
            <w:pPr>
              <w:pStyle w:val="TAC"/>
            </w:pPr>
            <w:r w:rsidRPr="00E80F49">
              <w:t>DC_8A_n28A</w:t>
            </w:r>
          </w:p>
        </w:tc>
        <w:tc>
          <w:tcPr>
            <w:tcW w:w="1547" w:type="dxa"/>
            <w:shd w:val="clear" w:color="auto" w:fill="auto"/>
            <w:vAlign w:val="center"/>
          </w:tcPr>
          <w:p w14:paraId="6D82FE8D" w14:textId="77777777" w:rsidR="003A273C" w:rsidRPr="00E80F49" w:rsidRDefault="003A273C" w:rsidP="003A273C">
            <w:pPr>
              <w:pStyle w:val="TAC"/>
            </w:pPr>
          </w:p>
        </w:tc>
        <w:tc>
          <w:tcPr>
            <w:tcW w:w="1495" w:type="dxa"/>
            <w:shd w:val="clear" w:color="auto" w:fill="auto"/>
            <w:vAlign w:val="center"/>
          </w:tcPr>
          <w:p w14:paraId="556C53DE" w14:textId="77777777" w:rsidR="003A273C" w:rsidRPr="00E80F49" w:rsidRDefault="003A273C" w:rsidP="003A273C">
            <w:pPr>
              <w:pStyle w:val="TAC"/>
            </w:pPr>
          </w:p>
        </w:tc>
        <w:tc>
          <w:tcPr>
            <w:tcW w:w="1466" w:type="dxa"/>
            <w:vAlign w:val="center"/>
          </w:tcPr>
          <w:p w14:paraId="37DA542D" w14:textId="77777777" w:rsidR="003A273C" w:rsidRPr="00E80F49" w:rsidRDefault="003A273C" w:rsidP="003A273C">
            <w:pPr>
              <w:pStyle w:val="TAC"/>
            </w:pPr>
          </w:p>
        </w:tc>
        <w:tc>
          <w:tcPr>
            <w:tcW w:w="1147" w:type="dxa"/>
            <w:shd w:val="clear" w:color="auto" w:fill="auto"/>
            <w:vAlign w:val="center"/>
          </w:tcPr>
          <w:p w14:paraId="4DDC04BC" w14:textId="77777777" w:rsidR="003A273C" w:rsidRPr="00E80F49" w:rsidRDefault="003A273C" w:rsidP="003A273C">
            <w:pPr>
              <w:pStyle w:val="TAC"/>
            </w:pPr>
          </w:p>
        </w:tc>
      </w:tr>
      <w:tr w:rsidR="005D2CEB" w:rsidRPr="00E80F49" w14:paraId="5D4DA762" w14:textId="77777777" w:rsidTr="00D44BD4">
        <w:tc>
          <w:tcPr>
            <w:tcW w:w="1781" w:type="dxa"/>
            <w:tcBorders>
              <w:top w:val="nil"/>
              <w:bottom w:val="nil"/>
            </w:tcBorders>
          </w:tcPr>
          <w:p w14:paraId="2E012E5E" w14:textId="336AF2CD" w:rsidR="005D2CEB" w:rsidRPr="00E80F49" w:rsidRDefault="005D2CEB" w:rsidP="005D2CEB">
            <w:pPr>
              <w:pStyle w:val="TAC"/>
            </w:pPr>
            <w:r w:rsidRPr="00101EB2">
              <w:t>DC_3A-18A_n77A</w:t>
            </w:r>
          </w:p>
        </w:tc>
        <w:tc>
          <w:tcPr>
            <w:tcW w:w="1804" w:type="dxa"/>
            <w:shd w:val="clear" w:color="auto" w:fill="auto"/>
          </w:tcPr>
          <w:p w14:paraId="7E5C87F0" w14:textId="28F16EE7" w:rsidR="005D2CEB" w:rsidRPr="00E80F49" w:rsidRDefault="005D2CEB" w:rsidP="005D2CEB">
            <w:pPr>
              <w:pStyle w:val="TAC"/>
            </w:pPr>
            <w:r w:rsidRPr="00101EB2">
              <w:t>Yes</w:t>
            </w:r>
          </w:p>
        </w:tc>
        <w:tc>
          <w:tcPr>
            <w:tcW w:w="1486" w:type="dxa"/>
          </w:tcPr>
          <w:p w14:paraId="3ED80071" w14:textId="513851E2" w:rsidR="005D2CEB" w:rsidRPr="00E80F49" w:rsidRDefault="005D2CEB" w:rsidP="005D2CEB">
            <w:pPr>
              <w:pStyle w:val="TAC"/>
            </w:pPr>
            <w:r w:rsidRPr="00101EB2">
              <w:t>DC_3A_n77A</w:t>
            </w:r>
          </w:p>
        </w:tc>
        <w:tc>
          <w:tcPr>
            <w:tcW w:w="1547" w:type="dxa"/>
            <w:shd w:val="clear" w:color="auto" w:fill="auto"/>
          </w:tcPr>
          <w:p w14:paraId="7F95CB6F" w14:textId="78AA2D41" w:rsidR="005D2CEB" w:rsidRPr="00E80F49" w:rsidRDefault="005D2CEB" w:rsidP="005D2CEB">
            <w:pPr>
              <w:pStyle w:val="TAC"/>
            </w:pPr>
            <w:r w:rsidRPr="00101EB2">
              <w:t>No 3CC exception</w:t>
            </w:r>
          </w:p>
        </w:tc>
        <w:tc>
          <w:tcPr>
            <w:tcW w:w="1495" w:type="dxa"/>
            <w:shd w:val="clear" w:color="auto" w:fill="auto"/>
          </w:tcPr>
          <w:p w14:paraId="30AA601B" w14:textId="339714DE" w:rsidR="005D2CEB" w:rsidRPr="00E80F49" w:rsidRDefault="005D2CEB" w:rsidP="005D2CEB">
            <w:pPr>
              <w:pStyle w:val="TAC"/>
            </w:pPr>
            <w:r w:rsidRPr="00101EB2">
              <w:t>No test required</w:t>
            </w:r>
          </w:p>
        </w:tc>
        <w:tc>
          <w:tcPr>
            <w:tcW w:w="1466" w:type="dxa"/>
          </w:tcPr>
          <w:p w14:paraId="1335AC2D" w14:textId="77777777" w:rsidR="005D2CEB" w:rsidRPr="00E80F49" w:rsidRDefault="005D2CEB" w:rsidP="005D2CEB">
            <w:pPr>
              <w:pStyle w:val="TAC"/>
            </w:pPr>
          </w:p>
        </w:tc>
        <w:tc>
          <w:tcPr>
            <w:tcW w:w="1147" w:type="dxa"/>
            <w:shd w:val="clear" w:color="auto" w:fill="auto"/>
          </w:tcPr>
          <w:p w14:paraId="0D1AEEF3" w14:textId="46086509" w:rsidR="005D2CEB" w:rsidRPr="00E80F49" w:rsidRDefault="005D2CEB" w:rsidP="005D2CEB">
            <w:pPr>
              <w:pStyle w:val="TAC"/>
            </w:pPr>
            <w:r w:rsidRPr="00101EB2">
              <w:t>RAN5#98</w:t>
            </w:r>
          </w:p>
        </w:tc>
      </w:tr>
      <w:tr w:rsidR="005D2CEB" w:rsidRPr="00E80F49" w14:paraId="08EAD0C2" w14:textId="77777777" w:rsidTr="00D44BD4">
        <w:tc>
          <w:tcPr>
            <w:tcW w:w="1781" w:type="dxa"/>
            <w:tcBorders>
              <w:top w:val="nil"/>
            </w:tcBorders>
          </w:tcPr>
          <w:p w14:paraId="4D642680" w14:textId="77777777" w:rsidR="005D2CEB" w:rsidRPr="00E80F49" w:rsidRDefault="005D2CEB" w:rsidP="005D2CEB">
            <w:pPr>
              <w:pStyle w:val="TAC"/>
            </w:pPr>
          </w:p>
        </w:tc>
        <w:tc>
          <w:tcPr>
            <w:tcW w:w="1804" w:type="dxa"/>
            <w:shd w:val="clear" w:color="auto" w:fill="auto"/>
          </w:tcPr>
          <w:p w14:paraId="1625EAB9" w14:textId="4B18E2AF" w:rsidR="005D2CEB" w:rsidRPr="00E80F49" w:rsidRDefault="005D2CEB" w:rsidP="005D2CEB">
            <w:pPr>
              <w:pStyle w:val="TAC"/>
            </w:pPr>
            <w:r w:rsidRPr="00101EB2">
              <w:t>No</w:t>
            </w:r>
          </w:p>
        </w:tc>
        <w:tc>
          <w:tcPr>
            <w:tcW w:w="1486" w:type="dxa"/>
          </w:tcPr>
          <w:p w14:paraId="47AA761A" w14:textId="14BD3A4E" w:rsidR="005D2CEB" w:rsidRPr="00E80F49" w:rsidRDefault="005D2CEB" w:rsidP="005D2CEB">
            <w:pPr>
              <w:pStyle w:val="TAC"/>
            </w:pPr>
            <w:r w:rsidRPr="00101EB2">
              <w:t>DC_18A_n77A</w:t>
            </w:r>
          </w:p>
        </w:tc>
        <w:tc>
          <w:tcPr>
            <w:tcW w:w="1547" w:type="dxa"/>
            <w:shd w:val="clear" w:color="auto" w:fill="auto"/>
          </w:tcPr>
          <w:p w14:paraId="71819471" w14:textId="3A7276F0" w:rsidR="005D2CEB" w:rsidRPr="00E80F49" w:rsidRDefault="005D2CEB" w:rsidP="005D2CEB">
            <w:pPr>
              <w:pStyle w:val="TAC"/>
            </w:pPr>
            <w:r w:rsidRPr="00101EB2">
              <w:t>No 3CC exception</w:t>
            </w:r>
          </w:p>
        </w:tc>
        <w:tc>
          <w:tcPr>
            <w:tcW w:w="1495" w:type="dxa"/>
            <w:shd w:val="clear" w:color="auto" w:fill="auto"/>
          </w:tcPr>
          <w:p w14:paraId="13289A74" w14:textId="54499C4B" w:rsidR="005D2CEB" w:rsidRPr="00E80F49" w:rsidRDefault="005D2CEB" w:rsidP="005D2CEB">
            <w:pPr>
              <w:pStyle w:val="TAC"/>
            </w:pPr>
            <w:r w:rsidRPr="00101EB2">
              <w:t>No test required</w:t>
            </w:r>
          </w:p>
        </w:tc>
        <w:tc>
          <w:tcPr>
            <w:tcW w:w="1466" w:type="dxa"/>
          </w:tcPr>
          <w:p w14:paraId="17BA2118" w14:textId="77777777" w:rsidR="005D2CEB" w:rsidRPr="00E80F49" w:rsidRDefault="005D2CEB" w:rsidP="005D2CEB">
            <w:pPr>
              <w:pStyle w:val="TAC"/>
            </w:pPr>
          </w:p>
        </w:tc>
        <w:tc>
          <w:tcPr>
            <w:tcW w:w="1147" w:type="dxa"/>
            <w:shd w:val="clear" w:color="auto" w:fill="auto"/>
          </w:tcPr>
          <w:p w14:paraId="5A945E19" w14:textId="26FDD18C" w:rsidR="005D2CEB" w:rsidRPr="00E80F49" w:rsidRDefault="005D2CEB" w:rsidP="005D2CEB">
            <w:pPr>
              <w:pStyle w:val="TAC"/>
            </w:pPr>
            <w:r w:rsidRPr="00101EB2">
              <w:t>RAN5#98</w:t>
            </w:r>
          </w:p>
        </w:tc>
      </w:tr>
      <w:tr w:rsidR="003A273C" w:rsidRPr="00E80F49" w14:paraId="6D8E6CA8" w14:textId="77777777" w:rsidTr="0091784C">
        <w:tc>
          <w:tcPr>
            <w:tcW w:w="1781" w:type="dxa"/>
            <w:vMerge w:val="restart"/>
            <w:vAlign w:val="center"/>
          </w:tcPr>
          <w:p w14:paraId="1D11E016" w14:textId="77777777" w:rsidR="003A273C" w:rsidRPr="00E80F49" w:rsidRDefault="003A273C" w:rsidP="003A273C">
            <w:pPr>
              <w:pStyle w:val="TAC"/>
            </w:pPr>
            <w:r w:rsidRPr="00E80F49">
              <w:t>DC_3A-20A_n1</w:t>
            </w:r>
          </w:p>
        </w:tc>
        <w:tc>
          <w:tcPr>
            <w:tcW w:w="1804" w:type="dxa"/>
            <w:shd w:val="clear" w:color="auto" w:fill="auto"/>
            <w:vAlign w:val="center"/>
          </w:tcPr>
          <w:p w14:paraId="51CE7F3D" w14:textId="77777777" w:rsidR="003A273C" w:rsidRPr="00E80F49" w:rsidRDefault="003A273C" w:rsidP="003A273C">
            <w:pPr>
              <w:pStyle w:val="TAC"/>
            </w:pPr>
            <w:r w:rsidRPr="00E80F49">
              <w:t>Yes</w:t>
            </w:r>
          </w:p>
        </w:tc>
        <w:tc>
          <w:tcPr>
            <w:tcW w:w="1486" w:type="dxa"/>
          </w:tcPr>
          <w:p w14:paraId="79F4196E" w14:textId="77777777" w:rsidR="003A273C" w:rsidRPr="00E80F49" w:rsidRDefault="003A273C" w:rsidP="003A273C">
            <w:pPr>
              <w:pStyle w:val="TAC"/>
            </w:pPr>
            <w:r w:rsidRPr="00E80F49">
              <w:rPr>
                <w:lang w:eastAsia="fi-FI"/>
              </w:rPr>
              <w:t>DC_3A_n1A</w:t>
            </w:r>
          </w:p>
        </w:tc>
        <w:tc>
          <w:tcPr>
            <w:tcW w:w="1547" w:type="dxa"/>
            <w:shd w:val="clear" w:color="auto" w:fill="auto"/>
            <w:vAlign w:val="center"/>
          </w:tcPr>
          <w:p w14:paraId="24807BBC" w14:textId="77777777" w:rsidR="003A273C" w:rsidRPr="00E80F49" w:rsidRDefault="003A273C" w:rsidP="003A273C">
            <w:pPr>
              <w:pStyle w:val="TAC"/>
            </w:pPr>
            <w:r w:rsidRPr="00E80F49">
              <w:t>No 3CC exception</w:t>
            </w:r>
          </w:p>
        </w:tc>
        <w:tc>
          <w:tcPr>
            <w:tcW w:w="1495" w:type="dxa"/>
            <w:shd w:val="clear" w:color="auto" w:fill="auto"/>
            <w:vAlign w:val="bottom"/>
          </w:tcPr>
          <w:p w14:paraId="7017AEFD" w14:textId="77777777" w:rsidR="003A273C" w:rsidRPr="00E80F49" w:rsidRDefault="003A273C" w:rsidP="003A273C">
            <w:pPr>
              <w:pStyle w:val="TAC"/>
              <w:rPr>
                <w:lang w:eastAsia="ja-JP"/>
              </w:rPr>
            </w:pPr>
            <w:r w:rsidRPr="00E80F49">
              <w:t>No test required</w:t>
            </w:r>
          </w:p>
        </w:tc>
        <w:tc>
          <w:tcPr>
            <w:tcW w:w="1466" w:type="dxa"/>
          </w:tcPr>
          <w:p w14:paraId="57A11BFE" w14:textId="77777777" w:rsidR="003A273C" w:rsidRPr="00E80F49" w:rsidRDefault="003A273C" w:rsidP="003A273C">
            <w:pPr>
              <w:pStyle w:val="TAC"/>
            </w:pPr>
          </w:p>
        </w:tc>
        <w:tc>
          <w:tcPr>
            <w:tcW w:w="1147" w:type="dxa"/>
            <w:shd w:val="clear" w:color="auto" w:fill="auto"/>
            <w:vAlign w:val="center"/>
          </w:tcPr>
          <w:p w14:paraId="5ABBB152" w14:textId="77777777" w:rsidR="003A273C" w:rsidRPr="00E80F49" w:rsidRDefault="003A273C" w:rsidP="003A273C">
            <w:pPr>
              <w:pStyle w:val="TAC"/>
            </w:pPr>
          </w:p>
        </w:tc>
      </w:tr>
      <w:tr w:rsidR="003A273C" w:rsidRPr="00E80F49" w14:paraId="0C0C58CB" w14:textId="77777777" w:rsidTr="0091784C">
        <w:tc>
          <w:tcPr>
            <w:tcW w:w="1781" w:type="dxa"/>
            <w:vMerge/>
            <w:vAlign w:val="center"/>
          </w:tcPr>
          <w:p w14:paraId="0BEB4905" w14:textId="77777777" w:rsidR="003A273C" w:rsidRPr="00E80F49" w:rsidRDefault="003A273C" w:rsidP="003A273C">
            <w:pPr>
              <w:pStyle w:val="TAC"/>
            </w:pPr>
          </w:p>
        </w:tc>
        <w:tc>
          <w:tcPr>
            <w:tcW w:w="1804" w:type="dxa"/>
            <w:shd w:val="clear" w:color="auto" w:fill="auto"/>
            <w:vAlign w:val="center"/>
          </w:tcPr>
          <w:p w14:paraId="5C5CEC27" w14:textId="77777777" w:rsidR="003A273C" w:rsidRPr="00E80F49" w:rsidRDefault="003A273C" w:rsidP="003A273C">
            <w:pPr>
              <w:pStyle w:val="TAC"/>
            </w:pPr>
            <w:r w:rsidRPr="00E80F49">
              <w:t>No</w:t>
            </w:r>
          </w:p>
        </w:tc>
        <w:tc>
          <w:tcPr>
            <w:tcW w:w="1486" w:type="dxa"/>
          </w:tcPr>
          <w:p w14:paraId="73DC7BDE" w14:textId="77777777" w:rsidR="003A273C" w:rsidRPr="00E80F49" w:rsidRDefault="003A273C" w:rsidP="003A273C">
            <w:pPr>
              <w:pStyle w:val="TAC"/>
            </w:pPr>
            <w:r w:rsidRPr="00E80F49">
              <w:rPr>
                <w:lang w:eastAsia="fi-FI"/>
              </w:rPr>
              <w:t>DC_20A_n1A</w:t>
            </w:r>
          </w:p>
        </w:tc>
        <w:tc>
          <w:tcPr>
            <w:tcW w:w="1547" w:type="dxa"/>
            <w:shd w:val="clear" w:color="auto" w:fill="auto"/>
            <w:vAlign w:val="center"/>
          </w:tcPr>
          <w:p w14:paraId="6C88DC79" w14:textId="77777777" w:rsidR="003A273C" w:rsidRPr="00E80F49" w:rsidRDefault="003A273C" w:rsidP="003A273C">
            <w:pPr>
              <w:pStyle w:val="TAC"/>
            </w:pPr>
          </w:p>
        </w:tc>
        <w:tc>
          <w:tcPr>
            <w:tcW w:w="1495" w:type="dxa"/>
            <w:shd w:val="clear" w:color="auto" w:fill="auto"/>
            <w:vAlign w:val="bottom"/>
          </w:tcPr>
          <w:p w14:paraId="597EEC4A" w14:textId="77777777" w:rsidR="003A273C" w:rsidRPr="00E80F49" w:rsidRDefault="003A273C" w:rsidP="003A273C">
            <w:pPr>
              <w:pStyle w:val="TAC"/>
              <w:rPr>
                <w:lang w:eastAsia="ja-JP"/>
              </w:rPr>
            </w:pPr>
          </w:p>
        </w:tc>
        <w:tc>
          <w:tcPr>
            <w:tcW w:w="1466" w:type="dxa"/>
          </w:tcPr>
          <w:p w14:paraId="753BC718" w14:textId="77777777" w:rsidR="003A273C" w:rsidRPr="00E80F49" w:rsidRDefault="003A273C" w:rsidP="003A273C">
            <w:pPr>
              <w:pStyle w:val="TAC"/>
            </w:pPr>
          </w:p>
        </w:tc>
        <w:tc>
          <w:tcPr>
            <w:tcW w:w="1147" w:type="dxa"/>
            <w:shd w:val="clear" w:color="auto" w:fill="auto"/>
            <w:vAlign w:val="center"/>
          </w:tcPr>
          <w:p w14:paraId="1151D95C" w14:textId="77777777" w:rsidR="003A273C" w:rsidRPr="00E80F49" w:rsidRDefault="003A273C" w:rsidP="003A273C">
            <w:pPr>
              <w:pStyle w:val="TAC"/>
            </w:pPr>
          </w:p>
        </w:tc>
      </w:tr>
      <w:tr w:rsidR="003A273C" w:rsidRPr="00E80F49" w14:paraId="7B47D3A8" w14:textId="77777777" w:rsidTr="0091784C">
        <w:tc>
          <w:tcPr>
            <w:tcW w:w="1781" w:type="dxa"/>
            <w:tcBorders>
              <w:bottom w:val="nil"/>
            </w:tcBorders>
            <w:vAlign w:val="center"/>
          </w:tcPr>
          <w:p w14:paraId="469E4E49" w14:textId="74A31FA7" w:rsidR="003A273C" w:rsidRPr="00E80F49" w:rsidRDefault="003A273C" w:rsidP="003A273C">
            <w:pPr>
              <w:pStyle w:val="TAC"/>
            </w:pPr>
            <w:r w:rsidRPr="00E80F49">
              <w:t>DC_3A-</w:t>
            </w:r>
            <w:r>
              <w:t>20</w:t>
            </w:r>
            <w:r w:rsidRPr="00E80F49">
              <w:t>A_n</w:t>
            </w:r>
            <w:r>
              <w:t>8</w:t>
            </w:r>
            <w:r w:rsidRPr="00E80F49">
              <w:t>A</w:t>
            </w:r>
          </w:p>
        </w:tc>
        <w:tc>
          <w:tcPr>
            <w:tcW w:w="1804" w:type="dxa"/>
            <w:shd w:val="clear" w:color="auto" w:fill="auto"/>
            <w:vAlign w:val="center"/>
          </w:tcPr>
          <w:p w14:paraId="422E2933" w14:textId="31024227" w:rsidR="003A273C" w:rsidRPr="00E80F49" w:rsidRDefault="003A273C" w:rsidP="003A273C">
            <w:pPr>
              <w:pStyle w:val="TAC"/>
            </w:pPr>
            <w:r w:rsidRPr="003726A6">
              <w:t>No</w:t>
            </w:r>
          </w:p>
        </w:tc>
        <w:tc>
          <w:tcPr>
            <w:tcW w:w="1486" w:type="dxa"/>
            <w:vAlign w:val="center"/>
          </w:tcPr>
          <w:p w14:paraId="7FEF6BD4" w14:textId="3EB0AF01" w:rsidR="003A273C" w:rsidRPr="00E80F49" w:rsidRDefault="003A273C" w:rsidP="003A273C">
            <w:pPr>
              <w:pStyle w:val="TAC"/>
              <w:rPr>
                <w:lang w:eastAsia="fi-FI"/>
              </w:rPr>
            </w:pPr>
            <w:r w:rsidRPr="003726A6">
              <w:rPr>
                <w:lang w:eastAsia="fi-FI"/>
              </w:rPr>
              <w:t>DC_3A_</w:t>
            </w:r>
            <w:r w:rsidRPr="003726A6">
              <w:rPr>
                <w:lang w:eastAsia="ja-JP"/>
              </w:rPr>
              <w:t>n8A</w:t>
            </w:r>
          </w:p>
        </w:tc>
        <w:tc>
          <w:tcPr>
            <w:tcW w:w="1547" w:type="dxa"/>
            <w:shd w:val="clear" w:color="auto" w:fill="auto"/>
            <w:vAlign w:val="center"/>
          </w:tcPr>
          <w:p w14:paraId="1F08B035" w14:textId="1B36953A" w:rsidR="003A273C" w:rsidRPr="00E80F49" w:rsidRDefault="003A273C" w:rsidP="003A273C">
            <w:pPr>
              <w:pStyle w:val="TAC"/>
            </w:pPr>
            <w:r w:rsidRPr="003726A6">
              <w:t>No 3CC exception</w:t>
            </w:r>
          </w:p>
        </w:tc>
        <w:tc>
          <w:tcPr>
            <w:tcW w:w="1495" w:type="dxa"/>
            <w:shd w:val="clear" w:color="auto" w:fill="auto"/>
            <w:vAlign w:val="bottom"/>
          </w:tcPr>
          <w:p w14:paraId="2B5CB566" w14:textId="1807A013" w:rsidR="003A273C" w:rsidRPr="00E80F49" w:rsidRDefault="003A273C" w:rsidP="003A273C">
            <w:pPr>
              <w:pStyle w:val="TAC"/>
              <w:rPr>
                <w:lang w:eastAsia="ja-JP"/>
              </w:rPr>
            </w:pPr>
            <w:r w:rsidRPr="003726A6">
              <w:t>No test required</w:t>
            </w:r>
          </w:p>
        </w:tc>
        <w:tc>
          <w:tcPr>
            <w:tcW w:w="1466" w:type="dxa"/>
          </w:tcPr>
          <w:p w14:paraId="1EA7E339" w14:textId="77777777" w:rsidR="003A273C" w:rsidRPr="00E80F49" w:rsidRDefault="003A273C" w:rsidP="003A273C">
            <w:pPr>
              <w:pStyle w:val="TAC"/>
            </w:pPr>
          </w:p>
        </w:tc>
        <w:tc>
          <w:tcPr>
            <w:tcW w:w="1147" w:type="dxa"/>
            <w:shd w:val="clear" w:color="auto" w:fill="auto"/>
            <w:vAlign w:val="center"/>
          </w:tcPr>
          <w:p w14:paraId="29C4BB07" w14:textId="6F3F5A7F" w:rsidR="003A273C" w:rsidRPr="00E80F49" w:rsidRDefault="003A273C" w:rsidP="003A273C">
            <w:pPr>
              <w:pStyle w:val="TAC"/>
            </w:pPr>
            <w:r w:rsidRPr="003726A6">
              <w:t>RAN5#96-e</w:t>
            </w:r>
          </w:p>
        </w:tc>
      </w:tr>
      <w:tr w:rsidR="003A273C" w:rsidRPr="00E80F49" w14:paraId="38B3AA4A" w14:textId="77777777" w:rsidTr="0091784C">
        <w:tc>
          <w:tcPr>
            <w:tcW w:w="1781" w:type="dxa"/>
            <w:tcBorders>
              <w:top w:val="nil"/>
            </w:tcBorders>
            <w:vAlign w:val="center"/>
          </w:tcPr>
          <w:p w14:paraId="6A5F5B48" w14:textId="77777777" w:rsidR="003A273C" w:rsidRPr="00E80F49" w:rsidRDefault="003A273C" w:rsidP="003A273C">
            <w:pPr>
              <w:pStyle w:val="TAC"/>
            </w:pPr>
          </w:p>
        </w:tc>
        <w:tc>
          <w:tcPr>
            <w:tcW w:w="1804" w:type="dxa"/>
            <w:shd w:val="clear" w:color="auto" w:fill="auto"/>
            <w:vAlign w:val="center"/>
          </w:tcPr>
          <w:p w14:paraId="673DCDBE" w14:textId="1E273118" w:rsidR="003A273C" w:rsidRPr="00E80F49" w:rsidRDefault="003A273C" w:rsidP="003A273C">
            <w:pPr>
              <w:pStyle w:val="TAC"/>
            </w:pPr>
            <w:r w:rsidRPr="003726A6">
              <w:t>Yes (</w:t>
            </w:r>
            <w:r w:rsidRPr="003726A6">
              <w:rPr>
                <w:lang w:eastAsia="ja-JP"/>
              </w:rPr>
              <w:t>DC_20_n8)</w:t>
            </w:r>
          </w:p>
        </w:tc>
        <w:tc>
          <w:tcPr>
            <w:tcW w:w="1486" w:type="dxa"/>
            <w:vAlign w:val="center"/>
          </w:tcPr>
          <w:p w14:paraId="490AE424" w14:textId="60931F30" w:rsidR="003A273C" w:rsidRPr="00E80F49" w:rsidRDefault="003A273C" w:rsidP="003A273C">
            <w:pPr>
              <w:pStyle w:val="TAC"/>
              <w:rPr>
                <w:lang w:eastAsia="fi-FI"/>
              </w:rPr>
            </w:pPr>
            <w:r w:rsidRPr="003726A6">
              <w:rPr>
                <w:lang w:eastAsia="fi-FI"/>
              </w:rPr>
              <w:t>DC_20A_</w:t>
            </w:r>
            <w:r w:rsidRPr="003726A6">
              <w:rPr>
                <w:lang w:eastAsia="ja-JP"/>
              </w:rPr>
              <w:t>n8A</w:t>
            </w:r>
          </w:p>
        </w:tc>
        <w:tc>
          <w:tcPr>
            <w:tcW w:w="1547" w:type="dxa"/>
            <w:shd w:val="clear" w:color="auto" w:fill="auto"/>
            <w:vAlign w:val="center"/>
          </w:tcPr>
          <w:p w14:paraId="41DF050E" w14:textId="07205A7E" w:rsidR="003A273C" w:rsidRPr="00E80F49" w:rsidRDefault="003A273C" w:rsidP="003A273C">
            <w:pPr>
              <w:pStyle w:val="TAC"/>
            </w:pPr>
            <w:r w:rsidRPr="003726A6">
              <w:t>3 (3 band IMD4)</w:t>
            </w:r>
          </w:p>
        </w:tc>
        <w:tc>
          <w:tcPr>
            <w:tcW w:w="1495" w:type="dxa"/>
            <w:shd w:val="clear" w:color="auto" w:fill="auto"/>
            <w:vAlign w:val="bottom"/>
          </w:tcPr>
          <w:p w14:paraId="23D1CAF8" w14:textId="7F3C5662" w:rsidR="003A273C" w:rsidRPr="00E80F49" w:rsidRDefault="003A273C" w:rsidP="003A273C">
            <w:pPr>
              <w:pStyle w:val="TAC"/>
              <w:rPr>
                <w:lang w:eastAsia="ja-JP"/>
              </w:rPr>
            </w:pPr>
            <w:r w:rsidRPr="003726A6">
              <w:rPr>
                <w:lang w:eastAsia="ja-JP"/>
              </w:rPr>
              <w:t>IMD4</w:t>
            </w:r>
          </w:p>
        </w:tc>
        <w:tc>
          <w:tcPr>
            <w:tcW w:w="1466" w:type="dxa"/>
          </w:tcPr>
          <w:p w14:paraId="4264609D" w14:textId="77777777" w:rsidR="003A273C" w:rsidRPr="00E80F49" w:rsidRDefault="003A273C" w:rsidP="003A273C">
            <w:pPr>
              <w:pStyle w:val="TAC"/>
            </w:pPr>
          </w:p>
        </w:tc>
        <w:tc>
          <w:tcPr>
            <w:tcW w:w="1147" w:type="dxa"/>
            <w:shd w:val="clear" w:color="auto" w:fill="auto"/>
            <w:vAlign w:val="center"/>
          </w:tcPr>
          <w:p w14:paraId="1FDB3CAE" w14:textId="6C7FAB0E" w:rsidR="003A273C" w:rsidRPr="00E80F49" w:rsidRDefault="003A273C" w:rsidP="003A273C">
            <w:pPr>
              <w:pStyle w:val="TAC"/>
            </w:pPr>
            <w:r w:rsidRPr="003726A6">
              <w:t>RAN5#96-e</w:t>
            </w:r>
          </w:p>
        </w:tc>
      </w:tr>
      <w:tr w:rsidR="003A273C" w:rsidRPr="00E80F49" w14:paraId="4F0351F2" w14:textId="77777777" w:rsidTr="0091784C">
        <w:tc>
          <w:tcPr>
            <w:tcW w:w="1781" w:type="dxa"/>
            <w:tcBorders>
              <w:bottom w:val="nil"/>
            </w:tcBorders>
            <w:vAlign w:val="center"/>
          </w:tcPr>
          <w:p w14:paraId="04237518" w14:textId="797E784C" w:rsidR="003A273C" w:rsidRPr="00E80F49" w:rsidRDefault="003A273C" w:rsidP="003A273C">
            <w:pPr>
              <w:pStyle w:val="TAC"/>
            </w:pPr>
            <w:r w:rsidRPr="00E80F49">
              <w:t>DC_3A-20A_n28A</w:t>
            </w:r>
          </w:p>
        </w:tc>
        <w:tc>
          <w:tcPr>
            <w:tcW w:w="1804" w:type="dxa"/>
            <w:shd w:val="clear" w:color="auto" w:fill="auto"/>
            <w:vAlign w:val="center"/>
          </w:tcPr>
          <w:p w14:paraId="5F4FDCA1" w14:textId="03D9EC3B" w:rsidR="003A273C" w:rsidRPr="00E80F49" w:rsidRDefault="003A273C" w:rsidP="003A273C">
            <w:pPr>
              <w:pStyle w:val="TAC"/>
            </w:pPr>
            <w:r w:rsidRPr="00E80F49">
              <w:t>No</w:t>
            </w:r>
          </w:p>
        </w:tc>
        <w:tc>
          <w:tcPr>
            <w:tcW w:w="1486" w:type="dxa"/>
            <w:vAlign w:val="center"/>
          </w:tcPr>
          <w:p w14:paraId="15CFEE33" w14:textId="5A484735" w:rsidR="003A273C" w:rsidRPr="00E80F49" w:rsidRDefault="003A273C" w:rsidP="003A273C">
            <w:pPr>
              <w:pStyle w:val="TAC"/>
              <w:rPr>
                <w:lang w:eastAsia="fi-FI"/>
              </w:rPr>
            </w:pPr>
            <w:r w:rsidRPr="00E80F49">
              <w:t>DC_3A_n28A</w:t>
            </w:r>
          </w:p>
        </w:tc>
        <w:tc>
          <w:tcPr>
            <w:tcW w:w="1547" w:type="dxa"/>
            <w:shd w:val="clear" w:color="auto" w:fill="auto"/>
            <w:vAlign w:val="center"/>
          </w:tcPr>
          <w:p w14:paraId="64F1C89B" w14:textId="21E0A9CD" w:rsidR="003A273C" w:rsidRPr="00E80F49" w:rsidRDefault="003A273C" w:rsidP="003A273C">
            <w:pPr>
              <w:pStyle w:val="TAC"/>
            </w:pPr>
            <w:r w:rsidRPr="00E80F49">
              <w:t>No 3CC exception</w:t>
            </w:r>
          </w:p>
        </w:tc>
        <w:tc>
          <w:tcPr>
            <w:tcW w:w="1495" w:type="dxa"/>
            <w:shd w:val="clear" w:color="auto" w:fill="auto"/>
            <w:vAlign w:val="bottom"/>
          </w:tcPr>
          <w:p w14:paraId="2AA9D759" w14:textId="42DEE661" w:rsidR="003A273C" w:rsidRPr="00E80F49" w:rsidRDefault="003A273C" w:rsidP="003A273C">
            <w:pPr>
              <w:pStyle w:val="TAC"/>
              <w:rPr>
                <w:lang w:eastAsia="ja-JP"/>
              </w:rPr>
            </w:pPr>
            <w:r w:rsidRPr="00E80F49">
              <w:t>No test required</w:t>
            </w:r>
          </w:p>
        </w:tc>
        <w:tc>
          <w:tcPr>
            <w:tcW w:w="1466" w:type="dxa"/>
          </w:tcPr>
          <w:p w14:paraId="50B74088" w14:textId="77777777" w:rsidR="003A273C" w:rsidRPr="00E80F49" w:rsidRDefault="003A273C" w:rsidP="003A273C">
            <w:pPr>
              <w:pStyle w:val="TAC"/>
            </w:pPr>
          </w:p>
        </w:tc>
        <w:tc>
          <w:tcPr>
            <w:tcW w:w="1147" w:type="dxa"/>
            <w:shd w:val="clear" w:color="auto" w:fill="auto"/>
          </w:tcPr>
          <w:p w14:paraId="21337B06" w14:textId="78D2161E" w:rsidR="003A273C" w:rsidRPr="00E80F49" w:rsidRDefault="003A273C" w:rsidP="003A273C">
            <w:pPr>
              <w:pStyle w:val="TAC"/>
            </w:pPr>
            <w:r w:rsidRPr="00E80F49">
              <w:t>RAN5#92-e</w:t>
            </w:r>
          </w:p>
        </w:tc>
      </w:tr>
      <w:tr w:rsidR="003A273C" w:rsidRPr="00E80F49" w14:paraId="6006505E" w14:textId="77777777" w:rsidTr="0091784C">
        <w:tc>
          <w:tcPr>
            <w:tcW w:w="1781" w:type="dxa"/>
            <w:tcBorders>
              <w:top w:val="nil"/>
            </w:tcBorders>
            <w:vAlign w:val="center"/>
          </w:tcPr>
          <w:p w14:paraId="7179B754" w14:textId="77777777" w:rsidR="003A273C" w:rsidRPr="00E80F49" w:rsidRDefault="003A273C" w:rsidP="003A273C">
            <w:pPr>
              <w:pStyle w:val="TAC"/>
            </w:pPr>
          </w:p>
        </w:tc>
        <w:tc>
          <w:tcPr>
            <w:tcW w:w="1804" w:type="dxa"/>
            <w:shd w:val="clear" w:color="auto" w:fill="auto"/>
            <w:vAlign w:val="center"/>
          </w:tcPr>
          <w:p w14:paraId="657AF7A4" w14:textId="2E014F66" w:rsidR="003A273C" w:rsidRPr="00E80F49" w:rsidRDefault="003A273C" w:rsidP="003A273C">
            <w:pPr>
              <w:pStyle w:val="TAC"/>
            </w:pPr>
            <w:r w:rsidRPr="00E80F49">
              <w:t>No</w:t>
            </w:r>
          </w:p>
        </w:tc>
        <w:tc>
          <w:tcPr>
            <w:tcW w:w="1486" w:type="dxa"/>
            <w:vAlign w:val="center"/>
          </w:tcPr>
          <w:p w14:paraId="397B3E99" w14:textId="034FC26B" w:rsidR="003A273C" w:rsidRPr="00E80F49" w:rsidRDefault="003A273C" w:rsidP="003A273C">
            <w:pPr>
              <w:pStyle w:val="TAC"/>
              <w:rPr>
                <w:lang w:eastAsia="fi-FI"/>
              </w:rPr>
            </w:pPr>
            <w:r w:rsidRPr="00E80F49">
              <w:t>DC_20A_n28A</w:t>
            </w:r>
          </w:p>
        </w:tc>
        <w:tc>
          <w:tcPr>
            <w:tcW w:w="1547" w:type="dxa"/>
            <w:shd w:val="clear" w:color="auto" w:fill="auto"/>
            <w:vAlign w:val="center"/>
          </w:tcPr>
          <w:p w14:paraId="481D3C43" w14:textId="25E2257D" w:rsidR="003A273C" w:rsidRPr="00E80F49" w:rsidRDefault="003A273C" w:rsidP="003A273C">
            <w:pPr>
              <w:pStyle w:val="TAC"/>
            </w:pPr>
            <w:r w:rsidRPr="00E80F49">
              <w:t>3 (3 band IMD4)</w:t>
            </w:r>
          </w:p>
        </w:tc>
        <w:tc>
          <w:tcPr>
            <w:tcW w:w="1495" w:type="dxa"/>
            <w:shd w:val="clear" w:color="auto" w:fill="auto"/>
            <w:vAlign w:val="center"/>
          </w:tcPr>
          <w:p w14:paraId="249DB786" w14:textId="6FC5031A" w:rsidR="003A273C" w:rsidRPr="00E80F49" w:rsidRDefault="003A273C" w:rsidP="003A273C">
            <w:pPr>
              <w:pStyle w:val="TAC"/>
              <w:rPr>
                <w:lang w:eastAsia="ja-JP"/>
              </w:rPr>
            </w:pPr>
            <w:r w:rsidRPr="00E80F49">
              <w:t>IMD4</w:t>
            </w:r>
          </w:p>
        </w:tc>
        <w:tc>
          <w:tcPr>
            <w:tcW w:w="1466" w:type="dxa"/>
          </w:tcPr>
          <w:p w14:paraId="519659B5" w14:textId="77777777" w:rsidR="003A273C" w:rsidRPr="00E80F49" w:rsidRDefault="003A273C" w:rsidP="003A273C">
            <w:pPr>
              <w:pStyle w:val="TAC"/>
            </w:pPr>
          </w:p>
        </w:tc>
        <w:tc>
          <w:tcPr>
            <w:tcW w:w="1147" w:type="dxa"/>
            <w:shd w:val="clear" w:color="auto" w:fill="auto"/>
          </w:tcPr>
          <w:p w14:paraId="0FFC6047" w14:textId="2EA77B9B" w:rsidR="003A273C" w:rsidRPr="00E80F49" w:rsidRDefault="003A273C" w:rsidP="003A273C">
            <w:pPr>
              <w:pStyle w:val="TAC"/>
            </w:pPr>
            <w:r w:rsidRPr="00E80F49">
              <w:t>RAN5#92-e</w:t>
            </w:r>
          </w:p>
        </w:tc>
      </w:tr>
      <w:tr w:rsidR="003A273C" w:rsidRPr="00E80F49" w14:paraId="7B3CEB78" w14:textId="77777777" w:rsidTr="0091784C">
        <w:tc>
          <w:tcPr>
            <w:tcW w:w="1781" w:type="dxa"/>
            <w:vMerge w:val="restart"/>
            <w:vAlign w:val="center"/>
          </w:tcPr>
          <w:p w14:paraId="50B72A54" w14:textId="77777777" w:rsidR="003A273C" w:rsidRPr="00E80F49" w:rsidRDefault="003A273C" w:rsidP="003A273C">
            <w:pPr>
              <w:pStyle w:val="TAC"/>
            </w:pPr>
            <w:r w:rsidRPr="00E80F49">
              <w:t>DC_3A-20A_n78</w:t>
            </w:r>
          </w:p>
        </w:tc>
        <w:tc>
          <w:tcPr>
            <w:tcW w:w="1804" w:type="dxa"/>
            <w:shd w:val="clear" w:color="auto" w:fill="auto"/>
            <w:vAlign w:val="center"/>
          </w:tcPr>
          <w:p w14:paraId="1DDFB667" w14:textId="77777777" w:rsidR="003A273C" w:rsidRPr="00E80F49" w:rsidRDefault="003A273C" w:rsidP="003A273C">
            <w:pPr>
              <w:pStyle w:val="TAC"/>
            </w:pPr>
            <w:r w:rsidRPr="00E80F49">
              <w:t>Yes</w:t>
            </w:r>
          </w:p>
        </w:tc>
        <w:tc>
          <w:tcPr>
            <w:tcW w:w="1486" w:type="dxa"/>
            <w:vAlign w:val="center"/>
          </w:tcPr>
          <w:p w14:paraId="2A6557C0" w14:textId="77777777" w:rsidR="003A273C" w:rsidRPr="00E80F49" w:rsidRDefault="003A273C" w:rsidP="003A273C">
            <w:pPr>
              <w:pStyle w:val="TAC"/>
            </w:pPr>
            <w:r w:rsidRPr="00E80F49">
              <w:t>DC_3A_n78A</w:t>
            </w:r>
          </w:p>
        </w:tc>
        <w:tc>
          <w:tcPr>
            <w:tcW w:w="1547" w:type="dxa"/>
            <w:shd w:val="clear" w:color="auto" w:fill="auto"/>
            <w:vAlign w:val="center"/>
          </w:tcPr>
          <w:p w14:paraId="0CE41B6C" w14:textId="77777777" w:rsidR="003A273C" w:rsidRPr="00E80F49" w:rsidRDefault="003A273C" w:rsidP="003A273C">
            <w:pPr>
              <w:pStyle w:val="TAC"/>
            </w:pPr>
            <w:r w:rsidRPr="00E80F49">
              <w:t>No 3CC exception</w:t>
            </w:r>
          </w:p>
        </w:tc>
        <w:tc>
          <w:tcPr>
            <w:tcW w:w="1495" w:type="dxa"/>
            <w:shd w:val="clear" w:color="auto" w:fill="auto"/>
            <w:vAlign w:val="bottom"/>
          </w:tcPr>
          <w:p w14:paraId="25FCBA54" w14:textId="77777777" w:rsidR="003A273C" w:rsidRPr="00E80F49" w:rsidRDefault="003A273C" w:rsidP="003A273C">
            <w:pPr>
              <w:pStyle w:val="TAC"/>
            </w:pPr>
          </w:p>
        </w:tc>
        <w:tc>
          <w:tcPr>
            <w:tcW w:w="1466" w:type="dxa"/>
          </w:tcPr>
          <w:p w14:paraId="6B84F5EA" w14:textId="77777777" w:rsidR="003A273C" w:rsidRPr="00E80F49" w:rsidRDefault="003A273C" w:rsidP="003A273C">
            <w:pPr>
              <w:pStyle w:val="TAC"/>
            </w:pPr>
          </w:p>
        </w:tc>
        <w:tc>
          <w:tcPr>
            <w:tcW w:w="1147" w:type="dxa"/>
            <w:shd w:val="clear" w:color="auto" w:fill="auto"/>
            <w:vAlign w:val="center"/>
          </w:tcPr>
          <w:p w14:paraId="66DB0432" w14:textId="77777777" w:rsidR="003A273C" w:rsidRPr="00E80F49" w:rsidRDefault="003A273C" w:rsidP="003A273C">
            <w:pPr>
              <w:pStyle w:val="TAC"/>
            </w:pPr>
          </w:p>
        </w:tc>
      </w:tr>
      <w:tr w:rsidR="003A273C" w:rsidRPr="00E80F49" w14:paraId="7DB9AF5A" w14:textId="77777777" w:rsidTr="0091784C">
        <w:tc>
          <w:tcPr>
            <w:tcW w:w="1781" w:type="dxa"/>
            <w:vMerge/>
            <w:vAlign w:val="center"/>
          </w:tcPr>
          <w:p w14:paraId="6B225DB7" w14:textId="77777777" w:rsidR="003A273C" w:rsidRPr="00E80F49" w:rsidRDefault="003A273C" w:rsidP="003A273C">
            <w:pPr>
              <w:pStyle w:val="TAC"/>
            </w:pPr>
          </w:p>
        </w:tc>
        <w:tc>
          <w:tcPr>
            <w:tcW w:w="1804" w:type="dxa"/>
            <w:shd w:val="clear" w:color="auto" w:fill="auto"/>
            <w:vAlign w:val="center"/>
          </w:tcPr>
          <w:p w14:paraId="207230E4" w14:textId="77777777" w:rsidR="003A273C" w:rsidRPr="00E80F49" w:rsidRDefault="003A273C" w:rsidP="003A273C">
            <w:pPr>
              <w:pStyle w:val="TAC"/>
            </w:pPr>
            <w:r w:rsidRPr="00E80F49">
              <w:t>No</w:t>
            </w:r>
          </w:p>
        </w:tc>
        <w:tc>
          <w:tcPr>
            <w:tcW w:w="1486" w:type="dxa"/>
            <w:vAlign w:val="center"/>
          </w:tcPr>
          <w:p w14:paraId="57CA5499" w14:textId="77777777" w:rsidR="003A273C" w:rsidRPr="00E80F49" w:rsidRDefault="003A273C" w:rsidP="003A273C">
            <w:pPr>
              <w:pStyle w:val="TAC"/>
            </w:pPr>
            <w:r w:rsidRPr="00E80F49">
              <w:t>DC_20A_n78A</w:t>
            </w:r>
          </w:p>
        </w:tc>
        <w:tc>
          <w:tcPr>
            <w:tcW w:w="1547" w:type="dxa"/>
            <w:shd w:val="clear" w:color="auto" w:fill="auto"/>
            <w:vAlign w:val="center"/>
          </w:tcPr>
          <w:p w14:paraId="081C4D26" w14:textId="77777777" w:rsidR="003A273C" w:rsidRPr="00E80F49" w:rsidRDefault="003A273C" w:rsidP="003A273C">
            <w:pPr>
              <w:pStyle w:val="TAC"/>
            </w:pPr>
            <w:r w:rsidRPr="00E80F49">
              <w:t>3 (3 band IMD3)</w:t>
            </w:r>
          </w:p>
        </w:tc>
        <w:tc>
          <w:tcPr>
            <w:tcW w:w="1495" w:type="dxa"/>
            <w:shd w:val="clear" w:color="auto" w:fill="auto"/>
            <w:vAlign w:val="bottom"/>
          </w:tcPr>
          <w:p w14:paraId="40C85CEF" w14:textId="77777777" w:rsidR="003A273C" w:rsidRPr="00E80F49" w:rsidRDefault="003A273C" w:rsidP="003A273C">
            <w:pPr>
              <w:pStyle w:val="TAC"/>
            </w:pPr>
            <w:r w:rsidRPr="00E80F49">
              <w:t>IMD3</w:t>
            </w:r>
          </w:p>
        </w:tc>
        <w:tc>
          <w:tcPr>
            <w:tcW w:w="1466" w:type="dxa"/>
          </w:tcPr>
          <w:p w14:paraId="61A20427" w14:textId="77777777" w:rsidR="003A273C" w:rsidRPr="00E80F49" w:rsidRDefault="003A273C" w:rsidP="003A273C">
            <w:pPr>
              <w:pStyle w:val="TAC"/>
            </w:pPr>
          </w:p>
        </w:tc>
        <w:tc>
          <w:tcPr>
            <w:tcW w:w="1147" w:type="dxa"/>
            <w:shd w:val="clear" w:color="auto" w:fill="auto"/>
            <w:vAlign w:val="center"/>
          </w:tcPr>
          <w:p w14:paraId="1F864960" w14:textId="77777777" w:rsidR="003A273C" w:rsidRPr="00E80F49" w:rsidRDefault="003A273C" w:rsidP="003A273C">
            <w:pPr>
              <w:pStyle w:val="TAC"/>
            </w:pPr>
          </w:p>
        </w:tc>
      </w:tr>
      <w:tr w:rsidR="003A273C" w:rsidRPr="00E80F49" w14:paraId="6371CD7F" w14:textId="77777777" w:rsidTr="0091784C">
        <w:tc>
          <w:tcPr>
            <w:tcW w:w="1781" w:type="dxa"/>
            <w:vMerge w:val="restart"/>
            <w:vAlign w:val="center"/>
          </w:tcPr>
          <w:p w14:paraId="33A4BC69" w14:textId="23956BFD" w:rsidR="003A273C" w:rsidRPr="00E80F49" w:rsidRDefault="003A273C" w:rsidP="003A273C">
            <w:pPr>
              <w:pStyle w:val="TAC"/>
            </w:pPr>
            <w:r w:rsidRPr="00E80F49">
              <w:t>DC_3A-28A_n78A</w:t>
            </w:r>
          </w:p>
        </w:tc>
        <w:tc>
          <w:tcPr>
            <w:tcW w:w="1804" w:type="dxa"/>
            <w:shd w:val="clear" w:color="auto" w:fill="auto"/>
            <w:vAlign w:val="center"/>
          </w:tcPr>
          <w:p w14:paraId="51DCDBFD" w14:textId="180AF1E3" w:rsidR="003A273C" w:rsidRPr="00E80F49" w:rsidRDefault="003A273C" w:rsidP="003A273C">
            <w:pPr>
              <w:pStyle w:val="TAC"/>
            </w:pPr>
            <w:r w:rsidRPr="00E80F49">
              <w:t>Yes</w:t>
            </w:r>
          </w:p>
        </w:tc>
        <w:tc>
          <w:tcPr>
            <w:tcW w:w="1486" w:type="dxa"/>
            <w:vAlign w:val="center"/>
          </w:tcPr>
          <w:p w14:paraId="20F05C91" w14:textId="2D8FC675" w:rsidR="003A273C" w:rsidRPr="00E80F49" w:rsidRDefault="003A273C" w:rsidP="003A273C">
            <w:pPr>
              <w:pStyle w:val="TAC"/>
            </w:pPr>
            <w:r w:rsidRPr="00E80F49">
              <w:t>DC_3A_n78A</w:t>
            </w:r>
          </w:p>
        </w:tc>
        <w:tc>
          <w:tcPr>
            <w:tcW w:w="1547" w:type="dxa"/>
            <w:shd w:val="clear" w:color="auto" w:fill="auto"/>
            <w:vAlign w:val="center"/>
          </w:tcPr>
          <w:p w14:paraId="401BF07B" w14:textId="1AE2E71C" w:rsidR="003A273C" w:rsidRPr="00E80F49" w:rsidRDefault="003A273C" w:rsidP="003A273C">
            <w:pPr>
              <w:pStyle w:val="TAC"/>
            </w:pPr>
            <w:r w:rsidRPr="00E80F49">
              <w:t>No 3CC exception</w:t>
            </w:r>
          </w:p>
        </w:tc>
        <w:tc>
          <w:tcPr>
            <w:tcW w:w="1495" w:type="dxa"/>
            <w:shd w:val="clear" w:color="auto" w:fill="auto"/>
            <w:vAlign w:val="center"/>
          </w:tcPr>
          <w:p w14:paraId="0AE5754E" w14:textId="77777777" w:rsidR="003A273C" w:rsidRPr="00E80F49" w:rsidRDefault="003A273C" w:rsidP="003A273C">
            <w:pPr>
              <w:pStyle w:val="TAC"/>
            </w:pPr>
          </w:p>
        </w:tc>
        <w:tc>
          <w:tcPr>
            <w:tcW w:w="1466" w:type="dxa"/>
            <w:vAlign w:val="center"/>
          </w:tcPr>
          <w:p w14:paraId="1FD1E3EA" w14:textId="0DC8F01F" w:rsidR="003A273C" w:rsidRPr="00E80F49" w:rsidRDefault="003A273C" w:rsidP="003A273C">
            <w:pPr>
              <w:pStyle w:val="TAC"/>
            </w:pPr>
            <w:r w:rsidRPr="00E80F49">
              <w:rPr>
                <w:lang w:eastAsia="zh-CN"/>
              </w:rPr>
              <w:t>DC_3A_n78A</w:t>
            </w:r>
          </w:p>
        </w:tc>
        <w:tc>
          <w:tcPr>
            <w:tcW w:w="1147" w:type="dxa"/>
            <w:shd w:val="clear" w:color="auto" w:fill="auto"/>
            <w:vAlign w:val="center"/>
          </w:tcPr>
          <w:p w14:paraId="522152C9" w14:textId="6A3DA2C7" w:rsidR="003A273C" w:rsidRPr="00E80F49" w:rsidRDefault="003A273C" w:rsidP="003A273C">
            <w:pPr>
              <w:pStyle w:val="TAC"/>
            </w:pPr>
            <w:r w:rsidRPr="00E80F49">
              <w:t>RAN5#92-e</w:t>
            </w:r>
          </w:p>
        </w:tc>
      </w:tr>
      <w:tr w:rsidR="003A273C" w:rsidRPr="00E80F49" w14:paraId="5B0647F2" w14:textId="77777777" w:rsidTr="0091784C">
        <w:tc>
          <w:tcPr>
            <w:tcW w:w="1781" w:type="dxa"/>
            <w:vMerge/>
            <w:vAlign w:val="center"/>
          </w:tcPr>
          <w:p w14:paraId="1FE5713B" w14:textId="77777777" w:rsidR="003A273C" w:rsidRPr="00E80F49" w:rsidRDefault="003A273C" w:rsidP="003A273C">
            <w:pPr>
              <w:pStyle w:val="TAC"/>
            </w:pPr>
          </w:p>
        </w:tc>
        <w:tc>
          <w:tcPr>
            <w:tcW w:w="1804" w:type="dxa"/>
            <w:shd w:val="clear" w:color="auto" w:fill="auto"/>
            <w:vAlign w:val="center"/>
          </w:tcPr>
          <w:p w14:paraId="4035B415" w14:textId="28209415" w:rsidR="003A273C" w:rsidRPr="00E80F49" w:rsidRDefault="003A273C" w:rsidP="003A273C">
            <w:pPr>
              <w:pStyle w:val="TAC"/>
            </w:pPr>
            <w:r w:rsidRPr="00E80F49">
              <w:t>No</w:t>
            </w:r>
          </w:p>
        </w:tc>
        <w:tc>
          <w:tcPr>
            <w:tcW w:w="1486" w:type="dxa"/>
            <w:vAlign w:val="center"/>
          </w:tcPr>
          <w:p w14:paraId="674A66B0" w14:textId="465F3548" w:rsidR="003A273C" w:rsidRPr="00E80F49" w:rsidRDefault="003A273C" w:rsidP="003A273C">
            <w:pPr>
              <w:pStyle w:val="TAC"/>
            </w:pPr>
            <w:r w:rsidRPr="00E80F49">
              <w:t>DC_28A_n78A</w:t>
            </w:r>
          </w:p>
        </w:tc>
        <w:tc>
          <w:tcPr>
            <w:tcW w:w="1547" w:type="dxa"/>
            <w:shd w:val="clear" w:color="auto" w:fill="auto"/>
            <w:vAlign w:val="center"/>
          </w:tcPr>
          <w:p w14:paraId="2C525EB5" w14:textId="09251019" w:rsidR="003A273C" w:rsidRPr="00E80F49" w:rsidRDefault="003A273C" w:rsidP="003A273C">
            <w:pPr>
              <w:pStyle w:val="TAC"/>
            </w:pPr>
            <w:r w:rsidRPr="00E80F49">
              <w:t>3 (3 band IMD3)</w:t>
            </w:r>
          </w:p>
        </w:tc>
        <w:tc>
          <w:tcPr>
            <w:tcW w:w="1495" w:type="dxa"/>
            <w:shd w:val="clear" w:color="auto" w:fill="auto"/>
            <w:vAlign w:val="center"/>
          </w:tcPr>
          <w:p w14:paraId="6F080763" w14:textId="5E60FD8E" w:rsidR="003A273C" w:rsidRPr="00E80F49" w:rsidRDefault="003A273C" w:rsidP="003A273C">
            <w:pPr>
              <w:pStyle w:val="TAC"/>
            </w:pPr>
            <w:r w:rsidRPr="00E80F49">
              <w:t>IMD3</w:t>
            </w:r>
          </w:p>
        </w:tc>
        <w:tc>
          <w:tcPr>
            <w:tcW w:w="1466" w:type="dxa"/>
            <w:vAlign w:val="center"/>
          </w:tcPr>
          <w:p w14:paraId="221065AA" w14:textId="49EC2480" w:rsidR="003A273C" w:rsidRPr="00E80F49" w:rsidRDefault="003A273C" w:rsidP="003A273C">
            <w:pPr>
              <w:pStyle w:val="TAC"/>
            </w:pPr>
            <w:r w:rsidRPr="00E80F49">
              <w:rPr>
                <w:lang w:eastAsia="zh-CN"/>
              </w:rPr>
              <w:t>DC_28A_n78A</w:t>
            </w:r>
          </w:p>
        </w:tc>
        <w:tc>
          <w:tcPr>
            <w:tcW w:w="1147" w:type="dxa"/>
            <w:shd w:val="clear" w:color="auto" w:fill="auto"/>
            <w:vAlign w:val="center"/>
          </w:tcPr>
          <w:p w14:paraId="6A18F89B" w14:textId="77777777" w:rsidR="003A273C" w:rsidRPr="00E80F49" w:rsidRDefault="003A273C" w:rsidP="003A273C">
            <w:pPr>
              <w:pStyle w:val="TAC"/>
            </w:pPr>
          </w:p>
        </w:tc>
      </w:tr>
      <w:tr w:rsidR="003A273C" w:rsidRPr="00E80F49" w14:paraId="6A682467" w14:textId="77777777" w:rsidTr="0091784C">
        <w:tc>
          <w:tcPr>
            <w:tcW w:w="1781" w:type="dxa"/>
            <w:vMerge w:val="restart"/>
            <w:vAlign w:val="center"/>
          </w:tcPr>
          <w:p w14:paraId="57891AD6" w14:textId="77777777" w:rsidR="003A273C" w:rsidRPr="00E80F49" w:rsidRDefault="003A273C" w:rsidP="003A273C">
            <w:pPr>
              <w:pStyle w:val="TAC"/>
            </w:pPr>
            <w:r w:rsidRPr="00E80F49">
              <w:t>DC_3A-40A_n1A</w:t>
            </w:r>
          </w:p>
        </w:tc>
        <w:tc>
          <w:tcPr>
            <w:tcW w:w="1804" w:type="dxa"/>
            <w:shd w:val="clear" w:color="auto" w:fill="auto"/>
            <w:vAlign w:val="center"/>
          </w:tcPr>
          <w:p w14:paraId="41D7696C" w14:textId="77777777" w:rsidR="003A273C" w:rsidRPr="00E80F49" w:rsidRDefault="003A273C" w:rsidP="003A273C">
            <w:pPr>
              <w:pStyle w:val="TAC"/>
            </w:pPr>
            <w:r w:rsidRPr="00E80F49">
              <w:t>Yes</w:t>
            </w:r>
          </w:p>
        </w:tc>
        <w:tc>
          <w:tcPr>
            <w:tcW w:w="1486" w:type="dxa"/>
            <w:vAlign w:val="center"/>
          </w:tcPr>
          <w:p w14:paraId="7FF41A5D" w14:textId="77777777" w:rsidR="003A273C" w:rsidRPr="00E80F49" w:rsidRDefault="003A273C" w:rsidP="003A273C">
            <w:pPr>
              <w:pStyle w:val="TAC"/>
            </w:pPr>
            <w:r w:rsidRPr="00E80F49">
              <w:t>DC_3A_n1A</w:t>
            </w:r>
          </w:p>
        </w:tc>
        <w:tc>
          <w:tcPr>
            <w:tcW w:w="1547" w:type="dxa"/>
            <w:shd w:val="clear" w:color="auto" w:fill="auto"/>
            <w:vAlign w:val="center"/>
          </w:tcPr>
          <w:p w14:paraId="52A46296" w14:textId="77777777" w:rsidR="003A273C" w:rsidRPr="00E80F49" w:rsidRDefault="003A273C" w:rsidP="003A273C">
            <w:pPr>
              <w:pStyle w:val="TAC"/>
            </w:pPr>
            <w:r w:rsidRPr="00E80F49">
              <w:t>40 (3 band IMD5)</w:t>
            </w:r>
          </w:p>
        </w:tc>
        <w:tc>
          <w:tcPr>
            <w:tcW w:w="1495" w:type="dxa"/>
            <w:shd w:val="clear" w:color="auto" w:fill="auto"/>
            <w:vAlign w:val="bottom"/>
          </w:tcPr>
          <w:p w14:paraId="0766F7A0" w14:textId="77777777" w:rsidR="003A273C" w:rsidRPr="00E80F49" w:rsidRDefault="003A273C" w:rsidP="003A273C">
            <w:pPr>
              <w:pStyle w:val="TAC"/>
            </w:pPr>
            <w:r w:rsidRPr="00E80F49">
              <w:t>IMD5 if UE supporting dual UL</w:t>
            </w:r>
          </w:p>
        </w:tc>
        <w:tc>
          <w:tcPr>
            <w:tcW w:w="1466" w:type="dxa"/>
          </w:tcPr>
          <w:p w14:paraId="14367484" w14:textId="77777777" w:rsidR="003A273C" w:rsidRPr="00E80F49" w:rsidRDefault="003A273C" w:rsidP="003A273C">
            <w:pPr>
              <w:pStyle w:val="TAC"/>
            </w:pPr>
          </w:p>
        </w:tc>
        <w:tc>
          <w:tcPr>
            <w:tcW w:w="1147" w:type="dxa"/>
            <w:shd w:val="clear" w:color="auto" w:fill="auto"/>
            <w:vAlign w:val="center"/>
          </w:tcPr>
          <w:p w14:paraId="0820B90F" w14:textId="77777777" w:rsidR="003A273C" w:rsidRPr="00E80F49" w:rsidRDefault="003A273C" w:rsidP="003A273C">
            <w:pPr>
              <w:pStyle w:val="TAC"/>
            </w:pPr>
          </w:p>
        </w:tc>
      </w:tr>
      <w:tr w:rsidR="003A273C" w:rsidRPr="00E80F49" w14:paraId="5D337F58" w14:textId="77777777" w:rsidTr="0091784C">
        <w:tc>
          <w:tcPr>
            <w:tcW w:w="1781" w:type="dxa"/>
            <w:vMerge/>
            <w:vAlign w:val="center"/>
          </w:tcPr>
          <w:p w14:paraId="384966D9" w14:textId="77777777" w:rsidR="003A273C" w:rsidRPr="00E80F49" w:rsidRDefault="003A273C" w:rsidP="003A273C">
            <w:pPr>
              <w:pStyle w:val="TAC"/>
            </w:pPr>
          </w:p>
        </w:tc>
        <w:tc>
          <w:tcPr>
            <w:tcW w:w="1804" w:type="dxa"/>
            <w:shd w:val="clear" w:color="auto" w:fill="auto"/>
            <w:vAlign w:val="center"/>
          </w:tcPr>
          <w:p w14:paraId="72FB6E18" w14:textId="77777777" w:rsidR="003A273C" w:rsidRPr="00E80F49" w:rsidRDefault="003A273C" w:rsidP="003A273C">
            <w:pPr>
              <w:pStyle w:val="TAC"/>
            </w:pPr>
            <w:r w:rsidRPr="00E80F49">
              <w:t>No</w:t>
            </w:r>
          </w:p>
        </w:tc>
        <w:tc>
          <w:tcPr>
            <w:tcW w:w="1486" w:type="dxa"/>
            <w:vAlign w:val="center"/>
          </w:tcPr>
          <w:p w14:paraId="32BB71B3" w14:textId="77777777" w:rsidR="003A273C" w:rsidRPr="00E80F49" w:rsidRDefault="003A273C" w:rsidP="003A273C">
            <w:pPr>
              <w:pStyle w:val="TAC"/>
            </w:pPr>
            <w:r w:rsidRPr="00E80F49">
              <w:t>DC_40A_n1A</w:t>
            </w:r>
          </w:p>
        </w:tc>
        <w:tc>
          <w:tcPr>
            <w:tcW w:w="1547" w:type="dxa"/>
            <w:shd w:val="clear" w:color="auto" w:fill="auto"/>
            <w:vAlign w:val="center"/>
          </w:tcPr>
          <w:p w14:paraId="5C05B7EB" w14:textId="77777777" w:rsidR="003A273C" w:rsidRPr="00E80F49" w:rsidRDefault="003A273C" w:rsidP="003A273C">
            <w:pPr>
              <w:pStyle w:val="TAC"/>
            </w:pPr>
            <w:r w:rsidRPr="00E80F49">
              <w:t>No 3CC exception</w:t>
            </w:r>
          </w:p>
        </w:tc>
        <w:tc>
          <w:tcPr>
            <w:tcW w:w="1495" w:type="dxa"/>
            <w:shd w:val="clear" w:color="auto" w:fill="auto"/>
            <w:vAlign w:val="bottom"/>
          </w:tcPr>
          <w:p w14:paraId="626D8EAE" w14:textId="77777777" w:rsidR="003A273C" w:rsidRPr="00E80F49" w:rsidRDefault="003A273C" w:rsidP="003A273C">
            <w:pPr>
              <w:pStyle w:val="TAC"/>
            </w:pPr>
          </w:p>
        </w:tc>
        <w:tc>
          <w:tcPr>
            <w:tcW w:w="1466" w:type="dxa"/>
          </w:tcPr>
          <w:p w14:paraId="2007A106" w14:textId="77777777" w:rsidR="003A273C" w:rsidRPr="00E80F49" w:rsidRDefault="003A273C" w:rsidP="003A273C">
            <w:pPr>
              <w:pStyle w:val="TAC"/>
            </w:pPr>
          </w:p>
        </w:tc>
        <w:tc>
          <w:tcPr>
            <w:tcW w:w="1147" w:type="dxa"/>
            <w:shd w:val="clear" w:color="auto" w:fill="auto"/>
            <w:vAlign w:val="center"/>
          </w:tcPr>
          <w:p w14:paraId="5FB927AA" w14:textId="77777777" w:rsidR="003A273C" w:rsidRPr="00E80F49" w:rsidRDefault="003A273C" w:rsidP="003A273C">
            <w:pPr>
              <w:pStyle w:val="TAC"/>
            </w:pPr>
          </w:p>
        </w:tc>
      </w:tr>
      <w:tr w:rsidR="005D2CEB" w:rsidRPr="00E80F49" w14:paraId="3DD5D465" w14:textId="77777777" w:rsidTr="00D44BD4">
        <w:tc>
          <w:tcPr>
            <w:tcW w:w="1781" w:type="dxa"/>
            <w:vAlign w:val="center"/>
          </w:tcPr>
          <w:p w14:paraId="6DBBFF93" w14:textId="4FA04692"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28</w:t>
            </w:r>
            <w:r w:rsidRPr="00E80F49">
              <w:rPr>
                <w:rFonts w:eastAsia="Malgun Gothic"/>
                <w:szCs w:val="18"/>
                <w:lang w:eastAsia="ko-KR"/>
              </w:rPr>
              <w:t>A</w:t>
            </w:r>
          </w:p>
        </w:tc>
        <w:tc>
          <w:tcPr>
            <w:tcW w:w="1804" w:type="dxa"/>
            <w:shd w:val="clear" w:color="auto" w:fill="auto"/>
          </w:tcPr>
          <w:p w14:paraId="6048A61C" w14:textId="52C033D1" w:rsidR="005D2CEB" w:rsidRPr="00E80F49" w:rsidRDefault="005D2CEB" w:rsidP="005D2CEB">
            <w:pPr>
              <w:pStyle w:val="TAC"/>
            </w:pPr>
            <w:r>
              <w:rPr>
                <w:rFonts w:hint="eastAsia"/>
                <w:lang w:eastAsia="ja-JP"/>
              </w:rPr>
              <w:t>N</w:t>
            </w:r>
            <w:r>
              <w:rPr>
                <w:lang w:eastAsia="ja-JP"/>
              </w:rPr>
              <w:t>o</w:t>
            </w:r>
          </w:p>
        </w:tc>
        <w:tc>
          <w:tcPr>
            <w:tcW w:w="1486" w:type="dxa"/>
          </w:tcPr>
          <w:p w14:paraId="5E196CBE" w14:textId="3290BE88" w:rsidR="005D2CEB" w:rsidRPr="00E80F49" w:rsidRDefault="005D2CEB" w:rsidP="005D2CEB">
            <w:pPr>
              <w:pStyle w:val="TAC"/>
            </w:pPr>
            <w:r>
              <w:rPr>
                <w:rFonts w:hint="eastAsia"/>
                <w:lang w:eastAsia="ja-JP"/>
              </w:rPr>
              <w:t>D</w:t>
            </w:r>
            <w:r>
              <w:rPr>
                <w:lang w:eastAsia="ja-JP"/>
              </w:rPr>
              <w:t>C_3A_n28A</w:t>
            </w:r>
          </w:p>
        </w:tc>
        <w:tc>
          <w:tcPr>
            <w:tcW w:w="1547" w:type="dxa"/>
            <w:shd w:val="clear" w:color="auto" w:fill="auto"/>
            <w:vAlign w:val="center"/>
          </w:tcPr>
          <w:p w14:paraId="75EA2691" w14:textId="77777777" w:rsidR="005D2CEB" w:rsidRDefault="005D2CEB" w:rsidP="005D2CEB">
            <w:pPr>
              <w:pStyle w:val="TAC"/>
              <w:rPr>
                <w:rFonts w:eastAsia="MS Mincho"/>
                <w:lang w:eastAsia="ja-JP"/>
              </w:rPr>
            </w:pPr>
            <w:r>
              <w:rPr>
                <w:rFonts w:eastAsia="MS Mincho" w:hint="eastAsia"/>
                <w:lang w:eastAsia="ja-JP"/>
              </w:rPr>
              <w:t>4</w:t>
            </w:r>
            <w:r>
              <w:rPr>
                <w:rFonts w:eastAsia="MS Mincho"/>
                <w:lang w:eastAsia="ja-JP"/>
              </w:rPr>
              <w:t>1 (IMD2 |1*fB3+1*fn28|)</w:t>
            </w:r>
          </w:p>
          <w:p w14:paraId="106D966F" w14:textId="32D68D9A" w:rsidR="005D2CEB" w:rsidRPr="00E80F49" w:rsidRDefault="005D2CEB" w:rsidP="005D2CEB">
            <w:pPr>
              <w:pStyle w:val="TAC"/>
            </w:pPr>
            <w:r>
              <w:rPr>
                <w:rFonts w:eastAsia="MS Mincho" w:hint="eastAsia"/>
                <w:lang w:eastAsia="ja-JP"/>
              </w:rPr>
              <w:t>4</w:t>
            </w:r>
            <w:r>
              <w:rPr>
                <w:rFonts w:eastAsia="MS Mincho"/>
                <w:lang w:eastAsia="ja-JP"/>
              </w:rPr>
              <w:t>1 (IMD3 |2*fB3-fn28|)</w:t>
            </w:r>
          </w:p>
        </w:tc>
        <w:tc>
          <w:tcPr>
            <w:tcW w:w="1495" w:type="dxa"/>
            <w:shd w:val="clear" w:color="auto" w:fill="auto"/>
            <w:vAlign w:val="bottom"/>
          </w:tcPr>
          <w:p w14:paraId="5730D8E5" w14:textId="6C030969" w:rsidR="005D2CEB" w:rsidRPr="00E80F49" w:rsidRDefault="005D2CEB" w:rsidP="005D2CEB">
            <w:pPr>
              <w:pStyle w:val="TAC"/>
            </w:pPr>
            <w:r>
              <w:rPr>
                <w:rFonts w:eastAsia="MS Mincho" w:hint="eastAsia"/>
                <w:lang w:eastAsia="ja-JP"/>
              </w:rPr>
              <w:t>I</w:t>
            </w:r>
            <w:r>
              <w:rPr>
                <w:rFonts w:eastAsia="MS Mincho"/>
                <w:lang w:eastAsia="ja-JP"/>
              </w:rPr>
              <w:t xml:space="preserve">MD2, </w:t>
            </w:r>
            <w:r>
              <w:rPr>
                <w:rFonts w:eastAsia="MS Mincho" w:hint="eastAsia"/>
                <w:lang w:eastAsia="ja-JP"/>
              </w:rPr>
              <w:t>I</w:t>
            </w:r>
            <w:r>
              <w:rPr>
                <w:rFonts w:eastAsia="MS Mincho"/>
                <w:lang w:eastAsia="ja-JP"/>
              </w:rPr>
              <w:t>MD3</w:t>
            </w:r>
          </w:p>
        </w:tc>
        <w:tc>
          <w:tcPr>
            <w:tcW w:w="1466" w:type="dxa"/>
          </w:tcPr>
          <w:p w14:paraId="07FDA85B" w14:textId="77777777" w:rsidR="005D2CEB" w:rsidRPr="00E80F49" w:rsidRDefault="005D2CEB" w:rsidP="005D2CEB">
            <w:pPr>
              <w:pStyle w:val="TAC"/>
            </w:pPr>
          </w:p>
        </w:tc>
        <w:tc>
          <w:tcPr>
            <w:tcW w:w="1147" w:type="dxa"/>
            <w:shd w:val="clear" w:color="auto" w:fill="auto"/>
            <w:vAlign w:val="center"/>
          </w:tcPr>
          <w:p w14:paraId="29305266" w14:textId="4B8CF163" w:rsidR="005D2CEB" w:rsidRPr="00E80F49" w:rsidRDefault="005D2CEB" w:rsidP="005D2CEB">
            <w:pPr>
              <w:pStyle w:val="TAC"/>
            </w:pPr>
            <w:r>
              <w:rPr>
                <w:rFonts w:hint="eastAsia"/>
                <w:lang w:eastAsia="ja-JP"/>
              </w:rPr>
              <w:t>R</w:t>
            </w:r>
            <w:r>
              <w:rPr>
                <w:lang w:eastAsia="ja-JP"/>
              </w:rPr>
              <w:t>AN5#98</w:t>
            </w:r>
          </w:p>
        </w:tc>
      </w:tr>
      <w:tr w:rsidR="005D2CEB" w:rsidRPr="00E80F49" w14:paraId="75BA823A" w14:textId="77777777" w:rsidTr="00D44BD4">
        <w:tc>
          <w:tcPr>
            <w:tcW w:w="1781" w:type="dxa"/>
            <w:vAlign w:val="center"/>
          </w:tcPr>
          <w:p w14:paraId="5E67D8C6" w14:textId="48372A23" w:rsidR="005D2CEB" w:rsidRPr="00E80F49" w:rsidRDefault="005D2CEB" w:rsidP="005D2CEB">
            <w:pPr>
              <w:pStyle w:val="TAC"/>
            </w:pPr>
          </w:p>
        </w:tc>
        <w:tc>
          <w:tcPr>
            <w:tcW w:w="1804" w:type="dxa"/>
            <w:shd w:val="clear" w:color="auto" w:fill="auto"/>
          </w:tcPr>
          <w:p w14:paraId="50F41DB0" w14:textId="791540B2" w:rsidR="005D2CEB" w:rsidRPr="00E80F49" w:rsidRDefault="005D2CEB" w:rsidP="005D2CEB">
            <w:pPr>
              <w:pStyle w:val="TAC"/>
            </w:pPr>
            <w:r>
              <w:rPr>
                <w:rFonts w:hint="eastAsia"/>
                <w:lang w:eastAsia="ja-JP"/>
              </w:rPr>
              <w:t>N</w:t>
            </w:r>
            <w:r>
              <w:rPr>
                <w:lang w:eastAsia="ja-JP"/>
              </w:rPr>
              <w:t>o</w:t>
            </w:r>
          </w:p>
        </w:tc>
        <w:tc>
          <w:tcPr>
            <w:tcW w:w="1486" w:type="dxa"/>
          </w:tcPr>
          <w:p w14:paraId="4023C925" w14:textId="3F5FF5C9" w:rsidR="005D2CEB" w:rsidRPr="00E80F49" w:rsidRDefault="005D2CEB" w:rsidP="005D2CEB">
            <w:pPr>
              <w:pStyle w:val="TAC"/>
            </w:pPr>
            <w:r>
              <w:rPr>
                <w:rFonts w:hint="eastAsia"/>
                <w:lang w:eastAsia="ja-JP"/>
              </w:rPr>
              <w:t>D</w:t>
            </w:r>
            <w:r>
              <w:rPr>
                <w:lang w:eastAsia="ja-JP"/>
              </w:rPr>
              <w:t>C_41A_n28A</w:t>
            </w:r>
          </w:p>
        </w:tc>
        <w:tc>
          <w:tcPr>
            <w:tcW w:w="1547" w:type="dxa"/>
            <w:shd w:val="clear" w:color="auto" w:fill="auto"/>
            <w:vAlign w:val="center"/>
          </w:tcPr>
          <w:p w14:paraId="37E872F9" w14:textId="5F64E314" w:rsidR="005D2CEB" w:rsidRPr="00E80F49" w:rsidRDefault="005D2CEB" w:rsidP="005D2CEB">
            <w:pPr>
              <w:pStyle w:val="TAC"/>
            </w:pPr>
            <w:r>
              <w:rPr>
                <w:rFonts w:eastAsia="MS Mincho" w:hint="eastAsia"/>
                <w:lang w:eastAsia="ja-JP"/>
              </w:rPr>
              <w:t>3</w:t>
            </w:r>
            <w:r>
              <w:rPr>
                <w:rFonts w:eastAsia="MS Mincho"/>
                <w:lang w:eastAsia="ja-JP"/>
              </w:rPr>
              <w:t xml:space="preserve"> (IMD2 |1*fB41-1*fn28|)</w:t>
            </w:r>
          </w:p>
        </w:tc>
        <w:tc>
          <w:tcPr>
            <w:tcW w:w="1495" w:type="dxa"/>
            <w:shd w:val="clear" w:color="auto" w:fill="auto"/>
            <w:vAlign w:val="bottom"/>
          </w:tcPr>
          <w:p w14:paraId="6B8F8ED3" w14:textId="3C6865E9" w:rsidR="005D2CEB" w:rsidRPr="00E80F49" w:rsidRDefault="005D2CEB" w:rsidP="005D2CEB">
            <w:pPr>
              <w:pStyle w:val="TAC"/>
            </w:pPr>
            <w:r>
              <w:rPr>
                <w:rFonts w:eastAsia="MS Mincho" w:hint="eastAsia"/>
                <w:lang w:eastAsia="ja-JP"/>
              </w:rPr>
              <w:t>I</w:t>
            </w:r>
            <w:r>
              <w:rPr>
                <w:rFonts w:eastAsia="MS Mincho"/>
                <w:lang w:eastAsia="ja-JP"/>
              </w:rPr>
              <w:t>MD2</w:t>
            </w:r>
          </w:p>
        </w:tc>
        <w:tc>
          <w:tcPr>
            <w:tcW w:w="1466" w:type="dxa"/>
          </w:tcPr>
          <w:p w14:paraId="7D6722B8" w14:textId="77777777" w:rsidR="005D2CEB" w:rsidRPr="00E80F49" w:rsidRDefault="005D2CEB" w:rsidP="005D2CEB">
            <w:pPr>
              <w:pStyle w:val="TAC"/>
            </w:pPr>
          </w:p>
        </w:tc>
        <w:tc>
          <w:tcPr>
            <w:tcW w:w="1147" w:type="dxa"/>
            <w:shd w:val="clear" w:color="auto" w:fill="auto"/>
            <w:vAlign w:val="center"/>
          </w:tcPr>
          <w:p w14:paraId="78ABE699" w14:textId="0C1A67DA" w:rsidR="005D2CEB" w:rsidRPr="00E80F49" w:rsidRDefault="005D2CEB" w:rsidP="005D2CEB">
            <w:pPr>
              <w:pStyle w:val="TAC"/>
            </w:pPr>
            <w:r>
              <w:rPr>
                <w:rFonts w:hint="eastAsia"/>
                <w:lang w:eastAsia="ja-JP"/>
              </w:rPr>
              <w:t>R</w:t>
            </w:r>
            <w:r>
              <w:rPr>
                <w:lang w:eastAsia="ja-JP"/>
              </w:rPr>
              <w:t>AN5#98</w:t>
            </w:r>
          </w:p>
        </w:tc>
      </w:tr>
      <w:tr w:rsidR="005D2CEB" w:rsidRPr="00E80F49" w14:paraId="4C08DAD1" w14:textId="77777777" w:rsidTr="00D44BD4">
        <w:tc>
          <w:tcPr>
            <w:tcW w:w="1781" w:type="dxa"/>
            <w:vAlign w:val="center"/>
          </w:tcPr>
          <w:p w14:paraId="581874DA" w14:textId="6C0EBF41"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41</w:t>
            </w:r>
            <w:r w:rsidRPr="00E80F49">
              <w:rPr>
                <w:rFonts w:eastAsia="Malgun Gothic"/>
                <w:szCs w:val="18"/>
                <w:lang w:eastAsia="ko-KR"/>
              </w:rPr>
              <w:t>A</w:t>
            </w:r>
          </w:p>
        </w:tc>
        <w:tc>
          <w:tcPr>
            <w:tcW w:w="1804" w:type="dxa"/>
            <w:shd w:val="clear" w:color="auto" w:fill="auto"/>
          </w:tcPr>
          <w:p w14:paraId="3D47B8EB" w14:textId="0CCC0F23" w:rsidR="005D2CEB" w:rsidRPr="00E80F49" w:rsidRDefault="005D2CEB" w:rsidP="005D2CEB">
            <w:pPr>
              <w:pStyle w:val="TAC"/>
            </w:pPr>
            <w:r>
              <w:rPr>
                <w:rFonts w:hint="eastAsia"/>
                <w:lang w:eastAsia="ja-JP"/>
              </w:rPr>
              <w:t>N</w:t>
            </w:r>
            <w:r>
              <w:rPr>
                <w:lang w:eastAsia="ja-JP"/>
              </w:rPr>
              <w:t>o</w:t>
            </w:r>
          </w:p>
        </w:tc>
        <w:tc>
          <w:tcPr>
            <w:tcW w:w="1486" w:type="dxa"/>
          </w:tcPr>
          <w:p w14:paraId="038DF487" w14:textId="0B6D6232" w:rsidR="005D2CEB" w:rsidRPr="00E80F49" w:rsidRDefault="005D2CEB" w:rsidP="005D2CEB">
            <w:pPr>
              <w:pStyle w:val="TAC"/>
            </w:pPr>
            <w:r>
              <w:rPr>
                <w:rFonts w:hint="eastAsia"/>
                <w:lang w:eastAsia="ja-JP"/>
              </w:rPr>
              <w:t>D</w:t>
            </w:r>
            <w:r>
              <w:rPr>
                <w:lang w:eastAsia="ja-JP"/>
              </w:rPr>
              <w:t>C_3A_n41A</w:t>
            </w:r>
          </w:p>
        </w:tc>
        <w:tc>
          <w:tcPr>
            <w:tcW w:w="1547" w:type="dxa"/>
            <w:shd w:val="clear" w:color="auto" w:fill="auto"/>
            <w:vAlign w:val="center"/>
          </w:tcPr>
          <w:p w14:paraId="77EA9AC2" w14:textId="7E5CDFA4" w:rsidR="005D2CEB" w:rsidRPr="00E80F49" w:rsidRDefault="005D2CEB" w:rsidP="005D2CEB">
            <w:pPr>
              <w:pStyle w:val="TAC"/>
            </w:pPr>
            <w:r w:rsidRPr="00E80F49">
              <w:t>No 3CC exception</w:t>
            </w:r>
          </w:p>
        </w:tc>
        <w:tc>
          <w:tcPr>
            <w:tcW w:w="1495" w:type="dxa"/>
            <w:shd w:val="clear" w:color="auto" w:fill="auto"/>
            <w:vAlign w:val="bottom"/>
          </w:tcPr>
          <w:p w14:paraId="7E3FFBC2" w14:textId="4BFCA1B8" w:rsidR="005D2CEB" w:rsidRPr="00E80F49" w:rsidRDefault="005D2CEB" w:rsidP="005D2CEB">
            <w:pPr>
              <w:pStyle w:val="TAC"/>
            </w:pPr>
            <w:r w:rsidRPr="00E80F49">
              <w:t>No test required</w:t>
            </w:r>
          </w:p>
        </w:tc>
        <w:tc>
          <w:tcPr>
            <w:tcW w:w="1466" w:type="dxa"/>
          </w:tcPr>
          <w:p w14:paraId="77AA4845" w14:textId="77777777" w:rsidR="005D2CEB" w:rsidRPr="00E80F49" w:rsidRDefault="005D2CEB" w:rsidP="005D2CEB">
            <w:pPr>
              <w:pStyle w:val="TAC"/>
            </w:pPr>
          </w:p>
        </w:tc>
        <w:tc>
          <w:tcPr>
            <w:tcW w:w="1147" w:type="dxa"/>
            <w:shd w:val="clear" w:color="auto" w:fill="auto"/>
            <w:vAlign w:val="center"/>
          </w:tcPr>
          <w:p w14:paraId="5AA37693" w14:textId="35D4F586" w:rsidR="005D2CEB" w:rsidRPr="00E80F49" w:rsidRDefault="005D2CEB" w:rsidP="005D2CEB">
            <w:pPr>
              <w:pStyle w:val="TAC"/>
            </w:pPr>
            <w:r>
              <w:rPr>
                <w:rFonts w:hint="eastAsia"/>
                <w:lang w:eastAsia="ja-JP"/>
              </w:rPr>
              <w:t>R</w:t>
            </w:r>
            <w:r>
              <w:rPr>
                <w:lang w:eastAsia="ja-JP"/>
              </w:rPr>
              <w:t>AN5#98</w:t>
            </w:r>
          </w:p>
        </w:tc>
      </w:tr>
      <w:tr w:rsidR="0091784C" w:rsidRPr="00E80F49" w14:paraId="6CE00C04" w14:textId="77777777" w:rsidTr="007D18AF">
        <w:tc>
          <w:tcPr>
            <w:tcW w:w="1781" w:type="dxa"/>
            <w:tcBorders>
              <w:bottom w:val="nil"/>
            </w:tcBorders>
            <w:vAlign w:val="center"/>
          </w:tcPr>
          <w:p w14:paraId="54665ACC" w14:textId="330DA727" w:rsidR="0091784C" w:rsidRPr="00E80F49" w:rsidRDefault="0091784C" w:rsidP="0091784C">
            <w:pPr>
              <w:pStyle w:val="TAC"/>
            </w:pPr>
            <w:r>
              <w:rPr>
                <w:rFonts w:eastAsia="MS Mincho" w:hint="eastAsia"/>
                <w:lang w:eastAsia="ja-JP"/>
              </w:rPr>
              <w:t>D</w:t>
            </w:r>
            <w:r>
              <w:rPr>
                <w:rFonts w:eastAsia="MS Mincho"/>
                <w:lang w:eastAsia="ja-JP"/>
              </w:rPr>
              <w:t>C_3A-41A_n77A</w:t>
            </w:r>
          </w:p>
        </w:tc>
        <w:tc>
          <w:tcPr>
            <w:tcW w:w="1804" w:type="dxa"/>
            <w:shd w:val="clear" w:color="auto" w:fill="auto"/>
            <w:vAlign w:val="center"/>
          </w:tcPr>
          <w:p w14:paraId="75B63519" w14:textId="2DD25BF6" w:rsidR="0091784C" w:rsidRPr="00E80F49" w:rsidRDefault="0091784C" w:rsidP="0091784C">
            <w:pPr>
              <w:pStyle w:val="TAC"/>
            </w:pPr>
            <w:r>
              <w:rPr>
                <w:rFonts w:eastAsia="MS Mincho" w:hint="eastAsia"/>
                <w:lang w:eastAsia="ja-JP"/>
              </w:rPr>
              <w:t>Y</w:t>
            </w:r>
            <w:r>
              <w:rPr>
                <w:rFonts w:eastAsia="MS Mincho"/>
                <w:lang w:eastAsia="ja-JP"/>
              </w:rPr>
              <w:t>es</w:t>
            </w:r>
          </w:p>
        </w:tc>
        <w:tc>
          <w:tcPr>
            <w:tcW w:w="1486" w:type="dxa"/>
            <w:vAlign w:val="center"/>
          </w:tcPr>
          <w:p w14:paraId="6A1FFCFC" w14:textId="7A1EA935" w:rsidR="0091784C" w:rsidRPr="00E80F49" w:rsidRDefault="0091784C" w:rsidP="0091784C">
            <w:pPr>
              <w:pStyle w:val="TAC"/>
            </w:pPr>
            <w:r>
              <w:rPr>
                <w:rFonts w:eastAsia="MS Mincho" w:hint="eastAsia"/>
                <w:lang w:eastAsia="ja-JP"/>
              </w:rPr>
              <w:t>D</w:t>
            </w:r>
            <w:r>
              <w:rPr>
                <w:rFonts w:eastAsia="MS Mincho"/>
                <w:lang w:eastAsia="ja-JP"/>
              </w:rPr>
              <w:t>C_3A_n77A</w:t>
            </w:r>
          </w:p>
        </w:tc>
        <w:tc>
          <w:tcPr>
            <w:tcW w:w="1547" w:type="dxa"/>
            <w:shd w:val="clear" w:color="auto" w:fill="auto"/>
            <w:vAlign w:val="center"/>
          </w:tcPr>
          <w:p w14:paraId="683947F4" w14:textId="054E42FB" w:rsidR="0091784C" w:rsidRPr="00E80F49" w:rsidRDefault="0091784C" w:rsidP="0091784C">
            <w:pPr>
              <w:pStyle w:val="TAC"/>
            </w:pPr>
            <w:r>
              <w:rPr>
                <w:rFonts w:eastAsia="MS Mincho"/>
                <w:lang w:eastAsia="ja-JP"/>
              </w:rPr>
              <w:t>41 (IMD5 |3*fB3-2*fB77|)</w:t>
            </w:r>
          </w:p>
        </w:tc>
        <w:tc>
          <w:tcPr>
            <w:tcW w:w="1495" w:type="dxa"/>
            <w:shd w:val="clear" w:color="auto" w:fill="auto"/>
            <w:vAlign w:val="bottom"/>
          </w:tcPr>
          <w:p w14:paraId="788A57DE" w14:textId="266C39E1"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6E59E5FE" w14:textId="77777777" w:rsidR="0091784C" w:rsidRPr="00E80F49" w:rsidRDefault="0091784C" w:rsidP="0091784C">
            <w:pPr>
              <w:pStyle w:val="TAC"/>
            </w:pPr>
          </w:p>
        </w:tc>
        <w:tc>
          <w:tcPr>
            <w:tcW w:w="1147" w:type="dxa"/>
            <w:shd w:val="clear" w:color="auto" w:fill="auto"/>
            <w:vAlign w:val="center"/>
          </w:tcPr>
          <w:p w14:paraId="09D93557" w14:textId="20F5240A" w:rsidR="0091784C" w:rsidRPr="00E80F49" w:rsidRDefault="0091784C" w:rsidP="0091784C">
            <w:pPr>
              <w:pStyle w:val="TAC"/>
            </w:pPr>
            <w:r>
              <w:rPr>
                <w:rFonts w:eastAsia="MS Mincho"/>
                <w:lang w:eastAsia="ja-JP"/>
              </w:rPr>
              <w:t>RAN5#97</w:t>
            </w:r>
          </w:p>
        </w:tc>
      </w:tr>
      <w:tr w:rsidR="0091784C" w:rsidRPr="00E80F49" w14:paraId="3625EB0F" w14:textId="77777777" w:rsidTr="007D18AF">
        <w:tc>
          <w:tcPr>
            <w:tcW w:w="1781" w:type="dxa"/>
            <w:tcBorders>
              <w:top w:val="nil"/>
            </w:tcBorders>
            <w:vAlign w:val="center"/>
          </w:tcPr>
          <w:p w14:paraId="35CE86C1" w14:textId="77777777" w:rsidR="0091784C" w:rsidRPr="00E80F49" w:rsidRDefault="0091784C" w:rsidP="0091784C">
            <w:pPr>
              <w:pStyle w:val="TAC"/>
            </w:pPr>
          </w:p>
        </w:tc>
        <w:tc>
          <w:tcPr>
            <w:tcW w:w="1804" w:type="dxa"/>
            <w:shd w:val="clear" w:color="auto" w:fill="auto"/>
            <w:vAlign w:val="center"/>
          </w:tcPr>
          <w:p w14:paraId="4F147BAB" w14:textId="7774490E"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5FD93BFE" w14:textId="43238B7B"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tcPr>
          <w:p w14:paraId="2BDF5631" w14:textId="45AACF04" w:rsidR="0091784C" w:rsidRPr="00E80F49" w:rsidRDefault="0091784C" w:rsidP="0091784C">
            <w:pPr>
              <w:pStyle w:val="TAC"/>
            </w:pPr>
            <w:r>
              <w:rPr>
                <w:rFonts w:eastAsia="MS Mincho"/>
                <w:lang w:eastAsia="ja-JP"/>
              </w:rPr>
              <w:t>3 (IMD3 |2*fB41-1*fB77|)</w:t>
            </w:r>
          </w:p>
        </w:tc>
        <w:tc>
          <w:tcPr>
            <w:tcW w:w="1495" w:type="dxa"/>
            <w:shd w:val="clear" w:color="auto" w:fill="auto"/>
            <w:vAlign w:val="center"/>
          </w:tcPr>
          <w:p w14:paraId="31FA6440" w14:textId="44D4A46B" w:rsidR="0091784C" w:rsidRPr="00E80F49" w:rsidRDefault="0091784C" w:rsidP="0091784C">
            <w:pPr>
              <w:pStyle w:val="TAC"/>
            </w:pPr>
            <w:r>
              <w:t>IMD3</w:t>
            </w:r>
          </w:p>
        </w:tc>
        <w:tc>
          <w:tcPr>
            <w:tcW w:w="1466" w:type="dxa"/>
          </w:tcPr>
          <w:p w14:paraId="6DE4CBE8" w14:textId="77777777" w:rsidR="0091784C" w:rsidRPr="00E80F49" w:rsidRDefault="0091784C" w:rsidP="0091784C">
            <w:pPr>
              <w:pStyle w:val="TAC"/>
            </w:pPr>
          </w:p>
        </w:tc>
        <w:tc>
          <w:tcPr>
            <w:tcW w:w="1147" w:type="dxa"/>
            <w:shd w:val="clear" w:color="auto" w:fill="auto"/>
            <w:vAlign w:val="center"/>
          </w:tcPr>
          <w:p w14:paraId="7D6F6941" w14:textId="2CB48027" w:rsidR="0091784C" w:rsidRPr="00E80F49" w:rsidRDefault="0091784C" w:rsidP="0091784C">
            <w:pPr>
              <w:pStyle w:val="TAC"/>
            </w:pPr>
            <w:r>
              <w:rPr>
                <w:rFonts w:eastAsia="MS Mincho"/>
                <w:lang w:eastAsia="ja-JP"/>
              </w:rPr>
              <w:t>RAN5#97</w:t>
            </w:r>
          </w:p>
        </w:tc>
      </w:tr>
      <w:tr w:rsidR="0091784C" w:rsidRPr="00E80F49" w14:paraId="4DDFF012" w14:textId="77777777" w:rsidTr="0091784C">
        <w:tc>
          <w:tcPr>
            <w:tcW w:w="1781" w:type="dxa"/>
            <w:tcBorders>
              <w:bottom w:val="nil"/>
            </w:tcBorders>
            <w:vAlign w:val="center"/>
          </w:tcPr>
          <w:p w14:paraId="45608F1D" w14:textId="0723DAE4" w:rsidR="0091784C" w:rsidRPr="00E80F49" w:rsidRDefault="0091784C" w:rsidP="0091784C">
            <w:pPr>
              <w:pStyle w:val="TAC"/>
            </w:pPr>
            <w:r w:rsidRPr="00E80F49">
              <w:t>DC_7A-8A_n3A</w:t>
            </w:r>
          </w:p>
        </w:tc>
        <w:tc>
          <w:tcPr>
            <w:tcW w:w="1804" w:type="dxa"/>
            <w:shd w:val="clear" w:color="auto" w:fill="auto"/>
            <w:vAlign w:val="center"/>
          </w:tcPr>
          <w:p w14:paraId="245F1E2F" w14:textId="059112C8" w:rsidR="0091784C" w:rsidRPr="00E80F49" w:rsidRDefault="0091784C" w:rsidP="0091784C">
            <w:pPr>
              <w:pStyle w:val="TAC"/>
            </w:pPr>
            <w:r w:rsidRPr="00E80F49">
              <w:t>No</w:t>
            </w:r>
          </w:p>
        </w:tc>
        <w:tc>
          <w:tcPr>
            <w:tcW w:w="1486" w:type="dxa"/>
            <w:vAlign w:val="center"/>
          </w:tcPr>
          <w:p w14:paraId="7015B1F6" w14:textId="298A2DBE" w:rsidR="0091784C" w:rsidRPr="00E80F49" w:rsidRDefault="0091784C" w:rsidP="0091784C">
            <w:pPr>
              <w:pStyle w:val="TAC"/>
            </w:pPr>
            <w:r w:rsidRPr="00E80F49">
              <w:rPr>
                <w:lang w:eastAsia="fi-FI"/>
              </w:rPr>
              <w:t>DC_7A_n3A</w:t>
            </w:r>
          </w:p>
        </w:tc>
        <w:tc>
          <w:tcPr>
            <w:tcW w:w="1547" w:type="dxa"/>
            <w:shd w:val="clear" w:color="auto" w:fill="auto"/>
            <w:vAlign w:val="center"/>
          </w:tcPr>
          <w:p w14:paraId="0B590FC0" w14:textId="35099682" w:rsidR="0091784C" w:rsidRPr="00E80F49" w:rsidRDefault="0091784C" w:rsidP="0091784C">
            <w:pPr>
              <w:pStyle w:val="TAC"/>
            </w:pPr>
            <w:r w:rsidRPr="00E80F49">
              <w:t>8 (3 band IMD3)</w:t>
            </w:r>
          </w:p>
        </w:tc>
        <w:tc>
          <w:tcPr>
            <w:tcW w:w="1495" w:type="dxa"/>
            <w:shd w:val="clear" w:color="auto" w:fill="auto"/>
            <w:vAlign w:val="center"/>
          </w:tcPr>
          <w:p w14:paraId="72BDE315" w14:textId="4BDFD3D1" w:rsidR="0091784C" w:rsidRPr="00E80F49" w:rsidRDefault="0091784C" w:rsidP="0091784C">
            <w:pPr>
              <w:pStyle w:val="TAC"/>
            </w:pPr>
            <w:r w:rsidRPr="00E80F49">
              <w:t>IMD3</w:t>
            </w:r>
          </w:p>
        </w:tc>
        <w:tc>
          <w:tcPr>
            <w:tcW w:w="1466" w:type="dxa"/>
          </w:tcPr>
          <w:p w14:paraId="79BD8E84" w14:textId="77777777" w:rsidR="0091784C" w:rsidRPr="00E80F49" w:rsidRDefault="0091784C" w:rsidP="0091784C">
            <w:pPr>
              <w:pStyle w:val="TAC"/>
            </w:pPr>
          </w:p>
        </w:tc>
        <w:tc>
          <w:tcPr>
            <w:tcW w:w="1147" w:type="dxa"/>
            <w:shd w:val="clear" w:color="auto" w:fill="auto"/>
            <w:vAlign w:val="center"/>
          </w:tcPr>
          <w:p w14:paraId="781161C0" w14:textId="599A9258" w:rsidR="0091784C" w:rsidRPr="00E80F49" w:rsidRDefault="0091784C" w:rsidP="0091784C">
            <w:pPr>
              <w:pStyle w:val="TAC"/>
            </w:pPr>
            <w:r w:rsidRPr="00E80F49">
              <w:rPr>
                <w:rFonts w:eastAsia="SimSun"/>
              </w:rPr>
              <w:t>RAN5#95-e</w:t>
            </w:r>
          </w:p>
        </w:tc>
      </w:tr>
      <w:tr w:rsidR="0091784C" w:rsidRPr="00E80F49" w14:paraId="743DC916" w14:textId="77777777" w:rsidTr="0091784C">
        <w:tc>
          <w:tcPr>
            <w:tcW w:w="1781" w:type="dxa"/>
            <w:tcBorders>
              <w:top w:val="nil"/>
            </w:tcBorders>
            <w:vAlign w:val="center"/>
          </w:tcPr>
          <w:p w14:paraId="7DF6944A" w14:textId="77777777" w:rsidR="0091784C" w:rsidRPr="00E80F49" w:rsidRDefault="0091784C" w:rsidP="0091784C">
            <w:pPr>
              <w:pStyle w:val="TAC"/>
            </w:pPr>
          </w:p>
        </w:tc>
        <w:tc>
          <w:tcPr>
            <w:tcW w:w="1804" w:type="dxa"/>
            <w:shd w:val="clear" w:color="auto" w:fill="auto"/>
            <w:vAlign w:val="center"/>
          </w:tcPr>
          <w:p w14:paraId="77A3CC3F" w14:textId="44D3F521" w:rsidR="0091784C" w:rsidRPr="00E80F49" w:rsidRDefault="0091784C" w:rsidP="0091784C">
            <w:pPr>
              <w:pStyle w:val="TAC"/>
            </w:pPr>
            <w:r w:rsidRPr="00E80F49">
              <w:t>No</w:t>
            </w:r>
          </w:p>
        </w:tc>
        <w:tc>
          <w:tcPr>
            <w:tcW w:w="1486" w:type="dxa"/>
            <w:vAlign w:val="center"/>
          </w:tcPr>
          <w:p w14:paraId="61DF8658" w14:textId="126FC4F7" w:rsidR="0091784C" w:rsidRPr="00E80F49" w:rsidRDefault="0091784C" w:rsidP="0091784C">
            <w:pPr>
              <w:pStyle w:val="TAC"/>
            </w:pPr>
            <w:r w:rsidRPr="00E80F49">
              <w:rPr>
                <w:lang w:eastAsia="fi-FI"/>
              </w:rPr>
              <w:t>DC_8A_n3A</w:t>
            </w:r>
          </w:p>
        </w:tc>
        <w:tc>
          <w:tcPr>
            <w:tcW w:w="1547" w:type="dxa"/>
            <w:shd w:val="clear" w:color="auto" w:fill="auto"/>
            <w:vAlign w:val="center"/>
          </w:tcPr>
          <w:p w14:paraId="64E3E044" w14:textId="77777777" w:rsidR="0091784C" w:rsidRPr="00E80F49" w:rsidRDefault="0091784C" w:rsidP="0091784C">
            <w:pPr>
              <w:pStyle w:val="TAC"/>
            </w:pPr>
            <w:r w:rsidRPr="00E80F49">
              <w:t>7 (3 band IMD2)</w:t>
            </w:r>
          </w:p>
          <w:p w14:paraId="5731C8BE" w14:textId="151F74CF" w:rsidR="0091784C" w:rsidRPr="00E80F49" w:rsidRDefault="0091784C" w:rsidP="0091784C">
            <w:pPr>
              <w:pStyle w:val="TAC"/>
            </w:pPr>
            <w:r w:rsidRPr="00E80F49">
              <w:t>7 (3 band IMD3)</w:t>
            </w:r>
          </w:p>
        </w:tc>
        <w:tc>
          <w:tcPr>
            <w:tcW w:w="1495" w:type="dxa"/>
            <w:shd w:val="clear" w:color="auto" w:fill="auto"/>
            <w:vAlign w:val="center"/>
          </w:tcPr>
          <w:p w14:paraId="2BEEF4A5" w14:textId="72D0F673" w:rsidR="0091784C" w:rsidRPr="00E80F49" w:rsidRDefault="0091784C" w:rsidP="0091784C">
            <w:pPr>
              <w:pStyle w:val="TAC"/>
            </w:pPr>
            <w:r w:rsidRPr="00E80F49">
              <w:t>IMD2, IMD3</w:t>
            </w:r>
          </w:p>
        </w:tc>
        <w:tc>
          <w:tcPr>
            <w:tcW w:w="1466" w:type="dxa"/>
          </w:tcPr>
          <w:p w14:paraId="092C2CB2" w14:textId="77777777" w:rsidR="0091784C" w:rsidRPr="00E80F49" w:rsidRDefault="0091784C" w:rsidP="0091784C">
            <w:pPr>
              <w:pStyle w:val="TAC"/>
            </w:pPr>
          </w:p>
        </w:tc>
        <w:tc>
          <w:tcPr>
            <w:tcW w:w="1147" w:type="dxa"/>
            <w:shd w:val="clear" w:color="auto" w:fill="auto"/>
            <w:vAlign w:val="center"/>
          </w:tcPr>
          <w:p w14:paraId="7EBB5877" w14:textId="19ED22F2" w:rsidR="0091784C" w:rsidRPr="00E80F49" w:rsidRDefault="0091784C" w:rsidP="0091784C">
            <w:pPr>
              <w:pStyle w:val="TAC"/>
            </w:pPr>
            <w:r w:rsidRPr="00E80F49">
              <w:rPr>
                <w:rFonts w:eastAsia="SimSun"/>
              </w:rPr>
              <w:t>RAN5#95-e</w:t>
            </w:r>
          </w:p>
        </w:tc>
      </w:tr>
      <w:tr w:rsidR="0091784C" w:rsidRPr="00E80F49" w14:paraId="6B8E6100" w14:textId="77777777" w:rsidTr="0091784C">
        <w:tc>
          <w:tcPr>
            <w:tcW w:w="1781" w:type="dxa"/>
            <w:vMerge w:val="restart"/>
            <w:vAlign w:val="center"/>
          </w:tcPr>
          <w:p w14:paraId="7736ECC1" w14:textId="1175C660" w:rsidR="0091784C" w:rsidRPr="00E80F49" w:rsidRDefault="0091784C" w:rsidP="0091784C">
            <w:pPr>
              <w:pStyle w:val="TAC"/>
            </w:pPr>
            <w:r w:rsidRPr="00E80F49">
              <w:rPr>
                <w:lang w:eastAsia="en-US"/>
              </w:rPr>
              <w:t>DC_7A-20A_n1A</w:t>
            </w:r>
          </w:p>
        </w:tc>
        <w:tc>
          <w:tcPr>
            <w:tcW w:w="1804" w:type="dxa"/>
            <w:shd w:val="clear" w:color="auto" w:fill="auto"/>
            <w:vAlign w:val="center"/>
          </w:tcPr>
          <w:p w14:paraId="1125943D" w14:textId="6E4800E7" w:rsidR="0091784C" w:rsidRPr="00E80F49" w:rsidRDefault="0091784C" w:rsidP="0091784C">
            <w:pPr>
              <w:pStyle w:val="TAC"/>
              <w:rPr>
                <w:lang w:eastAsia="ja-JP"/>
              </w:rPr>
            </w:pPr>
            <w:r w:rsidRPr="00E80F49">
              <w:rPr>
                <w:lang w:eastAsia="en-US"/>
              </w:rPr>
              <w:t>No</w:t>
            </w:r>
          </w:p>
        </w:tc>
        <w:tc>
          <w:tcPr>
            <w:tcW w:w="1486" w:type="dxa"/>
            <w:vAlign w:val="center"/>
          </w:tcPr>
          <w:p w14:paraId="69B4AB5E" w14:textId="5B578851" w:rsidR="0091784C" w:rsidRPr="00E80F49" w:rsidRDefault="0091784C" w:rsidP="0091784C">
            <w:pPr>
              <w:pStyle w:val="TAC"/>
            </w:pPr>
            <w:r w:rsidRPr="00E80F49">
              <w:rPr>
                <w:lang w:eastAsia="en-US"/>
              </w:rPr>
              <w:t>DC_20A_n1A</w:t>
            </w:r>
          </w:p>
        </w:tc>
        <w:tc>
          <w:tcPr>
            <w:tcW w:w="1547" w:type="dxa"/>
            <w:shd w:val="clear" w:color="auto" w:fill="auto"/>
            <w:vAlign w:val="center"/>
          </w:tcPr>
          <w:p w14:paraId="531F32BA" w14:textId="48156291" w:rsidR="0091784C" w:rsidRPr="00E80F49" w:rsidRDefault="0091784C" w:rsidP="0091784C">
            <w:pPr>
              <w:pStyle w:val="TAC"/>
              <w:rPr>
                <w:lang w:eastAsia="ja-JP"/>
              </w:rPr>
            </w:pPr>
            <w:r w:rsidRPr="00E80F49">
              <w:rPr>
                <w:lang w:eastAsia="en-US"/>
              </w:rPr>
              <w:t>20 (3 band IMD5)</w:t>
            </w:r>
          </w:p>
        </w:tc>
        <w:tc>
          <w:tcPr>
            <w:tcW w:w="1495" w:type="dxa"/>
            <w:shd w:val="clear" w:color="auto" w:fill="auto"/>
            <w:vAlign w:val="center"/>
          </w:tcPr>
          <w:p w14:paraId="6EE9F3E4" w14:textId="77733807" w:rsidR="0091784C" w:rsidRPr="00E80F49" w:rsidRDefault="0091784C" w:rsidP="0091784C">
            <w:pPr>
              <w:pStyle w:val="TAC"/>
              <w:rPr>
                <w:lang w:eastAsia="ja-JP"/>
              </w:rPr>
            </w:pPr>
            <w:r w:rsidRPr="00E80F49">
              <w:rPr>
                <w:lang w:eastAsia="en-US"/>
              </w:rPr>
              <w:t>IMD5</w:t>
            </w:r>
          </w:p>
        </w:tc>
        <w:tc>
          <w:tcPr>
            <w:tcW w:w="1466" w:type="dxa"/>
          </w:tcPr>
          <w:p w14:paraId="203E685E" w14:textId="77777777" w:rsidR="0091784C" w:rsidRPr="00E80F49" w:rsidRDefault="0091784C" w:rsidP="0091784C">
            <w:pPr>
              <w:pStyle w:val="TAC"/>
            </w:pPr>
          </w:p>
        </w:tc>
        <w:tc>
          <w:tcPr>
            <w:tcW w:w="1147" w:type="dxa"/>
            <w:shd w:val="clear" w:color="auto" w:fill="auto"/>
            <w:vAlign w:val="center"/>
          </w:tcPr>
          <w:p w14:paraId="15369F6A" w14:textId="396263BF" w:rsidR="0091784C" w:rsidRPr="00E80F49" w:rsidRDefault="0091784C" w:rsidP="0091784C">
            <w:pPr>
              <w:pStyle w:val="TAC"/>
            </w:pPr>
            <w:r w:rsidRPr="00E80F49">
              <w:rPr>
                <w:lang w:eastAsia="en-US"/>
              </w:rPr>
              <w:t>RAN5#90-e</w:t>
            </w:r>
          </w:p>
        </w:tc>
      </w:tr>
      <w:tr w:rsidR="0091784C" w:rsidRPr="00E80F49" w14:paraId="4B2A276E" w14:textId="77777777" w:rsidTr="0091784C">
        <w:tc>
          <w:tcPr>
            <w:tcW w:w="1781" w:type="dxa"/>
            <w:vMerge/>
            <w:vAlign w:val="center"/>
          </w:tcPr>
          <w:p w14:paraId="502C1F61" w14:textId="77777777" w:rsidR="0091784C" w:rsidRPr="00E80F49" w:rsidRDefault="0091784C" w:rsidP="0091784C">
            <w:pPr>
              <w:pStyle w:val="TAC"/>
            </w:pPr>
          </w:p>
        </w:tc>
        <w:tc>
          <w:tcPr>
            <w:tcW w:w="1804" w:type="dxa"/>
            <w:shd w:val="clear" w:color="auto" w:fill="auto"/>
            <w:vAlign w:val="center"/>
          </w:tcPr>
          <w:p w14:paraId="47BCB91C" w14:textId="1A395F34" w:rsidR="0091784C" w:rsidRPr="00E80F49" w:rsidRDefault="0091784C" w:rsidP="0091784C">
            <w:pPr>
              <w:pStyle w:val="TAC"/>
              <w:rPr>
                <w:lang w:eastAsia="ja-JP"/>
              </w:rPr>
            </w:pPr>
            <w:r w:rsidRPr="00E80F49">
              <w:rPr>
                <w:lang w:eastAsia="en-US"/>
              </w:rPr>
              <w:t>No</w:t>
            </w:r>
          </w:p>
        </w:tc>
        <w:tc>
          <w:tcPr>
            <w:tcW w:w="1486" w:type="dxa"/>
            <w:vAlign w:val="center"/>
          </w:tcPr>
          <w:p w14:paraId="2E163E17" w14:textId="26060EB5" w:rsidR="0091784C" w:rsidRPr="00E80F49" w:rsidRDefault="0091784C" w:rsidP="0091784C">
            <w:pPr>
              <w:pStyle w:val="TAC"/>
            </w:pPr>
            <w:r w:rsidRPr="00E80F49">
              <w:rPr>
                <w:lang w:eastAsia="en-US"/>
              </w:rPr>
              <w:t>DC_7A_n1A</w:t>
            </w:r>
          </w:p>
        </w:tc>
        <w:tc>
          <w:tcPr>
            <w:tcW w:w="1547" w:type="dxa"/>
            <w:shd w:val="clear" w:color="auto" w:fill="auto"/>
            <w:vAlign w:val="center"/>
          </w:tcPr>
          <w:p w14:paraId="2658C6CF" w14:textId="516EEDCD" w:rsidR="0091784C" w:rsidRPr="00E80F49" w:rsidRDefault="0091784C" w:rsidP="0091784C">
            <w:pPr>
              <w:pStyle w:val="TAC"/>
              <w:rPr>
                <w:lang w:eastAsia="ja-JP"/>
              </w:rPr>
            </w:pPr>
            <w:r w:rsidRPr="00E80F49">
              <w:rPr>
                <w:lang w:eastAsia="en-US"/>
              </w:rPr>
              <w:t>No 3CC exception</w:t>
            </w:r>
          </w:p>
        </w:tc>
        <w:tc>
          <w:tcPr>
            <w:tcW w:w="1495" w:type="dxa"/>
            <w:shd w:val="clear" w:color="auto" w:fill="auto"/>
            <w:vAlign w:val="center"/>
          </w:tcPr>
          <w:p w14:paraId="36CFAD7F" w14:textId="27A5A638" w:rsidR="0091784C" w:rsidRPr="00E80F49" w:rsidRDefault="0091784C" w:rsidP="0091784C">
            <w:pPr>
              <w:pStyle w:val="TAC"/>
              <w:rPr>
                <w:lang w:eastAsia="ja-JP"/>
              </w:rPr>
            </w:pPr>
            <w:r w:rsidRPr="00E80F49">
              <w:rPr>
                <w:lang w:eastAsia="en-US"/>
              </w:rPr>
              <w:t>_</w:t>
            </w:r>
          </w:p>
        </w:tc>
        <w:tc>
          <w:tcPr>
            <w:tcW w:w="1466" w:type="dxa"/>
          </w:tcPr>
          <w:p w14:paraId="583FA0C0" w14:textId="77777777" w:rsidR="0091784C" w:rsidRPr="00E80F49" w:rsidRDefault="0091784C" w:rsidP="0091784C">
            <w:pPr>
              <w:pStyle w:val="TAC"/>
            </w:pPr>
          </w:p>
        </w:tc>
        <w:tc>
          <w:tcPr>
            <w:tcW w:w="1147" w:type="dxa"/>
            <w:shd w:val="clear" w:color="auto" w:fill="auto"/>
            <w:vAlign w:val="center"/>
          </w:tcPr>
          <w:p w14:paraId="1C06C7C2" w14:textId="77777777" w:rsidR="0091784C" w:rsidRPr="00E80F49" w:rsidRDefault="0091784C" w:rsidP="0091784C">
            <w:pPr>
              <w:pStyle w:val="TAC"/>
            </w:pPr>
          </w:p>
        </w:tc>
      </w:tr>
      <w:tr w:rsidR="0091784C" w:rsidRPr="00E80F49" w14:paraId="7C10749F" w14:textId="77777777" w:rsidTr="0091784C">
        <w:tc>
          <w:tcPr>
            <w:tcW w:w="1781" w:type="dxa"/>
            <w:vMerge w:val="restart"/>
            <w:vAlign w:val="center"/>
          </w:tcPr>
          <w:p w14:paraId="1BA943F7" w14:textId="4530CB1C" w:rsidR="0091784C" w:rsidRPr="00E80F49" w:rsidRDefault="0091784C" w:rsidP="0091784C">
            <w:pPr>
              <w:pStyle w:val="TAC"/>
            </w:pPr>
            <w:r w:rsidRPr="00E80F49">
              <w:t>DC_7A-20A_n3A</w:t>
            </w:r>
          </w:p>
        </w:tc>
        <w:tc>
          <w:tcPr>
            <w:tcW w:w="1804" w:type="dxa"/>
            <w:shd w:val="clear" w:color="auto" w:fill="auto"/>
            <w:vAlign w:val="center"/>
          </w:tcPr>
          <w:p w14:paraId="47A10AE9" w14:textId="77777777" w:rsidR="0091784C" w:rsidRPr="00E80F49" w:rsidRDefault="0091784C" w:rsidP="0091784C">
            <w:pPr>
              <w:pStyle w:val="TAC"/>
            </w:pPr>
            <w:r w:rsidRPr="00E80F49">
              <w:t>No</w:t>
            </w:r>
          </w:p>
        </w:tc>
        <w:tc>
          <w:tcPr>
            <w:tcW w:w="1486" w:type="dxa"/>
          </w:tcPr>
          <w:p w14:paraId="082C5E9F" w14:textId="77777777" w:rsidR="0091784C" w:rsidRPr="00E80F49" w:rsidRDefault="0091784C" w:rsidP="0091784C">
            <w:pPr>
              <w:pStyle w:val="TAC"/>
            </w:pPr>
            <w:r w:rsidRPr="00E80F49">
              <w:rPr>
                <w:lang w:eastAsia="fi-FI"/>
              </w:rPr>
              <w:t>DC_7A_n3A</w:t>
            </w:r>
          </w:p>
        </w:tc>
        <w:tc>
          <w:tcPr>
            <w:tcW w:w="1547" w:type="dxa"/>
            <w:shd w:val="clear" w:color="auto" w:fill="auto"/>
            <w:vAlign w:val="center"/>
          </w:tcPr>
          <w:p w14:paraId="2936A24D" w14:textId="77777777" w:rsidR="0091784C" w:rsidRPr="00E80F49" w:rsidRDefault="0091784C" w:rsidP="0091784C">
            <w:pPr>
              <w:pStyle w:val="TAC"/>
            </w:pPr>
            <w:r w:rsidRPr="00E80F49">
              <w:t xml:space="preserve">20 (IMD2 </w:t>
            </w:r>
            <w:r w:rsidRPr="00E80F49">
              <w:rPr>
                <w:rFonts w:cs="Arial"/>
                <w:lang w:eastAsia="ja-JP"/>
              </w:rPr>
              <w:t>|1*fB7-1*fB3</w:t>
            </w:r>
            <w:r w:rsidRPr="00E80F49">
              <w:t>)</w:t>
            </w:r>
          </w:p>
        </w:tc>
        <w:tc>
          <w:tcPr>
            <w:tcW w:w="1495" w:type="dxa"/>
            <w:shd w:val="clear" w:color="auto" w:fill="auto"/>
            <w:vAlign w:val="bottom"/>
          </w:tcPr>
          <w:p w14:paraId="2FFD21B7" w14:textId="77777777" w:rsidR="0091784C" w:rsidRPr="00E80F49" w:rsidRDefault="0091784C" w:rsidP="0091784C">
            <w:pPr>
              <w:pStyle w:val="TAC"/>
            </w:pPr>
            <w:r w:rsidRPr="00E80F49">
              <w:t>NE, IMD2</w:t>
            </w:r>
          </w:p>
        </w:tc>
        <w:tc>
          <w:tcPr>
            <w:tcW w:w="1466" w:type="dxa"/>
          </w:tcPr>
          <w:p w14:paraId="1D0336BC" w14:textId="77777777" w:rsidR="0091784C" w:rsidRPr="00E80F49" w:rsidRDefault="0091784C" w:rsidP="0091784C">
            <w:pPr>
              <w:pStyle w:val="TAC"/>
            </w:pPr>
          </w:p>
        </w:tc>
        <w:tc>
          <w:tcPr>
            <w:tcW w:w="1147" w:type="dxa"/>
            <w:shd w:val="clear" w:color="auto" w:fill="auto"/>
            <w:vAlign w:val="center"/>
          </w:tcPr>
          <w:p w14:paraId="1F578831" w14:textId="77777777" w:rsidR="0091784C" w:rsidRPr="00E80F49" w:rsidRDefault="0091784C" w:rsidP="0091784C">
            <w:pPr>
              <w:pStyle w:val="TAC"/>
            </w:pPr>
          </w:p>
        </w:tc>
      </w:tr>
      <w:tr w:rsidR="0091784C" w:rsidRPr="00E80F49" w14:paraId="38DE5470" w14:textId="77777777" w:rsidTr="0091784C">
        <w:tc>
          <w:tcPr>
            <w:tcW w:w="1781" w:type="dxa"/>
            <w:vMerge/>
            <w:vAlign w:val="center"/>
          </w:tcPr>
          <w:p w14:paraId="1E56FA24" w14:textId="77777777" w:rsidR="0091784C" w:rsidRPr="00E80F49" w:rsidRDefault="0091784C" w:rsidP="0091784C">
            <w:pPr>
              <w:pStyle w:val="TAC"/>
            </w:pPr>
          </w:p>
        </w:tc>
        <w:tc>
          <w:tcPr>
            <w:tcW w:w="1804" w:type="dxa"/>
            <w:shd w:val="clear" w:color="auto" w:fill="auto"/>
            <w:vAlign w:val="center"/>
          </w:tcPr>
          <w:p w14:paraId="09C6ECA8" w14:textId="77777777" w:rsidR="0091784C" w:rsidRPr="00E80F49" w:rsidRDefault="0091784C" w:rsidP="0091784C">
            <w:pPr>
              <w:pStyle w:val="TAC"/>
            </w:pPr>
            <w:r w:rsidRPr="00E80F49">
              <w:t>No</w:t>
            </w:r>
          </w:p>
        </w:tc>
        <w:tc>
          <w:tcPr>
            <w:tcW w:w="1486" w:type="dxa"/>
          </w:tcPr>
          <w:p w14:paraId="2F7197A3" w14:textId="77777777" w:rsidR="0091784C" w:rsidRPr="00E80F49" w:rsidRDefault="0091784C" w:rsidP="0091784C">
            <w:pPr>
              <w:pStyle w:val="TAC"/>
            </w:pPr>
            <w:r w:rsidRPr="00E80F49">
              <w:rPr>
                <w:lang w:eastAsia="fi-FI"/>
              </w:rPr>
              <w:t>DC_20A_n3A</w:t>
            </w:r>
          </w:p>
        </w:tc>
        <w:tc>
          <w:tcPr>
            <w:tcW w:w="1547" w:type="dxa"/>
            <w:shd w:val="clear" w:color="auto" w:fill="auto"/>
            <w:vAlign w:val="center"/>
          </w:tcPr>
          <w:p w14:paraId="33D3214E" w14:textId="77777777" w:rsidR="0091784C" w:rsidRPr="00E80F49" w:rsidRDefault="0091784C" w:rsidP="0091784C">
            <w:pPr>
              <w:pStyle w:val="TAC"/>
            </w:pPr>
            <w:r w:rsidRPr="00E80F49">
              <w:t xml:space="preserve">7 (IMD2 </w:t>
            </w:r>
            <w:r w:rsidRPr="00E80F49">
              <w:rPr>
                <w:rFonts w:cs="Arial"/>
                <w:lang w:eastAsia="ja-JP"/>
              </w:rPr>
              <w:t>|1*fB3+1*fB20</w:t>
            </w:r>
            <w:r w:rsidRPr="00E80F49">
              <w:t>)</w:t>
            </w:r>
          </w:p>
        </w:tc>
        <w:tc>
          <w:tcPr>
            <w:tcW w:w="1495" w:type="dxa"/>
            <w:shd w:val="clear" w:color="auto" w:fill="auto"/>
            <w:vAlign w:val="bottom"/>
          </w:tcPr>
          <w:p w14:paraId="45B1860D" w14:textId="77777777" w:rsidR="0091784C" w:rsidRPr="00E80F49" w:rsidRDefault="0091784C" w:rsidP="0091784C">
            <w:pPr>
              <w:pStyle w:val="TAC"/>
            </w:pPr>
            <w:r w:rsidRPr="00E80F49">
              <w:t>NE, IMD2</w:t>
            </w:r>
          </w:p>
        </w:tc>
        <w:tc>
          <w:tcPr>
            <w:tcW w:w="1466" w:type="dxa"/>
          </w:tcPr>
          <w:p w14:paraId="46707CF6" w14:textId="77777777" w:rsidR="0091784C" w:rsidRPr="00E80F49" w:rsidRDefault="0091784C" w:rsidP="0091784C">
            <w:pPr>
              <w:pStyle w:val="TAC"/>
            </w:pPr>
          </w:p>
        </w:tc>
        <w:tc>
          <w:tcPr>
            <w:tcW w:w="1147" w:type="dxa"/>
            <w:shd w:val="clear" w:color="auto" w:fill="auto"/>
            <w:vAlign w:val="center"/>
          </w:tcPr>
          <w:p w14:paraId="6476B3D8" w14:textId="77777777" w:rsidR="0091784C" w:rsidRPr="00E80F49" w:rsidRDefault="0091784C" w:rsidP="0091784C">
            <w:pPr>
              <w:pStyle w:val="TAC"/>
            </w:pPr>
          </w:p>
        </w:tc>
      </w:tr>
      <w:tr w:rsidR="0091784C" w:rsidRPr="00E80F49" w14:paraId="37A01104" w14:textId="77777777" w:rsidTr="0091784C">
        <w:tc>
          <w:tcPr>
            <w:tcW w:w="1781" w:type="dxa"/>
            <w:tcBorders>
              <w:bottom w:val="nil"/>
            </w:tcBorders>
            <w:vAlign w:val="center"/>
          </w:tcPr>
          <w:p w14:paraId="66219EB9" w14:textId="03F4F64C" w:rsidR="0091784C" w:rsidRPr="00E80F49" w:rsidRDefault="0091784C" w:rsidP="0091784C">
            <w:pPr>
              <w:pStyle w:val="TAC"/>
            </w:pPr>
            <w:r w:rsidRPr="00E80F49">
              <w:t>DC_7A-20A_n8A</w:t>
            </w:r>
          </w:p>
        </w:tc>
        <w:tc>
          <w:tcPr>
            <w:tcW w:w="1804" w:type="dxa"/>
            <w:shd w:val="clear" w:color="auto" w:fill="auto"/>
            <w:vAlign w:val="center"/>
          </w:tcPr>
          <w:p w14:paraId="32D3137F" w14:textId="67997874" w:rsidR="0091784C" w:rsidRPr="00E80F49" w:rsidRDefault="0091784C" w:rsidP="0091784C">
            <w:pPr>
              <w:pStyle w:val="TAC"/>
            </w:pPr>
            <w:r w:rsidRPr="00E80F49">
              <w:t>No</w:t>
            </w:r>
          </w:p>
        </w:tc>
        <w:tc>
          <w:tcPr>
            <w:tcW w:w="1486" w:type="dxa"/>
            <w:vAlign w:val="center"/>
          </w:tcPr>
          <w:p w14:paraId="669FC561" w14:textId="05AEF8D9" w:rsidR="0091784C" w:rsidRPr="00E80F49" w:rsidRDefault="0091784C" w:rsidP="0091784C">
            <w:pPr>
              <w:pStyle w:val="TAC"/>
              <w:rPr>
                <w:lang w:eastAsia="fi-FI"/>
              </w:rPr>
            </w:pPr>
            <w:r w:rsidRPr="00E80F49">
              <w:rPr>
                <w:lang w:eastAsia="fi-FI"/>
              </w:rPr>
              <w:t>DC_7A_n8A</w:t>
            </w:r>
          </w:p>
        </w:tc>
        <w:tc>
          <w:tcPr>
            <w:tcW w:w="1547" w:type="dxa"/>
            <w:shd w:val="clear" w:color="auto" w:fill="auto"/>
            <w:vAlign w:val="center"/>
          </w:tcPr>
          <w:p w14:paraId="1A63F6B4" w14:textId="248D563B" w:rsidR="0091784C" w:rsidRPr="00E80F49" w:rsidRDefault="0091784C" w:rsidP="0091784C">
            <w:pPr>
              <w:pStyle w:val="TAC"/>
            </w:pPr>
            <w:r w:rsidRPr="00E80F49">
              <w:t>20 (</w:t>
            </w:r>
            <w:r w:rsidRPr="00E80F49">
              <w:rPr>
                <w:lang w:eastAsia="zh-CN"/>
              </w:rPr>
              <w:t xml:space="preserve">3 band </w:t>
            </w:r>
            <w:r w:rsidRPr="00E80F49">
              <w:t>IMD3)</w:t>
            </w:r>
          </w:p>
        </w:tc>
        <w:tc>
          <w:tcPr>
            <w:tcW w:w="1495" w:type="dxa"/>
            <w:shd w:val="clear" w:color="auto" w:fill="auto"/>
            <w:vAlign w:val="center"/>
          </w:tcPr>
          <w:p w14:paraId="07FC106A" w14:textId="5D31CE27" w:rsidR="0091784C" w:rsidRPr="00E80F49" w:rsidRDefault="0091784C" w:rsidP="0091784C">
            <w:pPr>
              <w:pStyle w:val="TAC"/>
            </w:pPr>
            <w:r w:rsidRPr="00E80F49">
              <w:t>IMD3</w:t>
            </w:r>
          </w:p>
        </w:tc>
        <w:tc>
          <w:tcPr>
            <w:tcW w:w="1466" w:type="dxa"/>
          </w:tcPr>
          <w:p w14:paraId="6C0E6EBF" w14:textId="77777777" w:rsidR="0091784C" w:rsidRPr="00E80F49" w:rsidRDefault="0091784C" w:rsidP="0091784C">
            <w:pPr>
              <w:pStyle w:val="TAC"/>
            </w:pPr>
          </w:p>
        </w:tc>
        <w:tc>
          <w:tcPr>
            <w:tcW w:w="1147" w:type="dxa"/>
            <w:shd w:val="clear" w:color="auto" w:fill="auto"/>
            <w:vAlign w:val="center"/>
          </w:tcPr>
          <w:p w14:paraId="00BB9717" w14:textId="0E997B52" w:rsidR="0091784C" w:rsidRPr="00E80F49" w:rsidRDefault="0091784C" w:rsidP="0091784C">
            <w:pPr>
              <w:pStyle w:val="TAC"/>
            </w:pPr>
            <w:r w:rsidRPr="00E80F49">
              <w:rPr>
                <w:rFonts w:eastAsia="SimSun"/>
              </w:rPr>
              <w:t>RAN5#95-e</w:t>
            </w:r>
          </w:p>
        </w:tc>
      </w:tr>
      <w:tr w:rsidR="0091784C" w:rsidRPr="00E80F49" w14:paraId="4DA0F822" w14:textId="77777777" w:rsidTr="0091784C">
        <w:tc>
          <w:tcPr>
            <w:tcW w:w="1781" w:type="dxa"/>
            <w:tcBorders>
              <w:top w:val="nil"/>
            </w:tcBorders>
            <w:vAlign w:val="center"/>
          </w:tcPr>
          <w:p w14:paraId="5DA1368B" w14:textId="77777777" w:rsidR="0091784C" w:rsidRPr="00E80F49" w:rsidRDefault="0091784C" w:rsidP="0091784C">
            <w:pPr>
              <w:pStyle w:val="TAC"/>
            </w:pPr>
          </w:p>
        </w:tc>
        <w:tc>
          <w:tcPr>
            <w:tcW w:w="1804" w:type="dxa"/>
            <w:shd w:val="clear" w:color="auto" w:fill="auto"/>
            <w:vAlign w:val="center"/>
          </w:tcPr>
          <w:p w14:paraId="0CB66943" w14:textId="5D574529" w:rsidR="0091784C" w:rsidRPr="00E80F49" w:rsidRDefault="0091784C" w:rsidP="0091784C">
            <w:pPr>
              <w:pStyle w:val="TAC"/>
            </w:pPr>
            <w:r w:rsidRPr="00E80F49">
              <w:t>Yes</w:t>
            </w:r>
          </w:p>
        </w:tc>
        <w:tc>
          <w:tcPr>
            <w:tcW w:w="1486" w:type="dxa"/>
            <w:vAlign w:val="center"/>
          </w:tcPr>
          <w:p w14:paraId="4CF0DEFE" w14:textId="78051E57" w:rsidR="0091784C" w:rsidRPr="00E80F49" w:rsidRDefault="0091784C" w:rsidP="0091784C">
            <w:pPr>
              <w:pStyle w:val="TAC"/>
              <w:rPr>
                <w:lang w:eastAsia="fi-FI"/>
              </w:rPr>
            </w:pPr>
            <w:r w:rsidRPr="00E80F49">
              <w:rPr>
                <w:lang w:eastAsia="fi-FI"/>
              </w:rPr>
              <w:t>DC_20A_n8A</w:t>
            </w:r>
          </w:p>
        </w:tc>
        <w:tc>
          <w:tcPr>
            <w:tcW w:w="1547" w:type="dxa"/>
            <w:shd w:val="clear" w:color="auto" w:fill="auto"/>
            <w:vAlign w:val="center"/>
          </w:tcPr>
          <w:p w14:paraId="4FA7A431" w14:textId="7769F7BF" w:rsidR="0091784C" w:rsidRPr="00E80F49" w:rsidRDefault="0091784C" w:rsidP="0091784C">
            <w:pPr>
              <w:pStyle w:val="TAC"/>
            </w:pPr>
            <w:r w:rsidRPr="00E80F49">
              <w:t>7 (</w:t>
            </w:r>
            <w:r w:rsidRPr="00E80F49">
              <w:rPr>
                <w:lang w:eastAsia="zh-CN"/>
              </w:rPr>
              <w:t xml:space="preserve">3 band </w:t>
            </w:r>
            <w:r w:rsidRPr="00E80F49">
              <w:t>IMD3)</w:t>
            </w:r>
          </w:p>
        </w:tc>
        <w:tc>
          <w:tcPr>
            <w:tcW w:w="1495" w:type="dxa"/>
            <w:shd w:val="clear" w:color="auto" w:fill="auto"/>
            <w:vAlign w:val="center"/>
          </w:tcPr>
          <w:p w14:paraId="6D52D78C" w14:textId="37525C3D" w:rsidR="0091784C" w:rsidRPr="00E80F49" w:rsidRDefault="0091784C" w:rsidP="0091784C">
            <w:pPr>
              <w:pStyle w:val="TAC"/>
            </w:pPr>
            <w:r w:rsidRPr="00E80F49">
              <w:t>IMD3</w:t>
            </w:r>
          </w:p>
        </w:tc>
        <w:tc>
          <w:tcPr>
            <w:tcW w:w="1466" w:type="dxa"/>
          </w:tcPr>
          <w:p w14:paraId="1E23F758" w14:textId="77777777" w:rsidR="0091784C" w:rsidRPr="00E80F49" w:rsidRDefault="0091784C" w:rsidP="0091784C">
            <w:pPr>
              <w:pStyle w:val="TAC"/>
            </w:pPr>
          </w:p>
        </w:tc>
        <w:tc>
          <w:tcPr>
            <w:tcW w:w="1147" w:type="dxa"/>
            <w:shd w:val="clear" w:color="auto" w:fill="auto"/>
            <w:vAlign w:val="center"/>
          </w:tcPr>
          <w:p w14:paraId="64D4AA95" w14:textId="311C9F9A" w:rsidR="0091784C" w:rsidRPr="00E80F49" w:rsidRDefault="0091784C" w:rsidP="0091784C">
            <w:pPr>
              <w:pStyle w:val="TAC"/>
            </w:pPr>
            <w:r w:rsidRPr="00E80F49">
              <w:rPr>
                <w:rFonts w:eastAsia="SimSun"/>
              </w:rPr>
              <w:t>RAN5#95-e</w:t>
            </w:r>
          </w:p>
        </w:tc>
      </w:tr>
      <w:tr w:rsidR="0091784C" w:rsidRPr="00E80F49" w14:paraId="0D1CF773" w14:textId="77777777" w:rsidTr="0091784C">
        <w:tc>
          <w:tcPr>
            <w:tcW w:w="1781" w:type="dxa"/>
            <w:vMerge w:val="restart"/>
            <w:vAlign w:val="center"/>
          </w:tcPr>
          <w:p w14:paraId="451DD5DA" w14:textId="59A95F9C" w:rsidR="0091784C" w:rsidRPr="00E80F49" w:rsidRDefault="0091784C" w:rsidP="0091784C">
            <w:pPr>
              <w:pStyle w:val="TAC"/>
            </w:pPr>
            <w:r w:rsidRPr="00E80F49">
              <w:t>DC_7A-20A_n28A</w:t>
            </w:r>
          </w:p>
        </w:tc>
        <w:tc>
          <w:tcPr>
            <w:tcW w:w="1804" w:type="dxa"/>
            <w:shd w:val="clear" w:color="auto" w:fill="auto"/>
            <w:vAlign w:val="center"/>
          </w:tcPr>
          <w:p w14:paraId="24A1D913" w14:textId="2A79F6F6" w:rsidR="0091784C" w:rsidRPr="00E80F49" w:rsidRDefault="0091784C" w:rsidP="0091784C">
            <w:pPr>
              <w:pStyle w:val="TAC"/>
            </w:pPr>
            <w:r w:rsidRPr="00E80F49">
              <w:rPr>
                <w:lang w:eastAsia="zh-CN"/>
              </w:rPr>
              <w:t>No</w:t>
            </w:r>
          </w:p>
        </w:tc>
        <w:tc>
          <w:tcPr>
            <w:tcW w:w="1486" w:type="dxa"/>
            <w:vAlign w:val="center"/>
          </w:tcPr>
          <w:p w14:paraId="70116F50" w14:textId="494A1F79" w:rsidR="0091784C" w:rsidRPr="00E80F49" w:rsidRDefault="0091784C" w:rsidP="0091784C">
            <w:pPr>
              <w:pStyle w:val="TAC"/>
            </w:pPr>
            <w:r w:rsidRPr="00E80F49">
              <w:rPr>
                <w:lang w:eastAsia="zh-CN"/>
              </w:rPr>
              <w:t>DC_7A_n28A</w:t>
            </w:r>
          </w:p>
        </w:tc>
        <w:tc>
          <w:tcPr>
            <w:tcW w:w="1547" w:type="dxa"/>
            <w:shd w:val="clear" w:color="auto" w:fill="auto"/>
            <w:vAlign w:val="center"/>
          </w:tcPr>
          <w:p w14:paraId="53E68EB2" w14:textId="617EC05F" w:rsidR="0091784C" w:rsidRPr="00E80F49" w:rsidRDefault="0091784C" w:rsidP="0091784C">
            <w:pPr>
              <w:pStyle w:val="TAC"/>
            </w:pPr>
            <w:r w:rsidRPr="00E80F49">
              <w:t>No 3CC exception</w:t>
            </w:r>
          </w:p>
        </w:tc>
        <w:tc>
          <w:tcPr>
            <w:tcW w:w="1495" w:type="dxa"/>
            <w:shd w:val="clear" w:color="auto" w:fill="auto"/>
            <w:vAlign w:val="bottom"/>
          </w:tcPr>
          <w:p w14:paraId="4EFD3035" w14:textId="59BF0943" w:rsidR="0091784C" w:rsidRPr="00E80F49" w:rsidRDefault="0091784C" w:rsidP="0091784C">
            <w:pPr>
              <w:pStyle w:val="TAC"/>
            </w:pPr>
            <w:r w:rsidRPr="00E80F49">
              <w:t>No test required</w:t>
            </w:r>
          </w:p>
        </w:tc>
        <w:tc>
          <w:tcPr>
            <w:tcW w:w="1466" w:type="dxa"/>
          </w:tcPr>
          <w:p w14:paraId="622F5085" w14:textId="77777777" w:rsidR="0091784C" w:rsidRPr="00E80F49" w:rsidRDefault="0091784C" w:rsidP="0091784C">
            <w:pPr>
              <w:pStyle w:val="TAC"/>
            </w:pPr>
          </w:p>
        </w:tc>
        <w:tc>
          <w:tcPr>
            <w:tcW w:w="1147" w:type="dxa"/>
            <w:shd w:val="clear" w:color="auto" w:fill="auto"/>
            <w:vAlign w:val="center"/>
          </w:tcPr>
          <w:p w14:paraId="4C30F467" w14:textId="3223B43B" w:rsidR="0091784C" w:rsidRPr="00E80F49" w:rsidRDefault="0091784C" w:rsidP="0091784C">
            <w:pPr>
              <w:pStyle w:val="TAC"/>
            </w:pPr>
            <w:r w:rsidRPr="00E80F49">
              <w:t>RAN5#92-e</w:t>
            </w:r>
          </w:p>
        </w:tc>
      </w:tr>
      <w:tr w:rsidR="0091784C" w:rsidRPr="00E80F49" w14:paraId="5D449337" w14:textId="77777777" w:rsidTr="0091784C">
        <w:tc>
          <w:tcPr>
            <w:tcW w:w="1781" w:type="dxa"/>
            <w:vMerge/>
            <w:vAlign w:val="center"/>
          </w:tcPr>
          <w:p w14:paraId="2B4DBD10" w14:textId="77777777" w:rsidR="0091784C" w:rsidRPr="00E80F49" w:rsidRDefault="0091784C" w:rsidP="0091784C">
            <w:pPr>
              <w:pStyle w:val="TAC"/>
            </w:pPr>
          </w:p>
        </w:tc>
        <w:tc>
          <w:tcPr>
            <w:tcW w:w="1804" w:type="dxa"/>
            <w:shd w:val="clear" w:color="auto" w:fill="auto"/>
            <w:vAlign w:val="center"/>
          </w:tcPr>
          <w:p w14:paraId="605AD0D3" w14:textId="061BB509" w:rsidR="0091784C" w:rsidRPr="00E80F49" w:rsidRDefault="0091784C" w:rsidP="0091784C">
            <w:pPr>
              <w:pStyle w:val="TAC"/>
            </w:pPr>
            <w:r w:rsidRPr="00E80F49">
              <w:rPr>
                <w:lang w:eastAsia="zh-CN"/>
              </w:rPr>
              <w:t>No</w:t>
            </w:r>
          </w:p>
        </w:tc>
        <w:tc>
          <w:tcPr>
            <w:tcW w:w="1486" w:type="dxa"/>
            <w:vAlign w:val="center"/>
          </w:tcPr>
          <w:p w14:paraId="170A0978" w14:textId="4EFB1ABE" w:rsidR="0091784C" w:rsidRPr="00E80F49" w:rsidRDefault="0091784C" w:rsidP="0091784C">
            <w:pPr>
              <w:pStyle w:val="TAC"/>
            </w:pPr>
            <w:r w:rsidRPr="00E80F49">
              <w:t>DC_20A_n28A</w:t>
            </w:r>
          </w:p>
        </w:tc>
        <w:tc>
          <w:tcPr>
            <w:tcW w:w="1547" w:type="dxa"/>
            <w:shd w:val="clear" w:color="auto" w:fill="auto"/>
            <w:vAlign w:val="center"/>
          </w:tcPr>
          <w:p w14:paraId="7719F9C3" w14:textId="65D5EE0B" w:rsidR="0091784C" w:rsidRPr="00E80F49" w:rsidRDefault="0091784C" w:rsidP="0091784C">
            <w:pPr>
              <w:pStyle w:val="TAC"/>
            </w:pPr>
            <w:r w:rsidRPr="00E80F49">
              <w:rPr>
                <w:lang w:eastAsia="zh-CN"/>
              </w:rPr>
              <w:t>7 (3 band IMD5)</w:t>
            </w:r>
          </w:p>
        </w:tc>
        <w:tc>
          <w:tcPr>
            <w:tcW w:w="1495" w:type="dxa"/>
            <w:shd w:val="clear" w:color="auto" w:fill="auto"/>
            <w:tcMar>
              <w:left w:w="51" w:type="dxa"/>
              <w:right w:w="57" w:type="dxa"/>
            </w:tcMar>
            <w:vAlign w:val="center"/>
          </w:tcPr>
          <w:p w14:paraId="3A8F9E62" w14:textId="10154C1B" w:rsidR="0091784C" w:rsidRPr="00E80F49" w:rsidRDefault="0091784C" w:rsidP="0091784C">
            <w:pPr>
              <w:pStyle w:val="TAC"/>
            </w:pPr>
            <w:r w:rsidRPr="00E80F49">
              <w:rPr>
                <w:lang w:eastAsia="zh-CN"/>
              </w:rPr>
              <w:t>IMD 5</w:t>
            </w:r>
          </w:p>
        </w:tc>
        <w:tc>
          <w:tcPr>
            <w:tcW w:w="1466" w:type="dxa"/>
          </w:tcPr>
          <w:p w14:paraId="32BBE8D9" w14:textId="77777777" w:rsidR="0091784C" w:rsidRPr="00E80F49" w:rsidRDefault="0091784C" w:rsidP="0091784C">
            <w:pPr>
              <w:pStyle w:val="TAC"/>
            </w:pPr>
          </w:p>
        </w:tc>
        <w:tc>
          <w:tcPr>
            <w:tcW w:w="1147" w:type="dxa"/>
            <w:shd w:val="clear" w:color="auto" w:fill="auto"/>
            <w:vAlign w:val="center"/>
          </w:tcPr>
          <w:p w14:paraId="6DE09F1A" w14:textId="77777777" w:rsidR="0091784C" w:rsidRPr="00E80F49" w:rsidRDefault="0091784C" w:rsidP="0091784C">
            <w:pPr>
              <w:pStyle w:val="TAC"/>
            </w:pPr>
          </w:p>
        </w:tc>
      </w:tr>
      <w:tr w:rsidR="0091784C" w:rsidRPr="00E80F49" w14:paraId="32FE6451" w14:textId="77777777" w:rsidTr="0091784C">
        <w:tc>
          <w:tcPr>
            <w:tcW w:w="1781" w:type="dxa"/>
            <w:vMerge w:val="restart"/>
            <w:vAlign w:val="center"/>
          </w:tcPr>
          <w:p w14:paraId="445A26E7" w14:textId="3823691E" w:rsidR="0091784C" w:rsidRPr="00E80F49" w:rsidRDefault="0091784C" w:rsidP="0091784C">
            <w:pPr>
              <w:pStyle w:val="TAC"/>
            </w:pPr>
            <w:r w:rsidRPr="00E80F49">
              <w:t>DC_7A-20A_n78A</w:t>
            </w:r>
          </w:p>
        </w:tc>
        <w:tc>
          <w:tcPr>
            <w:tcW w:w="1804" w:type="dxa"/>
            <w:shd w:val="clear" w:color="auto" w:fill="auto"/>
            <w:vAlign w:val="center"/>
          </w:tcPr>
          <w:p w14:paraId="51933A11" w14:textId="77777777" w:rsidR="0091784C" w:rsidRPr="00E80F49" w:rsidRDefault="0091784C" w:rsidP="0091784C">
            <w:pPr>
              <w:pStyle w:val="TAC"/>
            </w:pPr>
            <w:r w:rsidRPr="00E80F49">
              <w:t>No</w:t>
            </w:r>
          </w:p>
        </w:tc>
        <w:tc>
          <w:tcPr>
            <w:tcW w:w="1486" w:type="dxa"/>
            <w:vAlign w:val="center"/>
          </w:tcPr>
          <w:p w14:paraId="18278953" w14:textId="77777777" w:rsidR="0091784C" w:rsidRPr="00E80F49" w:rsidRDefault="0091784C" w:rsidP="0091784C">
            <w:pPr>
              <w:pStyle w:val="TAC"/>
            </w:pPr>
            <w:r w:rsidRPr="00E80F49">
              <w:t>DC_7A_n78A</w:t>
            </w:r>
          </w:p>
        </w:tc>
        <w:tc>
          <w:tcPr>
            <w:tcW w:w="1547" w:type="dxa"/>
            <w:shd w:val="clear" w:color="auto" w:fill="auto"/>
            <w:vAlign w:val="center"/>
          </w:tcPr>
          <w:p w14:paraId="3FCC0540" w14:textId="77777777" w:rsidR="0091784C" w:rsidRPr="00E80F49" w:rsidRDefault="0091784C" w:rsidP="0091784C">
            <w:pPr>
              <w:pStyle w:val="TAC"/>
            </w:pPr>
            <w:r w:rsidRPr="00E80F49">
              <w:t>20 (3 band IMD2)</w:t>
            </w:r>
          </w:p>
          <w:p w14:paraId="10F248C3" w14:textId="77777777" w:rsidR="0091784C" w:rsidRPr="00E80F49" w:rsidRDefault="0091784C" w:rsidP="0091784C">
            <w:pPr>
              <w:pStyle w:val="TAC"/>
            </w:pPr>
            <w:r w:rsidRPr="00E80F49">
              <w:t>20 (3 band IMD5)</w:t>
            </w:r>
          </w:p>
        </w:tc>
        <w:tc>
          <w:tcPr>
            <w:tcW w:w="1495" w:type="dxa"/>
            <w:shd w:val="clear" w:color="auto" w:fill="auto"/>
            <w:vAlign w:val="bottom"/>
          </w:tcPr>
          <w:p w14:paraId="39DE1285" w14:textId="77777777" w:rsidR="0091784C" w:rsidRPr="00E80F49" w:rsidRDefault="0091784C" w:rsidP="0091784C">
            <w:pPr>
              <w:pStyle w:val="TAC"/>
            </w:pPr>
            <w:r w:rsidRPr="00E80F49">
              <w:t>IMD2, IMD5</w:t>
            </w:r>
          </w:p>
        </w:tc>
        <w:tc>
          <w:tcPr>
            <w:tcW w:w="1466" w:type="dxa"/>
          </w:tcPr>
          <w:p w14:paraId="17793C34" w14:textId="77777777" w:rsidR="0091784C" w:rsidRPr="00E80F49" w:rsidRDefault="0091784C" w:rsidP="0091784C">
            <w:pPr>
              <w:pStyle w:val="TAC"/>
            </w:pPr>
          </w:p>
        </w:tc>
        <w:tc>
          <w:tcPr>
            <w:tcW w:w="1147" w:type="dxa"/>
            <w:shd w:val="clear" w:color="auto" w:fill="auto"/>
            <w:vAlign w:val="center"/>
          </w:tcPr>
          <w:p w14:paraId="21076019" w14:textId="77777777" w:rsidR="0091784C" w:rsidRPr="00E80F49" w:rsidRDefault="0091784C" w:rsidP="0091784C">
            <w:pPr>
              <w:pStyle w:val="TAC"/>
            </w:pPr>
          </w:p>
        </w:tc>
      </w:tr>
      <w:tr w:rsidR="0091784C" w:rsidRPr="00E80F49" w14:paraId="285D1672" w14:textId="77777777" w:rsidTr="0091784C">
        <w:tc>
          <w:tcPr>
            <w:tcW w:w="1781" w:type="dxa"/>
            <w:vMerge/>
            <w:vAlign w:val="center"/>
          </w:tcPr>
          <w:p w14:paraId="645B4AF8" w14:textId="77777777" w:rsidR="0091784C" w:rsidRPr="00E80F49" w:rsidRDefault="0091784C" w:rsidP="0091784C">
            <w:pPr>
              <w:pStyle w:val="TAC"/>
            </w:pPr>
          </w:p>
        </w:tc>
        <w:tc>
          <w:tcPr>
            <w:tcW w:w="1804" w:type="dxa"/>
            <w:shd w:val="clear" w:color="auto" w:fill="auto"/>
            <w:vAlign w:val="center"/>
          </w:tcPr>
          <w:p w14:paraId="1D57FA3E" w14:textId="77777777" w:rsidR="0091784C" w:rsidRPr="00E80F49" w:rsidRDefault="0091784C" w:rsidP="0091784C">
            <w:pPr>
              <w:pStyle w:val="TAC"/>
            </w:pPr>
            <w:r w:rsidRPr="00E80F49">
              <w:t>No</w:t>
            </w:r>
          </w:p>
        </w:tc>
        <w:tc>
          <w:tcPr>
            <w:tcW w:w="1486" w:type="dxa"/>
            <w:vAlign w:val="center"/>
          </w:tcPr>
          <w:p w14:paraId="5327D073" w14:textId="77777777" w:rsidR="0091784C" w:rsidRPr="00E80F49" w:rsidRDefault="0091784C" w:rsidP="0091784C">
            <w:pPr>
              <w:pStyle w:val="TAC"/>
            </w:pPr>
            <w:r w:rsidRPr="00E80F49">
              <w:t>2 DC_0A_n78A</w:t>
            </w:r>
          </w:p>
        </w:tc>
        <w:tc>
          <w:tcPr>
            <w:tcW w:w="1547" w:type="dxa"/>
            <w:shd w:val="clear" w:color="auto" w:fill="auto"/>
            <w:vAlign w:val="center"/>
          </w:tcPr>
          <w:p w14:paraId="3974A0E6" w14:textId="77777777" w:rsidR="0091784C" w:rsidRPr="00E80F49" w:rsidRDefault="0091784C" w:rsidP="0091784C">
            <w:pPr>
              <w:pStyle w:val="TAC"/>
            </w:pPr>
            <w:r w:rsidRPr="00E80F49">
              <w:t>7 (3 band IMD2)</w:t>
            </w:r>
          </w:p>
        </w:tc>
        <w:tc>
          <w:tcPr>
            <w:tcW w:w="1495" w:type="dxa"/>
            <w:shd w:val="clear" w:color="auto" w:fill="auto"/>
            <w:tcMar>
              <w:left w:w="51" w:type="dxa"/>
              <w:right w:w="57" w:type="dxa"/>
            </w:tcMar>
            <w:vAlign w:val="bottom"/>
          </w:tcPr>
          <w:p w14:paraId="4A4D5838" w14:textId="77777777" w:rsidR="0091784C" w:rsidRPr="00E80F49" w:rsidRDefault="0091784C" w:rsidP="0091784C">
            <w:pPr>
              <w:pStyle w:val="TAC"/>
            </w:pPr>
            <w:r w:rsidRPr="00E80F49">
              <w:t>IMD2</w:t>
            </w:r>
          </w:p>
        </w:tc>
        <w:tc>
          <w:tcPr>
            <w:tcW w:w="1466" w:type="dxa"/>
          </w:tcPr>
          <w:p w14:paraId="143E2CD2" w14:textId="77777777" w:rsidR="0091784C" w:rsidRPr="00E80F49" w:rsidRDefault="0091784C" w:rsidP="0091784C">
            <w:pPr>
              <w:pStyle w:val="TAC"/>
            </w:pPr>
          </w:p>
        </w:tc>
        <w:tc>
          <w:tcPr>
            <w:tcW w:w="1147" w:type="dxa"/>
            <w:shd w:val="clear" w:color="auto" w:fill="auto"/>
            <w:vAlign w:val="center"/>
          </w:tcPr>
          <w:p w14:paraId="304A2AEA" w14:textId="77777777" w:rsidR="0091784C" w:rsidRPr="00E80F49" w:rsidRDefault="0091784C" w:rsidP="0091784C">
            <w:pPr>
              <w:pStyle w:val="TAC"/>
            </w:pPr>
          </w:p>
        </w:tc>
      </w:tr>
      <w:tr w:rsidR="0091784C" w:rsidRPr="00E80F49" w14:paraId="7780F684" w14:textId="77777777" w:rsidTr="0091784C">
        <w:tc>
          <w:tcPr>
            <w:tcW w:w="1781" w:type="dxa"/>
            <w:vMerge w:val="restart"/>
            <w:vAlign w:val="center"/>
          </w:tcPr>
          <w:p w14:paraId="2A62F98C" w14:textId="21F2D74B" w:rsidR="0091784C" w:rsidRPr="00E80F49" w:rsidRDefault="0091784C" w:rsidP="0091784C">
            <w:pPr>
              <w:pStyle w:val="TAC"/>
            </w:pPr>
            <w:r w:rsidRPr="00E80F49">
              <w:rPr>
                <w:lang w:eastAsia="en-US"/>
              </w:rPr>
              <w:t>DC_7A-28A_n3A</w:t>
            </w:r>
          </w:p>
        </w:tc>
        <w:tc>
          <w:tcPr>
            <w:tcW w:w="1804" w:type="dxa"/>
            <w:shd w:val="clear" w:color="auto" w:fill="auto"/>
            <w:vAlign w:val="center"/>
          </w:tcPr>
          <w:p w14:paraId="320C3060" w14:textId="7C3A2678" w:rsidR="0091784C" w:rsidRPr="00E80F49" w:rsidRDefault="0091784C" w:rsidP="0091784C">
            <w:pPr>
              <w:pStyle w:val="TAC"/>
              <w:rPr>
                <w:lang w:eastAsia="ja-JP"/>
              </w:rPr>
            </w:pPr>
            <w:r w:rsidRPr="00E80F49">
              <w:rPr>
                <w:lang w:eastAsia="en-US"/>
              </w:rPr>
              <w:t>No</w:t>
            </w:r>
          </w:p>
        </w:tc>
        <w:tc>
          <w:tcPr>
            <w:tcW w:w="1486" w:type="dxa"/>
            <w:vAlign w:val="center"/>
          </w:tcPr>
          <w:p w14:paraId="18A8956A" w14:textId="5DE2BBB5" w:rsidR="0091784C" w:rsidRPr="00E80F49" w:rsidRDefault="0091784C" w:rsidP="0091784C">
            <w:pPr>
              <w:pStyle w:val="TAC"/>
            </w:pPr>
            <w:r w:rsidRPr="00E80F49">
              <w:rPr>
                <w:lang w:eastAsia="en-US"/>
              </w:rPr>
              <w:t>DC_7A_n3A</w:t>
            </w:r>
          </w:p>
        </w:tc>
        <w:tc>
          <w:tcPr>
            <w:tcW w:w="1547" w:type="dxa"/>
            <w:shd w:val="clear" w:color="auto" w:fill="auto"/>
            <w:vAlign w:val="center"/>
          </w:tcPr>
          <w:p w14:paraId="1678C260" w14:textId="5E48012B" w:rsidR="0091784C" w:rsidRPr="00E80F49" w:rsidRDefault="0091784C" w:rsidP="0091784C">
            <w:pPr>
              <w:pStyle w:val="TAC"/>
              <w:rPr>
                <w:lang w:eastAsia="ja-JP"/>
              </w:rPr>
            </w:pPr>
            <w:r w:rsidRPr="00E80F49">
              <w:rPr>
                <w:lang w:eastAsia="en-US"/>
              </w:rPr>
              <w:t>28 (3 band IMD2)</w:t>
            </w:r>
          </w:p>
        </w:tc>
        <w:tc>
          <w:tcPr>
            <w:tcW w:w="1495" w:type="dxa"/>
            <w:shd w:val="clear" w:color="auto" w:fill="auto"/>
            <w:vAlign w:val="center"/>
          </w:tcPr>
          <w:p w14:paraId="31C59F90" w14:textId="0B61B67A" w:rsidR="0091784C" w:rsidRPr="00E80F49" w:rsidRDefault="0091784C" w:rsidP="0091784C">
            <w:pPr>
              <w:pStyle w:val="TAC"/>
              <w:rPr>
                <w:lang w:eastAsia="ja-JP"/>
              </w:rPr>
            </w:pPr>
            <w:r w:rsidRPr="00E80F49">
              <w:rPr>
                <w:lang w:eastAsia="en-US"/>
              </w:rPr>
              <w:t>IMD2</w:t>
            </w:r>
          </w:p>
        </w:tc>
        <w:tc>
          <w:tcPr>
            <w:tcW w:w="1466" w:type="dxa"/>
          </w:tcPr>
          <w:p w14:paraId="0587241E" w14:textId="77777777" w:rsidR="0091784C" w:rsidRPr="00E80F49" w:rsidRDefault="0091784C" w:rsidP="0091784C">
            <w:pPr>
              <w:pStyle w:val="TAC"/>
            </w:pPr>
          </w:p>
        </w:tc>
        <w:tc>
          <w:tcPr>
            <w:tcW w:w="1147" w:type="dxa"/>
            <w:shd w:val="clear" w:color="auto" w:fill="auto"/>
            <w:vAlign w:val="center"/>
          </w:tcPr>
          <w:p w14:paraId="2C814D58" w14:textId="1EC61ABF" w:rsidR="0091784C" w:rsidRPr="00E80F49" w:rsidRDefault="0091784C" w:rsidP="0091784C">
            <w:pPr>
              <w:pStyle w:val="TAC"/>
            </w:pPr>
            <w:r w:rsidRPr="00E80F49">
              <w:rPr>
                <w:lang w:eastAsia="en-US"/>
              </w:rPr>
              <w:t>RAN5#90-e</w:t>
            </w:r>
          </w:p>
        </w:tc>
      </w:tr>
      <w:tr w:rsidR="0091784C" w:rsidRPr="00E80F49" w14:paraId="56297A12" w14:textId="77777777" w:rsidTr="0091784C">
        <w:tc>
          <w:tcPr>
            <w:tcW w:w="1781" w:type="dxa"/>
            <w:vMerge/>
            <w:vAlign w:val="center"/>
          </w:tcPr>
          <w:p w14:paraId="297E2615" w14:textId="77777777" w:rsidR="0091784C" w:rsidRPr="00E80F49" w:rsidRDefault="0091784C" w:rsidP="0091784C">
            <w:pPr>
              <w:pStyle w:val="TAC"/>
            </w:pPr>
          </w:p>
        </w:tc>
        <w:tc>
          <w:tcPr>
            <w:tcW w:w="1804" w:type="dxa"/>
            <w:shd w:val="clear" w:color="auto" w:fill="auto"/>
            <w:vAlign w:val="center"/>
          </w:tcPr>
          <w:p w14:paraId="6787BE7B" w14:textId="3EA2105B" w:rsidR="0091784C" w:rsidRPr="00E80F49" w:rsidRDefault="0091784C" w:rsidP="0091784C">
            <w:pPr>
              <w:pStyle w:val="TAC"/>
              <w:rPr>
                <w:lang w:eastAsia="ja-JP"/>
              </w:rPr>
            </w:pPr>
            <w:r w:rsidRPr="00E80F49">
              <w:rPr>
                <w:lang w:eastAsia="en-US"/>
              </w:rPr>
              <w:t>No</w:t>
            </w:r>
          </w:p>
        </w:tc>
        <w:tc>
          <w:tcPr>
            <w:tcW w:w="1486" w:type="dxa"/>
            <w:vAlign w:val="center"/>
          </w:tcPr>
          <w:p w14:paraId="5DA36021" w14:textId="6A5A4913" w:rsidR="0091784C" w:rsidRPr="00E80F49" w:rsidRDefault="0091784C" w:rsidP="0091784C">
            <w:pPr>
              <w:pStyle w:val="TAC"/>
            </w:pPr>
            <w:r w:rsidRPr="00E80F49">
              <w:rPr>
                <w:lang w:eastAsia="en-US"/>
              </w:rPr>
              <w:t xml:space="preserve">DC_28A_n3A </w:t>
            </w:r>
          </w:p>
        </w:tc>
        <w:tc>
          <w:tcPr>
            <w:tcW w:w="1547" w:type="dxa"/>
            <w:shd w:val="clear" w:color="auto" w:fill="auto"/>
            <w:vAlign w:val="center"/>
          </w:tcPr>
          <w:p w14:paraId="5FABBDF5" w14:textId="24B24BD3" w:rsidR="0091784C" w:rsidRPr="00E80F49" w:rsidRDefault="0091784C" w:rsidP="0091784C">
            <w:pPr>
              <w:pStyle w:val="TAC"/>
              <w:rPr>
                <w:lang w:eastAsia="ja-JP"/>
              </w:rPr>
            </w:pPr>
            <w:r w:rsidRPr="00E80F49">
              <w:rPr>
                <w:lang w:eastAsia="en-US"/>
              </w:rPr>
              <w:t>7 (3 band IMD3)</w:t>
            </w:r>
          </w:p>
        </w:tc>
        <w:tc>
          <w:tcPr>
            <w:tcW w:w="1495" w:type="dxa"/>
            <w:shd w:val="clear" w:color="auto" w:fill="auto"/>
            <w:vAlign w:val="center"/>
          </w:tcPr>
          <w:p w14:paraId="5AA35664" w14:textId="6713A309" w:rsidR="0091784C" w:rsidRPr="00E80F49" w:rsidRDefault="0091784C" w:rsidP="0091784C">
            <w:pPr>
              <w:pStyle w:val="TAC"/>
              <w:rPr>
                <w:lang w:eastAsia="ja-JP"/>
              </w:rPr>
            </w:pPr>
            <w:r w:rsidRPr="00E80F49">
              <w:rPr>
                <w:lang w:eastAsia="en-US"/>
              </w:rPr>
              <w:t>IMD3</w:t>
            </w:r>
          </w:p>
        </w:tc>
        <w:tc>
          <w:tcPr>
            <w:tcW w:w="1466" w:type="dxa"/>
          </w:tcPr>
          <w:p w14:paraId="473613DE" w14:textId="77777777" w:rsidR="0091784C" w:rsidRPr="00E80F49" w:rsidRDefault="0091784C" w:rsidP="0091784C">
            <w:pPr>
              <w:pStyle w:val="TAC"/>
            </w:pPr>
          </w:p>
        </w:tc>
        <w:tc>
          <w:tcPr>
            <w:tcW w:w="1147" w:type="dxa"/>
            <w:shd w:val="clear" w:color="auto" w:fill="auto"/>
            <w:vAlign w:val="center"/>
          </w:tcPr>
          <w:p w14:paraId="00A507D0" w14:textId="77777777" w:rsidR="0091784C" w:rsidRPr="00E80F49" w:rsidRDefault="0091784C" w:rsidP="0091784C">
            <w:pPr>
              <w:pStyle w:val="TAC"/>
            </w:pPr>
          </w:p>
        </w:tc>
      </w:tr>
      <w:tr w:rsidR="0091784C" w:rsidRPr="00E80F49" w14:paraId="3BA3FA4E" w14:textId="77777777" w:rsidTr="0091784C">
        <w:tc>
          <w:tcPr>
            <w:tcW w:w="1781" w:type="dxa"/>
            <w:tcBorders>
              <w:bottom w:val="nil"/>
            </w:tcBorders>
            <w:vAlign w:val="center"/>
          </w:tcPr>
          <w:p w14:paraId="5789BED3" w14:textId="114A7A70" w:rsidR="0091784C" w:rsidRPr="00E80F49" w:rsidRDefault="0091784C" w:rsidP="0091784C">
            <w:pPr>
              <w:pStyle w:val="TAC"/>
            </w:pPr>
            <w:r w:rsidRPr="00E80F49">
              <w:t>DC_7A-28A_n5A</w:t>
            </w:r>
          </w:p>
        </w:tc>
        <w:tc>
          <w:tcPr>
            <w:tcW w:w="1804" w:type="dxa"/>
            <w:shd w:val="clear" w:color="auto" w:fill="auto"/>
            <w:vAlign w:val="center"/>
          </w:tcPr>
          <w:p w14:paraId="5A6A9977" w14:textId="7147CDF0" w:rsidR="0091784C" w:rsidRPr="00E80F49" w:rsidRDefault="0091784C" w:rsidP="0091784C">
            <w:pPr>
              <w:pStyle w:val="TAC"/>
              <w:rPr>
                <w:lang w:eastAsia="en-US"/>
              </w:rPr>
            </w:pPr>
            <w:r w:rsidRPr="00E80F49">
              <w:t>Yes</w:t>
            </w:r>
          </w:p>
        </w:tc>
        <w:tc>
          <w:tcPr>
            <w:tcW w:w="1486" w:type="dxa"/>
            <w:vAlign w:val="center"/>
          </w:tcPr>
          <w:p w14:paraId="468E4AE3" w14:textId="6AB45351" w:rsidR="0091784C" w:rsidRPr="00E80F49" w:rsidRDefault="0091784C" w:rsidP="0091784C">
            <w:pPr>
              <w:pStyle w:val="TAC"/>
              <w:rPr>
                <w:lang w:eastAsia="en-US"/>
              </w:rPr>
            </w:pPr>
            <w:r w:rsidRPr="00E80F49">
              <w:t>DC_7A_n5A</w:t>
            </w:r>
          </w:p>
        </w:tc>
        <w:tc>
          <w:tcPr>
            <w:tcW w:w="1547" w:type="dxa"/>
            <w:shd w:val="clear" w:color="auto" w:fill="auto"/>
            <w:vAlign w:val="center"/>
          </w:tcPr>
          <w:p w14:paraId="5BDBCC71" w14:textId="22ED3041" w:rsidR="0091784C" w:rsidRPr="00E80F49" w:rsidRDefault="0091784C" w:rsidP="0091784C">
            <w:pPr>
              <w:pStyle w:val="TAC"/>
              <w:rPr>
                <w:lang w:eastAsia="en-US"/>
              </w:rPr>
            </w:pPr>
            <w:r w:rsidRPr="00E80F49">
              <w:t>28 (3 band IMD5)</w:t>
            </w:r>
          </w:p>
        </w:tc>
        <w:tc>
          <w:tcPr>
            <w:tcW w:w="1495" w:type="dxa"/>
            <w:shd w:val="clear" w:color="auto" w:fill="auto"/>
            <w:vAlign w:val="center"/>
          </w:tcPr>
          <w:p w14:paraId="1A3EED0F" w14:textId="006101B0" w:rsidR="0091784C" w:rsidRPr="00E80F49" w:rsidRDefault="0091784C" w:rsidP="0091784C">
            <w:pPr>
              <w:pStyle w:val="TAC"/>
              <w:rPr>
                <w:lang w:eastAsia="en-US"/>
              </w:rPr>
            </w:pPr>
            <w:r w:rsidRPr="00E80F49">
              <w:t>IMD5</w:t>
            </w:r>
          </w:p>
        </w:tc>
        <w:tc>
          <w:tcPr>
            <w:tcW w:w="1466" w:type="dxa"/>
          </w:tcPr>
          <w:p w14:paraId="7B192266" w14:textId="77777777" w:rsidR="0091784C" w:rsidRPr="00E80F49" w:rsidRDefault="0091784C" w:rsidP="0091784C">
            <w:pPr>
              <w:pStyle w:val="TAC"/>
            </w:pPr>
          </w:p>
        </w:tc>
        <w:tc>
          <w:tcPr>
            <w:tcW w:w="1147" w:type="dxa"/>
            <w:shd w:val="clear" w:color="auto" w:fill="auto"/>
            <w:vAlign w:val="center"/>
          </w:tcPr>
          <w:p w14:paraId="0E49ADFA" w14:textId="6C5E20DA" w:rsidR="0091784C" w:rsidRPr="00E80F49" w:rsidRDefault="0091784C" w:rsidP="0091784C">
            <w:pPr>
              <w:pStyle w:val="TAC"/>
            </w:pPr>
            <w:r w:rsidRPr="00E80F49">
              <w:rPr>
                <w:rFonts w:eastAsia="SimSun"/>
              </w:rPr>
              <w:t>RAN5#95-e</w:t>
            </w:r>
          </w:p>
        </w:tc>
      </w:tr>
      <w:tr w:rsidR="0091784C" w:rsidRPr="00E80F49" w14:paraId="6EE21361" w14:textId="77777777" w:rsidTr="0091784C">
        <w:tc>
          <w:tcPr>
            <w:tcW w:w="1781" w:type="dxa"/>
            <w:tcBorders>
              <w:top w:val="nil"/>
            </w:tcBorders>
            <w:vAlign w:val="center"/>
          </w:tcPr>
          <w:p w14:paraId="44678677" w14:textId="77777777" w:rsidR="0091784C" w:rsidRPr="00E80F49" w:rsidRDefault="0091784C" w:rsidP="0091784C">
            <w:pPr>
              <w:pStyle w:val="TAC"/>
            </w:pPr>
          </w:p>
        </w:tc>
        <w:tc>
          <w:tcPr>
            <w:tcW w:w="1804" w:type="dxa"/>
            <w:shd w:val="clear" w:color="auto" w:fill="auto"/>
            <w:vAlign w:val="center"/>
          </w:tcPr>
          <w:p w14:paraId="529E5BCB" w14:textId="6CE2315F" w:rsidR="0091784C" w:rsidRPr="00E80F49" w:rsidRDefault="0091784C" w:rsidP="0091784C">
            <w:pPr>
              <w:pStyle w:val="TAC"/>
              <w:rPr>
                <w:lang w:eastAsia="en-US"/>
              </w:rPr>
            </w:pPr>
            <w:r w:rsidRPr="00E80F49">
              <w:t>No</w:t>
            </w:r>
          </w:p>
        </w:tc>
        <w:tc>
          <w:tcPr>
            <w:tcW w:w="1486" w:type="dxa"/>
            <w:vAlign w:val="center"/>
          </w:tcPr>
          <w:p w14:paraId="20346F69" w14:textId="3C8CEFA4" w:rsidR="0091784C" w:rsidRPr="00E80F49" w:rsidRDefault="0091784C" w:rsidP="0091784C">
            <w:pPr>
              <w:pStyle w:val="TAC"/>
              <w:rPr>
                <w:lang w:eastAsia="en-US"/>
              </w:rPr>
            </w:pPr>
            <w:r w:rsidRPr="00E80F49">
              <w:t xml:space="preserve">DC_28A_n5A </w:t>
            </w:r>
          </w:p>
        </w:tc>
        <w:tc>
          <w:tcPr>
            <w:tcW w:w="1547" w:type="dxa"/>
            <w:shd w:val="clear" w:color="auto" w:fill="auto"/>
            <w:vAlign w:val="center"/>
          </w:tcPr>
          <w:p w14:paraId="16A2E1DE" w14:textId="05D2303D" w:rsidR="0091784C" w:rsidRPr="00E80F49" w:rsidRDefault="0091784C" w:rsidP="0091784C">
            <w:pPr>
              <w:pStyle w:val="TAC"/>
              <w:rPr>
                <w:lang w:eastAsia="en-US"/>
              </w:rPr>
            </w:pPr>
            <w:r w:rsidRPr="00E80F49">
              <w:t>7 (3 band IMD5)</w:t>
            </w:r>
          </w:p>
        </w:tc>
        <w:tc>
          <w:tcPr>
            <w:tcW w:w="1495" w:type="dxa"/>
            <w:shd w:val="clear" w:color="auto" w:fill="auto"/>
            <w:vAlign w:val="center"/>
          </w:tcPr>
          <w:p w14:paraId="01BFC982" w14:textId="6B91367A" w:rsidR="0091784C" w:rsidRPr="00E80F49" w:rsidRDefault="0091784C" w:rsidP="0091784C">
            <w:pPr>
              <w:pStyle w:val="TAC"/>
              <w:rPr>
                <w:lang w:eastAsia="en-US"/>
              </w:rPr>
            </w:pPr>
            <w:r w:rsidRPr="00E80F49">
              <w:t>IMD5</w:t>
            </w:r>
          </w:p>
        </w:tc>
        <w:tc>
          <w:tcPr>
            <w:tcW w:w="1466" w:type="dxa"/>
          </w:tcPr>
          <w:p w14:paraId="35A23B1F" w14:textId="77777777" w:rsidR="0091784C" w:rsidRPr="00E80F49" w:rsidRDefault="0091784C" w:rsidP="0091784C">
            <w:pPr>
              <w:pStyle w:val="TAC"/>
            </w:pPr>
          </w:p>
        </w:tc>
        <w:tc>
          <w:tcPr>
            <w:tcW w:w="1147" w:type="dxa"/>
            <w:shd w:val="clear" w:color="auto" w:fill="auto"/>
            <w:vAlign w:val="center"/>
          </w:tcPr>
          <w:p w14:paraId="2BC2E543" w14:textId="721F34C4" w:rsidR="0091784C" w:rsidRPr="00E80F49" w:rsidRDefault="0091784C" w:rsidP="0091784C">
            <w:pPr>
              <w:pStyle w:val="TAC"/>
            </w:pPr>
            <w:r w:rsidRPr="00E80F49">
              <w:rPr>
                <w:rFonts w:eastAsia="SimSun"/>
              </w:rPr>
              <w:t>RAN5#95-e</w:t>
            </w:r>
          </w:p>
        </w:tc>
      </w:tr>
      <w:tr w:rsidR="0091784C" w:rsidRPr="00E80F49" w14:paraId="712C8C52" w14:textId="77777777" w:rsidTr="0091784C">
        <w:tc>
          <w:tcPr>
            <w:tcW w:w="1781" w:type="dxa"/>
            <w:vMerge w:val="restart"/>
            <w:vAlign w:val="center"/>
          </w:tcPr>
          <w:p w14:paraId="1A20D37C" w14:textId="22BCA35D" w:rsidR="0091784C" w:rsidRPr="00E80F49" w:rsidRDefault="0091784C" w:rsidP="0091784C">
            <w:pPr>
              <w:pStyle w:val="TAC"/>
            </w:pPr>
            <w:r w:rsidRPr="00E80F49">
              <w:t>DC_7A-28A_n78A</w:t>
            </w:r>
          </w:p>
        </w:tc>
        <w:tc>
          <w:tcPr>
            <w:tcW w:w="1804" w:type="dxa"/>
            <w:shd w:val="clear" w:color="auto" w:fill="auto"/>
            <w:vAlign w:val="center"/>
          </w:tcPr>
          <w:p w14:paraId="785E033A" w14:textId="1348C166" w:rsidR="0091784C" w:rsidRPr="00E80F49" w:rsidRDefault="0091784C" w:rsidP="0091784C">
            <w:pPr>
              <w:pStyle w:val="TAC"/>
              <w:rPr>
                <w:lang w:eastAsia="ja-JP"/>
              </w:rPr>
            </w:pPr>
            <w:r w:rsidRPr="00E80F49">
              <w:t>No</w:t>
            </w:r>
          </w:p>
        </w:tc>
        <w:tc>
          <w:tcPr>
            <w:tcW w:w="1486" w:type="dxa"/>
            <w:vAlign w:val="center"/>
          </w:tcPr>
          <w:p w14:paraId="49AEB757" w14:textId="74E5ECDC" w:rsidR="0091784C" w:rsidRPr="00E80F49" w:rsidRDefault="0091784C" w:rsidP="0091784C">
            <w:pPr>
              <w:pStyle w:val="TAC"/>
            </w:pPr>
            <w:r w:rsidRPr="00E80F49">
              <w:t>DC_7A_n78A</w:t>
            </w:r>
          </w:p>
        </w:tc>
        <w:tc>
          <w:tcPr>
            <w:tcW w:w="1547" w:type="dxa"/>
            <w:shd w:val="clear" w:color="auto" w:fill="auto"/>
            <w:vAlign w:val="center"/>
          </w:tcPr>
          <w:p w14:paraId="692063C0" w14:textId="77777777" w:rsidR="0091784C" w:rsidRPr="00E80F49" w:rsidRDefault="0091784C" w:rsidP="0091784C">
            <w:pPr>
              <w:pStyle w:val="TAC"/>
            </w:pPr>
            <w:r w:rsidRPr="00E80F49">
              <w:t>28 (3 band IMD2)</w:t>
            </w:r>
          </w:p>
          <w:p w14:paraId="4EBC5467" w14:textId="1A9FBE14" w:rsidR="0091784C" w:rsidRPr="00E80F49" w:rsidRDefault="0091784C" w:rsidP="0091784C">
            <w:pPr>
              <w:pStyle w:val="TAC"/>
              <w:rPr>
                <w:lang w:eastAsia="ja-JP"/>
              </w:rPr>
            </w:pPr>
            <w:r w:rsidRPr="00E80F49">
              <w:t>28 (3 band IMD5)</w:t>
            </w:r>
          </w:p>
        </w:tc>
        <w:tc>
          <w:tcPr>
            <w:tcW w:w="1495" w:type="dxa"/>
            <w:shd w:val="clear" w:color="auto" w:fill="auto"/>
            <w:vAlign w:val="center"/>
          </w:tcPr>
          <w:p w14:paraId="29FEDE6B" w14:textId="5FEC40CF" w:rsidR="0091784C" w:rsidRPr="00E80F49" w:rsidRDefault="0091784C" w:rsidP="0091784C">
            <w:pPr>
              <w:pStyle w:val="TAC"/>
              <w:rPr>
                <w:lang w:eastAsia="ja-JP"/>
              </w:rPr>
            </w:pPr>
            <w:r w:rsidRPr="00E80F49">
              <w:t>IMD2, IMD5</w:t>
            </w:r>
          </w:p>
        </w:tc>
        <w:tc>
          <w:tcPr>
            <w:tcW w:w="1466" w:type="dxa"/>
          </w:tcPr>
          <w:p w14:paraId="31A77109" w14:textId="77777777" w:rsidR="0091784C" w:rsidRPr="00E80F49" w:rsidRDefault="0091784C" w:rsidP="0091784C">
            <w:pPr>
              <w:pStyle w:val="TAC"/>
            </w:pPr>
          </w:p>
        </w:tc>
        <w:tc>
          <w:tcPr>
            <w:tcW w:w="1147" w:type="dxa"/>
            <w:shd w:val="clear" w:color="auto" w:fill="auto"/>
            <w:vAlign w:val="center"/>
          </w:tcPr>
          <w:p w14:paraId="7FA828A7" w14:textId="323840DC" w:rsidR="0091784C" w:rsidRPr="00E80F49" w:rsidRDefault="0091784C" w:rsidP="0091784C">
            <w:pPr>
              <w:pStyle w:val="TAC"/>
            </w:pPr>
            <w:r w:rsidRPr="00E80F49">
              <w:t>RAN5#92-e</w:t>
            </w:r>
          </w:p>
        </w:tc>
      </w:tr>
      <w:tr w:rsidR="0091784C" w:rsidRPr="00E80F49" w14:paraId="69F1AE9F" w14:textId="77777777" w:rsidTr="0091784C">
        <w:tc>
          <w:tcPr>
            <w:tcW w:w="1781" w:type="dxa"/>
            <w:vMerge/>
            <w:vAlign w:val="center"/>
          </w:tcPr>
          <w:p w14:paraId="55101728" w14:textId="77777777" w:rsidR="0091784C" w:rsidRPr="00E80F49" w:rsidRDefault="0091784C" w:rsidP="0091784C">
            <w:pPr>
              <w:pStyle w:val="TAC"/>
            </w:pPr>
          </w:p>
        </w:tc>
        <w:tc>
          <w:tcPr>
            <w:tcW w:w="1804" w:type="dxa"/>
            <w:shd w:val="clear" w:color="auto" w:fill="auto"/>
            <w:vAlign w:val="center"/>
          </w:tcPr>
          <w:p w14:paraId="65552CA0" w14:textId="5FEDFE77" w:rsidR="0091784C" w:rsidRPr="00E80F49" w:rsidRDefault="0091784C" w:rsidP="0091784C">
            <w:pPr>
              <w:pStyle w:val="TAC"/>
              <w:rPr>
                <w:lang w:eastAsia="ja-JP"/>
              </w:rPr>
            </w:pPr>
            <w:r w:rsidRPr="00E80F49">
              <w:t>No</w:t>
            </w:r>
          </w:p>
        </w:tc>
        <w:tc>
          <w:tcPr>
            <w:tcW w:w="1486" w:type="dxa"/>
            <w:vAlign w:val="center"/>
          </w:tcPr>
          <w:p w14:paraId="0F9DE0D3" w14:textId="0C7D3A9C" w:rsidR="0091784C" w:rsidRPr="00E80F49" w:rsidRDefault="0091784C" w:rsidP="0091784C">
            <w:pPr>
              <w:pStyle w:val="TAC"/>
            </w:pPr>
            <w:r w:rsidRPr="00E80F49">
              <w:t xml:space="preserve">DC_28A_n78A </w:t>
            </w:r>
          </w:p>
        </w:tc>
        <w:tc>
          <w:tcPr>
            <w:tcW w:w="1547" w:type="dxa"/>
            <w:shd w:val="clear" w:color="auto" w:fill="auto"/>
            <w:vAlign w:val="center"/>
          </w:tcPr>
          <w:p w14:paraId="36C6CB4E" w14:textId="5B52C594" w:rsidR="0091784C" w:rsidRPr="00E80F49" w:rsidRDefault="0091784C" w:rsidP="0091784C">
            <w:pPr>
              <w:pStyle w:val="TAC"/>
              <w:rPr>
                <w:lang w:eastAsia="ja-JP"/>
              </w:rPr>
            </w:pPr>
            <w:r w:rsidRPr="00E80F49">
              <w:t>7 (3 band IMD2)</w:t>
            </w:r>
          </w:p>
        </w:tc>
        <w:tc>
          <w:tcPr>
            <w:tcW w:w="1495" w:type="dxa"/>
            <w:shd w:val="clear" w:color="auto" w:fill="auto"/>
            <w:vAlign w:val="center"/>
          </w:tcPr>
          <w:p w14:paraId="03724236" w14:textId="74F07CFE" w:rsidR="0091784C" w:rsidRPr="00E80F49" w:rsidRDefault="0091784C" w:rsidP="0091784C">
            <w:pPr>
              <w:pStyle w:val="TAC"/>
              <w:rPr>
                <w:lang w:eastAsia="ja-JP"/>
              </w:rPr>
            </w:pPr>
            <w:r w:rsidRPr="00E80F49">
              <w:t>IMD2</w:t>
            </w:r>
          </w:p>
        </w:tc>
        <w:tc>
          <w:tcPr>
            <w:tcW w:w="1466" w:type="dxa"/>
          </w:tcPr>
          <w:p w14:paraId="5162C10C" w14:textId="48F823AB" w:rsidR="0091784C" w:rsidRPr="00E80F49" w:rsidRDefault="0091784C" w:rsidP="0091784C">
            <w:pPr>
              <w:pStyle w:val="TAC"/>
            </w:pPr>
            <w:r w:rsidRPr="00E80F49">
              <w:rPr>
                <w:lang w:eastAsia="zh-CN"/>
              </w:rPr>
              <w:t>DC_28A_n78A</w:t>
            </w:r>
          </w:p>
        </w:tc>
        <w:tc>
          <w:tcPr>
            <w:tcW w:w="1147" w:type="dxa"/>
            <w:shd w:val="clear" w:color="auto" w:fill="auto"/>
            <w:vAlign w:val="center"/>
          </w:tcPr>
          <w:p w14:paraId="5494C260" w14:textId="77777777" w:rsidR="0091784C" w:rsidRPr="00E80F49" w:rsidRDefault="0091784C" w:rsidP="0091784C">
            <w:pPr>
              <w:pStyle w:val="TAC"/>
            </w:pPr>
          </w:p>
        </w:tc>
      </w:tr>
      <w:tr w:rsidR="0091784C" w:rsidRPr="00E80F49" w14:paraId="3D7DA4B3" w14:textId="77777777" w:rsidTr="007D18AF">
        <w:tc>
          <w:tcPr>
            <w:tcW w:w="1781" w:type="dxa"/>
            <w:tcBorders>
              <w:bottom w:val="nil"/>
            </w:tcBorders>
            <w:vAlign w:val="center"/>
          </w:tcPr>
          <w:p w14:paraId="473D6AAE" w14:textId="4E430439" w:rsidR="0091784C" w:rsidRPr="00E80F49" w:rsidRDefault="0091784C" w:rsidP="0091784C">
            <w:pPr>
              <w:pStyle w:val="TAC"/>
            </w:pPr>
            <w:r>
              <w:rPr>
                <w:rFonts w:eastAsia="MS Mincho" w:hint="eastAsia"/>
                <w:lang w:eastAsia="ja-JP"/>
              </w:rPr>
              <w:t>D</w:t>
            </w:r>
            <w:r>
              <w:rPr>
                <w:rFonts w:eastAsia="MS Mincho"/>
                <w:lang w:eastAsia="ja-JP"/>
              </w:rPr>
              <w:t>C_18A-41A_n77A</w:t>
            </w:r>
          </w:p>
        </w:tc>
        <w:tc>
          <w:tcPr>
            <w:tcW w:w="1804" w:type="dxa"/>
            <w:shd w:val="clear" w:color="auto" w:fill="auto"/>
            <w:vAlign w:val="center"/>
          </w:tcPr>
          <w:p w14:paraId="1A326948" w14:textId="7C05CD14"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1AFDC15B" w14:textId="05997852" w:rsidR="0091784C" w:rsidRPr="00E80F49" w:rsidRDefault="0091784C" w:rsidP="0091784C">
            <w:pPr>
              <w:pStyle w:val="TAC"/>
            </w:pPr>
            <w:r>
              <w:rPr>
                <w:rFonts w:eastAsia="MS Mincho" w:hint="eastAsia"/>
                <w:lang w:eastAsia="ja-JP"/>
              </w:rPr>
              <w:t>D</w:t>
            </w:r>
            <w:r>
              <w:rPr>
                <w:rFonts w:eastAsia="MS Mincho"/>
                <w:lang w:eastAsia="ja-JP"/>
              </w:rPr>
              <w:t>C_18A_n77A</w:t>
            </w:r>
          </w:p>
        </w:tc>
        <w:tc>
          <w:tcPr>
            <w:tcW w:w="1547" w:type="dxa"/>
            <w:shd w:val="clear" w:color="auto" w:fill="auto"/>
            <w:vAlign w:val="center"/>
          </w:tcPr>
          <w:p w14:paraId="13EF7D81" w14:textId="6BA9A599" w:rsidR="0091784C" w:rsidRPr="00E80F49" w:rsidRDefault="0091784C" w:rsidP="0091784C">
            <w:pPr>
              <w:pStyle w:val="TAC"/>
            </w:pPr>
            <w:r w:rsidRPr="00605797">
              <w:t>No 3CC exception</w:t>
            </w:r>
          </w:p>
        </w:tc>
        <w:tc>
          <w:tcPr>
            <w:tcW w:w="1495" w:type="dxa"/>
            <w:shd w:val="clear" w:color="auto" w:fill="auto"/>
            <w:vAlign w:val="center"/>
          </w:tcPr>
          <w:p w14:paraId="65AE6F3D" w14:textId="6642C72E" w:rsidR="0091784C" w:rsidRPr="00E80F49" w:rsidRDefault="0091784C" w:rsidP="0091784C">
            <w:pPr>
              <w:pStyle w:val="TAC"/>
            </w:pPr>
            <w:r w:rsidRPr="00605797">
              <w:t>No test required</w:t>
            </w:r>
          </w:p>
        </w:tc>
        <w:tc>
          <w:tcPr>
            <w:tcW w:w="1466" w:type="dxa"/>
          </w:tcPr>
          <w:p w14:paraId="6FEE6BE5" w14:textId="77777777" w:rsidR="0091784C" w:rsidRPr="00E80F49" w:rsidRDefault="0091784C" w:rsidP="0091784C">
            <w:pPr>
              <w:pStyle w:val="TAC"/>
              <w:rPr>
                <w:lang w:eastAsia="zh-CN"/>
              </w:rPr>
            </w:pPr>
          </w:p>
        </w:tc>
        <w:tc>
          <w:tcPr>
            <w:tcW w:w="1147" w:type="dxa"/>
            <w:shd w:val="clear" w:color="auto" w:fill="auto"/>
            <w:vAlign w:val="center"/>
          </w:tcPr>
          <w:p w14:paraId="28AE303F" w14:textId="2AE01F6E"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5960574A" w14:textId="77777777" w:rsidTr="007D18AF">
        <w:tc>
          <w:tcPr>
            <w:tcW w:w="1781" w:type="dxa"/>
            <w:tcBorders>
              <w:top w:val="nil"/>
            </w:tcBorders>
            <w:vAlign w:val="center"/>
          </w:tcPr>
          <w:p w14:paraId="0F47E6BC" w14:textId="77777777" w:rsidR="0091784C" w:rsidRPr="00E80F49" w:rsidRDefault="0091784C" w:rsidP="0091784C">
            <w:pPr>
              <w:pStyle w:val="TAC"/>
            </w:pPr>
          </w:p>
        </w:tc>
        <w:tc>
          <w:tcPr>
            <w:tcW w:w="1804" w:type="dxa"/>
            <w:shd w:val="clear" w:color="auto" w:fill="auto"/>
            <w:vAlign w:val="center"/>
          </w:tcPr>
          <w:p w14:paraId="546B73FE" w14:textId="73229221"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394DABDE" w14:textId="104CEDA8"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vAlign w:val="center"/>
          </w:tcPr>
          <w:p w14:paraId="73C74042" w14:textId="72460EA2" w:rsidR="0091784C" w:rsidRPr="00E80F49" w:rsidRDefault="0091784C" w:rsidP="0091784C">
            <w:pPr>
              <w:pStyle w:val="TAC"/>
            </w:pPr>
            <w:r>
              <w:rPr>
                <w:rFonts w:eastAsia="MS Mincho" w:hint="eastAsia"/>
                <w:lang w:eastAsia="ja-JP"/>
              </w:rPr>
              <w:t>1</w:t>
            </w:r>
            <w:r>
              <w:rPr>
                <w:rFonts w:eastAsia="MS Mincho"/>
                <w:lang w:eastAsia="ja-JP"/>
              </w:rPr>
              <w:t>8 (IMD5 |2*fB77-3*fB41|)</w:t>
            </w:r>
          </w:p>
        </w:tc>
        <w:tc>
          <w:tcPr>
            <w:tcW w:w="1495" w:type="dxa"/>
            <w:shd w:val="clear" w:color="auto" w:fill="auto"/>
            <w:vAlign w:val="center"/>
          </w:tcPr>
          <w:p w14:paraId="3DF9114C" w14:textId="04AC5D6F"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17196B0D" w14:textId="77777777" w:rsidR="0091784C" w:rsidRPr="00E80F49" w:rsidRDefault="0091784C" w:rsidP="0091784C">
            <w:pPr>
              <w:pStyle w:val="TAC"/>
              <w:rPr>
                <w:lang w:eastAsia="zh-CN"/>
              </w:rPr>
            </w:pPr>
          </w:p>
        </w:tc>
        <w:tc>
          <w:tcPr>
            <w:tcW w:w="1147" w:type="dxa"/>
            <w:shd w:val="clear" w:color="auto" w:fill="auto"/>
            <w:vAlign w:val="center"/>
          </w:tcPr>
          <w:p w14:paraId="452C8E6A" w14:textId="77777777" w:rsidR="0091784C" w:rsidRPr="00E80F49" w:rsidRDefault="0091784C" w:rsidP="0091784C">
            <w:pPr>
              <w:pStyle w:val="TAC"/>
            </w:pPr>
          </w:p>
        </w:tc>
      </w:tr>
      <w:tr w:rsidR="0091784C" w:rsidRPr="00E80F49" w14:paraId="4C67CC19" w14:textId="77777777" w:rsidTr="007D18AF">
        <w:tc>
          <w:tcPr>
            <w:tcW w:w="1781" w:type="dxa"/>
            <w:tcBorders>
              <w:bottom w:val="nil"/>
            </w:tcBorders>
            <w:vAlign w:val="center"/>
          </w:tcPr>
          <w:p w14:paraId="19F3260F" w14:textId="6389131C" w:rsidR="0091784C" w:rsidRPr="00E80F49" w:rsidRDefault="0091784C" w:rsidP="0091784C">
            <w:pPr>
              <w:pStyle w:val="TAC"/>
            </w:pPr>
            <w:r>
              <w:rPr>
                <w:rFonts w:eastAsia="MS Mincho" w:hint="eastAsia"/>
                <w:lang w:eastAsia="ja-JP"/>
              </w:rPr>
              <w:t>D</w:t>
            </w:r>
            <w:r>
              <w:rPr>
                <w:rFonts w:eastAsia="MS Mincho"/>
                <w:lang w:eastAsia="ja-JP"/>
              </w:rPr>
              <w:t>C_18A-41A_n78A</w:t>
            </w:r>
          </w:p>
        </w:tc>
        <w:tc>
          <w:tcPr>
            <w:tcW w:w="1804" w:type="dxa"/>
            <w:shd w:val="clear" w:color="auto" w:fill="auto"/>
            <w:vAlign w:val="center"/>
          </w:tcPr>
          <w:p w14:paraId="2007D994" w14:textId="1CAF0452"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6832CB38" w14:textId="01458DE4" w:rsidR="0091784C" w:rsidRPr="00E80F49" w:rsidRDefault="0091784C" w:rsidP="0091784C">
            <w:pPr>
              <w:pStyle w:val="TAC"/>
            </w:pPr>
            <w:r>
              <w:rPr>
                <w:rFonts w:eastAsia="MS Mincho" w:hint="eastAsia"/>
                <w:lang w:eastAsia="ja-JP"/>
              </w:rPr>
              <w:t>D</w:t>
            </w:r>
            <w:r>
              <w:rPr>
                <w:rFonts w:eastAsia="MS Mincho"/>
                <w:lang w:eastAsia="ja-JP"/>
              </w:rPr>
              <w:t>C_18A_n78A</w:t>
            </w:r>
          </w:p>
        </w:tc>
        <w:tc>
          <w:tcPr>
            <w:tcW w:w="1547" w:type="dxa"/>
            <w:shd w:val="clear" w:color="auto" w:fill="auto"/>
            <w:vAlign w:val="center"/>
          </w:tcPr>
          <w:p w14:paraId="7FAB15FB" w14:textId="64611DF8" w:rsidR="0091784C" w:rsidRPr="00E80F49" w:rsidRDefault="0091784C" w:rsidP="0091784C">
            <w:pPr>
              <w:pStyle w:val="TAC"/>
            </w:pPr>
            <w:r w:rsidRPr="00605797">
              <w:t>No 3CC exception</w:t>
            </w:r>
          </w:p>
        </w:tc>
        <w:tc>
          <w:tcPr>
            <w:tcW w:w="1495" w:type="dxa"/>
            <w:shd w:val="clear" w:color="auto" w:fill="auto"/>
            <w:vAlign w:val="center"/>
          </w:tcPr>
          <w:p w14:paraId="61773AF0" w14:textId="7CC7B17F" w:rsidR="0091784C" w:rsidRPr="00E80F49" w:rsidRDefault="0091784C" w:rsidP="0091784C">
            <w:pPr>
              <w:pStyle w:val="TAC"/>
            </w:pPr>
            <w:r w:rsidRPr="00605797">
              <w:t>No test required</w:t>
            </w:r>
          </w:p>
        </w:tc>
        <w:tc>
          <w:tcPr>
            <w:tcW w:w="1466" w:type="dxa"/>
          </w:tcPr>
          <w:p w14:paraId="361CF3A9" w14:textId="77777777" w:rsidR="0091784C" w:rsidRPr="00E80F49" w:rsidRDefault="0091784C" w:rsidP="0091784C">
            <w:pPr>
              <w:pStyle w:val="TAC"/>
              <w:rPr>
                <w:lang w:eastAsia="zh-CN"/>
              </w:rPr>
            </w:pPr>
          </w:p>
        </w:tc>
        <w:tc>
          <w:tcPr>
            <w:tcW w:w="1147" w:type="dxa"/>
            <w:shd w:val="clear" w:color="auto" w:fill="auto"/>
            <w:vAlign w:val="center"/>
          </w:tcPr>
          <w:p w14:paraId="0FBC7882" w14:textId="13F14ADA"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392D8734" w14:textId="77777777" w:rsidTr="007D18AF">
        <w:tc>
          <w:tcPr>
            <w:tcW w:w="1781" w:type="dxa"/>
            <w:tcBorders>
              <w:top w:val="nil"/>
            </w:tcBorders>
            <w:vAlign w:val="center"/>
          </w:tcPr>
          <w:p w14:paraId="43BFA36B" w14:textId="77777777" w:rsidR="0091784C" w:rsidRPr="00E80F49" w:rsidRDefault="0091784C" w:rsidP="0091784C">
            <w:pPr>
              <w:pStyle w:val="TAC"/>
            </w:pPr>
          </w:p>
        </w:tc>
        <w:tc>
          <w:tcPr>
            <w:tcW w:w="1804" w:type="dxa"/>
            <w:shd w:val="clear" w:color="auto" w:fill="auto"/>
            <w:vAlign w:val="center"/>
          </w:tcPr>
          <w:p w14:paraId="29ED21CE" w14:textId="2AD14E76"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09369ED3" w14:textId="3ABBC05C" w:rsidR="0091784C" w:rsidRPr="00E80F49" w:rsidRDefault="0091784C" w:rsidP="0091784C">
            <w:pPr>
              <w:pStyle w:val="TAC"/>
            </w:pPr>
            <w:r>
              <w:rPr>
                <w:rFonts w:eastAsia="MS Mincho" w:hint="eastAsia"/>
                <w:lang w:eastAsia="ja-JP"/>
              </w:rPr>
              <w:t>D</w:t>
            </w:r>
            <w:r>
              <w:rPr>
                <w:rFonts w:eastAsia="MS Mincho"/>
                <w:lang w:eastAsia="ja-JP"/>
              </w:rPr>
              <w:t>C_41A_n78A</w:t>
            </w:r>
          </w:p>
        </w:tc>
        <w:tc>
          <w:tcPr>
            <w:tcW w:w="1547" w:type="dxa"/>
            <w:shd w:val="clear" w:color="auto" w:fill="auto"/>
            <w:vAlign w:val="center"/>
          </w:tcPr>
          <w:p w14:paraId="0F77C6F8" w14:textId="4FCF6BCD" w:rsidR="0091784C" w:rsidRPr="00E80F49" w:rsidRDefault="0091784C" w:rsidP="0091784C">
            <w:pPr>
              <w:pStyle w:val="TAC"/>
            </w:pPr>
            <w:r>
              <w:rPr>
                <w:rFonts w:eastAsia="MS Mincho" w:hint="eastAsia"/>
                <w:lang w:eastAsia="ja-JP"/>
              </w:rPr>
              <w:t>1</w:t>
            </w:r>
            <w:r>
              <w:rPr>
                <w:rFonts w:eastAsia="MS Mincho"/>
                <w:lang w:eastAsia="ja-JP"/>
              </w:rPr>
              <w:t>8 (IMD5 |2*fB78-3*fB41|)</w:t>
            </w:r>
          </w:p>
        </w:tc>
        <w:tc>
          <w:tcPr>
            <w:tcW w:w="1495" w:type="dxa"/>
            <w:shd w:val="clear" w:color="auto" w:fill="auto"/>
            <w:vAlign w:val="center"/>
          </w:tcPr>
          <w:p w14:paraId="0118C20F" w14:textId="63678444"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2DD96223" w14:textId="77777777" w:rsidR="0091784C" w:rsidRPr="00E80F49" w:rsidRDefault="0091784C" w:rsidP="0091784C">
            <w:pPr>
              <w:pStyle w:val="TAC"/>
              <w:rPr>
                <w:lang w:eastAsia="zh-CN"/>
              </w:rPr>
            </w:pPr>
          </w:p>
        </w:tc>
        <w:tc>
          <w:tcPr>
            <w:tcW w:w="1147" w:type="dxa"/>
            <w:shd w:val="clear" w:color="auto" w:fill="auto"/>
            <w:vAlign w:val="center"/>
          </w:tcPr>
          <w:p w14:paraId="0796A466" w14:textId="77777777" w:rsidR="0091784C" w:rsidRPr="00E80F49" w:rsidRDefault="0091784C" w:rsidP="0091784C">
            <w:pPr>
              <w:pStyle w:val="TAC"/>
            </w:pPr>
          </w:p>
        </w:tc>
      </w:tr>
      <w:tr w:rsidR="0091784C" w:rsidRPr="00E80F49" w14:paraId="37C24AF2" w14:textId="77777777" w:rsidTr="0091784C">
        <w:tc>
          <w:tcPr>
            <w:tcW w:w="10726" w:type="dxa"/>
            <w:gridSpan w:val="7"/>
          </w:tcPr>
          <w:p w14:paraId="1632D92D" w14:textId="77777777" w:rsidR="0091784C" w:rsidRPr="00E80F49" w:rsidRDefault="0091784C" w:rsidP="0091784C">
            <w:pPr>
              <w:pStyle w:val="TAH"/>
            </w:pPr>
            <w:r w:rsidRPr="00E80F49">
              <w:t>DC_(n)XAA-nYA</w:t>
            </w:r>
          </w:p>
        </w:tc>
      </w:tr>
      <w:tr w:rsidR="0091784C" w:rsidRPr="00E80F49" w14:paraId="534BB601" w14:textId="77777777" w:rsidTr="0091784C">
        <w:tc>
          <w:tcPr>
            <w:tcW w:w="1781" w:type="dxa"/>
          </w:tcPr>
          <w:p w14:paraId="33C1F736" w14:textId="33F5A7E8" w:rsidR="0091784C" w:rsidRPr="00E80F49" w:rsidRDefault="0091784C" w:rsidP="0091784C">
            <w:pPr>
              <w:pStyle w:val="TAL"/>
            </w:pPr>
            <w:r w:rsidRPr="00E80F49">
              <w:rPr>
                <w:lang w:eastAsia="ja-JP"/>
              </w:rPr>
              <w:t>FFS</w:t>
            </w:r>
          </w:p>
        </w:tc>
        <w:tc>
          <w:tcPr>
            <w:tcW w:w="1804" w:type="dxa"/>
            <w:shd w:val="clear" w:color="auto" w:fill="auto"/>
            <w:vAlign w:val="center"/>
          </w:tcPr>
          <w:p w14:paraId="3335AF88" w14:textId="77777777" w:rsidR="0091784C" w:rsidRPr="00E80F49" w:rsidRDefault="0091784C" w:rsidP="0091784C">
            <w:pPr>
              <w:pStyle w:val="TAL"/>
              <w:jc w:val="center"/>
            </w:pPr>
          </w:p>
        </w:tc>
        <w:tc>
          <w:tcPr>
            <w:tcW w:w="1486" w:type="dxa"/>
          </w:tcPr>
          <w:p w14:paraId="2D9BB0E0" w14:textId="77777777" w:rsidR="0091784C" w:rsidRPr="00E80F49" w:rsidRDefault="0091784C" w:rsidP="0091784C">
            <w:pPr>
              <w:pStyle w:val="TAC"/>
              <w:jc w:val="left"/>
            </w:pPr>
          </w:p>
        </w:tc>
        <w:tc>
          <w:tcPr>
            <w:tcW w:w="1547" w:type="dxa"/>
            <w:shd w:val="clear" w:color="auto" w:fill="auto"/>
            <w:vAlign w:val="bottom"/>
          </w:tcPr>
          <w:p w14:paraId="48DD4B41" w14:textId="77777777" w:rsidR="0091784C" w:rsidRPr="00E80F49" w:rsidRDefault="0091784C" w:rsidP="0091784C">
            <w:pPr>
              <w:pStyle w:val="TAC"/>
              <w:jc w:val="left"/>
            </w:pPr>
          </w:p>
        </w:tc>
        <w:tc>
          <w:tcPr>
            <w:tcW w:w="1495" w:type="dxa"/>
            <w:shd w:val="clear" w:color="auto" w:fill="auto"/>
            <w:vAlign w:val="bottom"/>
          </w:tcPr>
          <w:p w14:paraId="6C9CDA32" w14:textId="77777777" w:rsidR="0091784C" w:rsidRPr="00E80F49" w:rsidRDefault="0091784C" w:rsidP="0091784C">
            <w:pPr>
              <w:pStyle w:val="TAC"/>
              <w:jc w:val="left"/>
            </w:pPr>
          </w:p>
        </w:tc>
        <w:tc>
          <w:tcPr>
            <w:tcW w:w="1466" w:type="dxa"/>
          </w:tcPr>
          <w:p w14:paraId="586BAB58" w14:textId="77777777" w:rsidR="0091784C" w:rsidRPr="00E80F49" w:rsidRDefault="0091784C" w:rsidP="0091784C">
            <w:pPr>
              <w:pStyle w:val="TAL"/>
            </w:pPr>
          </w:p>
        </w:tc>
        <w:tc>
          <w:tcPr>
            <w:tcW w:w="1147" w:type="dxa"/>
            <w:shd w:val="clear" w:color="auto" w:fill="auto"/>
            <w:vAlign w:val="center"/>
          </w:tcPr>
          <w:p w14:paraId="3599407C" w14:textId="77777777" w:rsidR="0091784C" w:rsidRPr="00E80F49" w:rsidRDefault="0091784C" w:rsidP="0091784C">
            <w:pPr>
              <w:pStyle w:val="TAL"/>
            </w:pPr>
          </w:p>
        </w:tc>
      </w:tr>
      <w:tr w:rsidR="0091784C" w:rsidRPr="00E80F49" w14:paraId="72DCBFB7" w14:textId="77777777" w:rsidTr="0091784C">
        <w:tc>
          <w:tcPr>
            <w:tcW w:w="10726" w:type="dxa"/>
            <w:gridSpan w:val="7"/>
          </w:tcPr>
          <w:p w14:paraId="1A921FDA" w14:textId="77777777" w:rsidR="0091784C" w:rsidRPr="00E80F49" w:rsidRDefault="0091784C" w:rsidP="0091784C">
            <w:pPr>
              <w:pStyle w:val="TAH"/>
            </w:pPr>
            <w:r w:rsidRPr="00E80F49">
              <w:t>DC_XA_nXA_nYA</w:t>
            </w:r>
          </w:p>
        </w:tc>
      </w:tr>
      <w:tr w:rsidR="0091784C" w:rsidRPr="00E80F49" w14:paraId="03E696E3" w14:textId="77777777" w:rsidTr="0091784C">
        <w:tc>
          <w:tcPr>
            <w:tcW w:w="1781" w:type="dxa"/>
          </w:tcPr>
          <w:p w14:paraId="19B3C14D" w14:textId="6FAF0546" w:rsidR="0091784C" w:rsidRPr="00E80F49" w:rsidRDefault="0091784C" w:rsidP="0091784C">
            <w:pPr>
              <w:pStyle w:val="TAL"/>
            </w:pPr>
            <w:r w:rsidRPr="00E80F49">
              <w:rPr>
                <w:lang w:eastAsia="ja-JP"/>
              </w:rPr>
              <w:t>FFS</w:t>
            </w:r>
          </w:p>
        </w:tc>
        <w:tc>
          <w:tcPr>
            <w:tcW w:w="1804" w:type="dxa"/>
            <w:shd w:val="clear" w:color="auto" w:fill="auto"/>
            <w:vAlign w:val="center"/>
          </w:tcPr>
          <w:p w14:paraId="200B5727" w14:textId="77777777" w:rsidR="0091784C" w:rsidRPr="00E80F49" w:rsidRDefault="0091784C" w:rsidP="0091784C">
            <w:pPr>
              <w:pStyle w:val="TAL"/>
              <w:jc w:val="center"/>
            </w:pPr>
          </w:p>
        </w:tc>
        <w:tc>
          <w:tcPr>
            <w:tcW w:w="1486" w:type="dxa"/>
          </w:tcPr>
          <w:p w14:paraId="6E1B4523" w14:textId="77777777" w:rsidR="0091784C" w:rsidRPr="00E80F49" w:rsidRDefault="0091784C" w:rsidP="0091784C">
            <w:pPr>
              <w:pStyle w:val="TAC"/>
              <w:jc w:val="left"/>
            </w:pPr>
          </w:p>
        </w:tc>
        <w:tc>
          <w:tcPr>
            <w:tcW w:w="1547" w:type="dxa"/>
            <w:shd w:val="clear" w:color="auto" w:fill="auto"/>
            <w:vAlign w:val="bottom"/>
          </w:tcPr>
          <w:p w14:paraId="273844FB" w14:textId="77777777" w:rsidR="0091784C" w:rsidRPr="00E80F49" w:rsidRDefault="0091784C" w:rsidP="0091784C">
            <w:pPr>
              <w:pStyle w:val="TAC"/>
              <w:jc w:val="left"/>
            </w:pPr>
          </w:p>
        </w:tc>
        <w:tc>
          <w:tcPr>
            <w:tcW w:w="1495" w:type="dxa"/>
            <w:shd w:val="clear" w:color="auto" w:fill="auto"/>
            <w:vAlign w:val="bottom"/>
          </w:tcPr>
          <w:p w14:paraId="34BB0F00" w14:textId="77777777" w:rsidR="0091784C" w:rsidRPr="00E80F49" w:rsidRDefault="0091784C" w:rsidP="0091784C">
            <w:pPr>
              <w:pStyle w:val="TAC"/>
              <w:jc w:val="left"/>
            </w:pPr>
          </w:p>
        </w:tc>
        <w:tc>
          <w:tcPr>
            <w:tcW w:w="1466" w:type="dxa"/>
          </w:tcPr>
          <w:p w14:paraId="073B4739" w14:textId="77777777" w:rsidR="0091784C" w:rsidRPr="00E80F49" w:rsidRDefault="0091784C" w:rsidP="0091784C">
            <w:pPr>
              <w:pStyle w:val="TAL"/>
            </w:pPr>
          </w:p>
        </w:tc>
        <w:tc>
          <w:tcPr>
            <w:tcW w:w="1147" w:type="dxa"/>
            <w:shd w:val="clear" w:color="auto" w:fill="auto"/>
            <w:vAlign w:val="center"/>
          </w:tcPr>
          <w:p w14:paraId="08280F7B" w14:textId="77777777" w:rsidR="0091784C" w:rsidRPr="00E80F49" w:rsidRDefault="0091784C" w:rsidP="0091784C">
            <w:pPr>
              <w:pStyle w:val="TAL"/>
            </w:pPr>
          </w:p>
        </w:tc>
      </w:tr>
      <w:tr w:rsidR="0091784C" w:rsidRPr="00E80F49" w14:paraId="7282D08F" w14:textId="77777777" w:rsidTr="0091784C">
        <w:tc>
          <w:tcPr>
            <w:tcW w:w="10726" w:type="dxa"/>
            <w:gridSpan w:val="7"/>
          </w:tcPr>
          <w:p w14:paraId="40373498" w14:textId="484A0283" w:rsidR="0091784C" w:rsidRPr="00E80F49" w:rsidRDefault="0091784C" w:rsidP="0091784C">
            <w:pPr>
              <w:pStyle w:val="TAN"/>
            </w:pPr>
            <w:r w:rsidRPr="00E80F49">
              <w:t>NOTE 1:</w:t>
            </w:r>
            <w:r w:rsidRPr="00E80F49">
              <w:tab/>
              <w:t xml:space="preserve">If single UL is allowed in a DC_XA_nYA configuration the IMD requirements does not apply for </w:t>
            </w:r>
            <w:bookmarkStart w:id="377" w:name="OLE_LINK23"/>
            <w:bookmarkStart w:id="378" w:name="OLE_LINK24"/>
            <w:r w:rsidRPr="00E80F49">
              <w:t xml:space="preserve">UEs supporting UE capability </w:t>
            </w:r>
            <w:r w:rsidRPr="00E80F49">
              <w:rPr>
                <w:i/>
              </w:rPr>
              <w:t>singleUL-Transmission</w:t>
            </w:r>
            <w:r w:rsidRPr="00E80F49">
              <w:t>.</w:t>
            </w:r>
            <w:bookmarkEnd w:id="377"/>
            <w:bookmarkEnd w:id="378"/>
          </w:p>
          <w:p w14:paraId="20E9728D" w14:textId="77777777" w:rsidR="0091784C" w:rsidRPr="00E80F49" w:rsidRDefault="0091784C" w:rsidP="0091784C">
            <w:pPr>
              <w:pStyle w:val="TAN"/>
            </w:pPr>
            <w:r w:rsidRPr="00E80F49">
              <w:t>NOTE 2:</w:t>
            </w:r>
            <w:r w:rsidRPr="00E80F49">
              <w:tab/>
              <w:t>Notations used</w:t>
            </w:r>
          </w:p>
          <w:p w14:paraId="36DC6211" w14:textId="77777777" w:rsidR="0091784C" w:rsidRPr="00E80F49" w:rsidRDefault="0091784C" w:rsidP="0091784C">
            <w:pPr>
              <w:pStyle w:val="TAN"/>
              <w:ind w:left="1169" w:firstLine="0"/>
            </w:pPr>
            <w:r w:rsidRPr="00E80F49">
              <w:t>NE: Non-exception as defined in TS 38.101-3 [7], meaning standalone LTE in TS 36.101 [8] and NR in 38.101-1 [5] requirements apply.</w:t>
            </w:r>
          </w:p>
          <w:p w14:paraId="3FAAEDA8" w14:textId="77777777" w:rsidR="0091784C" w:rsidRPr="00E80F49" w:rsidRDefault="0091784C" w:rsidP="0091784C">
            <w:pPr>
              <w:pStyle w:val="TAN"/>
              <w:ind w:left="1169" w:firstLine="0"/>
            </w:pPr>
            <w:r w:rsidRPr="00E80F49">
              <w:t>HD: UL Harmonic Distortion, as defined in TS 38.101-3 [7], 7.3B.2.3.1</w:t>
            </w:r>
          </w:p>
          <w:p w14:paraId="1B6C2AD0" w14:textId="77777777" w:rsidR="0091784C" w:rsidRPr="00E80F49" w:rsidRDefault="0091784C" w:rsidP="0091784C">
            <w:pPr>
              <w:pStyle w:val="TAN"/>
              <w:ind w:left="1169" w:firstLine="0"/>
            </w:pPr>
            <w:r w:rsidRPr="00E80F49">
              <w:lastRenderedPageBreak/>
              <w:t>HM: RX Harmonic Mixing, as defined in TS 38.101-3 [7], 7.3B.2.3.2</w:t>
            </w:r>
          </w:p>
          <w:p w14:paraId="1FB32CCE" w14:textId="77777777" w:rsidR="0091784C" w:rsidRPr="00E80F49" w:rsidRDefault="0091784C" w:rsidP="0091784C">
            <w:pPr>
              <w:pStyle w:val="TAN"/>
              <w:ind w:left="1169" w:firstLine="0"/>
            </w:pPr>
            <w:r w:rsidRPr="00E80F49">
              <w:t>IMD: Intermodulation Distortion, as defined in TS 38.101-3 [7], 7.3B.2.3.5</w:t>
            </w:r>
          </w:p>
          <w:p w14:paraId="37CA9A00" w14:textId="77777777" w:rsidR="0091784C" w:rsidRPr="00E80F49" w:rsidRDefault="0091784C" w:rsidP="0091784C">
            <w:pPr>
              <w:pStyle w:val="TAN"/>
              <w:ind w:left="1169" w:firstLine="0"/>
            </w:pPr>
            <w:r w:rsidRPr="00E80F49">
              <w:t>CBI: Cross Band Isolation, as defined in TS 38.101-3 [7], 7.3B.2.3.4</w:t>
            </w:r>
          </w:p>
        </w:tc>
      </w:tr>
    </w:tbl>
    <w:p w14:paraId="1F87E0A2" w14:textId="77777777" w:rsidR="004B2214" w:rsidRPr="00E80F49" w:rsidRDefault="004B2214" w:rsidP="004B2214"/>
    <w:p w14:paraId="664053EA" w14:textId="77777777" w:rsidR="00D9202D" w:rsidRPr="00E80F49" w:rsidRDefault="00D9202D" w:rsidP="00D9202D">
      <w:pPr>
        <w:pStyle w:val="TH"/>
      </w:pPr>
      <w:bookmarkStart w:id="379" w:name="_Hlk62808586"/>
      <w:r w:rsidRPr="00E80F49">
        <w:t>Table 4.3.3.1-3</w:t>
      </w:r>
      <w:bookmarkEnd w:id="379"/>
      <w:r w:rsidRPr="00E80F49">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E80F49" w14:paraId="3B21CE26" w14:textId="77777777" w:rsidTr="0074462D">
        <w:tc>
          <w:tcPr>
            <w:tcW w:w="1781" w:type="dxa"/>
          </w:tcPr>
          <w:p w14:paraId="4CE022B5" w14:textId="77777777" w:rsidR="00D9202D" w:rsidRPr="00E80F49" w:rsidRDefault="00D9202D" w:rsidP="0074462D">
            <w:pPr>
              <w:pStyle w:val="TAH"/>
              <w:rPr>
                <w:lang w:eastAsia="fi-FI"/>
              </w:rPr>
            </w:pPr>
            <w:r w:rsidRPr="00E80F49">
              <w:t>Band or band configuration</w:t>
            </w:r>
          </w:p>
        </w:tc>
        <w:tc>
          <w:tcPr>
            <w:tcW w:w="1804" w:type="dxa"/>
            <w:shd w:val="clear" w:color="auto" w:fill="auto"/>
          </w:tcPr>
          <w:p w14:paraId="4DA04668" w14:textId="77777777" w:rsidR="00D9202D" w:rsidRPr="00E80F49" w:rsidRDefault="00D9202D" w:rsidP="0074462D">
            <w:pPr>
              <w:pStyle w:val="TAH"/>
            </w:pPr>
            <w:r w:rsidRPr="00E80F49">
              <w:rPr>
                <w:lang w:eastAsia="fi-FI"/>
              </w:rPr>
              <w:t>Single UL</w:t>
            </w:r>
          </w:p>
        </w:tc>
        <w:tc>
          <w:tcPr>
            <w:tcW w:w="1486" w:type="dxa"/>
          </w:tcPr>
          <w:p w14:paraId="18B9D6A8" w14:textId="77777777" w:rsidR="00D9202D" w:rsidRPr="00E80F49" w:rsidRDefault="00D9202D" w:rsidP="0074462D">
            <w:pPr>
              <w:pStyle w:val="TAH"/>
            </w:pPr>
            <w:r w:rsidRPr="00E80F49">
              <w:t>UL config</w:t>
            </w:r>
          </w:p>
        </w:tc>
        <w:tc>
          <w:tcPr>
            <w:tcW w:w="1547" w:type="dxa"/>
            <w:shd w:val="clear" w:color="auto" w:fill="auto"/>
          </w:tcPr>
          <w:p w14:paraId="2C6C9A76" w14:textId="77777777" w:rsidR="00D9202D" w:rsidRPr="00E80F49" w:rsidRDefault="00D9202D" w:rsidP="0074462D">
            <w:pPr>
              <w:pStyle w:val="TAH"/>
            </w:pPr>
            <w:r w:rsidRPr="00E80F49">
              <w:t>Refsens exception, victim band</w:t>
            </w:r>
          </w:p>
        </w:tc>
        <w:tc>
          <w:tcPr>
            <w:tcW w:w="1495" w:type="dxa"/>
            <w:shd w:val="clear" w:color="auto" w:fill="auto"/>
          </w:tcPr>
          <w:p w14:paraId="5D6E79E1" w14:textId="77777777" w:rsidR="00D9202D" w:rsidRPr="00E80F49" w:rsidRDefault="00D9202D" w:rsidP="0074462D">
            <w:pPr>
              <w:pStyle w:val="TAH"/>
            </w:pPr>
            <w:r w:rsidRPr="00E80F49">
              <w:t>Requirement coverage</w:t>
            </w:r>
          </w:p>
          <w:p w14:paraId="7246A4D8" w14:textId="2DDDDFA4" w:rsidR="00D9202D" w:rsidRPr="00E80F49" w:rsidRDefault="00D9202D" w:rsidP="0074462D">
            <w:pPr>
              <w:pStyle w:val="TAH"/>
            </w:pPr>
            <w:r w:rsidRPr="00E80F49">
              <w:t>(N</w:t>
            </w:r>
            <w:r w:rsidR="003874DD" w:rsidRPr="00E80F49">
              <w:t>OTE</w:t>
            </w:r>
            <w:r w:rsidRPr="00E80F49">
              <w:t>ote 2)</w:t>
            </w:r>
          </w:p>
        </w:tc>
        <w:tc>
          <w:tcPr>
            <w:tcW w:w="1466" w:type="dxa"/>
          </w:tcPr>
          <w:p w14:paraId="1B2EF931" w14:textId="5A4F349A" w:rsidR="00D9202D" w:rsidRPr="00E80F49" w:rsidRDefault="00D9202D" w:rsidP="0074462D">
            <w:pPr>
              <w:pStyle w:val="TAH"/>
            </w:pPr>
            <w:r w:rsidRPr="00E80F49">
              <w:t xml:space="preserve">Fallback </w:t>
            </w:r>
            <w:r w:rsidR="003874DD" w:rsidRPr="00E80F49">
              <w:t>D</w:t>
            </w:r>
            <w:r w:rsidRPr="00E80F49">
              <w:t>C configurations</w:t>
            </w:r>
          </w:p>
        </w:tc>
        <w:tc>
          <w:tcPr>
            <w:tcW w:w="1147" w:type="dxa"/>
            <w:shd w:val="clear" w:color="auto" w:fill="auto"/>
          </w:tcPr>
          <w:p w14:paraId="741A970D" w14:textId="77777777" w:rsidR="00D9202D" w:rsidRPr="00E80F49" w:rsidRDefault="00D9202D" w:rsidP="0074462D">
            <w:pPr>
              <w:pStyle w:val="TAH"/>
              <w:jc w:val="left"/>
            </w:pPr>
            <w:r w:rsidRPr="00E80F49">
              <w:t>Comments</w:t>
            </w:r>
          </w:p>
        </w:tc>
      </w:tr>
      <w:tr w:rsidR="00D9202D" w:rsidRPr="00E80F49" w14:paraId="4813325E" w14:textId="77777777" w:rsidTr="0074462D">
        <w:tc>
          <w:tcPr>
            <w:tcW w:w="10726" w:type="dxa"/>
            <w:gridSpan w:val="7"/>
            <w:vAlign w:val="center"/>
          </w:tcPr>
          <w:p w14:paraId="1AEE6E89" w14:textId="2BA1F00F" w:rsidR="00D9202D" w:rsidRPr="00E80F49" w:rsidRDefault="003874DD" w:rsidP="0074462D">
            <w:pPr>
              <w:pStyle w:val="TAH"/>
            </w:pPr>
            <w:r w:rsidRPr="00E80F49">
              <w:t>DC_(n)XDA</w:t>
            </w:r>
          </w:p>
        </w:tc>
      </w:tr>
      <w:tr w:rsidR="003874DD" w:rsidRPr="00E80F49" w14:paraId="7FD2724E" w14:textId="77777777" w:rsidTr="00605797">
        <w:tc>
          <w:tcPr>
            <w:tcW w:w="1781" w:type="dxa"/>
            <w:vAlign w:val="center"/>
          </w:tcPr>
          <w:p w14:paraId="23802D9F" w14:textId="77777777" w:rsidR="003874DD" w:rsidRPr="00E80F49" w:rsidRDefault="003874DD" w:rsidP="003874DD">
            <w:pPr>
              <w:pStyle w:val="TAC"/>
            </w:pPr>
            <w:r w:rsidRPr="00E80F49">
              <w:t>41</w:t>
            </w:r>
          </w:p>
        </w:tc>
        <w:tc>
          <w:tcPr>
            <w:tcW w:w="1804" w:type="dxa"/>
            <w:shd w:val="clear" w:color="auto" w:fill="auto"/>
            <w:vAlign w:val="center"/>
          </w:tcPr>
          <w:p w14:paraId="0762EEB4" w14:textId="77777777" w:rsidR="003874DD" w:rsidRPr="00E80F49" w:rsidRDefault="003874DD" w:rsidP="003874DD">
            <w:pPr>
              <w:pStyle w:val="TAC"/>
            </w:pPr>
            <w:r w:rsidRPr="00E80F49">
              <w:t>Yes</w:t>
            </w:r>
          </w:p>
        </w:tc>
        <w:tc>
          <w:tcPr>
            <w:tcW w:w="1486" w:type="dxa"/>
            <w:vAlign w:val="center"/>
          </w:tcPr>
          <w:p w14:paraId="796C1CDE" w14:textId="77777777" w:rsidR="003874DD" w:rsidRPr="00E80F49" w:rsidRDefault="003874DD" w:rsidP="003874DD">
            <w:pPr>
              <w:pStyle w:val="TAC"/>
            </w:pPr>
            <w:r w:rsidRPr="00E80F49">
              <w:rPr>
                <w:lang w:eastAsia="fi-FI"/>
              </w:rPr>
              <w:t>DC_(n)41AA</w:t>
            </w:r>
          </w:p>
        </w:tc>
        <w:tc>
          <w:tcPr>
            <w:tcW w:w="1547" w:type="dxa"/>
            <w:shd w:val="clear" w:color="auto" w:fill="auto"/>
            <w:vAlign w:val="center"/>
          </w:tcPr>
          <w:p w14:paraId="439C7AAB" w14:textId="77777777" w:rsidR="003874DD" w:rsidRPr="00E80F49" w:rsidRDefault="003874DD" w:rsidP="003874DD">
            <w:pPr>
              <w:pStyle w:val="TAC"/>
            </w:pPr>
            <w:r w:rsidRPr="00E80F49">
              <w:t>N/A</w:t>
            </w:r>
          </w:p>
        </w:tc>
        <w:tc>
          <w:tcPr>
            <w:tcW w:w="1495" w:type="dxa"/>
            <w:shd w:val="clear" w:color="auto" w:fill="auto"/>
          </w:tcPr>
          <w:p w14:paraId="651ABC13" w14:textId="7E832971" w:rsidR="003874DD" w:rsidRPr="00E80F49" w:rsidRDefault="003874DD" w:rsidP="003874DD">
            <w:pPr>
              <w:pStyle w:val="TAC"/>
            </w:pPr>
            <w:bookmarkStart w:id="380" w:name="OLE_LINK21"/>
            <w:bookmarkStart w:id="381" w:name="OLE_LINK22"/>
            <w:r w:rsidRPr="00E80F49">
              <w:t>NE</w:t>
            </w:r>
            <w:bookmarkEnd w:id="380"/>
            <w:bookmarkEnd w:id="381"/>
          </w:p>
        </w:tc>
        <w:tc>
          <w:tcPr>
            <w:tcW w:w="1466" w:type="dxa"/>
            <w:vAlign w:val="center"/>
          </w:tcPr>
          <w:p w14:paraId="4DAE0975" w14:textId="77777777" w:rsidR="003874DD" w:rsidRPr="00E80F49" w:rsidRDefault="003874DD" w:rsidP="003874DD">
            <w:pPr>
              <w:pStyle w:val="TAC"/>
            </w:pPr>
            <w:r w:rsidRPr="00E80F49">
              <w:t>DC_(n)41CA</w:t>
            </w:r>
          </w:p>
          <w:p w14:paraId="28AD9E34" w14:textId="77777777" w:rsidR="003874DD" w:rsidRPr="00E80F49" w:rsidRDefault="003874DD" w:rsidP="003874DD">
            <w:pPr>
              <w:pStyle w:val="TAC"/>
            </w:pPr>
            <w:r w:rsidRPr="00E80F49">
              <w:rPr>
                <w:lang w:eastAsia="fi-FI"/>
              </w:rPr>
              <w:t>DC_41C_n41A</w:t>
            </w:r>
          </w:p>
        </w:tc>
        <w:tc>
          <w:tcPr>
            <w:tcW w:w="1147" w:type="dxa"/>
            <w:shd w:val="clear" w:color="auto" w:fill="auto"/>
            <w:vAlign w:val="center"/>
          </w:tcPr>
          <w:p w14:paraId="279AFC6C" w14:textId="331D02ED" w:rsidR="003874DD" w:rsidRPr="00E80F49" w:rsidRDefault="003874DD" w:rsidP="003874DD">
            <w:pPr>
              <w:pStyle w:val="TAC"/>
            </w:pPr>
            <w:r w:rsidRPr="00E80F49">
              <w:t>RAN5#89-e</w:t>
            </w:r>
          </w:p>
        </w:tc>
      </w:tr>
      <w:tr w:rsidR="003874DD" w:rsidRPr="00E80F49" w14:paraId="711903C9" w14:textId="77777777" w:rsidTr="00605797">
        <w:tc>
          <w:tcPr>
            <w:tcW w:w="1781" w:type="dxa"/>
            <w:vAlign w:val="center"/>
          </w:tcPr>
          <w:p w14:paraId="47780795" w14:textId="77777777" w:rsidR="003874DD" w:rsidRPr="00E80F49" w:rsidRDefault="003874DD" w:rsidP="003874DD">
            <w:pPr>
              <w:pStyle w:val="TAC"/>
            </w:pPr>
            <w:r w:rsidRPr="00E80F49">
              <w:t>41</w:t>
            </w:r>
          </w:p>
        </w:tc>
        <w:tc>
          <w:tcPr>
            <w:tcW w:w="1804" w:type="dxa"/>
            <w:shd w:val="clear" w:color="auto" w:fill="auto"/>
            <w:vAlign w:val="center"/>
          </w:tcPr>
          <w:p w14:paraId="62C7B2AC" w14:textId="77777777" w:rsidR="003874DD" w:rsidRPr="00E80F49" w:rsidRDefault="003874DD" w:rsidP="003874DD">
            <w:pPr>
              <w:pStyle w:val="TAC"/>
            </w:pPr>
            <w:r w:rsidRPr="00E80F49">
              <w:t>Yes</w:t>
            </w:r>
          </w:p>
        </w:tc>
        <w:tc>
          <w:tcPr>
            <w:tcW w:w="1486" w:type="dxa"/>
            <w:vAlign w:val="center"/>
          </w:tcPr>
          <w:p w14:paraId="221E5EA2" w14:textId="77777777" w:rsidR="003874DD" w:rsidRPr="00E80F49" w:rsidRDefault="003874DD" w:rsidP="003874DD">
            <w:pPr>
              <w:pStyle w:val="TAC"/>
            </w:pPr>
            <w:r w:rsidRPr="00E80F49">
              <w:rPr>
                <w:lang w:eastAsia="fi-FI"/>
              </w:rPr>
              <w:t>DC_41A_n41A</w:t>
            </w:r>
          </w:p>
        </w:tc>
        <w:tc>
          <w:tcPr>
            <w:tcW w:w="1547" w:type="dxa"/>
            <w:shd w:val="clear" w:color="auto" w:fill="auto"/>
            <w:vAlign w:val="center"/>
          </w:tcPr>
          <w:p w14:paraId="022120C8" w14:textId="77777777" w:rsidR="003874DD" w:rsidRPr="00E80F49" w:rsidRDefault="003874DD" w:rsidP="003874DD">
            <w:pPr>
              <w:pStyle w:val="TAC"/>
            </w:pPr>
            <w:r w:rsidRPr="00E80F49">
              <w:t>N/A</w:t>
            </w:r>
          </w:p>
        </w:tc>
        <w:tc>
          <w:tcPr>
            <w:tcW w:w="1495" w:type="dxa"/>
            <w:shd w:val="clear" w:color="auto" w:fill="auto"/>
          </w:tcPr>
          <w:p w14:paraId="4BF34769" w14:textId="08D9C486" w:rsidR="003874DD" w:rsidRPr="00E80F49" w:rsidRDefault="003874DD" w:rsidP="003874DD">
            <w:pPr>
              <w:pStyle w:val="TAC"/>
            </w:pPr>
            <w:r w:rsidRPr="00E80F49">
              <w:t>NE</w:t>
            </w:r>
          </w:p>
        </w:tc>
        <w:tc>
          <w:tcPr>
            <w:tcW w:w="1466" w:type="dxa"/>
            <w:vAlign w:val="center"/>
          </w:tcPr>
          <w:p w14:paraId="4F076E2C" w14:textId="77777777" w:rsidR="003874DD" w:rsidRPr="00E80F49" w:rsidRDefault="003874DD" w:rsidP="003874DD">
            <w:pPr>
              <w:pStyle w:val="TAC"/>
            </w:pPr>
            <w:r w:rsidRPr="00E80F49">
              <w:t>N/A</w:t>
            </w:r>
          </w:p>
        </w:tc>
        <w:tc>
          <w:tcPr>
            <w:tcW w:w="1147" w:type="dxa"/>
            <w:shd w:val="clear" w:color="auto" w:fill="auto"/>
            <w:vAlign w:val="center"/>
          </w:tcPr>
          <w:p w14:paraId="6B1A7575" w14:textId="7B06111D" w:rsidR="003874DD" w:rsidRPr="00E80F49" w:rsidRDefault="003874DD" w:rsidP="003874DD">
            <w:pPr>
              <w:pStyle w:val="TAC"/>
            </w:pPr>
            <w:r w:rsidRPr="00E80F49">
              <w:t>RAN5#89-e</w:t>
            </w:r>
          </w:p>
        </w:tc>
      </w:tr>
      <w:tr w:rsidR="003874DD" w:rsidRPr="00E80F49" w14:paraId="7EDE1D6B" w14:textId="77777777" w:rsidTr="00605797">
        <w:tc>
          <w:tcPr>
            <w:tcW w:w="1781" w:type="dxa"/>
            <w:vAlign w:val="center"/>
          </w:tcPr>
          <w:p w14:paraId="67B320A4" w14:textId="77777777" w:rsidR="003874DD" w:rsidRPr="00E80F49" w:rsidRDefault="003874DD" w:rsidP="003874DD">
            <w:pPr>
              <w:pStyle w:val="TAC"/>
            </w:pPr>
            <w:r w:rsidRPr="00E80F49">
              <w:t>48</w:t>
            </w:r>
          </w:p>
        </w:tc>
        <w:tc>
          <w:tcPr>
            <w:tcW w:w="1804" w:type="dxa"/>
            <w:shd w:val="clear" w:color="auto" w:fill="auto"/>
            <w:vAlign w:val="center"/>
          </w:tcPr>
          <w:p w14:paraId="5DF81FB3" w14:textId="77777777" w:rsidR="003874DD" w:rsidRPr="00E80F49" w:rsidRDefault="003874DD" w:rsidP="003874DD">
            <w:pPr>
              <w:pStyle w:val="TAC"/>
            </w:pPr>
            <w:r w:rsidRPr="00E80F49">
              <w:t>Only single UL requirements defined</w:t>
            </w:r>
          </w:p>
        </w:tc>
        <w:tc>
          <w:tcPr>
            <w:tcW w:w="1486" w:type="dxa"/>
            <w:vAlign w:val="center"/>
          </w:tcPr>
          <w:p w14:paraId="12E4F3FE" w14:textId="77777777" w:rsidR="003874DD" w:rsidRPr="00E80F49" w:rsidRDefault="003874DD" w:rsidP="003874DD">
            <w:pPr>
              <w:pStyle w:val="TAC"/>
            </w:pPr>
            <w:r w:rsidRPr="00E80F49">
              <w:rPr>
                <w:rFonts w:cs="Arial"/>
                <w:lang w:eastAsia="zh-CN"/>
              </w:rPr>
              <w:t>DC_(n)48AA</w:t>
            </w:r>
          </w:p>
        </w:tc>
        <w:tc>
          <w:tcPr>
            <w:tcW w:w="1547" w:type="dxa"/>
            <w:shd w:val="clear" w:color="auto" w:fill="auto"/>
            <w:vAlign w:val="center"/>
          </w:tcPr>
          <w:p w14:paraId="74710234" w14:textId="77777777" w:rsidR="003874DD" w:rsidRPr="00E80F49" w:rsidRDefault="003874DD" w:rsidP="003874DD">
            <w:pPr>
              <w:pStyle w:val="TAC"/>
            </w:pPr>
            <w:r w:rsidRPr="00E80F49">
              <w:t>N/A</w:t>
            </w:r>
          </w:p>
        </w:tc>
        <w:tc>
          <w:tcPr>
            <w:tcW w:w="1495" w:type="dxa"/>
            <w:shd w:val="clear" w:color="auto" w:fill="auto"/>
          </w:tcPr>
          <w:p w14:paraId="2E6E882B" w14:textId="2554EE85" w:rsidR="003874DD" w:rsidRPr="00E80F49" w:rsidRDefault="003874DD" w:rsidP="003874DD">
            <w:pPr>
              <w:pStyle w:val="TAC"/>
            </w:pPr>
            <w:r w:rsidRPr="00E80F49">
              <w:t>NE</w:t>
            </w:r>
          </w:p>
        </w:tc>
        <w:tc>
          <w:tcPr>
            <w:tcW w:w="1466" w:type="dxa"/>
            <w:vAlign w:val="center"/>
          </w:tcPr>
          <w:p w14:paraId="616A9616" w14:textId="77777777" w:rsidR="003874DD" w:rsidRPr="00E80F49" w:rsidRDefault="003874DD" w:rsidP="003874DD">
            <w:pPr>
              <w:pStyle w:val="TAC"/>
            </w:pPr>
            <w:r w:rsidRPr="00E80F49">
              <w:t>DC_(n)48CA</w:t>
            </w:r>
          </w:p>
          <w:p w14:paraId="510CBA3C" w14:textId="77777777" w:rsidR="003874DD" w:rsidRPr="00E80F49" w:rsidRDefault="003874DD" w:rsidP="003874DD">
            <w:pPr>
              <w:pStyle w:val="TAC"/>
            </w:pPr>
            <w:r w:rsidRPr="00E80F49">
              <w:rPr>
                <w:lang w:eastAsia="fi-FI"/>
              </w:rPr>
              <w:t>DC_48C_n48A</w:t>
            </w:r>
          </w:p>
        </w:tc>
        <w:tc>
          <w:tcPr>
            <w:tcW w:w="1147" w:type="dxa"/>
            <w:shd w:val="clear" w:color="auto" w:fill="auto"/>
            <w:vAlign w:val="center"/>
          </w:tcPr>
          <w:p w14:paraId="70516D61" w14:textId="32CB8FA1" w:rsidR="003874DD" w:rsidRPr="00E80F49" w:rsidRDefault="003874DD" w:rsidP="003874DD">
            <w:pPr>
              <w:pStyle w:val="TAC"/>
            </w:pPr>
            <w:r w:rsidRPr="00E80F49">
              <w:t>RAN5#89-e</w:t>
            </w:r>
          </w:p>
        </w:tc>
      </w:tr>
      <w:tr w:rsidR="003874DD" w:rsidRPr="00E80F49" w14:paraId="751D0FED" w14:textId="77777777" w:rsidTr="00605797">
        <w:tc>
          <w:tcPr>
            <w:tcW w:w="1781" w:type="dxa"/>
            <w:vAlign w:val="center"/>
          </w:tcPr>
          <w:p w14:paraId="2A1B8364" w14:textId="77777777" w:rsidR="003874DD" w:rsidRPr="00E80F49" w:rsidRDefault="003874DD" w:rsidP="003874DD">
            <w:pPr>
              <w:pStyle w:val="TAC"/>
            </w:pPr>
            <w:r w:rsidRPr="00E80F49">
              <w:t>48</w:t>
            </w:r>
          </w:p>
        </w:tc>
        <w:tc>
          <w:tcPr>
            <w:tcW w:w="1804" w:type="dxa"/>
            <w:shd w:val="clear" w:color="auto" w:fill="auto"/>
            <w:vAlign w:val="center"/>
          </w:tcPr>
          <w:p w14:paraId="7C8C4DFE" w14:textId="77777777" w:rsidR="003874DD" w:rsidRPr="00E80F49" w:rsidRDefault="003874DD" w:rsidP="003874DD">
            <w:pPr>
              <w:pStyle w:val="TAC"/>
            </w:pPr>
            <w:r w:rsidRPr="00E80F49">
              <w:t>Only single UL requirements defined</w:t>
            </w:r>
          </w:p>
        </w:tc>
        <w:tc>
          <w:tcPr>
            <w:tcW w:w="1486" w:type="dxa"/>
            <w:vAlign w:val="center"/>
          </w:tcPr>
          <w:p w14:paraId="2D991218" w14:textId="77777777" w:rsidR="003874DD" w:rsidRPr="00E80F49" w:rsidRDefault="003874DD" w:rsidP="003874DD">
            <w:pPr>
              <w:pStyle w:val="TAC"/>
            </w:pPr>
            <w:r w:rsidRPr="00E80F49">
              <w:rPr>
                <w:rFonts w:eastAsia="PMingLiU" w:cs="Arial"/>
                <w:lang w:eastAsia="zh-TW"/>
              </w:rPr>
              <w:t>DC_</w:t>
            </w:r>
            <w:r w:rsidRPr="00E80F49">
              <w:rPr>
                <w:rFonts w:cs="Arial"/>
                <w:lang w:eastAsia="zh-CN"/>
              </w:rPr>
              <w:t>48A_n48A</w:t>
            </w:r>
          </w:p>
        </w:tc>
        <w:tc>
          <w:tcPr>
            <w:tcW w:w="1547" w:type="dxa"/>
            <w:shd w:val="clear" w:color="auto" w:fill="auto"/>
            <w:vAlign w:val="center"/>
          </w:tcPr>
          <w:p w14:paraId="6457F045" w14:textId="77777777" w:rsidR="003874DD" w:rsidRPr="00E80F49" w:rsidRDefault="003874DD" w:rsidP="003874DD">
            <w:pPr>
              <w:pStyle w:val="TAC"/>
            </w:pPr>
            <w:r w:rsidRPr="00E80F49">
              <w:t>N/A</w:t>
            </w:r>
          </w:p>
        </w:tc>
        <w:tc>
          <w:tcPr>
            <w:tcW w:w="1495" w:type="dxa"/>
            <w:shd w:val="clear" w:color="auto" w:fill="auto"/>
          </w:tcPr>
          <w:p w14:paraId="1CA960D5" w14:textId="464F33BE" w:rsidR="003874DD" w:rsidRPr="00E80F49" w:rsidRDefault="003874DD" w:rsidP="003874DD">
            <w:pPr>
              <w:pStyle w:val="TAC"/>
            </w:pPr>
            <w:r w:rsidRPr="00E80F49">
              <w:t>NE</w:t>
            </w:r>
          </w:p>
        </w:tc>
        <w:tc>
          <w:tcPr>
            <w:tcW w:w="1466" w:type="dxa"/>
            <w:vAlign w:val="center"/>
          </w:tcPr>
          <w:p w14:paraId="28F49616" w14:textId="77777777" w:rsidR="003874DD" w:rsidRPr="00E80F49" w:rsidRDefault="003874DD" w:rsidP="003874DD">
            <w:pPr>
              <w:pStyle w:val="TAC"/>
            </w:pPr>
            <w:r w:rsidRPr="00E80F49">
              <w:t>N/A</w:t>
            </w:r>
          </w:p>
        </w:tc>
        <w:tc>
          <w:tcPr>
            <w:tcW w:w="1147" w:type="dxa"/>
            <w:shd w:val="clear" w:color="auto" w:fill="auto"/>
            <w:vAlign w:val="center"/>
          </w:tcPr>
          <w:p w14:paraId="4A2E8124" w14:textId="4651E456" w:rsidR="003874DD" w:rsidRPr="00E80F49" w:rsidRDefault="003874DD" w:rsidP="003874DD">
            <w:pPr>
              <w:pStyle w:val="TAC"/>
            </w:pPr>
            <w:r w:rsidRPr="00E80F49">
              <w:t>RAN5#89-e</w:t>
            </w:r>
          </w:p>
        </w:tc>
      </w:tr>
      <w:tr w:rsidR="00D9202D" w:rsidRPr="00E80F49" w14:paraId="469EC907" w14:textId="77777777" w:rsidTr="0074462D">
        <w:tc>
          <w:tcPr>
            <w:tcW w:w="10726" w:type="dxa"/>
            <w:gridSpan w:val="7"/>
            <w:vAlign w:val="center"/>
          </w:tcPr>
          <w:p w14:paraId="76F8ECBB" w14:textId="6780C82D" w:rsidR="00D9202D" w:rsidRPr="00E80F49" w:rsidRDefault="00D9202D" w:rsidP="0074462D">
            <w:pPr>
              <w:pStyle w:val="TAH"/>
            </w:pPr>
            <w:r w:rsidRPr="00E80F49">
              <w:t>DC_XA</w:t>
            </w:r>
            <w:r w:rsidR="003874DD" w:rsidRPr="00E80F49">
              <w:t>_</w:t>
            </w:r>
            <w:r w:rsidRPr="00E80F49">
              <w:t>nY(2A)-nZA</w:t>
            </w:r>
          </w:p>
        </w:tc>
      </w:tr>
      <w:tr w:rsidR="00D9202D" w:rsidRPr="00E80F49" w14:paraId="134DA6C3" w14:textId="77777777" w:rsidTr="0074462D">
        <w:tc>
          <w:tcPr>
            <w:tcW w:w="1781" w:type="dxa"/>
            <w:vAlign w:val="center"/>
          </w:tcPr>
          <w:p w14:paraId="5492FE90"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263CBF2B" w14:textId="77777777" w:rsidR="00D9202D" w:rsidRPr="00E80F49" w:rsidRDefault="00D9202D" w:rsidP="0074462D">
            <w:pPr>
              <w:pStyle w:val="TAL"/>
              <w:jc w:val="center"/>
              <w:rPr>
                <w:lang w:eastAsia="ja-JP"/>
              </w:rPr>
            </w:pPr>
          </w:p>
        </w:tc>
        <w:tc>
          <w:tcPr>
            <w:tcW w:w="1486" w:type="dxa"/>
            <w:vAlign w:val="center"/>
          </w:tcPr>
          <w:p w14:paraId="037E9AD5" w14:textId="77777777" w:rsidR="00D9202D" w:rsidRPr="00E80F49" w:rsidRDefault="00D9202D" w:rsidP="0074462D">
            <w:pPr>
              <w:pStyle w:val="TAL"/>
              <w:rPr>
                <w:lang w:eastAsia="ja-JP"/>
              </w:rPr>
            </w:pPr>
          </w:p>
        </w:tc>
        <w:tc>
          <w:tcPr>
            <w:tcW w:w="1547" w:type="dxa"/>
            <w:shd w:val="clear" w:color="auto" w:fill="auto"/>
            <w:vAlign w:val="center"/>
          </w:tcPr>
          <w:p w14:paraId="2B06986D" w14:textId="77777777" w:rsidR="00D9202D" w:rsidRPr="00E80F49" w:rsidRDefault="00D9202D" w:rsidP="0074462D">
            <w:pPr>
              <w:pStyle w:val="TAL"/>
              <w:rPr>
                <w:lang w:eastAsia="ja-JP"/>
              </w:rPr>
            </w:pPr>
          </w:p>
        </w:tc>
        <w:tc>
          <w:tcPr>
            <w:tcW w:w="1495" w:type="dxa"/>
            <w:shd w:val="clear" w:color="auto" w:fill="auto"/>
            <w:vAlign w:val="center"/>
          </w:tcPr>
          <w:p w14:paraId="3712462B" w14:textId="77777777" w:rsidR="00D9202D" w:rsidRPr="00E80F49" w:rsidRDefault="00D9202D" w:rsidP="0074462D">
            <w:pPr>
              <w:pStyle w:val="TAL"/>
              <w:ind w:left="720"/>
              <w:rPr>
                <w:lang w:eastAsia="ja-JP"/>
              </w:rPr>
            </w:pPr>
          </w:p>
        </w:tc>
        <w:tc>
          <w:tcPr>
            <w:tcW w:w="1466" w:type="dxa"/>
            <w:vAlign w:val="center"/>
          </w:tcPr>
          <w:p w14:paraId="531ABEC7" w14:textId="77777777" w:rsidR="00D9202D" w:rsidRPr="00E80F49" w:rsidRDefault="00D9202D" w:rsidP="0074462D">
            <w:pPr>
              <w:pStyle w:val="TAL"/>
            </w:pPr>
          </w:p>
        </w:tc>
        <w:tc>
          <w:tcPr>
            <w:tcW w:w="1147" w:type="dxa"/>
            <w:shd w:val="clear" w:color="auto" w:fill="auto"/>
            <w:vAlign w:val="center"/>
          </w:tcPr>
          <w:p w14:paraId="4415CC5B" w14:textId="77777777" w:rsidR="00D9202D" w:rsidRPr="00E80F49" w:rsidRDefault="00D9202D" w:rsidP="0074462D">
            <w:pPr>
              <w:pStyle w:val="TAL"/>
            </w:pPr>
          </w:p>
        </w:tc>
      </w:tr>
      <w:tr w:rsidR="00D9202D" w:rsidRPr="00E80F49" w14:paraId="0A1FED3C" w14:textId="77777777" w:rsidTr="0074462D">
        <w:tc>
          <w:tcPr>
            <w:tcW w:w="10726" w:type="dxa"/>
            <w:gridSpan w:val="7"/>
            <w:vAlign w:val="center"/>
          </w:tcPr>
          <w:p w14:paraId="2503494E" w14:textId="528C637A" w:rsidR="00D9202D" w:rsidRPr="00E80F49" w:rsidRDefault="00D9202D" w:rsidP="0074462D">
            <w:pPr>
              <w:pStyle w:val="TAH"/>
            </w:pPr>
            <w:r w:rsidRPr="00E80F49">
              <w:t>DC_XA</w:t>
            </w:r>
            <w:r w:rsidR="003874DD" w:rsidRPr="00E80F49">
              <w:t>_</w:t>
            </w:r>
            <w:r w:rsidRPr="00E80F49">
              <w:t>nYA-nZC</w:t>
            </w:r>
          </w:p>
        </w:tc>
      </w:tr>
      <w:tr w:rsidR="00D9202D" w:rsidRPr="00E80F49" w14:paraId="7644A54E" w14:textId="77777777" w:rsidTr="0074462D">
        <w:tc>
          <w:tcPr>
            <w:tcW w:w="1781" w:type="dxa"/>
            <w:vAlign w:val="center"/>
          </w:tcPr>
          <w:p w14:paraId="05DCDD9C"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052E4FBD" w14:textId="77777777" w:rsidR="00D9202D" w:rsidRPr="00E80F49" w:rsidRDefault="00D9202D" w:rsidP="0074462D">
            <w:pPr>
              <w:pStyle w:val="TAL"/>
              <w:jc w:val="center"/>
              <w:rPr>
                <w:lang w:eastAsia="ja-JP"/>
              </w:rPr>
            </w:pPr>
          </w:p>
        </w:tc>
        <w:tc>
          <w:tcPr>
            <w:tcW w:w="1486" w:type="dxa"/>
            <w:vAlign w:val="center"/>
          </w:tcPr>
          <w:p w14:paraId="5CB5C3A0" w14:textId="77777777" w:rsidR="00D9202D" w:rsidRPr="00E80F49" w:rsidRDefault="00D9202D" w:rsidP="0074462D">
            <w:pPr>
              <w:pStyle w:val="TAL"/>
              <w:rPr>
                <w:lang w:eastAsia="ja-JP"/>
              </w:rPr>
            </w:pPr>
          </w:p>
        </w:tc>
        <w:tc>
          <w:tcPr>
            <w:tcW w:w="1547" w:type="dxa"/>
            <w:shd w:val="clear" w:color="auto" w:fill="auto"/>
            <w:vAlign w:val="center"/>
          </w:tcPr>
          <w:p w14:paraId="441EB348" w14:textId="77777777" w:rsidR="00D9202D" w:rsidRPr="00E80F49" w:rsidRDefault="00D9202D" w:rsidP="0074462D">
            <w:pPr>
              <w:pStyle w:val="TAL"/>
              <w:rPr>
                <w:lang w:eastAsia="ja-JP"/>
              </w:rPr>
            </w:pPr>
          </w:p>
        </w:tc>
        <w:tc>
          <w:tcPr>
            <w:tcW w:w="1495" w:type="dxa"/>
            <w:shd w:val="clear" w:color="auto" w:fill="auto"/>
            <w:vAlign w:val="center"/>
          </w:tcPr>
          <w:p w14:paraId="68D0A90C" w14:textId="77777777" w:rsidR="00D9202D" w:rsidRPr="00E80F49" w:rsidRDefault="00D9202D" w:rsidP="0074462D">
            <w:pPr>
              <w:pStyle w:val="TAL"/>
              <w:ind w:left="720"/>
              <w:rPr>
                <w:lang w:eastAsia="ja-JP"/>
              </w:rPr>
            </w:pPr>
          </w:p>
        </w:tc>
        <w:tc>
          <w:tcPr>
            <w:tcW w:w="1466" w:type="dxa"/>
            <w:vAlign w:val="center"/>
          </w:tcPr>
          <w:p w14:paraId="27F20DAC" w14:textId="77777777" w:rsidR="00D9202D" w:rsidRPr="00E80F49" w:rsidRDefault="00D9202D" w:rsidP="0074462D">
            <w:pPr>
              <w:pStyle w:val="TAL"/>
            </w:pPr>
          </w:p>
        </w:tc>
        <w:tc>
          <w:tcPr>
            <w:tcW w:w="1147" w:type="dxa"/>
            <w:shd w:val="clear" w:color="auto" w:fill="auto"/>
            <w:vAlign w:val="center"/>
          </w:tcPr>
          <w:p w14:paraId="0C0350EF" w14:textId="77777777" w:rsidR="00D9202D" w:rsidRPr="00E80F49" w:rsidRDefault="00D9202D" w:rsidP="0074462D">
            <w:pPr>
              <w:pStyle w:val="TAL"/>
            </w:pPr>
          </w:p>
        </w:tc>
      </w:tr>
      <w:tr w:rsidR="00D9202D" w:rsidRPr="00E80F49" w14:paraId="15193F36" w14:textId="77777777" w:rsidTr="0074462D">
        <w:tc>
          <w:tcPr>
            <w:tcW w:w="10726" w:type="dxa"/>
            <w:gridSpan w:val="7"/>
          </w:tcPr>
          <w:p w14:paraId="4286A24A" w14:textId="68B33510" w:rsidR="00D9202D" w:rsidRPr="00E80F49" w:rsidRDefault="00D9202D" w:rsidP="0074462D">
            <w:pPr>
              <w:pStyle w:val="TAN"/>
            </w:pPr>
            <w:r w:rsidRPr="00E80F49">
              <w:rPr>
                <w:lang w:eastAsia="ko-KR"/>
              </w:rPr>
              <w:t>NOTE 1:</w:t>
            </w:r>
            <w:r w:rsidRPr="00E80F49">
              <w:rPr>
                <w:lang w:eastAsia="ko-KR"/>
              </w:rPr>
              <w:tab/>
            </w:r>
            <w:r w:rsidRPr="00E80F49">
              <w:t>If single UL is allowed in a DC_XA</w:t>
            </w:r>
            <w:r w:rsidR="003874DD" w:rsidRPr="00E80F49">
              <w:t>_</w:t>
            </w:r>
            <w:r w:rsidRPr="00E80F49">
              <w:t xml:space="preserve">nYA configuration the IMD requirements does not apply for </w:t>
            </w:r>
            <w:r w:rsidR="003874DD" w:rsidRPr="00E80F49">
              <w:t xml:space="preserve">UEs supporting UE capability </w:t>
            </w:r>
            <w:r w:rsidR="003874DD" w:rsidRPr="00E80F49">
              <w:rPr>
                <w:i/>
              </w:rPr>
              <w:t>singleUL-Transmission</w:t>
            </w:r>
            <w:r w:rsidR="003874DD" w:rsidRPr="00E80F49">
              <w:t>.</w:t>
            </w:r>
          </w:p>
          <w:p w14:paraId="420CBB96" w14:textId="77777777" w:rsidR="00D9202D" w:rsidRPr="00E80F49" w:rsidRDefault="00D9202D" w:rsidP="0074462D">
            <w:pPr>
              <w:pStyle w:val="TAN"/>
            </w:pPr>
            <w:r w:rsidRPr="00E80F49">
              <w:t xml:space="preserve">NOTE </w:t>
            </w:r>
            <w:r w:rsidRPr="00E80F49">
              <w:rPr>
                <w:lang w:eastAsia="ko-KR"/>
              </w:rPr>
              <w:t>2</w:t>
            </w:r>
            <w:r w:rsidRPr="00E80F49">
              <w:t>:</w:t>
            </w:r>
            <w:r w:rsidRPr="00E80F49">
              <w:tab/>
              <w:t>Notations used</w:t>
            </w:r>
          </w:p>
          <w:p w14:paraId="7D854700" w14:textId="77777777" w:rsidR="00D9202D" w:rsidRPr="00E80F49" w:rsidRDefault="00D9202D" w:rsidP="0074462D">
            <w:pPr>
              <w:pStyle w:val="TAN"/>
              <w:ind w:left="1169" w:firstLine="0"/>
            </w:pPr>
            <w:r w:rsidRPr="00E80F49">
              <w:t xml:space="preserve">NE: Non-exception as defined in TS 38.101-3 </w:t>
            </w:r>
            <w:r w:rsidRPr="00E80F49">
              <w:rPr>
                <w:rFonts w:eastAsia="Malgun Gothic"/>
                <w:lang w:eastAsia="en-US"/>
              </w:rPr>
              <w:t>[7]</w:t>
            </w:r>
            <w:r w:rsidRPr="00E80F49">
              <w:t>, meaning standalone LTE in TS 36.101 [8] and NR in 38.101-1 [5] requirements apply.</w:t>
            </w:r>
          </w:p>
          <w:p w14:paraId="7D01BF36" w14:textId="77777777" w:rsidR="00D9202D" w:rsidRPr="00E80F49" w:rsidRDefault="00D9202D" w:rsidP="0074462D">
            <w:pPr>
              <w:pStyle w:val="TAN"/>
              <w:ind w:left="1169" w:firstLine="0"/>
            </w:pPr>
            <w:r w:rsidRPr="00E80F49">
              <w:t xml:space="preserve">HD: UL Harmonic Distortion, as defined in TS 38.101-3 </w:t>
            </w:r>
            <w:r w:rsidRPr="00E80F49">
              <w:rPr>
                <w:rFonts w:eastAsia="Malgun Gothic"/>
                <w:lang w:eastAsia="en-US"/>
              </w:rPr>
              <w:t>[7]</w:t>
            </w:r>
            <w:r w:rsidRPr="00E80F49">
              <w:t>, 7.3B.2.3.1</w:t>
            </w:r>
          </w:p>
          <w:p w14:paraId="47117054" w14:textId="77777777" w:rsidR="00D9202D" w:rsidRPr="00E80F49" w:rsidRDefault="00D9202D" w:rsidP="0074462D">
            <w:pPr>
              <w:pStyle w:val="TAN"/>
              <w:ind w:left="1169" w:firstLine="0"/>
            </w:pPr>
            <w:r w:rsidRPr="00E80F49">
              <w:t xml:space="preserve">HM: RX Harmonic Mixing, as defined in TS 38.101-3 </w:t>
            </w:r>
            <w:r w:rsidRPr="00E80F49">
              <w:rPr>
                <w:rFonts w:eastAsia="Malgun Gothic"/>
                <w:lang w:eastAsia="en-US"/>
              </w:rPr>
              <w:t>[7]</w:t>
            </w:r>
            <w:r w:rsidRPr="00E80F49">
              <w:t>, 7.3B.2.3.2</w:t>
            </w:r>
          </w:p>
          <w:p w14:paraId="030F2E25" w14:textId="77777777" w:rsidR="00D9202D" w:rsidRPr="00E80F49" w:rsidRDefault="00D9202D" w:rsidP="0074462D">
            <w:pPr>
              <w:pStyle w:val="TAN"/>
              <w:ind w:left="1169" w:firstLine="0"/>
            </w:pPr>
            <w:r w:rsidRPr="00E80F49">
              <w:t xml:space="preserve">IMD: Intermodulation Distortion, as defined in TS 38.101-3 </w:t>
            </w:r>
            <w:r w:rsidRPr="00E80F49">
              <w:rPr>
                <w:rFonts w:eastAsia="Malgun Gothic"/>
                <w:lang w:eastAsia="en-US"/>
              </w:rPr>
              <w:t>[7]</w:t>
            </w:r>
            <w:r w:rsidRPr="00E80F49">
              <w:t>, 7.3B.2.3.5</w:t>
            </w:r>
          </w:p>
          <w:p w14:paraId="7869FCEE" w14:textId="77777777" w:rsidR="00D9202D" w:rsidRPr="00E80F49" w:rsidRDefault="00D9202D" w:rsidP="0074462D">
            <w:pPr>
              <w:pStyle w:val="TAN"/>
              <w:ind w:firstLine="318"/>
              <w:rPr>
                <w:lang w:eastAsia="ko-KR"/>
              </w:rPr>
            </w:pPr>
            <w:r w:rsidRPr="00E80F49">
              <w:t xml:space="preserve">CBI: Cross Band Isolation, as defined in TS 38.101-3 </w:t>
            </w:r>
            <w:r w:rsidRPr="00E80F49">
              <w:rPr>
                <w:rFonts w:eastAsia="Malgun Gothic"/>
                <w:lang w:eastAsia="en-US"/>
              </w:rPr>
              <w:t>[7]</w:t>
            </w:r>
            <w:r w:rsidRPr="00E80F49">
              <w:t>, 7.3B.2.3.4</w:t>
            </w:r>
          </w:p>
        </w:tc>
      </w:tr>
    </w:tbl>
    <w:p w14:paraId="049AB1B2" w14:textId="10FB2D0B" w:rsidR="00D9202D" w:rsidRDefault="00D9202D" w:rsidP="00D9202D"/>
    <w:p w14:paraId="0020BDFA" w14:textId="7D3E2B92" w:rsidR="000D5725" w:rsidRPr="00F508B8" w:rsidRDefault="000D5725" w:rsidP="000D5725">
      <w:r w:rsidRPr="00F508B8">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F508B8" w:rsidRDefault="000D5725" w:rsidP="000D5725">
      <w:pPr>
        <w:pStyle w:val="TH"/>
      </w:pPr>
      <w:r w:rsidRPr="00F508B8">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0D5725" w:rsidRPr="00F508B8" w14:paraId="1DCF1FBA" w14:textId="77777777" w:rsidTr="008C05F3">
        <w:trPr>
          <w:gridAfter w:val="1"/>
          <w:wAfter w:w="14" w:type="dxa"/>
          <w:trHeight w:val="248"/>
        </w:trPr>
        <w:tc>
          <w:tcPr>
            <w:tcW w:w="1549" w:type="dxa"/>
          </w:tcPr>
          <w:p w14:paraId="6045F2D8" w14:textId="77777777" w:rsidR="000D5725" w:rsidRPr="00F508B8" w:rsidRDefault="000D5725" w:rsidP="00135A41">
            <w:pPr>
              <w:pStyle w:val="TAH"/>
              <w:rPr>
                <w:rFonts w:cs="Arial"/>
              </w:rPr>
            </w:pPr>
            <w:r w:rsidRPr="00F508B8">
              <w:t xml:space="preserve">Band set </w:t>
            </w:r>
            <w:r w:rsidRPr="00F508B8">
              <w:br/>
              <w:t>(Note 2)</w:t>
            </w:r>
          </w:p>
        </w:tc>
        <w:tc>
          <w:tcPr>
            <w:tcW w:w="1704" w:type="dxa"/>
            <w:shd w:val="clear" w:color="auto" w:fill="auto"/>
          </w:tcPr>
          <w:p w14:paraId="76823111" w14:textId="77777777" w:rsidR="000D5725" w:rsidRPr="00F508B8" w:rsidRDefault="000D5725" w:rsidP="00135A41">
            <w:pPr>
              <w:pStyle w:val="TAH"/>
            </w:pPr>
            <w:r w:rsidRPr="00F508B8">
              <w:t>Frequency</w:t>
            </w:r>
          </w:p>
        </w:tc>
        <w:tc>
          <w:tcPr>
            <w:tcW w:w="1843" w:type="dxa"/>
            <w:shd w:val="clear" w:color="auto" w:fill="auto"/>
          </w:tcPr>
          <w:p w14:paraId="7BA148E4" w14:textId="77777777" w:rsidR="000D5725" w:rsidRPr="00F508B8" w:rsidRDefault="000D5725" w:rsidP="00135A41">
            <w:pPr>
              <w:pStyle w:val="TAH"/>
            </w:pPr>
            <w:r w:rsidRPr="00F508B8">
              <w:t>Channel BW [MHz]</w:t>
            </w:r>
          </w:p>
        </w:tc>
        <w:tc>
          <w:tcPr>
            <w:tcW w:w="1984" w:type="dxa"/>
          </w:tcPr>
          <w:p w14:paraId="75764C6F" w14:textId="77777777" w:rsidR="000D5725" w:rsidRPr="00F508B8" w:rsidRDefault="000D5725" w:rsidP="00135A41">
            <w:pPr>
              <w:pStyle w:val="TAH"/>
            </w:pPr>
            <w:r w:rsidRPr="00F508B8">
              <w:t>Exception type</w:t>
            </w:r>
          </w:p>
        </w:tc>
        <w:tc>
          <w:tcPr>
            <w:tcW w:w="2975" w:type="dxa"/>
            <w:vAlign w:val="center"/>
          </w:tcPr>
          <w:p w14:paraId="565F3708" w14:textId="77777777" w:rsidR="000D5725" w:rsidRPr="00F508B8" w:rsidRDefault="000D5725" w:rsidP="00135A41">
            <w:pPr>
              <w:pStyle w:val="TAH"/>
            </w:pPr>
            <w:r w:rsidRPr="00F508B8">
              <w:t>Comments</w:t>
            </w:r>
          </w:p>
        </w:tc>
      </w:tr>
      <w:tr w:rsidR="000D5725" w:rsidRPr="00F508B8" w14:paraId="5F812B53" w14:textId="77777777" w:rsidTr="008C05F3">
        <w:trPr>
          <w:gridAfter w:val="1"/>
          <w:wAfter w:w="14" w:type="dxa"/>
          <w:trHeight w:val="248"/>
        </w:trPr>
        <w:tc>
          <w:tcPr>
            <w:tcW w:w="1549" w:type="dxa"/>
            <w:vMerge w:val="restart"/>
            <w:vAlign w:val="center"/>
          </w:tcPr>
          <w:p w14:paraId="2E00D2AD"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n3A</w:t>
            </w:r>
          </w:p>
        </w:tc>
        <w:tc>
          <w:tcPr>
            <w:tcW w:w="1704" w:type="dxa"/>
            <w:shd w:val="clear" w:color="auto" w:fill="auto"/>
            <w:vAlign w:val="center"/>
          </w:tcPr>
          <w:p w14:paraId="709F01D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1F16DB38"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4AE4B0B6"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425C06E4"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74CDAC02" w14:textId="77777777" w:rsidTr="008C05F3">
        <w:trPr>
          <w:gridAfter w:val="1"/>
          <w:wAfter w:w="14" w:type="dxa"/>
          <w:trHeight w:val="248"/>
        </w:trPr>
        <w:tc>
          <w:tcPr>
            <w:tcW w:w="1549" w:type="dxa"/>
            <w:vMerge/>
            <w:vAlign w:val="center"/>
          </w:tcPr>
          <w:p w14:paraId="7967E877"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F508B8" w:rsidRDefault="000D5725" w:rsidP="00135A41">
            <w:pPr>
              <w:pStyle w:val="TAC"/>
              <w:rPr>
                <w:rFonts w:cs="Arial"/>
                <w:szCs w:val="18"/>
              </w:rPr>
            </w:pPr>
            <w:r w:rsidRPr="00F508B8">
              <w:rPr>
                <w:rFonts w:cs="Arial"/>
                <w:szCs w:val="18"/>
              </w:rPr>
              <w:t>Low/High</w:t>
            </w:r>
          </w:p>
        </w:tc>
        <w:tc>
          <w:tcPr>
            <w:tcW w:w="1843" w:type="dxa"/>
            <w:shd w:val="clear" w:color="auto" w:fill="auto"/>
            <w:vAlign w:val="center"/>
          </w:tcPr>
          <w:p w14:paraId="27031D25" w14:textId="77777777" w:rsidR="000D5725" w:rsidRPr="00F508B8" w:rsidRDefault="000D5725" w:rsidP="00135A41">
            <w:pPr>
              <w:pStyle w:val="TAC"/>
              <w:rPr>
                <w:rFonts w:cs="Arial"/>
                <w:szCs w:val="18"/>
              </w:rPr>
            </w:pPr>
            <w:r w:rsidRPr="00F508B8">
              <w:rPr>
                <w:rFonts w:cs="Arial"/>
                <w:szCs w:val="18"/>
              </w:rPr>
              <w:t>20 / 40</w:t>
            </w:r>
          </w:p>
        </w:tc>
        <w:tc>
          <w:tcPr>
            <w:tcW w:w="1984" w:type="dxa"/>
            <w:vAlign w:val="center"/>
          </w:tcPr>
          <w:p w14:paraId="3D81E703" w14:textId="77777777" w:rsidR="000D5725" w:rsidRPr="00F508B8" w:rsidRDefault="000D5725" w:rsidP="00135A41">
            <w:pPr>
              <w:pStyle w:val="TAC"/>
              <w:rPr>
                <w:rFonts w:cs="Arial"/>
                <w:szCs w:val="18"/>
                <w:lang w:eastAsia="zh-CN"/>
              </w:rPr>
            </w:pPr>
            <w:r w:rsidRPr="00F508B8">
              <w:rPr>
                <w:rFonts w:cs="Arial"/>
                <w:szCs w:val="18"/>
              </w:rPr>
              <w:t>Cross band isolation</w:t>
            </w:r>
          </w:p>
        </w:tc>
        <w:tc>
          <w:tcPr>
            <w:tcW w:w="2975" w:type="dxa"/>
            <w:vAlign w:val="center"/>
          </w:tcPr>
          <w:p w14:paraId="3B883E60" w14:textId="77777777" w:rsidR="000D5725" w:rsidRPr="00F508B8" w:rsidRDefault="000D5725" w:rsidP="00135A41">
            <w:pPr>
              <w:pStyle w:val="TAL"/>
              <w:rPr>
                <w:rFonts w:cs="Arial"/>
                <w:szCs w:val="18"/>
                <w:lang w:eastAsia="zh-CN"/>
              </w:rPr>
            </w:pPr>
            <w:r w:rsidRPr="00F508B8">
              <w:rPr>
                <w:rFonts w:cs="Arial"/>
                <w:szCs w:val="18"/>
              </w:rPr>
              <w:t>Exception in TS 38.101-3 table 7.3B.2.3.4-1</w:t>
            </w:r>
          </w:p>
        </w:tc>
      </w:tr>
      <w:tr w:rsidR="000D5725" w:rsidRPr="00F508B8" w14:paraId="184424B0" w14:textId="77777777" w:rsidTr="008C05F3">
        <w:trPr>
          <w:gridAfter w:val="1"/>
          <w:wAfter w:w="14" w:type="dxa"/>
          <w:trHeight w:val="248"/>
        </w:trPr>
        <w:tc>
          <w:tcPr>
            <w:tcW w:w="1549" w:type="dxa"/>
            <w:vMerge w:val="restart"/>
            <w:vAlign w:val="center"/>
          </w:tcPr>
          <w:p w14:paraId="114CBF57"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n28A</w:t>
            </w:r>
          </w:p>
        </w:tc>
        <w:tc>
          <w:tcPr>
            <w:tcW w:w="1704" w:type="dxa"/>
            <w:shd w:val="clear" w:color="auto" w:fill="auto"/>
            <w:vAlign w:val="center"/>
          </w:tcPr>
          <w:p w14:paraId="485534C3" w14:textId="77777777" w:rsidR="000D5725" w:rsidRPr="00F508B8" w:rsidRDefault="000D5725" w:rsidP="00135A41">
            <w:pPr>
              <w:pStyle w:val="TAC"/>
              <w:rPr>
                <w:rFonts w:cs="Arial"/>
                <w:szCs w:val="18"/>
                <w:lang w:eastAsia="zh-CN"/>
              </w:rPr>
            </w:pPr>
            <w:r w:rsidRPr="00F508B8">
              <w:rPr>
                <w:rFonts w:cs="Arial"/>
                <w:szCs w:val="18"/>
                <w:lang w:eastAsia="zh-CN"/>
              </w:rPr>
              <w:t>DL 2140 / UL 713 MHz</w:t>
            </w:r>
          </w:p>
        </w:tc>
        <w:tc>
          <w:tcPr>
            <w:tcW w:w="1843" w:type="dxa"/>
            <w:shd w:val="clear" w:color="auto" w:fill="auto"/>
            <w:vAlign w:val="center"/>
          </w:tcPr>
          <w:p w14:paraId="07D5F39C" w14:textId="77777777" w:rsidR="000D5725" w:rsidRPr="00F508B8" w:rsidRDefault="000D5725" w:rsidP="00135A41">
            <w:pPr>
              <w:pStyle w:val="TAC"/>
              <w:rPr>
                <w:rFonts w:cs="Arial"/>
                <w:szCs w:val="18"/>
                <w:lang w:eastAsia="zh-CN"/>
              </w:rPr>
            </w:pPr>
            <w:r w:rsidRPr="00F508B8">
              <w:rPr>
                <w:rFonts w:cs="Arial"/>
                <w:szCs w:val="18"/>
                <w:lang w:eastAsia="zh-CN"/>
              </w:rPr>
              <w:t>20/10</w:t>
            </w:r>
          </w:p>
        </w:tc>
        <w:tc>
          <w:tcPr>
            <w:tcW w:w="1984" w:type="dxa"/>
            <w:vAlign w:val="center"/>
          </w:tcPr>
          <w:p w14:paraId="35EF6830" w14:textId="77777777" w:rsidR="000D5725" w:rsidRPr="00F508B8" w:rsidRDefault="000D5725" w:rsidP="00135A41">
            <w:pPr>
              <w:pStyle w:val="TAC"/>
              <w:rPr>
                <w:rFonts w:cs="Arial"/>
                <w:szCs w:val="18"/>
              </w:rPr>
            </w:pPr>
            <w:r w:rsidRPr="00F508B8">
              <w:rPr>
                <w:rFonts w:cs="Arial"/>
                <w:szCs w:val="18"/>
              </w:rPr>
              <w:t>UL Harmonic Interference HD3</w:t>
            </w:r>
          </w:p>
        </w:tc>
        <w:tc>
          <w:tcPr>
            <w:tcW w:w="2975" w:type="dxa"/>
            <w:vAlign w:val="center"/>
          </w:tcPr>
          <w:p w14:paraId="3C7CBBF9" w14:textId="77777777" w:rsidR="000D5725" w:rsidRPr="00F508B8" w:rsidRDefault="000D5725" w:rsidP="00135A41">
            <w:pPr>
              <w:pStyle w:val="TAL"/>
              <w:rPr>
                <w:rFonts w:cs="Arial"/>
                <w:szCs w:val="18"/>
              </w:rPr>
            </w:pPr>
            <w:r w:rsidRPr="00F508B8">
              <w:rPr>
                <w:color w:val="000000"/>
              </w:rPr>
              <w:t>Exception Note 9 of TS 38.101-3 Table 7.3B.2.3.1-1</w:t>
            </w:r>
          </w:p>
        </w:tc>
      </w:tr>
      <w:tr w:rsidR="000D5725" w:rsidRPr="00F508B8" w14:paraId="27D55826" w14:textId="77777777" w:rsidTr="008C05F3">
        <w:trPr>
          <w:gridAfter w:val="1"/>
          <w:wAfter w:w="14" w:type="dxa"/>
          <w:trHeight w:val="248"/>
        </w:trPr>
        <w:tc>
          <w:tcPr>
            <w:tcW w:w="1549" w:type="dxa"/>
            <w:vMerge/>
            <w:vAlign w:val="center"/>
          </w:tcPr>
          <w:p w14:paraId="094036A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F508B8" w:rsidRDefault="000D5725" w:rsidP="00135A41">
            <w:pPr>
              <w:pStyle w:val="TAC"/>
              <w:rPr>
                <w:rFonts w:cs="Arial"/>
                <w:szCs w:val="18"/>
              </w:rPr>
            </w:pPr>
            <w:r w:rsidRPr="00F508B8">
              <w:rPr>
                <w:rFonts w:cs="Arial"/>
                <w:szCs w:val="18"/>
                <w:lang w:eastAsia="zh-CN"/>
              </w:rPr>
              <w:t>DL 2160 / UL 708 MHz</w:t>
            </w:r>
          </w:p>
        </w:tc>
        <w:tc>
          <w:tcPr>
            <w:tcW w:w="1843" w:type="dxa"/>
            <w:shd w:val="clear" w:color="auto" w:fill="auto"/>
            <w:vAlign w:val="center"/>
          </w:tcPr>
          <w:p w14:paraId="6238B8E7" w14:textId="77777777" w:rsidR="000D5725" w:rsidRPr="00F508B8" w:rsidRDefault="000D5725" w:rsidP="00135A41">
            <w:pPr>
              <w:pStyle w:val="TAC"/>
              <w:rPr>
                <w:rFonts w:cs="Arial"/>
                <w:szCs w:val="18"/>
              </w:rPr>
            </w:pPr>
            <w:r w:rsidRPr="00F508B8">
              <w:rPr>
                <w:rFonts w:cs="Arial"/>
                <w:szCs w:val="18"/>
                <w:lang w:eastAsia="zh-CN"/>
              </w:rPr>
              <w:t>20/10</w:t>
            </w:r>
          </w:p>
        </w:tc>
        <w:tc>
          <w:tcPr>
            <w:tcW w:w="1984" w:type="dxa"/>
            <w:vAlign w:val="center"/>
          </w:tcPr>
          <w:p w14:paraId="351A69D5" w14:textId="77777777" w:rsidR="000D5725" w:rsidRPr="00F508B8" w:rsidRDefault="000D5725" w:rsidP="00135A41">
            <w:pPr>
              <w:pStyle w:val="TAC"/>
              <w:rPr>
                <w:rFonts w:cs="Arial"/>
                <w:szCs w:val="18"/>
              </w:rPr>
            </w:pPr>
            <w:r w:rsidRPr="00F508B8">
              <w:rPr>
                <w:rFonts w:cs="Arial"/>
                <w:szCs w:val="18"/>
              </w:rPr>
              <w:t>UL Harmonic avoiding</w:t>
            </w:r>
          </w:p>
        </w:tc>
        <w:tc>
          <w:tcPr>
            <w:tcW w:w="2975" w:type="dxa"/>
            <w:vAlign w:val="center"/>
          </w:tcPr>
          <w:p w14:paraId="515AEA24" w14:textId="77777777" w:rsidR="000D5725" w:rsidRPr="00F508B8" w:rsidRDefault="000D5725" w:rsidP="00135A41">
            <w:pPr>
              <w:pStyle w:val="TAL"/>
              <w:rPr>
                <w:lang w:eastAsia="zh-CN"/>
              </w:rPr>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36, |F</w:t>
            </w:r>
            <w:r w:rsidRPr="00F508B8">
              <w:rPr>
                <w:vertAlign w:val="subscript"/>
              </w:rPr>
              <w:t>INT</w:t>
            </w:r>
            <w:r w:rsidRPr="00F508B8">
              <w:t>| &gt; (30+20)/2</w:t>
            </w:r>
          </w:p>
        </w:tc>
      </w:tr>
      <w:tr w:rsidR="000D5725" w:rsidRPr="00F508B8" w14:paraId="5D9CFF13" w14:textId="77777777" w:rsidTr="008C05F3">
        <w:trPr>
          <w:gridAfter w:val="1"/>
          <w:wAfter w:w="14" w:type="dxa"/>
          <w:trHeight w:val="248"/>
        </w:trPr>
        <w:tc>
          <w:tcPr>
            <w:tcW w:w="1549" w:type="dxa"/>
            <w:tcBorders>
              <w:bottom w:val="nil"/>
            </w:tcBorders>
            <w:vAlign w:val="center"/>
          </w:tcPr>
          <w:p w14:paraId="3EA360F4" w14:textId="77777777" w:rsidR="000D5725" w:rsidRPr="00F508B8" w:rsidRDefault="000D5725" w:rsidP="00135A41">
            <w:pPr>
              <w:pStyle w:val="TAL"/>
              <w:jc w:val="center"/>
              <w:rPr>
                <w:rFonts w:cs="Arial"/>
                <w:szCs w:val="18"/>
              </w:rPr>
            </w:pPr>
            <w:r w:rsidRPr="00F508B8">
              <w:rPr>
                <w:rFonts w:cs="Arial"/>
                <w:b/>
                <w:bCs/>
                <w:szCs w:val="18"/>
              </w:rPr>
              <w:t>1A/77A</w:t>
            </w:r>
          </w:p>
        </w:tc>
        <w:tc>
          <w:tcPr>
            <w:tcW w:w="1704" w:type="dxa"/>
            <w:shd w:val="clear" w:color="auto" w:fill="auto"/>
            <w:vAlign w:val="center"/>
          </w:tcPr>
          <w:p w14:paraId="1CCB3E7E"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3900</w:t>
            </w:r>
          </w:p>
        </w:tc>
        <w:tc>
          <w:tcPr>
            <w:tcW w:w="1843" w:type="dxa"/>
            <w:shd w:val="clear" w:color="auto" w:fill="auto"/>
            <w:vAlign w:val="center"/>
          </w:tcPr>
          <w:p w14:paraId="3C29370C"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1431A7F2"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004A78F" w14:textId="77777777" w:rsidR="000D5725" w:rsidRPr="00F508B8" w:rsidRDefault="000D5725" w:rsidP="00135A41">
            <w:pPr>
              <w:pStyle w:val="TAL"/>
              <w:rPr>
                <w:rFonts w:cs="Arial"/>
                <w:szCs w:val="18"/>
              </w:rPr>
            </w:pPr>
            <w:r w:rsidRPr="00F508B8">
              <w:rPr>
                <w:color w:val="000000"/>
              </w:rPr>
              <w:t>Exception Note 2 and 13 of TS 38.101-3 table 7.3B.2.3.1-1</w:t>
            </w:r>
          </w:p>
        </w:tc>
      </w:tr>
      <w:tr w:rsidR="000D5725" w:rsidRPr="00F508B8" w14:paraId="3B3D9145" w14:textId="77777777" w:rsidTr="008C05F3">
        <w:trPr>
          <w:gridAfter w:val="1"/>
          <w:wAfter w:w="14" w:type="dxa"/>
          <w:trHeight w:val="248"/>
        </w:trPr>
        <w:tc>
          <w:tcPr>
            <w:tcW w:w="1549" w:type="dxa"/>
            <w:tcBorders>
              <w:top w:val="nil"/>
              <w:bottom w:val="nil"/>
            </w:tcBorders>
            <w:vAlign w:val="center"/>
          </w:tcPr>
          <w:p w14:paraId="6AF26BD8"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3870</w:t>
            </w:r>
          </w:p>
        </w:tc>
        <w:tc>
          <w:tcPr>
            <w:tcW w:w="1843" w:type="dxa"/>
            <w:shd w:val="clear" w:color="auto" w:fill="auto"/>
            <w:vAlign w:val="center"/>
          </w:tcPr>
          <w:p w14:paraId="794D2ADF"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2072A41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690D3881" w14:textId="77777777" w:rsidR="000D5725" w:rsidRPr="00F508B8" w:rsidRDefault="000D5725" w:rsidP="00135A41">
            <w:pPr>
              <w:pStyle w:val="TAL"/>
              <w:rPr>
                <w:rFonts w:cs="Arial"/>
                <w:szCs w:val="18"/>
              </w:rPr>
            </w:pPr>
            <w:r w:rsidRPr="00F508B8">
              <w:rPr>
                <w:color w:val="000000"/>
              </w:rPr>
              <w:t>Exception Note 3 and 13 of TS 38.101-3 table 7.3B.2.3.1-1</w:t>
            </w:r>
          </w:p>
        </w:tc>
      </w:tr>
      <w:tr w:rsidR="000D5725" w:rsidRPr="00F508B8" w14:paraId="283945AE" w14:textId="77777777" w:rsidTr="008C05F3">
        <w:trPr>
          <w:gridAfter w:val="1"/>
          <w:wAfter w:w="14" w:type="dxa"/>
          <w:trHeight w:val="248"/>
        </w:trPr>
        <w:tc>
          <w:tcPr>
            <w:tcW w:w="1549" w:type="dxa"/>
            <w:tcBorders>
              <w:top w:val="nil"/>
              <w:bottom w:val="nil"/>
            </w:tcBorders>
            <w:vAlign w:val="center"/>
          </w:tcPr>
          <w:p w14:paraId="43FAC6D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F508B8" w:rsidRDefault="000D5725" w:rsidP="00135A41">
            <w:pPr>
              <w:pStyle w:val="TAC"/>
              <w:rPr>
                <w:rFonts w:cs="Arial"/>
                <w:szCs w:val="18"/>
              </w:rPr>
            </w:pPr>
            <w:r w:rsidRPr="00F508B8">
              <w:rPr>
                <w:rFonts w:cs="Arial"/>
                <w:szCs w:val="18"/>
                <w:lang w:eastAsia="fr-FR"/>
              </w:rPr>
              <w:t>UL 1950/UL 4090.005</w:t>
            </w:r>
          </w:p>
        </w:tc>
        <w:tc>
          <w:tcPr>
            <w:tcW w:w="1843" w:type="dxa"/>
            <w:shd w:val="clear" w:color="auto" w:fill="auto"/>
            <w:vAlign w:val="center"/>
          </w:tcPr>
          <w:p w14:paraId="5701A9B4"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75D852AD"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06E8B375"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3F288851" w14:textId="77777777" w:rsidTr="008C05F3">
        <w:trPr>
          <w:gridAfter w:val="1"/>
          <w:wAfter w:w="14" w:type="dxa"/>
          <w:trHeight w:val="248"/>
        </w:trPr>
        <w:tc>
          <w:tcPr>
            <w:tcW w:w="1549" w:type="dxa"/>
            <w:tcBorders>
              <w:top w:val="nil"/>
            </w:tcBorders>
            <w:vAlign w:val="center"/>
          </w:tcPr>
          <w:p w14:paraId="3832E433"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F508B8" w:rsidRDefault="000D5725" w:rsidP="00135A41">
            <w:pPr>
              <w:pStyle w:val="TAC"/>
              <w:rPr>
                <w:rFonts w:cs="Arial"/>
                <w:szCs w:val="18"/>
              </w:rPr>
            </w:pPr>
            <w:r w:rsidRPr="00F508B8">
              <w:rPr>
                <w:rFonts w:cs="Arial"/>
                <w:szCs w:val="18"/>
                <w:lang w:eastAsia="fr-FR"/>
              </w:rPr>
              <w:t>UL 1950/ UL3709.005</w:t>
            </w:r>
          </w:p>
        </w:tc>
        <w:tc>
          <w:tcPr>
            <w:tcW w:w="1843" w:type="dxa"/>
            <w:shd w:val="clear" w:color="auto" w:fill="auto"/>
            <w:vAlign w:val="center"/>
          </w:tcPr>
          <w:p w14:paraId="4B3BE9CD"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548543E6"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178AB403"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6444DBC5" w14:textId="77777777" w:rsidTr="008C05F3">
        <w:trPr>
          <w:gridAfter w:val="1"/>
          <w:wAfter w:w="14" w:type="dxa"/>
          <w:trHeight w:val="248"/>
        </w:trPr>
        <w:tc>
          <w:tcPr>
            <w:tcW w:w="1549" w:type="dxa"/>
            <w:vAlign w:val="center"/>
          </w:tcPr>
          <w:p w14:paraId="1102723B" w14:textId="77777777" w:rsidR="000D5725" w:rsidRPr="00F508B8" w:rsidRDefault="000D5725" w:rsidP="00135A41">
            <w:pPr>
              <w:pStyle w:val="TAL"/>
              <w:jc w:val="center"/>
              <w:rPr>
                <w:rFonts w:cs="Arial"/>
                <w:szCs w:val="18"/>
              </w:rPr>
            </w:pPr>
            <w:r w:rsidRPr="00F508B8">
              <w:rPr>
                <w:rFonts w:cs="Arial"/>
                <w:b/>
                <w:bCs/>
                <w:szCs w:val="18"/>
              </w:rPr>
              <w:t xml:space="preserve">2A </w:t>
            </w:r>
            <w:r w:rsidRPr="00F508B8">
              <w:rPr>
                <w:rFonts w:cs="Arial"/>
                <w:szCs w:val="18"/>
              </w:rPr>
              <w:t>/ n41A</w:t>
            </w:r>
          </w:p>
        </w:tc>
        <w:tc>
          <w:tcPr>
            <w:tcW w:w="1704" w:type="dxa"/>
            <w:shd w:val="clear" w:color="auto" w:fill="auto"/>
            <w:vAlign w:val="center"/>
          </w:tcPr>
          <w:p w14:paraId="25E4FD01" w14:textId="77777777" w:rsidR="000D5725" w:rsidRPr="00F508B8" w:rsidRDefault="000D5725" w:rsidP="00135A41">
            <w:pPr>
              <w:pStyle w:val="TAC"/>
              <w:rPr>
                <w:rFonts w:cs="Arial"/>
                <w:szCs w:val="18"/>
              </w:rPr>
            </w:pPr>
            <w:r w:rsidRPr="00F508B8">
              <w:rPr>
                <w:rFonts w:cs="Arial"/>
                <w:szCs w:val="18"/>
                <w:lang w:eastAsia="fr-FR"/>
              </w:rPr>
              <w:t>High/Low</w:t>
            </w:r>
          </w:p>
        </w:tc>
        <w:tc>
          <w:tcPr>
            <w:tcW w:w="1843" w:type="dxa"/>
            <w:shd w:val="clear" w:color="auto" w:fill="auto"/>
            <w:vAlign w:val="center"/>
          </w:tcPr>
          <w:p w14:paraId="5CCAD259"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6BF4890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1F38E20D"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3F067611" w14:textId="77777777" w:rsidTr="008C05F3">
        <w:trPr>
          <w:gridAfter w:val="1"/>
          <w:wAfter w:w="14" w:type="dxa"/>
          <w:trHeight w:val="248"/>
        </w:trPr>
        <w:tc>
          <w:tcPr>
            <w:tcW w:w="1549" w:type="dxa"/>
            <w:tcBorders>
              <w:bottom w:val="nil"/>
            </w:tcBorders>
            <w:vAlign w:val="center"/>
          </w:tcPr>
          <w:p w14:paraId="40B0069C" w14:textId="77777777" w:rsidR="000D5725" w:rsidRPr="00F508B8" w:rsidRDefault="000D5725" w:rsidP="00135A41">
            <w:pPr>
              <w:pStyle w:val="TAL"/>
              <w:jc w:val="center"/>
              <w:rPr>
                <w:rFonts w:cs="Arial"/>
                <w:szCs w:val="18"/>
              </w:rPr>
            </w:pPr>
            <w:r w:rsidRPr="00F508B8">
              <w:rPr>
                <w:rFonts w:cs="Arial"/>
                <w:b/>
                <w:bCs/>
                <w:szCs w:val="18"/>
                <w:lang w:eastAsia="en-US"/>
              </w:rPr>
              <w:t>2A/71A</w:t>
            </w:r>
          </w:p>
        </w:tc>
        <w:tc>
          <w:tcPr>
            <w:tcW w:w="1704" w:type="dxa"/>
            <w:shd w:val="clear" w:color="auto" w:fill="auto"/>
            <w:vAlign w:val="center"/>
          </w:tcPr>
          <w:p w14:paraId="3BFA53AE"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eastAsia="MS Mincho"/>
                <w:lang w:eastAsia="en-US"/>
              </w:rPr>
              <w:t xml:space="preserve">665.5 </w:t>
            </w:r>
            <w:r w:rsidRPr="00F508B8">
              <w:rPr>
                <w:rFonts w:cs="Arial"/>
                <w:szCs w:val="18"/>
                <w:lang w:eastAsia="en-US"/>
              </w:rPr>
              <w:t>MHz</w:t>
            </w:r>
          </w:p>
        </w:tc>
        <w:tc>
          <w:tcPr>
            <w:tcW w:w="1843" w:type="dxa"/>
            <w:shd w:val="clear" w:color="auto" w:fill="auto"/>
            <w:vAlign w:val="center"/>
          </w:tcPr>
          <w:p w14:paraId="0D691F38" w14:textId="77777777" w:rsidR="000D5725" w:rsidRPr="00F508B8" w:rsidRDefault="000D5725" w:rsidP="00135A41">
            <w:pPr>
              <w:pStyle w:val="TAC"/>
              <w:rPr>
                <w:rFonts w:cs="Arial"/>
                <w:szCs w:val="18"/>
              </w:rPr>
            </w:pPr>
            <w:r w:rsidRPr="00F508B8">
              <w:rPr>
                <w:rFonts w:cs="Arial"/>
                <w:szCs w:val="18"/>
                <w:lang w:eastAsia="en-US"/>
              </w:rPr>
              <w:t>20/5</w:t>
            </w:r>
          </w:p>
        </w:tc>
        <w:tc>
          <w:tcPr>
            <w:tcW w:w="1984" w:type="dxa"/>
            <w:vAlign w:val="center"/>
          </w:tcPr>
          <w:p w14:paraId="14DF5521"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56D185CA" w14:textId="77777777" w:rsidR="000D5725" w:rsidRPr="00F508B8" w:rsidRDefault="000D5725" w:rsidP="00135A41">
            <w:pPr>
              <w:pStyle w:val="TAL"/>
              <w:rPr>
                <w:rFonts w:cs="Arial"/>
                <w:szCs w:val="18"/>
              </w:rPr>
            </w:pPr>
            <w:r w:rsidRPr="00F508B8">
              <w:rPr>
                <w:color w:val="000000"/>
                <w:lang w:eastAsia="en-US"/>
              </w:rPr>
              <w:t>Exception Note 11 of TS 38.101-3 table 7.3B.2.3.1-1</w:t>
            </w:r>
          </w:p>
        </w:tc>
      </w:tr>
      <w:tr w:rsidR="000D5725" w:rsidRPr="00F508B8" w14:paraId="4BDE2A10" w14:textId="77777777" w:rsidTr="008C05F3">
        <w:trPr>
          <w:gridAfter w:val="1"/>
          <w:wAfter w:w="14" w:type="dxa"/>
          <w:trHeight w:val="248"/>
        </w:trPr>
        <w:tc>
          <w:tcPr>
            <w:tcW w:w="1549" w:type="dxa"/>
            <w:tcBorders>
              <w:top w:val="nil"/>
              <w:bottom w:val="nil"/>
            </w:tcBorders>
            <w:vAlign w:val="center"/>
          </w:tcPr>
          <w:p w14:paraId="75EC424A"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cs="Arial"/>
                <w:szCs w:val="18"/>
                <w:lang w:eastAsia="en-US"/>
              </w:rPr>
              <w:t>673 MHz</w:t>
            </w:r>
          </w:p>
        </w:tc>
        <w:tc>
          <w:tcPr>
            <w:tcW w:w="1843" w:type="dxa"/>
            <w:shd w:val="clear" w:color="auto" w:fill="auto"/>
            <w:vAlign w:val="center"/>
          </w:tcPr>
          <w:p w14:paraId="4535649B" w14:textId="77777777" w:rsidR="000D5725" w:rsidRPr="00F508B8" w:rsidRDefault="000D5725" w:rsidP="00135A41">
            <w:pPr>
              <w:pStyle w:val="TAC"/>
              <w:rPr>
                <w:rFonts w:cs="Arial"/>
                <w:szCs w:val="18"/>
              </w:rPr>
            </w:pPr>
            <w:r w:rsidRPr="00F508B8">
              <w:rPr>
                <w:rFonts w:cs="Arial"/>
                <w:szCs w:val="18"/>
                <w:lang w:eastAsia="en-US"/>
              </w:rPr>
              <w:t>20/10</w:t>
            </w:r>
          </w:p>
        </w:tc>
        <w:tc>
          <w:tcPr>
            <w:tcW w:w="1984" w:type="dxa"/>
            <w:vAlign w:val="center"/>
          </w:tcPr>
          <w:p w14:paraId="2C615AE3"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2DE8825E" w14:textId="77777777" w:rsidR="000D5725" w:rsidRPr="00F508B8" w:rsidRDefault="000D5725" w:rsidP="00135A41">
            <w:pPr>
              <w:pStyle w:val="TAL"/>
              <w:rPr>
                <w:rFonts w:cs="Arial"/>
                <w:szCs w:val="18"/>
              </w:rPr>
            </w:pPr>
            <w:r w:rsidRPr="00F508B8">
              <w:rPr>
                <w:color w:val="000000"/>
                <w:lang w:eastAsia="en-US"/>
              </w:rPr>
              <w:t>Exception Note 12 of TS 38.101-3 table 7.3B.2.3.1-1</w:t>
            </w:r>
          </w:p>
        </w:tc>
      </w:tr>
      <w:tr w:rsidR="000D5725" w:rsidRPr="00F508B8" w14:paraId="7E28722E" w14:textId="77777777" w:rsidTr="008C05F3">
        <w:trPr>
          <w:gridAfter w:val="1"/>
          <w:wAfter w:w="14" w:type="dxa"/>
          <w:trHeight w:val="248"/>
        </w:trPr>
        <w:tc>
          <w:tcPr>
            <w:tcW w:w="1549" w:type="dxa"/>
            <w:tcBorders>
              <w:top w:val="nil"/>
            </w:tcBorders>
            <w:vAlign w:val="center"/>
          </w:tcPr>
          <w:p w14:paraId="2500807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F508B8" w:rsidRDefault="000D5725" w:rsidP="00135A41">
            <w:pPr>
              <w:pStyle w:val="TAC"/>
              <w:rPr>
                <w:rFonts w:cs="Arial"/>
                <w:szCs w:val="18"/>
              </w:rPr>
            </w:pPr>
            <w:r w:rsidRPr="00F508B8">
              <w:rPr>
                <w:rFonts w:cs="Arial"/>
                <w:szCs w:val="18"/>
                <w:lang w:eastAsia="en-US"/>
              </w:rPr>
              <w:t>UL1881 MHz/UL Low</w:t>
            </w:r>
          </w:p>
        </w:tc>
        <w:tc>
          <w:tcPr>
            <w:tcW w:w="1843" w:type="dxa"/>
            <w:shd w:val="clear" w:color="auto" w:fill="auto"/>
            <w:vAlign w:val="center"/>
          </w:tcPr>
          <w:p w14:paraId="5D2505BE" w14:textId="77777777" w:rsidR="000D5725" w:rsidRPr="00F508B8" w:rsidRDefault="000D5725" w:rsidP="00135A41">
            <w:pPr>
              <w:pStyle w:val="TAC"/>
              <w:rPr>
                <w:rFonts w:cs="Arial"/>
                <w:szCs w:val="18"/>
              </w:rPr>
            </w:pPr>
            <w:r w:rsidRPr="00F508B8">
              <w:rPr>
                <w:rFonts w:cs="Arial"/>
                <w:szCs w:val="18"/>
                <w:lang w:eastAsia="en-US"/>
              </w:rPr>
              <w:t>20/20</w:t>
            </w:r>
          </w:p>
        </w:tc>
        <w:tc>
          <w:tcPr>
            <w:tcW w:w="1984" w:type="dxa"/>
            <w:vAlign w:val="center"/>
          </w:tcPr>
          <w:p w14:paraId="705A389D" w14:textId="77777777" w:rsidR="000D5725" w:rsidRPr="00F508B8" w:rsidRDefault="000D5725" w:rsidP="00135A41">
            <w:pPr>
              <w:pStyle w:val="TAC"/>
              <w:rPr>
                <w:rFonts w:cs="Arial"/>
                <w:szCs w:val="18"/>
              </w:rPr>
            </w:pPr>
            <w:r w:rsidRPr="00F508B8">
              <w:rPr>
                <w:rFonts w:cs="Arial"/>
                <w:szCs w:val="18"/>
                <w:lang w:eastAsia="en-US"/>
              </w:rPr>
              <w:t>Receiver Harmonic Mixing</w:t>
            </w:r>
          </w:p>
        </w:tc>
        <w:tc>
          <w:tcPr>
            <w:tcW w:w="2975" w:type="dxa"/>
            <w:vAlign w:val="center"/>
          </w:tcPr>
          <w:p w14:paraId="503AE322" w14:textId="77777777" w:rsidR="000D5725" w:rsidRPr="00F508B8" w:rsidRDefault="000D5725" w:rsidP="00135A41">
            <w:pPr>
              <w:pStyle w:val="TAL"/>
              <w:rPr>
                <w:rFonts w:cs="Arial"/>
                <w:szCs w:val="18"/>
              </w:rPr>
            </w:pPr>
            <w:r w:rsidRPr="00F508B8">
              <w:rPr>
                <w:rFonts w:cs="Arial"/>
                <w:szCs w:val="18"/>
                <w:lang w:eastAsia="en-US"/>
              </w:rPr>
              <w:t xml:space="preserve">Exception </w:t>
            </w:r>
            <w:r w:rsidRPr="00F508B8">
              <w:rPr>
                <w:color w:val="000000"/>
                <w:lang w:eastAsia="en-US"/>
              </w:rPr>
              <w:t xml:space="preserve">Note 4 </w:t>
            </w:r>
            <w:r w:rsidRPr="00F508B8">
              <w:rPr>
                <w:rFonts w:cs="Arial"/>
                <w:szCs w:val="18"/>
                <w:lang w:eastAsia="en-US"/>
              </w:rPr>
              <w:t>in TS 38.101-3 Table 7.3B.2.3.2-1</w:t>
            </w:r>
          </w:p>
        </w:tc>
      </w:tr>
      <w:tr w:rsidR="000D5725" w:rsidRPr="00F508B8" w14:paraId="47FA2F82" w14:textId="77777777" w:rsidTr="008C05F3">
        <w:trPr>
          <w:gridAfter w:val="1"/>
          <w:wAfter w:w="14" w:type="dxa"/>
          <w:trHeight w:val="248"/>
        </w:trPr>
        <w:tc>
          <w:tcPr>
            <w:tcW w:w="1549" w:type="dxa"/>
            <w:tcBorders>
              <w:top w:val="nil"/>
              <w:bottom w:val="nil"/>
            </w:tcBorders>
            <w:vAlign w:val="center"/>
          </w:tcPr>
          <w:p w14:paraId="70B13EF3" w14:textId="77777777" w:rsidR="000D5725" w:rsidRPr="00F508B8" w:rsidRDefault="000D5725" w:rsidP="00135A41">
            <w:pPr>
              <w:pStyle w:val="TAL"/>
              <w:jc w:val="center"/>
              <w:rPr>
                <w:rFonts w:cs="Arial"/>
                <w:szCs w:val="18"/>
              </w:rPr>
            </w:pPr>
            <w:r w:rsidRPr="00F508B8">
              <w:rPr>
                <w:rFonts w:cs="Arial"/>
                <w:b/>
                <w:szCs w:val="18"/>
              </w:rPr>
              <w:t>2A</w:t>
            </w:r>
            <w:r w:rsidRPr="00F508B8">
              <w:rPr>
                <w:rFonts w:cs="Arial"/>
                <w:szCs w:val="18"/>
              </w:rPr>
              <w:t>/</w:t>
            </w:r>
            <w:r w:rsidRPr="00F508B8">
              <w:rPr>
                <w:rFonts w:cs="Arial"/>
                <w:b/>
                <w:szCs w:val="18"/>
              </w:rPr>
              <w:t>n77A</w:t>
            </w:r>
          </w:p>
        </w:tc>
        <w:tc>
          <w:tcPr>
            <w:tcW w:w="1704" w:type="dxa"/>
            <w:shd w:val="clear" w:color="auto" w:fill="auto"/>
            <w:vAlign w:val="center"/>
          </w:tcPr>
          <w:p w14:paraId="5AC8F460" w14:textId="77777777" w:rsidR="000D5725" w:rsidRPr="00F508B8" w:rsidRDefault="000D5725" w:rsidP="00135A41">
            <w:pPr>
              <w:pStyle w:val="TAC"/>
              <w:rPr>
                <w:rFonts w:cs="Arial"/>
                <w:szCs w:val="18"/>
                <w:lang w:eastAsia="en-US"/>
              </w:rPr>
            </w:pPr>
            <w:r w:rsidRPr="00F508B8">
              <w:rPr>
                <w:rFonts w:cs="Arial"/>
                <w:szCs w:val="18"/>
              </w:rPr>
              <w:t>UL 1860 MHz / DL 3720 MHz</w:t>
            </w:r>
          </w:p>
        </w:tc>
        <w:tc>
          <w:tcPr>
            <w:tcW w:w="1843" w:type="dxa"/>
            <w:shd w:val="clear" w:color="auto" w:fill="auto"/>
            <w:vAlign w:val="center"/>
          </w:tcPr>
          <w:p w14:paraId="6A53E9B4"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30398EA2"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2B21BA70" w14:textId="77777777" w:rsidR="000D5725" w:rsidRPr="00F508B8" w:rsidRDefault="000D5725" w:rsidP="00135A41">
            <w:pPr>
              <w:pStyle w:val="TAL"/>
              <w:rPr>
                <w:rFonts w:cs="Arial"/>
                <w:szCs w:val="18"/>
                <w:lang w:eastAsia="en-US"/>
              </w:rPr>
            </w:pPr>
            <w:r w:rsidRPr="00F508B8">
              <w:rPr>
                <w:rFonts w:cs="Arial"/>
                <w:szCs w:val="18"/>
              </w:rPr>
              <w:t>Exception Note 2, 13 of TS 38.101-3 table 7.3B.2.3.1-1</w:t>
            </w:r>
          </w:p>
        </w:tc>
      </w:tr>
      <w:tr w:rsidR="000D5725" w:rsidRPr="00F508B8" w14:paraId="25A48F15" w14:textId="77777777" w:rsidTr="008C05F3">
        <w:trPr>
          <w:gridAfter w:val="1"/>
          <w:wAfter w:w="14" w:type="dxa"/>
          <w:trHeight w:val="248"/>
        </w:trPr>
        <w:tc>
          <w:tcPr>
            <w:tcW w:w="1549" w:type="dxa"/>
            <w:tcBorders>
              <w:top w:val="nil"/>
              <w:bottom w:val="nil"/>
            </w:tcBorders>
            <w:vAlign w:val="center"/>
          </w:tcPr>
          <w:p w14:paraId="63FD59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F508B8" w:rsidRDefault="000D5725" w:rsidP="00135A41">
            <w:pPr>
              <w:pStyle w:val="TAC"/>
              <w:rPr>
                <w:rFonts w:cs="Arial"/>
                <w:szCs w:val="18"/>
                <w:lang w:eastAsia="en-US"/>
              </w:rPr>
            </w:pPr>
            <w:r w:rsidRPr="00F508B8">
              <w:rPr>
                <w:rFonts w:cs="Arial"/>
                <w:szCs w:val="18"/>
              </w:rPr>
              <w:t>UL 1860 MHz / DL 3690 MHz</w:t>
            </w:r>
          </w:p>
        </w:tc>
        <w:tc>
          <w:tcPr>
            <w:tcW w:w="1843" w:type="dxa"/>
            <w:shd w:val="clear" w:color="auto" w:fill="auto"/>
            <w:vAlign w:val="center"/>
          </w:tcPr>
          <w:p w14:paraId="7965BCA6" w14:textId="77777777" w:rsidR="000D5725" w:rsidRPr="00F508B8" w:rsidRDefault="000D5725" w:rsidP="00135A41">
            <w:pPr>
              <w:pStyle w:val="TAC"/>
              <w:rPr>
                <w:rFonts w:cs="Arial"/>
                <w:szCs w:val="18"/>
                <w:lang w:eastAsia="en-US"/>
              </w:rPr>
            </w:pPr>
            <w:r w:rsidRPr="00F508B8">
              <w:rPr>
                <w:rFonts w:cs="Arial"/>
                <w:szCs w:val="18"/>
              </w:rPr>
              <w:t>20/20</w:t>
            </w:r>
          </w:p>
        </w:tc>
        <w:tc>
          <w:tcPr>
            <w:tcW w:w="1984" w:type="dxa"/>
            <w:vAlign w:val="center"/>
          </w:tcPr>
          <w:p w14:paraId="4F032430"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46903741" w14:textId="77777777" w:rsidR="000D5725" w:rsidRPr="00F508B8" w:rsidRDefault="000D5725" w:rsidP="00135A41">
            <w:pPr>
              <w:pStyle w:val="TAL"/>
              <w:rPr>
                <w:rFonts w:cs="Arial"/>
                <w:szCs w:val="18"/>
                <w:lang w:eastAsia="en-US"/>
              </w:rPr>
            </w:pPr>
            <w:r w:rsidRPr="00F508B8">
              <w:rPr>
                <w:rFonts w:cs="Arial"/>
                <w:szCs w:val="18"/>
              </w:rPr>
              <w:t>Exception Note 3 of TS 38.101-3 table 7.3B.2.3.1-1</w:t>
            </w:r>
          </w:p>
        </w:tc>
      </w:tr>
      <w:tr w:rsidR="000D5725" w:rsidRPr="00F508B8" w14:paraId="7381CE9F" w14:textId="77777777" w:rsidTr="008C05F3">
        <w:trPr>
          <w:gridAfter w:val="1"/>
          <w:wAfter w:w="14" w:type="dxa"/>
          <w:trHeight w:val="248"/>
        </w:trPr>
        <w:tc>
          <w:tcPr>
            <w:tcW w:w="1549" w:type="dxa"/>
            <w:tcBorders>
              <w:top w:val="nil"/>
              <w:bottom w:val="nil"/>
            </w:tcBorders>
            <w:vAlign w:val="center"/>
          </w:tcPr>
          <w:p w14:paraId="3511E3A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F508B8" w:rsidRDefault="000D5725" w:rsidP="00135A41">
            <w:pPr>
              <w:pStyle w:val="TAC"/>
              <w:rPr>
                <w:rFonts w:cs="Arial"/>
                <w:szCs w:val="18"/>
                <w:lang w:eastAsia="en-US"/>
              </w:rPr>
            </w:pPr>
            <w:r w:rsidRPr="00F508B8">
              <w:rPr>
                <w:rFonts w:cs="Arial"/>
                <w:szCs w:val="18"/>
              </w:rPr>
              <w:t>DL Mid (1960) / UL 3920</w:t>
            </w:r>
          </w:p>
        </w:tc>
        <w:tc>
          <w:tcPr>
            <w:tcW w:w="1843" w:type="dxa"/>
            <w:shd w:val="clear" w:color="auto" w:fill="auto"/>
            <w:vAlign w:val="center"/>
          </w:tcPr>
          <w:p w14:paraId="36009EBE"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50D6AFCC" w14:textId="77777777" w:rsidR="000D5725" w:rsidRPr="00F508B8" w:rsidRDefault="000D5725" w:rsidP="00135A41">
            <w:pPr>
              <w:pStyle w:val="TAC"/>
              <w:rPr>
                <w:rFonts w:cs="Arial"/>
                <w:szCs w:val="18"/>
                <w:lang w:eastAsia="en-US"/>
              </w:rPr>
            </w:pPr>
            <w:r w:rsidRPr="00F508B8">
              <w:t>Receiver harmonic mixing HM2</w:t>
            </w:r>
          </w:p>
        </w:tc>
        <w:tc>
          <w:tcPr>
            <w:tcW w:w="2975" w:type="dxa"/>
            <w:vAlign w:val="center"/>
          </w:tcPr>
          <w:p w14:paraId="5722F79B" w14:textId="77777777" w:rsidR="000D5725" w:rsidRPr="00F508B8" w:rsidRDefault="000D5725" w:rsidP="00135A41">
            <w:pPr>
              <w:pStyle w:val="TAL"/>
              <w:rPr>
                <w:rFonts w:cs="Arial"/>
                <w:szCs w:val="18"/>
                <w:lang w:eastAsia="en-US"/>
              </w:rPr>
            </w:pPr>
            <w:r w:rsidRPr="00F508B8">
              <w:t>Receiver Harmonic Mixing Exception in TS38.101-3 Table 7.3B.2.3.2-1</w:t>
            </w:r>
          </w:p>
        </w:tc>
      </w:tr>
      <w:tr w:rsidR="000D5725" w:rsidRPr="00F508B8" w14:paraId="7B9F9930" w14:textId="77777777" w:rsidTr="008C05F3">
        <w:trPr>
          <w:gridAfter w:val="1"/>
          <w:wAfter w:w="14" w:type="dxa"/>
          <w:trHeight w:val="248"/>
        </w:trPr>
        <w:tc>
          <w:tcPr>
            <w:tcW w:w="1549" w:type="dxa"/>
            <w:tcBorders>
              <w:top w:val="nil"/>
              <w:bottom w:val="nil"/>
            </w:tcBorders>
            <w:vAlign w:val="center"/>
          </w:tcPr>
          <w:p w14:paraId="55E097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F508B8" w:rsidRDefault="000D5725" w:rsidP="00135A41">
            <w:pPr>
              <w:pStyle w:val="TAC"/>
              <w:rPr>
                <w:rFonts w:cs="Arial"/>
                <w:szCs w:val="18"/>
                <w:lang w:eastAsia="en-US"/>
              </w:rPr>
            </w:pPr>
            <w:r w:rsidRPr="00F508B8">
              <w:rPr>
                <w:rFonts w:cs="Arial"/>
                <w:szCs w:val="18"/>
              </w:rPr>
              <w:t>UL 1860 MHz / DL 3850 MHz</w:t>
            </w:r>
          </w:p>
        </w:tc>
        <w:tc>
          <w:tcPr>
            <w:tcW w:w="1843" w:type="dxa"/>
            <w:shd w:val="clear" w:color="auto" w:fill="auto"/>
            <w:vAlign w:val="center"/>
          </w:tcPr>
          <w:p w14:paraId="6ECAA5CB"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6F473D07" w14:textId="77777777" w:rsidR="000D5725" w:rsidRPr="00F508B8" w:rsidRDefault="000D5725" w:rsidP="00135A41">
            <w:pPr>
              <w:pStyle w:val="TAC"/>
              <w:rPr>
                <w:rFonts w:cs="Arial"/>
                <w:szCs w:val="18"/>
                <w:lang w:eastAsia="en-US"/>
              </w:rPr>
            </w:pPr>
          </w:p>
        </w:tc>
        <w:tc>
          <w:tcPr>
            <w:tcW w:w="2975" w:type="dxa"/>
            <w:vAlign w:val="center"/>
          </w:tcPr>
          <w:p w14:paraId="1AFD1F1F" w14:textId="77777777" w:rsidR="000D5725" w:rsidRPr="00F508B8" w:rsidRDefault="000D5725" w:rsidP="00135A41">
            <w:pPr>
              <w:pStyle w:val="TAL"/>
              <w:rPr>
                <w:rFonts w:cs="Arial"/>
                <w:szCs w:val="18"/>
                <w:lang w:eastAsia="en-US"/>
              </w:rPr>
            </w:pPr>
            <w:r w:rsidRPr="00F508B8">
              <w:rPr>
                <w:rFonts w:cs="Arial"/>
                <w:szCs w:val="18"/>
              </w:rPr>
              <w:t>HD avoid</w:t>
            </w:r>
          </w:p>
        </w:tc>
      </w:tr>
      <w:tr w:rsidR="000D5725" w:rsidRPr="00F508B8" w14:paraId="75EF1C61" w14:textId="77777777" w:rsidTr="008C05F3">
        <w:trPr>
          <w:gridAfter w:val="1"/>
          <w:wAfter w:w="14" w:type="dxa"/>
          <w:trHeight w:val="248"/>
        </w:trPr>
        <w:tc>
          <w:tcPr>
            <w:tcW w:w="1549" w:type="dxa"/>
            <w:tcBorders>
              <w:top w:val="nil"/>
            </w:tcBorders>
            <w:vAlign w:val="center"/>
          </w:tcPr>
          <w:p w14:paraId="34C4B7BB"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F508B8" w:rsidRDefault="000D5725" w:rsidP="00135A41">
            <w:pPr>
              <w:pStyle w:val="TAC"/>
              <w:rPr>
                <w:rFonts w:cs="Arial"/>
                <w:szCs w:val="18"/>
                <w:lang w:eastAsia="en-US"/>
              </w:rPr>
            </w:pPr>
            <w:r w:rsidRPr="00F508B8">
              <w:rPr>
                <w:rFonts w:cs="Arial"/>
                <w:szCs w:val="18"/>
              </w:rPr>
              <w:t>DL Mid</w:t>
            </w:r>
            <w:r w:rsidR="00D44BD4">
              <w:rPr>
                <w:rFonts w:cs="Arial"/>
                <w:szCs w:val="18"/>
              </w:rPr>
              <w:t xml:space="preserve"> </w:t>
            </w:r>
            <w:r w:rsidRPr="00F508B8">
              <w:rPr>
                <w:rFonts w:cs="Arial"/>
                <w:szCs w:val="18"/>
              </w:rPr>
              <w:t xml:space="preserve">/ UL Mid </w:t>
            </w:r>
          </w:p>
        </w:tc>
        <w:tc>
          <w:tcPr>
            <w:tcW w:w="1843" w:type="dxa"/>
            <w:shd w:val="clear" w:color="auto" w:fill="auto"/>
            <w:vAlign w:val="center"/>
          </w:tcPr>
          <w:p w14:paraId="3A9B4766"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720EE49A" w14:textId="77777777" w:rsidR="000D5725" w:rsidRPr="00F508B8" w:rsidRDefault="000D5725" w:rsidP="00135A41">
            <w:pPr>
              <w:pStyle w:val="TAC"/>
              <w:rPr>
                <w:rFonts w:cs="Arial"/>
                <w:szCs w:val="18"/>
                <w:lang w:eastAsia="en-US"/>
              </w:rPr>
            </w:pPr>
          </w:p>
        </w:tc>
        <w:tc>
          <w:tcPr>
            <w:tcW w:w="2975" w:type="dxa"/>
            <w:vAlign w:val="center"/>
          </w:tcPr>
          <w:p w14:paraId="4064CBE6" w14:textId="77777777" w:rsidR="000D5725" w:rsidRPr="00F508B8" w:rsidRDefault="000D5725" w:rsidP="00135A41">
            <w:pPr>
              <w:pStyle w:val="TAL"/>
              <w:rPr>
                <w:rFonts w:cs="Arial"/>
                <w:szCs w:val="18"/>
                <w:lang w:eastAsia="en-US"/>
              </w:rPr>
            </w:pPr>
            <w:r w:rsidRPr="00F508B8">
              <w:rPr>
                <w:rFonts w:cs="Arial"/>
                <w:szCs w:val="18"/>
              </w:rPr>
              <w:t>HM avoid</w:t>
            </w:r>
          </w:p>
        </w:tc>
      </w:tr>
      <w:tr w:rsidR="000D5725" w:rsidRPr="00F508B8" w14:paraId="6B7CC9C3" w14:textId="77777777" w:rsidTr="008C05F3">
        <w:trPr>
          <w:gridAfter w:val="1"/>
          <w:wAfter w:w="14" w:type="dxa"/>
          <w:trHeight w:val="248"/>
        </w:trPr>
        <w:tc>
          <w:tcPr>
            <w:tcW w:w="1549" w:type="dxa"/>
            <w:tcBorders>
              <w:top w:val="nil"/>
              <w:bottom w:val="nil"/>
            </w:tcBorders>
            <w:vAlign w:val="center"/>
          </w:tcPr>
          <w:p w14:paraId="7120AFAB" w14:textId="77777777" w:rsidR="000D5725" w:rsidRPr="00F508B8" w:rsidRDefault="000D5725" w:rsidP="00135A41">
            <w:pPr>
              <w:pStyle w:val="TAL"/>
              <w:jc w:val="center"/>
              <w:rPr>
                <w:rFonts w:cs="Arial"/>
                <w:szCs w:val="18"/>
              </w:rPr>
            </w:pPr>
            <w:r w:rsidRPr="00F508B8">
              <w:rPr>
                <w:rFonts w:cs="Arial"/>
                <w:b/>
                <w:bCs/>
                <w:szCs w:val="18"/>
              </w:rPr>
              <w:t>2A</w:t>
            </w:r>
            <w:r w:rsidRPr="00F508B8">
              <w:rPr>
                <w:rFonts w:cs="Arial"/>
                <w:szCs w:val="18"/>
              </w:rPr>
              <w:t>/78A</w:t>
            </w:r>
          </w:p>
        </w:tc>
        <w:tc>
          <w:tcPr>
            <w:tcW w:w="1704" w:type="dxa"/>
            <w:shd w:val="clear" w:color="auto" w:fill="auto"/>
            <w:vAlign w:val="center"/>
          </w:tcPr>
          <w:p w14:paraId="0E002BD5" w14:textId="77777777" w:rsidR="000D5725" w:rsidRPr="00F508B8" w:rsidRDefault="000D5725" w:rsidP="00135A41">
            <w:pPr>
              <w:pStyle w:val="TAC"/>
              <w:rPr>
                <w:rFonts w:cs="Arial"/>
                <w:szCs w:val="18"/>
              </w:rPr>
            </w:pPr>
            <w:r w:rsidRPr="00F508B8">
              <w:t xml:space="preserve">DL 3740 MHz / UL </w:t>
            </w:r>
            <w:r w:rsidRPr="00F508B8">
              <w:rPr>
                <w:rFonts w:eastAsia="MS Mincho"/>
              </w:rPr>
              <w:t>1870 MHZ</w:t>
            </w:r>
          </w:p>
        </w:tc>
        <w:tc>
          <w:tcPr>
            <w:tcW w:w="1843" w:type="dxa"/>
            <w:shd w:val="clear" w:color="auto" w:fill="auto"/>
            <w:vAlign w:val="center"/>
          </w:tcPr>
          <w:p w14:paraId="379E55D5" w14:textId="77777777" w:rsidR="000D5725" w:rsidRPr="00F508B8" w:rsidRDefault="000D5725" w:rsidP="00135A41">
            <w:pPr>
              <w:pStyle w:val="TAL"/>
              <w:rPr>
                <w:rFonts w:cs="Arial"/>
                <w:szCs w:val="18"/>
              </w:rPr>
            </w:pPr>
            <w:r w:rsidRPr="00F508B8">
              <w:t>Highest (20 MHz) / Highest (100 MHz)</w:t>
            </w:r>
          </w:p>
        </w:tc>
        <w:tc>
          <w:tcPr>
            <w:tcW w:w="1984" w:type="dxa"/>
            <w:vAlign w:val="center"/>
          </w:tcPr>
          <w:p w14:paraId="504FA2D8"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1A2729D6" w14:textId="77777777" w:rsidR="000D5725" w:rsidRPr="00F508B8" w:rsidRDefault="000D5725" w:rsidP="00135A41">
            <w:pPr>
              <w:pStyle w:val="TAL"/>
              <w:rPr>
                <w:rFonts w:cs="Arial"/>
                <w:szCs w:val="18"/>
              </w:rPr>
            </w:pPr>
            <w:r w:rsidRPr="00F508B8">
              <w:rPr>
                <w:color w:val="000000"/>
              </w:rPr>
              <w:t>Exception Note 2, 13 of TS38.101-3 table 7.3B.2.3.1-1</w:t>
            </w:r>
          </w:p>
        </w:tc>
      </w:tr>
      <w:tr w:rsidR="000D5725" w:rsidRPr="00F508B8" w14:paraId="7426001C" w14:textId="77777777" w:rsidTr="008C05F3">
        <w:trPr>
          <w:gridAfter w:val="1"/>
          <w:wAfter w:w="14" w:type="dxa"/>
          <w:trHeight w:val="248"/>
        </w:trPr>
        <w:tc>
          <w:tcPr>
            <w:tcW w:w="1549" w:type="dxa"/>
            <w:tcBorders>
              <w:top w:val="nil"/>
            </w:tcBorders>
            <w:vAlign w:val="center"/>
          </w:tcPr>
          <w:p w14:paraId="2D55219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F508B8" w:rsidRDefault="000D5725" w:rsidP="00135A41">
            <w:pPr>
              <w:pStyle w:val="TAL"/>
              <w:jc w:val="center"/>
              <w:rPr>
                <w:rFonts w:cs="Arial"/>
                <w:szCs w:val="18"/>
              </w:rPr>
            </w:pPr>
            <w:r w:rsidRPr="00F508B8">
              <w:rPr>
                <w:rFonts w:eastAsia="MS Mincho"/>
              </w:rPr>
              <w:t>DL 3740 MHz / UL 1885 MHz</w:t>
            </w:r>
          </w:p>
        </w:tc>
        <w:tc>
          <w:tcPr>
            <w:tcW w:w="1843" w:type="dxa"/>
            <w:shd w:val="clear" w:color="auto" w:fill="auto"/>
            <w:vAlign w:val="center"/>
          </w:tcPr>
          <w:p w14:paraId="2D4313EE" w14:textId="77777777" w:rsidR="000D5725" w:rsidRPr="00F508B8" w:rsidRDefault="000D5725" w:rsidP="00135A41">
            <w:pPr>
              <w:pStyle w:val="TAL"/>
              <w:jc w:val="center"/>
              <w:rPr>
                <w:rFonts w:cs="Arial"/>
                <w:szCs w:val="18"/>
              </w:rPr>
            </w:pPr>
            <w:r w:rsidRPr="00F508B8">
              <w:t>20 MHz) / Highest (20 MHz)</w:t>
            </w:r>
          </w:p>
        </w:tc>
        <w:tc>
          <w:tcPr>
            <w:tcW w:w="1984" w:type="dxa"/>
            <w:vAlign w:val="center"/>
          </w:tcPr>
          <w:p w14:paraId="016066A9"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6A4F02A9" w14:textId="77777777" w:rsidR="000D5725" w:rsidRPr="00F508B8" w:rsidRDefault="000D5725" w:rsidP="00135A41">
            <w:pPr>
              <w:pStyle w:val="TAL"/>
              <w:rPr>
                <w:rFonts w:cs="Arial"/>
                <w:szCs w:val="18"/>
              </w:rPr>
            </w:pPr>
            <w:r w:rsidRPr="00F508B8">
              <w:rPr>
                <w:color w:val="000000"/>
              </w:rPr>
              <w:t>Exception Note 3 of TS38.101-3 table 7.3B.2.3.1-1</w:t>
            </w:r>
          </w:p>
        </w:tc>
      </w:tr>
      <w:tr w:rsidR="000D5725" w:rsidRPr="00F508B8" w14:paraId="2F87B4A5" w14:textId="77777777" w:rsidTr="008C05F3">
        <w:trPr>
          <w:gridAfter w:val="1"/>
          <w:wAfter w:w="14" w:type="dxa"/>
          <w:trHeight w:val="248"/>
        </w:trPr>
        <w:tc>
          <w:tcPr>
            <w:tcW w:w="1549" w:type="dxa"/>
            <w:vMerge w:val="restart"/>
            <w:vAlign w:val="center"/>
          </w:tcPr>
          <w:p w14:paraId="70DF1AFE" w14:textId="77777777" w:rsidR="000D5725" w:rsidRPr="00F508B8" w:rsidRDefault="000D5725" w:rsidP="00135A41">
            <w:pPr>
              <w:pStyle w:val="TAL"/>
              <w:jc w:val="center"/>
              <w:rPr>
                <w:rFonts w:cs="Arial"/>
                <w:szCs w:val="18"/>
              </w:rPr>
            </w:pPr>
            <w:r w:rsidRPr="00F508B8">
              <w:rPr>
                <w:rFonts w:cs="Arial"/>
                <w:b/>
                <w:bCs/>
                <w:szCs w:val="18"/>
              </w:rPr>
              <w:t xml:space="preserve">3A </w:t>
            </w:r>
            <w:r w:rsidRPr="00F508B8">
              <w:rPr>
                <w:rFonts w:cs="Arial"/>
                <w:szCs w:val="18"/>
              </w:rPr>
              <w:t>/ n1A</w:t>
            </w:r>
          </w:p>
        </w:tc>
        <w:tc>
          <w:tcPr>
            <w:tcW w:w="1704" w:type="dxa"/>
            <w:shd w:val="clear" w:color="auto" w:fill="auto"/>
            <w:vAlign w:val="center"/>
          </w:tcPr>
          <w:p w14:paraId="3A1B86F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4D15CC4F"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584BC1F9"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6D5D4E0A"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511A45B8" w14:textId="77777777" w:rsidTr="008C05F3">
        <w:trPr>
          <w:gridAfter w:val="1"/>
          <w:wAfter w:w="14" w:type="dxa"/>
          <w:trHeight w:val="248"/>
        </w:trPr>
        <w:tc>
          <w:tcPr>
            <w:tcW w:w="1549" w:type="dxa"/>
            <w:vMerge/>
            <w:vAlign w:val="center"/>
          </w:tcPr>
          <w:p w14:paraId="0429DDB6"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F508B8" w:rsidRDefault="000D5725" w:rsidP="00135A41">
            <w:pPr>
              <w:pStyle w:val="TAC"/>
              <w:rPr>
                <w:rFonts w:cs="Arial"/>
                <w:szCs w:val="18"/>
              </w:rPr>
            </w:pPr>
            <w:r w:rsidRPr="00F508B8">
              <w:rPr>
                <w:rFonts w:cs="Arial"/>
                <w:szCs w:val="18"/>
              </w:rPr>
              <w:t>High/Low</w:t>
            </w:r>
          </w:p>
        </w:tc>
        <w:tc>
          <w:tcPr>
            <w:tcW w:w="1843" w:type="dxa"/>
            <w:shd w:val="clear" w:color="auto" w:fill="auto"/>
            <w:vAlign w:val="center"/>
          </w:tcPr>
          <w:p w14:paraId="7536CEF4" w14:textId="77777777" w:rsidR="000D5725" w:rsidRPr="00F508B8" w:rsidRDefault="000D5725" w:rsidP="00135A41">
            <w:pPr>
              <w:pStyle w:val="TAC"/>
              <w:rPr>
                <w:rFonts w:cs="Arial"/>
                <w:szCs w:val="18"/>
              </w:rPr>
            </w:pPr>
            <w:r w:rsidRPr="00F508B8">
              <w:rPr>
                <w:rFonts w:cs="Arial"/>
                <w:szCs w:val="18"/>
              </w:rPr>
              <w:t>20 / 20</w:t>
            </w:r>
          </w:p>
        </w:tc>
        <w:tc>
          <w:tcPr>
            <w:tcW w:w="1984" w:type="dxa"/>
            <w:vAlign w:val="center"/>
          </w:tcPr>
          <w:p w14:paraId="52AE4BF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03A44C93"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535170D9" w14:textId="77777777" w:rsidTr="008C05F3">
        <w:trPr>
          <w:gridAfter w:val="1"/>
          <w:wAfter w:w="14" w:type="dxa"/>
          <w:trHeight w:val="248"/>
        </w:trPr>
        <w:tc>
          <w:tcPr>
            <w:tcW w:w="1549" w:type="dxa"/>
            <w:vAlign w:val="center"/>
          </w:tcPr>
          <w:p w14:paraId="77F18506" w14:textId="77777777" w:rsidR="000D5725" w:rsidRPr="00F508B8" w:rsidRDefault="000D5725" w:rsidP="00135A41">
            <w:pPr>
              <w:pStyle w:val="TAL"/>
              <w:jc w:val="center"/>
              <w:rPr>
                <w:rFonts w:cs="Arial"/>
                <w:szCs w:val="18"/>
                <w:lang w:eastAsia="zh-CN"/>
              </w:rPr>
            </w:pPr>
            <w:r w:rsidRPr="00F508B8">
              <w:rPr>
                <w:rFonts w:cs="Arial"/>
                <w:b/>
                <w:bCs/>
                <w:szCs w:val="18"/>
              </w:rPr>
              <w:t>3A</w:t>
            </w:r>
            <w:r w:rsidRPr="00F508B8">
              <w:rPr>
                <w:rFonts w:cs="Arial"/>
                <w:szCs w:val="18"/>
              </w:rPr>
              <w:t xml:space="preserve"> / n41A</w:t>
            </w:r>
          </w:p>
        </w:tc>
        <w:tc>
          <w:tcPr>
            <w:tcW w:w="1704" w:type="dxa"/>
            <w:shd w:val="clear" w:color="auto" w:fill="auto"/>
            <w:vAlign w:val="center"/>
          </w:tcPr>
          <w:p w14:paraId="07892793" w14:textId="77777777" w:rsidR="000D5725" w:rsidRPr="00F508B8"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F508B8" w:rsidRDefault="000D5725" w:rsidP="00135A41">
            <w:pPr>
              <w:pStyle w:val="TAC"/>
              <w:rPr>
                <w:rFonts w:cs="Arial"/>
                <w:szCs w:val="18"/>
              </w:rPr>
            </w:pPr>
          </w:p>
        </w:tc>
        <w:tc>
          <w:tcPr>
            <w:tcW w:w="1984" w:type="dxa"/>
            <w:vAlign w:val="center"/>
          </w:tcPr>
          <w:p w14:paraId="66891BE3" w14:textId="77777777" w:rsidR="000D5725" w:rsidRPr="00F508B8" w:rsidRDefault="000D5725" w:rsidP="00135A41">
            <w:pPr>
              <w:pStyle w:val="TAC"/>
              <w:rPr>
                <w:rFonts w:cs="Arial"/>
                <w:szCs w:val="18"/>
              </w:rPr>
            </w:pPr>
          </w:p>
        </w:tc>
        <w:tc>
          <w:tcPr>
            <w:tcW w:w="2975" w:type="dxa"/>
            <w:vAlign w:val="center"/>
          </w:tcPr>
          <w:p w14:paraId="34FFC5BB" w14:textId="77777777" w:rsidR="000D5725" w:rsidRPr="00F508B8" w:rsidRDefault="000D5725" w:rsidP="00135A41">
            <w:pPr>
              <w:pStyle w:val="TAL"/>
              <w:rPr>
                <w:rFonts w:cs="Arial"/>
                <w:szCs w:val="18"/>
              </w:rPr>
            </w:pPr>
            <w:r w:rsidRPr="00F508B8">
              <w:rPr>
                <w:rFonts w:cs="Arial"/>
                <w:szCs w:val="18"/>
              </w:rPr>
              <w:t>CMCC CR R5-205929</w:t>
            </w:r>
          </w:p>
        </w:tc>
      </w:tr>
      <w:tr w:rsidR="000D5725" w:rsidRPr="00F508B8" w14:paraId="42BFC32E" w14:textId="77777777" w:rsidTr="008C05F3">
        <w:trPr>
          <w:gridAfter w:val="1"/>
          <w:wAfter w:w="14" w:type="dxa"/>
          <w:trHeight w:val="248"/>
        </w:trPr>
        <w:tc>
          <w:tcPr>
            <w:tcW w:w="1549" w:type="dxa"/>
            <w:tcBorders>
              <w:bottom w:val="nil"/>
            </w:tcBorders>
            <w:vAlign w:val="center"/>
          </w:tcPr>
          <w:p w14:paraId="76630D78" w14:textId="77777777" w:rsidR="000D5725" w:rsidRPr="00F508B8" w:rsidRDefault="000D5725" w:rsidP="00135A41">
            <w:pPr>
              <w:keepNext/>
              <w:keepLines/>
              <w:spacing w:after="0"/>
              <w:jc w:val="center"/>
              <w:rPr>
                <w:rFonts w:ascii="Arial" w:hAnsi="Arial" w:cs="Arial"/>
                <w:b/>
                <w:bCs/>
                <w:sz w:val="18"/>
                <w:szCs w:val="18"/>
              </w:rPr>
            </w:pPr>
            <w:r w:rsidRPr="00F508B8">
              <w:rPr>
                <w:rFonts w:ascii="Arial" w:hAnsi="Arial" w:cs="Arial"/>
                <w:b/>
                <w:bCs/>
                <w:sz w:val="18"/>
                <w:szCs w:val="18"/>
              </w:rPr>
              <w:t>3A</w:t>
            </w:r>
            <w:r w:rsidRPr="00F508B8">
              <w:rPr>
                <w:rFonts w:ascii="Arial" w:hAnsi="Arial" w:cs="Arial"/>
                <w:sz w:val="18"/>
                <w:szCs w:val="18"/>
              </w:rPr>
              <w:t xml:space="preserve"> / n77A</w:t>
            </w:r>
          </w:p>
          <w:p w14:paraId="5108B03A" w14:textId="77777777" w:rsidR="000D5725" w:rsidRPr="00F508B8" w:rsidRDefault="000D5725" w:rsidP="00135A41">
            <w:pPr>
              <w:pStyle w:val="TAL"/>
              <w:jc w:val="center"/>
              <w:rPr>
                <w:rFonts w:cs="Arial"/>
                <w:b/>
                <w:bCs/>
                <w:szCs w:val="18"/>
              </w:rPr>
            </w:pPr>
            <w:r w:rsidRPr="00F508B8">
              <w:rPr>
                <w:rFonts w:cs="Arial"/>
                <w:b/>
                <w:bCs/>
                <w:szCs w:val="18"/>
              </w:rPr>
              <w:t>3A</w:t>
            </w:r>
            <w:r w:rsidRPr="00F508B8">
              <w:rPr>
                <w:rFonts w:cs="Arial"/>
                <w:szCs w:val="18"/>
              </w:rPr>
              <w:t xml:space="preserve"> / n78A</w:t>
            </w:r>
          </w:p>
        </w:tc>
        <w:tc>
          <w:tcPr>
            <w:tcW w:w="1704" w:type="dxa"/>
            <w:shd w:val="clear" w:color="auto" w:fill="auto"/>
            <w:vAlign w:val="center"/>
          </w:tcPr>
          <w:p w14:paraId="555D6FD2" w14:textId="77777777" w:rsidR="000D5725" w:rsidRPr="00F508B8" w:rsidRDefault="000D5725" w:rsidP="00135A41">
            <w:pPr>
              <w:pStyle w:val="TAC"/>
              <w:rPr>
                <w:rFonts w:cs="Arial"/>
                <w:szCs w:val="18"/>
                <w:lang w:eastAsia="zh-CN"/>
              </w:rPr>
            </w:pPr>
            <w:r w:rsidRPr="00F508B8">
              <w:rPr>
                <w:rFonts w:cs="Arial"/>
                <w:szCs w:val="18"/>
              </w:rPr>
              <w:t>Mid/High</w:t>
            </w:r>
          </w:p>
        </w:tc>
        <w:tc>
          <w:tcPr>
            <w:tcW w:w="1843" w:type="dxa"/>
            <w:shd w:val="clear" w:color="auto" w:fill="auto"/>
            <w:vAlign w:val="center"/>
          </w:tcPr>
          <w:p w14:paraId="7C97A174"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6019DAFF"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5AF34C37"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465E176B" w14:textId="77777777" w:rsidTr="008C05F3">
        <w:trPr>
          <w:gridAfter w:val="1"/>
          <w:wAfter w:w="14" w:type="dxa"/>
          <w:trHeight w:val="248"/>
        </w:trPr>
        <w:tc>
          <w:tcPr>
            <w:tcW w:w="1549" w:type="dxa"/>
            <w:tcBorders>
              <w:top w:val="nil"/>
              <w:bottom w:val="nil"/>
            </w:tcBorders>
            <w:vAlign w:val="center"/>
          </w:tcPr>
          <w:p w14:paraId="51AF9673"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F508B8" w:rsidRDefault="000D5725" w:rsidP="00135A41">
            <w:pPr>
              <w:pStyle w:val="TAC"/>
              <w:rPr>
                <w:rFonts w:cs="Arial"/>
                <w:szCs w:val="18"/>
                <w:lang w:eastAsia="zh-CN"/>
              </w:rPr>
            </w:pPr>
            <w:r w:rsidRPr="00F508B8">
              <w:rPr>
                <w:rFonts w:cs="Arial"/>
                <w:szCs w:val="18"/>
              </w:rPr>
              <w:t>Mid/3495</w:t>
            </w:r>
          </w:p>
        </w:tc>
        <w:tc>
          <w:tcPr>
            <w:tcW w:w="1843" w:type="dxa"/>
            <w:shd w:val="clear" w:color="auto" w:fill="auto"/>
            <w:vAlign w:val="center"/>
          </w:tcPr>
          <w:p w14:paraId="1A9A0845"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223C11CA"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75833A3C" w14:textId="77777777" w:rsidR="000D5725" w:rsidRPr="00F508B8" w:rsidRDefault="000D5725" w:rsidP="00135A41">
            <w:pPr>
              <w:pStyle w:val="TAL"/>
              <w:rPr>
                <w:rFonts w:cs="Arial"/>
                <w:szCs w:val="18"/>
              </w:rPr>
            </w:pPr>
            <w:r w:rsidRPr="00F508B8">
              <w:rPr>
                <w:rFonts w:cs="Arial"/>
                <w:szCs w:val="18"/>
              </w:rPr>
              <w:t>Exception Note 2 of TS 38.101-3 table 7.3B.2.3.1-1</w:t>
            </w:r>
          </w:p>
        </w:tc>
      </w:tr>
      <w:tr w:rsidR="000D5725" w:rsidRPr="00F508B8" w14:paraId="71D56D59" w14:textId="77777777" w:rsidTr="008C05F3">
        <w:trPr>
          <w:gridAfter w:val="1"/>
          <w:wAfter w:w="14" w:type="dxa"/>
          <w:trHeight w:val="248"/>
        </w:trPr>
        <w:tc>
          <w:tcPr>
            <w:tcW w:w="1549" w:type="dxa"/>
            <w:tcBorders>
              <w:top w:val="nil"/>
              <w:bottom w:val="nil"/>
            </w:tcBorders>
            <w:vAlign w:val="center"/>
          </w:tcPr>
          <w:p w14:paraId="22B53505"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F508B8" w:rsidRDefault="000D5725" w:rsidP="00135A41">
            <w:pPr>
              <w:pStyle w:val="TAC"/>
              <w:rPr>
                <w:rFonts w:cs="Arial"/>
                <w:szCs w:val="18"/>
                <w:lang w:eastAsia="zh-CN"/>
              </w:rPr>
            </w:pPr>
            <w:r w:rsidRPr="00F508B8">
              <w:rPr>
                <w:rFonts w:cs="Arial"/>
                <w:szCs w:val="18"/>
              </w:rPr>
              <w:t>Mid/3525</w:t>
            </w:r>
          </w:p>
        </w:tc>
        <w:tc>
          <w:tcPr>
            <w:tcW w:w="1843" w:type="dxa"/>
            <w:shd w:val="clear" w:color="auto" w:fill="auto"/>
            <w:vAlign w:val="center"/>
          </w:tcPr>
          <w:p w14:paraId="05936376"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025B48A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02FE537C" w14:textId="77777777" w:rsidR="000D5725" w:rsidRPr="00F508B8" w:rsidRDefault="000D5725" w:rsidP="00135A41">
            <w:pPr>
              <w:pStyle w:val="TAL"/>
              <w:rPr>
                <w:rFonts w:cs="Arial"/>
                <w:szCs w:val="18"/>
              </w:rPr>
            </w:pPr>
            <w:r w:rsidRPr="00F508B8">
              <w:rPr>
                <w:rFonts w:cs="Arial"/>
                <w:szCs w:val="18"/>
              </w:rPr>
              <w:t>Exception Note 3 of TS 38.101-3 table 7.3B.2.3.1-1</w:t>
            </w:r>
          </w:p>
        </w:tc>
      </w:tr>
      <w:tr w:rsidR="000D5725" w:rsidRPr="00F508B8" w14:paraId="75AB664D" w14:textId="77777777" w:rsidTr="008C05F3">
        <w:trPr>
          <w:gridAfter w:val="1"/>
          <w:wAfter w:w="14" w:type="dxa"/>
          <w:trHeight w:val="248"/>
        </w:trPr>
        <w:tc>
          <w:tcPr>
            <w:tcW w:w="1549" w:type="dxa"/>
            <w:tcBorders>
              <w:top w:val="nil"/>
            </w:tcBorders>
            <w:vAlign w:val="center"/>
          </w:tcPr>
          <w:p w14:paraId="23D0F41A"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F508B8" w:rsidRDefault="000D5725" w:rsidP="00135A41">
            <w:pPr>
              <w:pStyle w:val="TAC"/>
              <w:rPr>
                <w:rFonts w:cs="Arial"/>
                <w:szCs w:val="18"/>
                <w:lang w:eastAsia="zh-CN"/>
              </w:rPr>
            </w:pPr>
            <w:r w:rsidRPr="00F508B8">
              <w:rPr>
                <w:rFonts w:cs="Arial"/>
                <w:szCs w:val="18"/>
              </w:rPr>
              <w:t>Mid /3685.005</w:t>
            </w:r>
          </w:p>
        </w:tc>
        <w:tc>
          <w:tcPr>
            <w:tcW w:w="1843" w:type="dxa"/>
            <w:shd w:val="clear" w:color="auto" w:fill="auto"/>
            <w:vAlign w:val="center"/>
          </w:tcPr>
          <w:p w14:paraId="59D7CEEB"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4729E88F" w14:textId="77777777" w:rsidR="000D5725" w:rsidRPr="00F508B8" w:rsidRDefault="000D5725" w:rsidP="00135A41">
            <w:pPr>
              <w:pStyle w:val="TAC"/>
              <w:rPr>
                <w:rFonts w:cs="Arial"/>
                <w:szCs w:val="18"/>
              </w:rPr>
            </w:pPr>
            <w:r w:rsidRPr="00F508B8">
              <w:rPr>
                <w:rFonts w:cs="Arial"/>
                <w:szCs w:val="18"/>
              </w:rPr>
              <w:t>Receiver Harmonic Mixing</w:t>
            </w:r>
          </w:p>
        </w:tc>
        <w:tc>
          <w:tcPr>
            <w:tcW w:w="2975" w:type="dxa"/>
            <w:vAlign w:val="center"/>
          </w:tcPr>
          <w:p w14:paraId="2DCB91F6" w14:textId="77777777" w:rsidR="000D5725" w:rsidRPr="00F508B8" w:rsidRDefault="000D5725" w:rsidP="00135A41">
            <w:pPr>
              <w:pStyle w:val="TAL"/>
              <w:rPr>
                <w:rFonts w:cs="Arial"/>
                <w:szCs w:val="18"/>
              </w:rPr>
            </w:pPr>
            <w:r w:rsidRPr="00F508B8">
              <w:rPr>
                <w:rFonts w:cs="Arial"/>
                <w:szCs w:val="18"/>
              </w:rPr>
              <w:t>Receiver Harmonic Mixing Exception in TS 38.101-3 Table 7.3B.2.3.2-1</w:t>
            </w:r>
          </w:p>
        </w:tc>
      </w:tr>
      <w:tr w:rsidR="000D5725" w:rsidRPr="00F508B8" w14:paraId="3A0D745B" w14:textId="77777777" w:rsidTr="008C05F3">
        <w:trPr>
          <w:gridAfter w:val="1"/>
          <w:wAfter w:w="14" w:type="dxa"/>
          <w:trHeight w:val="248"/>
        </w:trPr>
        <w:tc>
          <w:tcPr>
            <w:tcW w:w="1549" w:type="dxa"/>
            <w:tcBorders>
              <w:bottom w:val="nil"/>
            </w:tcBorders>
            <w:vAlign w:val="center"/>
          </w:tcPr>
          <w:p w14:paraId="4B8093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F508B8" w:rsidRDefault="000D5725" w:rsidP="00135A41">
            <w:pPr>
              <w:pStyle w:val="TAC"/>
              <w:rPr>
                <w:rFonts w:cs="Arial"/>
                <w:szCs w:val="18"/>
                <w:lang w:eastAsia="zh-CN"/>
              </w:rPr>
            </w:pPr>
            <w:r w:rsidRPr="00F508B8">
              <w:rPr>
                <w:rFonts w:cs="Arial"/>
                <w:szCs w:val="18"/>
              </w:rPr>
              <w:t>Low/High</w:t>
            </w:r>
          </w:p>
        </w:tc>
        <w:tc>
          <w:tcPr>
            <w:tcW w:w="1843" w:type="dxa"/>
            <w:shd w:val="clear" w:color="auto" w:fill="auto"/>
            <w:vAlign w:val="center"/>
          </w:tcPr>
          <w:p w14:paraId="78DD1E0D"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55D6D314" w14:textId="77777777" w:rsidR="000D5725" w:rsidRPr="00F508B8" w:rsidRDefault="000D5725" w:rsidP="00135A41">
            <w:pPr>
              <w:pStyle w:val="TAC"/>
              <w:rPr>
                <w:rFonts w:cs="Arial"/>
                <w:szCs w:val="18"/>
              </w:rPr>
            </w:pPr>
          </w:p>
        </w:tc>
        <w:tc>
          <w:tcPr>
            <w:tcW w:w="2975" w:type="dxa"/>
            <w:vAlign w:val="center"/>
          </w:tcPr>
          <w:p w14:paraId="2D6C97EF" w14:textId="77777777" w:rsidR="000D5725" w:rsidRPr="00F508B8" w:rsidRDefault="000D5725" w:rsidP="00135A41">
            <w:pPr>
              <w:pStyle w:val="TAL"/>
              <w:rPr>
                <w:rFonts w:cs="Arial"/>
                <w:szCs w:val="18"/>
              </w:rPr>
            </w:pPr>
            <w:r w:rsidRPr="00F508B8">
              <w:rPr>
                <w:rFonts w:cs="Arial"/>
                <w:szCs w:val="18"/>
              </w:rPr>
              <w:t>Receiver Harmonic Mixing avoided</w:t>
            </w:r>
          </w:p>
        </w:tc>
      </w:tr>
      <w:tr w:rsidR="000D5725" w:rsidRPr="00F508B8" w14:paraId="1B9E3C10" w14:textId="77777777" w:rsidTr="008C05F3">
        <w:trPr>
          <w:gridAfter w:val="1"/>
          <w:wAfter w:w="14" w:type="dxa"/>
          <w:trHeight w:val="248"/>
        </w:trPr>
        <w:tc>
          <w:tcPr>
            <w:tcW w:w="1549" w:type="dxa"/>
            <w:tcBorders>
              <w:top w:val="nil"/>
              <w:bottom w:val="nil"/>
            </w:tcBorders>
            <w:vAlign w:val="center"/>
          </w:tcPr>
          <w:p w14:paraId="31359A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F508B8" w:rsidRDefault="000D5725" w:rsidP="00135A41">
            <w:pPr>
              <w:pStyle w:val="TAC"/>
              <w:rPr>
                <w:rFonts w:cs="Arial"/>
                <w:szCs w:val="18"/>
                <w:lang w:eastAsia="zh-CN"/>
              </w:rPr>
            </w:pPr>
            <w:r w:rsidRPr="00F508B8">
              <w:rPr>
                <w:rFonts w:eastAsia="MS Mincho"/>
              </w:rPr>
              <w:t>UL 1740/ UL3574.995</w:t>
            </w:r>
          </w:p>
        </w:tc>
        <w:tc>
          <w:tcPr>
            <w:tcW w:w="1843" w:type="dxa"/>
            <w:shd w:val="clear" w:color="auto" w:fill="auto"/>
            <w:vAlign w:val="center"/>
          </w:tcPr>
          <w:p w14:paraId="321F491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75437E52"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9520BDF"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14:paraId="6D3CB878" w14:textId="77777777" w:rsidTr="008C05F3">
        <w:trPr>
          <w:gridAfter w:val="1"/>
          <w:wAfter w:w="14" w:type="dxa"/>
          <w:trHeight w:val="248"/>
        </w:trPr>
        <w:tc>
          <w:tcPr>
            <w:tcW w:w="1549" w:type="dxa"/>
            <w:tcBorders>
              <w:top w:val="nil"/>
            </w:tcBorders>
            <w:vAlign w:val="center"/>
          </w:tcPr>
          <w:p w14:paraId="2072E152"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F508B8" w:rsidRDefault="000D5725" w:rsidP="00135A41">
            <w:pPr>
              <w:pStyle w:val="TAC"/>
              <w:rPr>
                <w:rFonts w:cs="Arial"/>
                <w:szCs w:val="18"/>
                <w:lang w:eastAsia="zh-CN"/>
              </w:rPr>
            </w:pPr>
            <w:r w:rsidRPr="00F508B8">
              <w:rPr>
                <w:rFonts w:eastAsia="MS Mincho"/>
              </w:rPr>
              <w:t>UL 1765/ UL 3435</w:t>
            </w:r>
          </w:p>
        </w:tc>
        <w:tc>
          <w:tcPr>
            <w:tcW w:w="1843" w:type="dxa"/>
            <w:shd w:val="clear" w:color="auto" w:fill="auto"/>
            <w:vAlign w:val="center"/>
          </w:tcPr>
          <w:p w14:paraId="52F449C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00BEEB4E"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755AF8E"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rsidDel="00F17F6D" w14:paraId="0419934A" w14:textId="77777777" w:rsidTr="008C05F3">
        <w:trPr>
          <w:gridAfter w:val="1"/>
          <w:wAfter w:w="14" w:type="dxa"/>
          <w:trHeight w:val="248"/>
        </w:trPr>
        <w:tc>
          <w:tcPr>
            <w:tcW w:w="1549" w:type="dxa"/>
            <w:tcBorders>
              <w:top w:val="nil"/>
              <w:bottom w:val="nil"/>
            </w:tcBorders>
            <w:vAlign w:val="center"/>
          </w:tcPr>
          <w:p w14:paraId="4D7DCFC0" w14:textId="77777777" w:rsidR="000D5725" w:rsidRPr="00F508B8" w:rsidDel="00F17F6D"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/n77A</w:t>
            </w:r>
          </w:p>
        </w:tc>
        <w:tc>
          <w:tcPr>
            <w:tcW w:w="1704" w:type="dxa"/>
            <w:shd w:val="clear" w:color="auto" w:fill="auto"/>
            <w:vAlign w:val="center"/>
          </w:tcPr>
          <w:p w14:paraId="6E97D1D6" w14:textId="77777777" w:rsidR="000D5725" w:rsidRPr="00F508B8" w:rsidDel="00F17F6D" w:rsidRDefault="000D5725" w:rsidP="00135A41">
            <w:pPr>
              <w:pStyle w:val="TAC"/>
              <w:rPr>
                <w:rFonts w:cs="Arial"/>
                <w:szCs w:val="18"/>
              </w:rPr>
            </w:pPr>
            <w:r w:rsidRPr="00F508B8">
              <w:rPr>
                <w:rFonts w:cs="Arial"/>
                <w:szCs w:val="18"/>
              </w:rPr>
              <w:t>UL 837.5 MHz / DL 3350.01 MHz</w:t>
            </w:r>
          </w:p>
        </w:tc>
        <w:tc>
          <w:tcPr>
            <w:tcW w:w="1843" w:type="dxa"/>
            <w:shd w:val="clear" w:color="auto" w:fill="auto"/>
            <w:vAlign w:val="center"/>
          </w:tcPr>
          <w:p w14:paraId="5159FDD2"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046B3D88" w14:textId="77777777" w:rsidR="000D5725" w:rsidRPr="00F508B8" w:rsidDel="00F17F6D" w:rsidRDefault="000D5725" w:rsidP="00135A41">
            <w:pPr>
              <w:pStyle w:val="TAC"/>
              <w:rPr>
                <w:rFonts w:cs="Arial"/>
                <w:szCs w:val="18"/>
              </w:rPr>
            </w:pPr>
            <w:r w:rsidRPr="00F508B8">
              <w:rPr>
                <w:rFonts w:cs="Arial"/>
                <w:szCs w:val="18"/>
              </w:rPr>
              <w:t>UL Harmonic Interference</w:t>
            </w:r>
          </w:p>
        </w:tc>
        <w:tc>
          <w:tcPr>
            <w:tcW w:w="2975" w:type="dxa"/>
            <w:vAlign w:val="center"/>
          </w:tcPr>
          <w:p w14:paraId="21242E86"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rsidDel="00F17F6D" w14:paraId="487485B5" w14:textId="77777777" w:rsidTr="008C05F3">
        <w:trPr>
          <w:gridAfter w:val="1"/>
          <w:wAfter w:w="14" w:type="dxa"/>
          <w:trHeight w:val="248"/>
        </w:trPr>
        <w:tc>
          <w:tcPr>
            <w:tcW w:w="1549" w:type="dxa"/>
            <w:tcBorders>
              <w:top w:val="nil"/>
              <w:bottom w:val="nil"/>
            </w:tcBorders>
            <w:vAlign w:val="center"/>
          </w:tcPr>
          <w:p w14:paraId="643431BB"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F508B8" w:rsidDel="00F17F6D" w:rsidRDefault="000D5725" w:rsidP="00135A41">
            <w:pPr>
              <w:pStyle w:val="TAC"/>
              <w:rPr>
                <w:rFonts w:cs="Arial"/>
                <w:szCs w:val="18"/>
              </w:rPr>
            </w:pPr>
            <w:r w:rsidRPr="00F508B8">
              <w:rPr>
                <w:rFonts w:cs="Arial"/>
                <w:szCs w:val="18"/>
              </w:rPr>
              <w:t xml:space="preserve">UL 829 MHz / DL </w:t>
            </w:r>
            <w:r w:rsidRPr="00F508B8">
              <w:rPr>
                <w:rFonts w:cs="Arial"/>
                <w:szCs w:val="18"/>
              </w:rPr>
              <w:lastRenderedPageBreak/>
              <w:t>4145.01 MHz</w:t>
            </w:r>
          </w:p>
        </w:tc>
        <w:tc>
          <w:tcPr>
            <w:tcW w:w="1843" w:type="dxa"/>
            <w:shd w:val="clear" w:color="auto" w:fill="auto"/>
            <w:vAlign w:val="center"/>
          </w:tcPr>
          <w:p w14:paraId="52444B90" w14:textId="77777777" w:rsidR="000D5725" w:rsidRPr="00F508B8" w:rsidDel="00F17F6D" w:rsidRDefault="000D5725" w:rsidP="00135A41">
            <w:pPr>
              <w:pStyle w:val="TAC"/>
              <w:rPr>
                <w:rFonts w:cs="Arial"/>
                <w:szCs w:val="18"/>
              </w:rPr>
            </w:pPr>
            <w:r w:rsidRPr="00F508B8">
              <w:rPr>
                <w:rFonts w:cs="Arial"/>
                <w:szCs w:val="18"/>
              </w:rPr>
              <w:lastRenderedPageBreak/>
              <w:t>10/100</w:t>
            </w:r>
          </w:p>
        </w:tc>
        <w:tc>
          <w:tcPr>
            <w:tcW w:w="1984" w:type="dxa"/>
            <w:vAlign w:val="center"/>
          </w:tcPr>
          <w:p w14:paraId="2113A36A" w14:textId="77777777" w:rsidR="000D5725" w:rsidRPr="00F508B8" w:rsidDel="00F17F6D" w:rsidRDefault="000D5725" w:rsidP="00135A41">
            <w:pPr>
              <w:pStyle w:val="TAC"/>
              <w:rPr>
                <w:rFonts w:cs="Arial"/>
                <w:szCs w:val="18"/>
              </w:rPr>
            </w:pPr>
            <w:r w:rsidRPr="00F508B8">
              <w:rPr>
                <w:rFonts w:cs="Arial"/>
                <w:szCs w:val="18"/>
              </w:rPr>
              <w:t xml:space="preserve">UL Harmonic </w:t>
            </w:r>
            <w:r w:rsidRPr="00F508B8">
              <w:rPr>
                <w:rFonts w:cs="Arial"/>
                <w:szCs w:val="18"/>
              </w:rPr>
              <w:lastRenderedPageBreak/>
              <w:t>Interference</w:t>
            </w:r>
          </w:p>
        </w:tc>
        <w:tc>
          <w:tcPr>
            <w:tcW w:w="2975" w:type="dxa"/>
            <w:vAlign w:val="center"/>
          </w:tcPr>
          <w:p w14:paraId="0970D3A8"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lastRenderedPageBreak/>
              <w:t xml:space="preserve">Exception Note 4, 5, 17 of TS </w:t>
            </w:r>
            <w:r w:rsidRPr="00F508B8">
              <w:rPr>
                <w:rFonts w:ascii="Arial" w:hAnsi="Arial" w:cs="Arial"/>
                <w:sz w:val="18"/>
                <w:szCs w:val="18"/>
              </w:rPr>
              <w:lastRenderedPageBreak/>
              <w:t>38.101-3 table 7.3B.2.3.1-1</w:t>
            </w:r>
          </w:p>
        </w:tc>
      </w:tr>
      <w:tr w:rsidR="000D5725" w:rsidRPr="00F508B8" w:rsidDel="00F17F6D" w14:paraId="61E5E062" w14:textId="77777777" w:rsidTr="008C05F3">
        <w:trPr>
          <w:gridAfter w:val="1"/>
          <w:wAfter w:w="14" w:type="dxa"/>
          <w:trHeight w:val="248"/>
        </w:trPr>
        <w:tc>
          <w:tcPr>
            <w:tcW w:w="1549" w:type="dxa"/>
            <w:tcBorders>
              <w:top w:val="nil"/>
              <w:bottom w:val="nil"/>
            </w:tcBorders>
            <w:vAlign w:val="center"/>
          </w:tcPr>
          <w:p w14:paraId="393A5B01"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F508B8" w:rsidDel="00F17F6D" w:rsidRDefault="000D5725" w:rsidP="00135A41">
            <w:pPr>
              <w:pStyle w:val="TAC"/>
              <w:rPr>
                <w:rFonts w:cs="Arial"/>
                <w:szCs w:val="18"/>
              </w:rPr>
            </w:pPr>
            <w:r w:rsidRPr="00F508B8">
              <w:rPr>
                <w:rFonts w:cs="Arial"/>
                <w:szCs w:val="18"/>
              </w:rPr>
              <w:t>UL Mid/DL Mid</w:t>
            </w:r>
          </w:p>
        </w:tc>
        <w:tc>
          <w:tcPr>
            <w:tcW w:w="1843" w:type="dxa"/>
            <w:shd w:val="clear" w:color="auto" w:fill="auto"/>
            <w:vAlign w:val="center"/>
          </w:tcPr>
          <w:p w14:paraId="434FEC46"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6C280CF9" w14:textId="77777777" w:rsidR="000D5725" w:rsidRPr="00F508B8" w:rsidDel="00F17F6D" w:rsidRDefault="000D5725" w:rsidP="00135A41">
            <w:pPr>
              <w:pStyle w:val="TAC"/>
              <w:rPr>
                <w:rFonts w:cs="Arial"/>
                <w:szCs w:val="18"/>
              </w:rPr>
            </w:pPr>
          </w:p>
        </w:tc>
        <w:tc>
          <w:tcPr>
            <w:tcW w:w="2975" w:type="dxa"/>
            <w:vAlign w:val="center"/>
          </w:tcPr>
          <w:p w14:paraId="57869A9A"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rsidDel="00F17F6D" w14:paraId="492C3442" w14:textId="77777777" w:rsidTr="008C05F3">
        <w:trPr>
          <w:gridAfter w:val="1"/>
          <w:wAfter w:w="14" w:type="dxa"/>
          <w:trHeight w:val="248"/>
        </w:trPr>
        <w:tc>
          <w:tcPr>
            <w:tcW w:w="1549" w:type="dxa"/>
            <w:tcBorders>
              <w:top w:val="nil"/>
              <w:bottom w:val="nil"/>
            </w:tcBorders>
            <w:vAlign w:val="center"/>
          </w:tcPr>
          <w:p w14:paraId="4ADDF2A8"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F508B8" w:rsidDel="00F17F6D" w:rsidRDefault="000D5725" w:rsidP="00135A41">
            <w:pPr>
              <w:pStyle w:val="TAC"/>
              <w:rPr>
                <w:rFonts w:cs="Arial"/>
                <w:szCs w:val="18"/>
              </w:rPr>
            </w:pPr>
            <w:r w:rsidRPr="00F508B8">
              <w:rPr>
                <w:rFonts w:cs="Arial"/>
                <w:szCs w:val="18"/>
              </w:rPr>
              <w:t>UL 844 MHz/DL 3421.005 MHz</w:t>
            </w:r>
          </w:p>
        </w:tc>
        <w:tc>
          <w:tcPr>
            <w:tcW w:w="1843" w:type="dxa"/>
            <w:shd w:val="clear" w:color="auto" w:fill="auto"/>
            <w:vAlign w:val="center"/>
          </w:tcPr>
          <w:p w14:paraId="4F8D2426"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74B09BBF"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3653D557"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567A3604" w14:textId="77777777" w:rsidTr="008C05F3">
        <w:trPr>
          <w:gridAfter w:val="1"/>
          <w:wAfter w:w="14" w:type="dxa"/>
          <w:trHeight w:val="248"/>
        </w:trPr>
        <w:tc>
          <w:tcPr>
            <w:tcW w:w="1549" w:type="dxa"/>
            <w:tcBorders>
              <w:top w:val="nil"/>
              <w:bottom w:val="nil"/>
            </w:tcBorders>
            <w:vAlign w:val="center"/>
          </w:tcPr>
          <w:p w14:paraId="3FDDB705"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F508B8" w:rsidDel="00F17F6D" w:rsidRDefault="000D5725" w:rsidP="00135A41">
            <w:pPr>
              <w:pStyle w:val="TAC"/>
              <w:rPr>
                <w:rFonts w:cs="Arial"/>
                <w:szCs w:val="18"/>
              </w:rPr>
            </w:pPr>
            <w:r w:rsidRPr="00F508B8">
              <w:rPr>
                <w:rFonts w:cs="Arial"/>
                <w:szCs w:val="18"/>
              </w:rPr>
              <w:t>UL 826.5 MHz/DL 4177.5 MHz</w:t>
            </w:r>
          </w:p>
        </w:tc>
        <w:tc>
          <w:tcPr>
            <w:tcW w:w="1843" w:type="dxa"/>
            <w:shd w:val="clear" w:color="auto" w:fill="auto"/>
            <w:vAlign w:val="center"/>
          </w:tcPr>
          <w:p w14:paraId="5315F607"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0C8C5612"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7ECE96C0"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0E109154" w14:textId="77777777" w:rsidTr="008C05F3">
        <w:trPr>
          <w:gridAfter w:val="1"/>
          <w:wAfter w:w="14" w:type="dxa"/>
          <w:trHeight w:val="248"/>
        </w:trPr>
        <w:tc>
          <w:tcPr>
            <w:tcW w:w="1549" w:type="dxa"/>
            <w:tcBorders>
              <w:top w:val="nil"/>
            </w:tcBorders>
            <w:vAlign w:val="center"/>
          </w:tcPr>
          <w:p w14:paraId="29771172"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F508B8"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F508B8" w:rsidDel="00F17F6D" w:rsidRDefault="000D5725" w:rsidP="00135A41">
            <w:pPr>
              <w:pStyle w:val="TAC"/>
              <w:rPr>
                <w:rFonts w:cs="Arial"/>
                <w:szCs w:val="18"/>
              </w:rPr>
            </w:pPr>
          </w:p>
        </w:tc>
        <w:tc>
          <w:tcPr>
            <w:tcW w:w="1984" w:type="dxa"/>
            <w:vAlign w:val="center"/>
          </w:tcPr>
          <w:p w14:paraId="766CCA78" w14:textId="77777777" w:rsidR="000D5725" w:rsidRPr="00F508B8" w:rsidDel="00F17F6D" w:rsidRDefault="000D5725" w:rsidP="00135A41">
            <w:pPr>
              <w:pStyle w:val="TAC"/>
              <w:rPr>
                <w:rFonts w:cs="Arial"/>
                <w:szCs w:val="18"/>
              </w:rPr>
            </w:pPr>
          </w:p>
        </w:tc>
        <w:tc>
          <w:tcPr>
            <w:tcW w:w="2975" w:type="dxa"/>
            <w:vAlign w:val="center"/>
          </w:tcPr>
          <w:p w14:paraId="46A048AB" w14:textId="77777777" w:rsidR="000D5725" w:rsidRPr="00F508B8" w:rsidDel="00F17F6D" w:rsidRDefault="000D5725" w:rsidP="00135A41">
            <w:pPr>
              <w:keepNext/>
              <w:keepLines/>
              <w:spacing w:after="0"/>
              <w:rPr>
                <w:rFonts w:ascii="Arial" w:hAnsi="Arial" w:cs="Arial"/>
                <w:sz w:val="18"/>
                <w:szCs w:val="18"/>
              </w:rPr>
            </w:pPr>
          </w:p>
        </w:tc>
      </w:tr>
      <w:tr w:rsidR="000D5725" w:rsidRPr="00F508B8" w14:paraId="7FDA16FA" w14:textId="77777777" w:rsidTr="008C05F3">
        <w:trPr>
          <w:gridAfter w:val="1"/>
          <w:wAfter w:w="14" w:type="dxa"/>
          <w:trHeight w:val="248"/>
        </w:trPr>
        <w:tc>
          <w:tcPr>
            <w:tcW w:w="1549" w:type="dxa"/>
            <w:tcBorders>
              <w:top w:val="nil"/>
              <w:bottom w:val="nil"/>
            </w:tcBorders>
            <w:vAlign w:val="center"/>
          </w:tcPr>
          <w:p w14:paraId="2CA408C0"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/n78A</w:t>
            </w:r>
          </w:p>
        </w:tc>
        <w:tc>
          <w:tcPr>
            <w:tcW w:w="1704" w:type="dxa"/>
            <w:shd w:val="clear" w:color="auto" w:fill="auto"/>
            <w:vAlign w:val="center"/>
          </w:tcPr>
          <w:p w14:paraId="2BF0814C" w14:textId="77777777" w:rsidR="000D5725" w:rsidRPr="00F508B8" w:rsidRDefault="000D5725" w:rsidP="00135A41">
            <w:pPr>
              <w:pStyle w:val="TAC"/>
              <w:rPr>
                <w:rFonts w:cs="Arial"/>
                <w:szCs w:val="18"/>
              </w:rPr>
            </w:pPr>
            <w:r w:rsidRPr="00F508B8">
              <w:rPr>
                <w:rFonts w:cs="Arial"/>
                <w:szCs w:val="18"/>
              </w:rPr>
              <w:t>UL 840 MHz / DL 3360 MHz</w:t>
            </w:r>
          </w:p>
        </w:tc>
        <w:tc>
          <w:tcPr>
            <w:tcW w:w="1843" w:type="dxa"/>
            <w:shd w:val="clear" w:color="auto" w:fill="auto"/>
            <w:vAlign w:val="center"/>
          </w:tcPr>
          <w:p w14:paraId="449D0864"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5757BE9E"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C388884"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14:paraId="595C0732" w14:textId="77777777" w:rsidTr="008C05F3">
        <w:trPr>
          <w:gridAfter w:val="1"/>
          <w:wAfter w:w="14" w:type="dxa"/>
          <w:trHeight w:val="248"/>
        </w:trPr>
        <w:tc>
          <w:tcPr>
            <w:tcW w:w="1549" w:type="dxa"/>
            <w:tcBorders>
              <w:top w:val="nil"/>
              <w:bottom w:val="nil"/>
            </w:tcBorders>
            <w:vAlign w:val="center"/>
          </w:tcPr>
          <w:p w14:paraId="6CB06BA7"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F508B8" w:rsidRDefault="000D5725" w:rsidP="00135A41">
            <w:pPr>
              <w:pStyle w:val="TAC"/>
              <w:rPr>
                <w:rFonts w:cs="Arial"/>
                <w:szCs w:val="18"/>
              </w:rPr>
            </w:pPr>
            <w:r w:rsidRPr="00F508B8">
              <w:rPr>
                <w:rFonts w:cs="Arial"/>
                <w:szCs w:val="18"/>
              </w:rPr>
              <w:t>UL 840 MHz / DL 3560.01 MHz</w:t>
            </w:r>
          </w:p>
        </w:tc>
        <w:tc>
          <w:tcPr>
            <w:tcW w:w="1843" w:type="dxa"/>
            <w:shd w:val="clear" w:color="auto" w:fill="auto"/>
            <w:vAlign w:val="center"/>
          </w:tcPr>
          <w:p w14:paraId="07E3E812"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4D4ABF06" w14:textId="77777777" w:rsidR="000D5725" w:rsidRPr="00F508B8" w:rsidRDefault="000D5725" w:rsidP="00135A41">
            <w:pPr>
              <w:pStyle w:val="TAC"/>
              <w:rPr>
                <w:rFonts w:cs="Arial"/>
                <w:szCs w:val="18"/>
              </w:rPr>
            </w:pPr>
          </w:p>
        </w:tc>
        <w:tc>
          <w:tcPr>
            <w:tcW w:w="2975" w:type="dxa"/>
            <w:vAlign w:val="center"/>
          </w:tcPr>
          <w:p w14:paraId="478F23C5"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14:paraId="2299590D" w14:textId="77777777" w:rsidTr="008C05F3">
        <w:trPr>
          <w:gridAfter w:val="1"/>
          <w:wAfter w:w="14" w:type="dxa"/>
          <w:trHeight w:val="248"/>
        </w:trPr>
        <w:tc>
          <w:tcPr>
            <w:tcW w:w="1549" w:type="dxa"/>
            <w:tcBorders>
              <w:top w:val="nil"/>
            </w:tcBorders>
            <w:vAlign w:val="center"/>
          </w:tcPr>
          <w:p w14:paraId="3A8CDFB5"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F508B8" w:rsidRDefault="000D5725" w:rsidP="00135A41">
            <w:pPr>
              <w:pStyle w:val="TAC"/>
              <w:rPr>
                <w:rFonts w:cs="Arial"/>
                <w:szCs w:val="18"/>
              </w:rPr>
            </w:pPr>
            <w:r w:rsidRPr="00F508B8">
              <w:rPr>
                <w:rFonts w:cs="Arial"/>
                <w:szCs w:val="18"/>
              </w:rPr>
              <w:t>UL 844 MHz/UL 3421.005 MHz</w:t>
            </w:r>
          </w:p>
        </w:tc>
        <w:tc>
          <w:tcPr>
            <w:tcW w:w="1843" w:type="dxa"/>
            <w:shd w:val="clear" w:color="auto" w:fill="auto"/>
            <w:vAlign w:val="center"/>
          </w:tcPr>
          <w:p w14:paraId="40AF5278" w14:textId="77777777" w:rsidR="000D5725" w:rsidRPr="00F508B8" w:rsidRDefault="000D5725" w:rsidP="00135A41">
            <w:pPr>
              <w:pStyle w:val="TAC"/>
              <w:rPr>
                <w:rFonts w:cs="Arial"/>
                <w:szCs w:val="18"/>
              </w:rPr>
            </w:pPr>
            <w:r w:rsidRPr="00F508B8">
              <w:rPr>
                <w:rFonts w:cs="Arial"/>
                <w:szCs w:val="18"/>
              </w:rPr>
              <w:t>5/10</w:t>
            </w:r>
          </w:p>
        </w:tc>
        <w:tc>
          <w:tcPr>
            <w:tcW w:w="1984" w:type="dxa"/>
          </w:tcPr>
          <w:p w14:paraId="20FBA9B3" w14:textId="77777777" w:rsidR="000D5725" w:rsidRPr="00F508B8" w:rsidRDefault="000D5725" w:rsidP="00135A41">
            <w:pPr>
              <w:pStyle w:val="TAC"/>
              <w:rPr>
                <w:rFonts w:cs="Arial"/>
                <w:szCs w:val="18"/>
              </w:rPr>
            </w:pPr>
            <w:r w:rsidRPr="00F508B8">
              <w:t>Dual UL intermodulation</w:t>
            </w:r>
          </w:p>
        </w:tc>
        <w:tc>
          <w:tcPr>
            <w:tcW w:w="2975" w:type="dxa"/>
          </w:tcPr>
          <w:p w14:paraId="71AA0547"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E2297F" w:rsidRPr="00F508B8" w14:paraId="59036323" w14:textId="77777777" w:rsidTr="008C05F3">
        <w:trPr>
          <w:gridAfter w:val="1"/>
          <w:wAfter w:w="14" w:type="dxa"/>
          <w:trHeight w:val="248"/>
        </w:trPr>
        <w:tc>
          <w:tcPr>
            <w:tcW w:w="1549" w:type="dxa"/>
            <w:tcBorders>
              <w:top w:val="nil"/>
            </w:tcBorders>
            <w:vAlign w:val="center"/>
          </w:tcPr>
          <w:p w14:paraId="380E2395" w14:textId="35F65491"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n66A</w:t>
            </w:r>
          </w:p>
        </w:tc>
        <w:tc>
          <w:tcPr>
            <w:tcW w:w="1704" w:type="dxa"/>
            <w:shd w:val="clear" w:color="auto" w:fill="auto"/>
            <w:vAlign w:val="center"/>
          </w:tcPr>
          <w:p w14:paraId="1177EEB6" w14:textId="46172195" w:rsidR="00E2297F" w:rsidRPr="00F508B8" w:rsidRDefault="00E2297F" w:rsidP="00E2297F">
            <w:pPr>
              <w:pStyle w:val="TAC"/>
              <w:rPr>
                <w:rFonts w:cs="Arial"/>
                <w:szCs w:val="18"/>
              </w:rPr>
            </w:pPr>
            <w:r>
              <w:rPr>
                <w:rFonts w:cs="Arial"/>
                <w:szCs w:val="18"/>
              </w:rPr>
              <w:t>UL2535 MHz/ UL 1730 MHz</w:t>
            </w:r>
          </w:p>
        </w:tc>
        <w:tc>
          <w:tcPr>
            <w:tcW w:w="1843" w:type="dxa"/>
            <w:shd w:val="clear" w:color="auto" w:fill="auto"/>
            <w:vAlign w:val="center"/>
          </w:tcPr>
          <w:p w14:paraId="410D7EF4" w14:textId="007021FB" w:rsidR="00E2297F" w:rsidRPr="00F508B8" w:rsidRDefault="00E2297F" w:rsidP="00E2297F">
            <w:pPr>
              <w:pStyle w:val="TAC"/>
              <w:rPr>
                <w:rFonts w:cs="Arial"/>
                <w:szCs w:val="18"/>
              </w:rPr>
            </w:pPr>
            <w:r>
              <w:t>10/5</w:t>
            </w:r>
          </w:p>
        </w:tc>
        <w:tc>
          <w:tcPr>
            <w:tcW w:w="1984" w:type="dxa"/>
          </w:tcPr>
          <w:p w14:paraId="3DCC3161" w14:textId="68D44D48" w:rsidR="00E2297F" w:rsidRPr="00F508B8" w:rsidRDefault="00E2297F" w:rsidP="00E2297F">
            <w:pPr>
              <w:pStyle w:val="TAC"/>
            </w:pPr>
            <w:r>
              <w:t>Dual UL intermodulation</w:t>
            </w:r>
          </w:p>
        </w:tc>
        <w:tc>
          <w:tcPr>
            <w:tcW w:w="2975" w:type="dxa"/>
          </w:tcPr>
          <w:p w14:paraId="5D8F2ECD" w14:textId="33A5BEB7" w:rsidR="00E2297F" w:rsidRPr="00F508B8" w:rsidRDefault="00E2297F" w:rsidP="008C05F3">
            <w:pPr>
              <w:pStyle w:val="TAL"/>
            </w:pPr>
            <w:r>
              <w:t>Exception in TS 38.101-3 Table 7.3B.2.3.5.1-1</w:t>
            </w:r>
          </w:p>
        </w:tc>
      </w:tr>
      <w:tr w:rsidR="00E2297F" w:rsidRPr="00F508B8" w14:paraId="18ACC2A9" w14:textId="77777777" w:rsidTr="008C05F3">
        <w:trPr>
          <w:gridAfter w:val="1"/>
          <w:wAfter w:w="14" w:type="dxa"/>
          <w:trHeight w:val="248"/>
        </w:trPr>
        <w:tc>
          <w:tcPr>
            <w:tcW w:w="1549" w:type="dxa"/>
            <w:tcBorders>
              <w:top w:val="nil"/>
              <w:bottom w:val="nil"/>
            </w:tcBorders>
            <w:vAlign w:val="center"/>
          </w:tcPr>
          <w:p w14:paraId="707197B5" w14:textId="78924593"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n71A</w:t>
            </w:r>
          </w:p>
        </w:tc>
        <w:tc>
          <w:tcPr>
            <w:tcW w:w="1704" w:type="dxa"/>
            <w:shd w:val="clear" w:color="auto" w:fill="auto"/>
            <w:vAlign w:val="center"/>
          </w:tcPr>
          <w:p w14:paraId="50D5FB1B" w14:textId="18776630" w:rsidR="00E2297F" w:rsidRPr="00F508B8" w:rsidRDefault="00E2297F" w:rsidP="00E2297F">
            <w:pPr>
              <w:pStyle w:val="TAC"/>
              <w:rPr>
                <w:rFonts w:cs="Arial"/>
                <w:szCs w:val="18"/>
              </w:rPr>
            </w:pPr>
            <w:r>
              <w:rPr>
                <w:rFonts w:cs="Arial"/>
                <w:szCs w:val="18"/>
              </w:rPr>
              <w:t>UL 668 MHz/ DL 2672 MHz</w:t>
            </w:r>
          </w:p>
        </w:tc>
        <w:tc>
          <w:tcPr>
            <w:tcW w:w="1843" w:type="dxa"/>
            <w:shd w:val="clear" w:color="auto" w:fill="auto"/>
            <w:vAlign w:val="center"/>
          </w:tcPr>
          <w:p w14:paraId="3C0F1A7E" w14:textId="136A96F5" w:rsidR="00E2297F" w:rsidRPr="00F508B8" w:rsidRDefault="00E2297F" w:rsidP="00E2297F">
            <w:pPr>
              <w:pStyle w:val="TAC"/>
              <w:rPr>
                <w:rFonts w:cs="Arial"/>
                <w:szCs w:val="18"/>
              </w:rPr>
            </w:pPr>
            <w:r>
              <w:t>20/5</w:t>
            </w:r>
          </w:p>
        </w:tc>
        <w:tc>
          <w:tcPr>
            <w:tcW w:w="1984" w:type="dxa"/>
          </w:tcPr>
          <w:p w14:paraId="2A782BE4" w14:textId="7B2DE46E" w:rsidR="00E2297F" w:rsidRPr="00F508B8" w:rsidRDefault="00E2297F" w:rsidP="00E2297F">
            <w:pPr>
              <w:pStyle w:val="TAC"/>
            </w:pPr>
            <w:r>
              <w:rPr>
                <w:rFonts w:cs="Arial"/>
                <w:szCs w:val="18"/>
              </w:rPr>
              <w:t>UL Harmonic Interference</w:t>
            </w:r>
          </w:p>
        </w:tc>
        <w:tc>
          <w:tcPr>
            <w:tcW w:w="2975" w:type="dxa"/>
            <w:vAlign w:val="center"/>
          </w:tcPr>
          <w:p w14:paraId="5F3894AE" w14:textId="2AA14F57" w:rsidR="00E2297F" w:rsidRPr="00F508B8" w:rsidRDefault="00E2297F" w:rsidP="008C05F3">
            <w:pPr>
              <w:pStyle w:val="TAL"/>
            </w:pPr>
            <w:r>
              <w:t>Exception Note 6, 7, 17 of TS 38.101-3 table 7.3B.2.3.1-1</w:t>
            </w:r>
          </w:p>
        </w:tc>
      </w:tr>
      <w:tr w:rsidR="00E2297F" w:rsidRPr="00F508B8" w14:paraId="7EA80E8A" w14:textId="77777777" w:rsidTr="008C05F3">
        <w:trPr>
          <w:gridAfter w:val="1"/>
          <w:wAfter w:w="14" w:type="dxa"/>
          <w:trHeight w:val="248"/>
        </w:trPr>
        <w:tc>
          <w:tcPr>
            <w:tcW w:w="1549" w:type="dxa"/>
            <w:tcBorders>
              <w:top w:val="nil"/>
            </w:tcBorders>
            <w:vAlign w:val="center"/>
          </w:tcPr>
          <w:p w14:paraId="106E17B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F508B8" w:rsidRDefault="00E2297F" w:rsidP="00E2297F">
            <w:pPr>
              <w:pStyle w:val="TAC"/>
              <w:rPr>
                <w:rFonts w:cs="Arial"/>
                <w:szCs w:val="18"/>
              </w:rPr>
            </w:pPr>
            <w:r>
              <w:rPr>
                <w:rFonts w:cs="Arial"/>
                <w:szCs w:val="18"/>
              </w:rPr>
              <w:t>UL 668 MHz/ DL 2620 MHz</w:t>
            </w:r>
          </w:p>
        </w:tc>
        <w:tc>
          <w:tcPr>
            <w:tcW w:w="1843" w:type="dxa"/>
            <w:shd w:val="clear" w:color="auto" w:fill="auto"/>
            <w:vAlign w:val="center"/>
          </w:tcPr>
          <w:p w14:paraId="5A1699D5" w14:textId="184B2A31" w:rsidR="00E2297F" w:rsidRPr="00F508B8" w:rsidRDefault="00E2297F" w:rsidP="00E2297F">
            <w:pPr>
              <w:pStyle w:val="TAC"/>
              <w:rPr>
                <w:rFonts w:cs="Arial"/>
                <w:szCs w:val="18"/>
              </w:rPr>
            </w:pPr>
            <w:r>
              <w:t>20/5</w:t>
            </w:r>
          </w:p>
        </w:tc>
        <w:tc>
          <w:tcPr>
            <w:tcW w:w="1984" w:type="dxa"/>
          </w:tcPr>
          <w:p w14:paraId="30187318" w14:textId="169E65EE" w:rsidR="00E2297F" w:rsidRPr="00F508B8" w:rsidRDefault="00E2297F" w:rsidP="00E2297F">
            <w:pPr>
              <w:pStyle w:val="TAC"/>
            </w:pPr>
            <w:r>
              <w:rPr>
                <w:rFonts w:cs="Arial"/>
                <w:szCs w:val="18"/>
              </w:rPr>
              <w:t>UL Harmonic avoiding</w:t>
            </w:r>
          </w:p>
        </w:tc>
        <w:tc>
          <w:tcPr>
            <w:tcW w:w="2975" w:type="dxa"/>
          </w:tcPr>
          <w:p w14:paraId="35043D15" w14:textId="55B923EA" w:rsidR="00E2297F" w:rsidRPr="00F508B8" w:rsidRDefault="00E2297F" w:rsidP="008C05F3">
            <w:pPr>
              <w:pStyle w:val="TAL"/>
            </w:pPr>
            <w:r>
              <w:t>HD avoid</w:t>
            </w:r>
          </w:p>
        </w:tc>
      </w:tr>
      <w:tr w:rsidR="00E2297F" w:rsidRPr="00F508B8" w14:paraId="5B4A8BDC" w14:textId="77777777" w:rsidTr="008C05F3">
        <w:trPr>
          <w:gridAfter w:val="1"/>
          <w:wAfter w:w="14" w:type="dxa"/>
          <w:trHeight w:val="248"/>
        </w:trPr>
        <w:tc>
          <w:tcPr>
            <w:tcW w:w="1549" w:type="dxa"/>
            <w:tcBorders>
              <w:top w:val="nil"/>
            </w:tcBorders>
            <w:vAlign w:val="center"/>
          </w:tcPr>
          <w:p w14:paraId="305AE2E3" w14:textId="3AA3BAA6"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n77A</w:t>
            </w:r>
          </w:p>
        </w:tc>
        <w:tc>
          <w:tcPr>
            <w:tcW w:w="1704" w:type="dxa"/>
            <w:shd w:val="clear" w:color="auto" w:fill="auto"/>
            <w:vAlign w:val="center"/>
          </w:tcPr>
          <w:p w14:paraId="29BEE20D" w14:textId="363C48B3" w:rsidR="00E2297F" w:rsidRPr="00F508B8" w:rsidRDefault="00E2297F" w:rsidP="00E2297F">
            <w:pPr>
              <w:pStyle w:val="TAC"/>
              <w:rPr>
                <w:rFonts w:cs="Arial"/>
                <w:szCs w:val="18"/>
              </w:rPr>
            </w:pPr>
            <w:r>
              <w:rPr>
                <w:rFonts w:cs="Arial"/>
                <w:szCs w:val="18"/>
              </w:rPr>
              <w:t>UL2540 MHz/ UL 3870 MHz</w:t>
            </w:r>
          </w:p>
        </w:tc>
        <w:tc>
          <w:tcPr>
            <w:tcW w:w="1843" w:type="dxa"/>
            <w:shd w:val="clear" w:color="auto" w:fill="auto"/>
            <w:vAlign w:val="center"/>
          </w:tcPr>
          <w:p w14:paraId="1AF2E06C" w14:textId="41BDBF10" w:rsidR="00E2297F" w:rsidRPr="00F508B8" w:rsidRDefault="00E2297F" w:rsidP="00E2297F">
            <w:pPr>
              <w:pStyle w:val="TAC"/>
              <w:rPr>
                <w:rFonts w:cs="Arial"/>
                <w:szCs w:val="18"/>
              </w:rPr>
            </w:pPr>
            <w:r>
              <w:t>5/10</w:t>
            </w:r>
          </w:p>
        </w:tc>
        <w:tc>
          <w:tcPr>
            <w:tcW w:w="1984" w:type="dxa"/>
          </w:tcPr>
          <w:p w14:paraId="72983E96" w14:textId="27579FF5" w:rsidR="00E2297F" w:rsidRPr="00F508B8" w:rsidRDefault="00E2297F" w:rsidP="00E2297F">
            <w:pPr>
              <w:pStyle w:val="TAC"/>
            </w:pPr>
            <w:r>
              <w:t>Dual UL intermodulation</w:t>
            </w:r>
          </w:p>
        </w:tc>
        <w:tc>
          <w:tcPr>
            <w:tcW w:w="2975" w:type="dxa"/>
          </w:tcPr>
          <w:p w14:paraId="55A5F8E7" w14:textId="67A036FE" w:rsidR="00E2297F" w:rsidRPr="00F508B8" w:rsidRDefault="00E2297F" w:rsidP="008C05F3">
            <w:pPr>
              <w:pStyle w:val="TAL"/>
            </w:pPr>
            <w:r>
              <w:t>Exception in TS 38.101-3 Table 7.3B.2.3.5.1-1</w:t>
            </w:r>
          </w:p>
        </w:tc>
      </w:tr>
      <w:tr w:rsidR="00E2297F" w:rsidRPr="00F508B8" w14:paraId="7A82D1C1" w14:textId="77777777" w:rsidTr="008C05F3">
        <w:trPr>
          <w:gridAfter w:val="1"/>
          <w:wAfter w:w="14" w:type="dxa"/>
          <w:trHeight w:val="248"/>
        </w:trPr>
        <w:tc>
          <w:tcPr>
            <w:tcW w:w="1549" w:type="dxa"/>
            <w:tcBorders>
              <w:top w:val="nil"/>
            </w:tcBorders>
            <w:vAlign w:val="center"/>
          </w:tcPr>
          <w:p w14:paraId="6FF9FCB2"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7A</w:t>
            </w:r>
            <w:r w:rsidRPr="00F508B8">
              <w:rPr>
                <w:rFonts w:ascii="Arial" w:hAnsi="Arial" w:cs="Arial"/>
                <w:sz w:val="18"/>
                <w:szCs w:val="18"/>
              </w:rPr>
              <w:t xml:space="preserve"> / n78A</w:t>
            </w:r>
          </w:p>
        </w:tc>
        <w:tc>
          <w:tcPr>
            <w:tcW w:w="1704" w:type="dxa"/>
            <w:shd w:val="clear" w:color="auto" w:fill="auto"/>
            <w:vAlign w:val="center"/>
          </w:tcPr>
          <w:p w14:paraId="6460229C" w14:textId="77777777" w:rsidR="00E2297F" w:rsidRPr="00F508B8" w:rsidRDefault="00E2297F" w:rsidP="00E2297F">
            <w:pPr>
              <w:pStyle w:val="TAC"/>
              <w:rPr>
                <w:rFonts w:cs="Arial"/>
                <w:szCs w:val="18"/>
              </w:rPr>
            </w:pPr>
            <w:r w:rsidRPr="00F508B8">
              <w:rPr>
                <w:rFonts w:cs="Arial"/>
                <w:szCs w:val="18"/>
              </w:rPr>
              <w:t>High/Low</w:t>
            </w:r>
          </w:p>
        </w:tc>
        <w:tc>
          <w:tcPr>
            <w:tcW w:w="1843" w:type="dxa"/>
            <w:shd w:val="clear" w:color="auto" w:fill="auto"/>
            <w:vAlign w:val="center"/>
          </w:tcPr>
          <w:p w14:paraId="571CB4E1" w14:textId="77777777" w:rsidR="00E2297F" w:rsidRPr="00F508B8" w:rsidRDefault="00E2297F" w:rsidP="00E2297F">
            <w:pPr>
              <w:pStyle w:val="TAC"/>
              <w:rPr>
                <w:rFonts w:cs="Arial"/>
                <w:szCs w:val="18"/>
              </w:rPr>
            </w:pPr>
            <w:r w:rsidRPr="00F508B8">
              <w:t>20/100</w:t>
            </w:r>
          </w:p>
        </w:tc>
        <w:tc>
          <w:tcPr>
            <w:tcW w:w="1984" w:type="dxa"/>
            <w:vAlign w:val="center"/>
          </w:tcPr>
          <w:p w14:paraId="0353FF66" w14:textId="77777777" w:rsidR="00E2297F" w:rsidRPr="00F508B8" w:rsidRDefault="00E2297F" w:rsidP="00E2297F">
            <w:pPr>
              <w:pStyle w:val="TAC"/>
              <w:rPr>
                <w:rFonts w:cs="Arial"/>
                <w:szCs w:val="18"/>
              </w:rPr>
            </w:pPr>
            <w:r w:rsidRPr="00F508B8">
              <w:t>Cross band isolation</w:t>
            </w:r>
          </w:p>
        </w:tc>
        <w:tc>
          <w:tcPr>
            <w:tcW w:w="2975" w:type="dxa"/>
            <w:vAlign w:val="center"/>
          </w:tcPr>
          <w:p w14:paraId="48798F7F" w14:textId="77777777" w:rsidR="00E2297F" w:rsidRPr="00F508B8" w:rsidRDefault="00E2297F" w:rsidP="00E2297F">
            <w:pPr>
              <w:pStyle w:val="TAL"/>
              <w:rPr>
                <w:rFonts w:cs="Arial"/>
                <w:szCs w:val="18"/>
              </w:rPr>
            </w:pPr>
            <w:r w:rsidRPr="00F508B8">
              <w:t>Exception in TS 38.101-3 table 7.3B.2.3.4-1</w:t>
            </w:r>
          </w:p>
        </w:tc>
      </w:tr>
      <w:tr w:rsidR="00E2297F" w:rsidRPr="00F508B8" w14:paraId="00EE990A" w14:textId="77777777" w:rsidTr="008C05F3">
        <w:trPr>
          <w:gridAfter w:val="1"/>
          <w:wAfter w:w="14" w:type="dxa"/>
          <w:trHeight w:val="248"/>
        </w:trPr>
        <w:tc>
          <w:tcPr>
            <w:tcW w:w="1549" w:type="dxa"/>
            <w:vMerge w:val="restart"/>
            <w:tcBorders>
              <w:top w:val="nil"/>
            </w:tcBorders>
            <w:vAlign w:val="center"/>
          </w:tcPr>
          <w:p w14:paraId="07B5C90F" w14:textId="77777777" w:rsidR="00E2297F" w:rsidRPr="00F508B8" w:rsidRDefault="00E2297F" w:rsidP="00E2297F">
            <w:pPr>
              <w:keepNext/>
              <w:keepLines/>
              <w:spacing w:after="0"/>
              <w:jc w:val="center"/>
              <w:rPr>
                <w:rFonts w:ascii="Arial" w:hAnsi="Arial" w:cs="Arial"/>
                <w:b/>
                <w:bCs/>
                <w:sz w:val="18"/>
                <w:szCs w:val="18"/>
              </w:rPr>
            </w:pPr>
            <w:r w:rsidRPr="00F508B8">
              <w:rPr>
                <w:rFonts w:ascii="Arial" w:hAnsi="Arial" w:cs="Arial"/>
                <w:b/>
                <w:bCs/>
                <w:sz w:val="18"/>
                <w:szCs w:val="18"/>
              </w:rPr>
              <w:t>8A</w:t>
            </w:r>
            <w:r w:rsidRPr="00F508B8">
              <w:rPr>
                <w:rFonts w:ascii="Arial" w:hAnsi="Arial" w:cs="Arial"/>
                <w:sz w:val="18"/>
                <w:szCs w:val="18"/>
              </w:rPr>
              <w:t xml:space="preserve"> / n41A</w:t>
            </w:r>
          </w:p>
        </w:tc>
        <w:tc>
          <w:tcPr>
            <w:tcW w:w="1704" w:type="dxa"/>
            <w:shd w:val="clear" w:color="auto" w:fill="auto"/>
            <w:vAlign w:val="center"/>
          </w:tcPr>
          <w:p w14:paraId="63EF064F" w14:textId="77777777" w:rsidR="00E2297F" w:rsidRPr="00F508B8" w:rsidRDefault="00E2297F" w:rsidP="00E2297F">
            <w:pPr>
              <w:pStyle w:val="TAC"/>
              <w:rPr>
                <w:rFonts w:cs="Arial"/>
                <w:szCs w:val="18"/>
              </w:rPr>
            </w:pPr>
            <w:r w:rsidRPr="00F508B8">
              <w:rPr>
                <w:rFonts w:cs="Arial"/>
                <w:szCs w:val="18"/>
                <w:lang w:eastAsia="zh-CN"/>
              </w:rPr>
              <w:t>UL 885 / DL 2655 MHz</w:t>
            </w:r>
          </w:p>
        </w:tc>
        <w:tc>
          <w:tcPr>
            <w:tcW w:w="1843" w:type="dxa"/>
            <w:shd w:val="clear" w:color="auto" w:fill="auto"/>
            <w:vAlign w:val="center"/>
          </w:tcPr>
          <w:p w14:paraId="63D1F7F0"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092199F8" w14:textId="77777777" w:rsidR="00E2297F" w:rsidRPr="00F508B8" w:rsidRDefault="00E2297F" w:rsidP="00E2297F">
            <w:pPr>
              <w:pStyle w:val="TAC"/>
            </w:pPr>
            <w:r w:rsidRPr="00F508B8">
              <w:rPr>
                <w:rFonts w:cs="Arial"/>
                <w:szCs w:val="18"/>
              </w:rPr>
              <w:t>UL Harmonic Interference HD3</w:t>
            </w:r>
          </w:p>
        </w:tc>
        <w:tc>
          <w:tcPr>
            <w:tcW w:w="2975" w:type="dxa"/>
            <w:vAlign w:val="center"/>
          </w:tcPr>
          <w:p w14:paraId="691C6228" w14:textId="77777777" w:rsidR="00E2297F" w:rsidRPr="00F508B8" w:rsidRDefault="00E2297F" w:rsidP="00E2297F">
            <w:pPr>
              <w:pStyle w:val="TAL"/>
            </w:pPr>
            <w:r w:rsidRPr="00F508B8">
              <w:rPr>
                <w:color w:val="000000"/>
              </w:rPr>
              <w:t>Exception Note 9 of TS 38.101-3 Table 7.3B.2.3.1-1</w:t>
            </w:r>
          </w:p>
        </w:tc>
      </w:tr>
      <w:tr w:rsidR="00E2297F" w:rsidRPr="00F508B8" w14:paraId="2DD3B940" w14:textId="77777777" w:rsidTr="008C05F3">
        <w:trPr>
          <w:gridAfter w:val="1"/>
          <w:wAfter w:w="14" w:type="dxa"/>
          <w:trHeight w:val="248"/>
        </w:trPr>
        <w:tc>
          <w:tcPr>
            <w:tcW w:w="1549" w:type="dxa"/>
            <w:vMerge/>
            <w:vAlign w:val="center"/>
          </w:tcPr>
          <w:p w14:paraId="5C71B573" w14:textId="77777777" w:rsidR="00E2297F" w:rsidRPr="00F508B8"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F508B8" w:rsidRDefault="00E2297F" w:rsidP="00E2297F">
            <w:pPr>
              <w:pStyle w:val="TAC"/>
              <w:rPr>
                <w:rFonts w:cs="Arial"/>
                <w:szCs w:val="18"/>
              </w:rPr>
            </w:pPr>
            <w:r w:rsidRPr="00F508B8">
              <w:rPr>
                <w:rFonts w:cs="Arial"/>
                <w:szCs w:val="18"/>
                <w:lang w:eastAsia="zh-CN"/>
              </w:rPr>
              <w:t>UL 885 / DL 2546 MHz</w:t>
            </w:r>
          </w:p>
        </w:tc>
        <w:tc>
          <w:tcPr>
            <w:tcW w:w="1843" w:type="dxa"/>
            <w:shd w:val="clear" w:color="auto" w:fill="auto"/>
            <w:vAlign w:val="center"/>
          </w:tcPr>
          <w:p w14:paraId="024E638D"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144DCDE0" w14:textId="77777777" w:rsidR="00E2297F" w:rsidRPr="00F508B8" w:rsidRDefault="00E2297F" w:rsidP="00E2297F">
            <w:pPr>
              <w:pStyle w:val="TAC"/>
            </w:pPr>
            <w:r w:rsidRPr="00F508B8">
              <w:rPr>
                <w:rFonts w:cs="Arial"/>
                <w:szCs w:val="18"/>
              </w:rPr>
              <w:t>UL Harmonic avoiding</w:t>
            </w:r>
          </w:p>
        </w:tc>
        <w:tc>
          <w:tcPr>
            <w:tcW w:w="2975" w:type="dxa"/>
            <w:vAlign w:val="center"/>
          </w:tcPr>
          <w:p w14:paraId="07DFBFF4" w14:textId="77777777" w:rsidR="00E2297F" w:rsidRPr="00F508B8" w:rsidRDefault="00E2297F" w:rsidP="00E2297F">
            <w:pPr>
              <w:pStyle w:val="TAL"/>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109, |F</w:t>
            </w:r>
            <w:r w:rsidRPr="00F508B8">
              <w:rPr>
                <w:vertAlign w:val="subscript"/>
              </w:rPr>
              <w:t>INT</w:t>
            </w:r>
            <w:r w:rsidRPr="00F508B8">
              <w:t>| &gt; (30+100)/2</w:t>
            </w:r>
          </w:p>
        </w:tc>
      </w:tr>
      <w:tr w:rsidR="00E2297F" w:rsidRPr="00F508B8" w:rsidDel="00D02FDD" w14:paraId="3EB09C42" w14:textId="77777777" w:rsidTr="008C05F3">
        <w:trPr>
          <w:gridAfter w:val="1"/>
          <w:wAfter w:w="14" w:type="dxa"/>
          <w:trHeight w:val="248"/>
        </w:trPr>
        <w:tc>
          <w:tcPr>
            <w:tcW w:w="1549" w:type="dxa"/>
            <w:tcBorders>
              <w:top w:val="nil"/>
              <w:bottom w:val="nil"/>
            </w:tcBorders>
          </w:tcPr>
          <w:p w14:paraId="2E769C46" w14:textId="77777777" w:rsidR="00E2297F" w:rsidRPr="00F508B8" w:rsidRDefault="00E2297F" w:rsidP="00E2297F">
            <w:pPr>
              <w:keepNext/>
              <w:keepLines/>
              <w:spacing w:after="0"/>
              <w:jc w:val="center"/>
              <w:rPr>
                <w:rFonts w:ascii="Arial" w:hAnsi="Arial"/>
                <w:sz w:val="18"/>
              </w:rPr>
            </w:pPr>
            <w:r w:rsidRPr="00F508B8">
              <w:rPr>
                <w:rFonts w:ascii="Arial" w:hAnsi="Arial"/>
                <w:b/>
                <w:bCs/>
                <w:sz w:val="18"/>
              </w:rPr>
              <w:t>8A</w:t>
            </w:r>
            <w:r w:rsidRPr="00F508B8">
              <w:rPr>
                <w:rFonts w:ascii="Arial" w:hAnsi="Arial"/>
                <w:sz w:val="18"/>
              </w:rPr>
              <w:t xml:space="preserve"> /n77A</w:t>
            </w:r>
          </w:p>
          <w:p w14:paraId="175602F9"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/n78A</w:t>
            </w:r>
          </w:p>
        </w:tc>
        <w:tc>
          <w:tcPr>
            <w:tcW w:w="1704" w:type="dxa"/>
            <w:shd w:val="clear" w:color="auto" w:fill="auto"/>
          </w:tcPr>
          <w:p w14:paraId="59BCC041" w14:textId="77777777" w:rsidR="00E2297F" w:rsidRPr="00F508B8" w:rsidDel="00D02FDD" w:rsidRDefault="00E2297F" w:rsidP="00E2297F">
            <w:pPr>
              <w:pStyle w:val="TAC"/>
              <w:rPr>
                <w:lang w:eastAsia="en-US"/>
              </w:rPr>
            </w:pPr>
            <w:r w:rsidRPr="00F508B8">
              <w:t>Mid (UL 897.5 MHz) / 3590.01</w:t>
            </w:r>
          </w:p>
        </w:tc>
        <w:tc>
          <w:tcPr>
            <w:tcW w:w="1843" w:type="dxa"/>
            <w:shd w:val="clear" w:color="auto" w:fill="auto"/>
          </w:tcPr>
          <w:p w14:paraId="3928677D" w14:textId="77777777" w:rsidR="00E2297F" w:rsidRPr="00F508B8" w:rsidDel="00D02FDD" w:rsidRDefault="00E2297F" w:rsidP="00E2297F">
            <w:pPr>
              <w:pStyle w:val="TAC"/>
              <w:rPr>
                <w:lang w:eastAsia="en-US"/>
              </w:rPr>
            </w:pPr>
            <w:r w:rsidRPr="00F508B8">
              <w:t>Highest (10 MHz) / Highest (100 MHz)</w:t>
            </w:r>
          </w:p>
        </w:tc>
        <w:tc>
          <w:tcPr>
            <w:tcW w:w="1984" w:type="dxa"/>
          </w:tcPr>
          <w:p w14:paraId="5E16F323" w14:textId="77777777" w:rsidR="00E2297F" w:rsidRPr="00F508B8" w:rsidDel="00D02FDD" w:rsidRDefault="00E2297F" w:rsidP="00E2297F">
            <w:pPr>
              <w:pStyle w:val="TAC"/>
              <w:rPr>
                <w:rFonts w:cs="Arial"/>
                <w:szCs w:val="18"/>
              </w:rPr>
            </w:pPr>
            <w:r w:rsidRPr="00F508B8">
              <w:rPr>
                <w:color w:val="000000"/>
              </w:rPr>
              <w:t>UL Harmonic Interference HD4</w:t>
            </w:r>
          </w:p>
        </w:tc>
        <w:tc>
          <w:tcPr>
            <w:tcW w:w="2975" w:type="dxa"/>
          </w:tcPr>
          <w:p w14:paraId="317A5F8E" w14:textId="77777777" w:rsidR="00E2297F" w:rsidRPr="00F508B8" w:rsidDel="00D02FDD" w:rsidRDefault="00E2297F" w:rsidP="00E2297F">
            <w:pPr>
              <w:pStyle w:val="TAL"/>
              <w:rPr>
                <w:lang w:eastAsia="en-US"/>
              </w:rPr>
            </w:pPr>
            <w:r w:rsidRPr="00F508B8">
              <w:t>Exception Note 7 of TS38.101-3 table 7.3B.2.3.1-1</w:t>
            </w:r>
          </w:p>
        </w:tc>
      </w:tr>
      <w:tr w:rsidR="00E2297F" w:rsidRPr="00F508B8" w:rsidDel="00D02FDD" w14:paraId="3176D60E" w14:textId="77777777" w:rsidTr="008C05F3">
        <w:trPr>
          <w:gridAfter w:val="1"/>
          <w:wAfter w:w="14" w:type="dxa"/>
          <w:trHeight w:val="248"/>
        </w:trPr>
        <w:tc>
          <w:tcPr>
            <w:tcW w:w="1549" w:type="dxa"/>
            <w:tcBorders>
              <w:top w:val="nil"/>
              <w:bottom w:val="nil"/>
            </w:tcBorders>
          </w:tcPr>
          <w:p w14:paraId="1867695E"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F508B8" w:rsidDel="00D02FDD" w:rsidRDefault="00E2297F" w:rsidP="00E2297F">
            <w:pPr>
              <w:pStyle w:val="TAC"/>
              <w:rPr>
                <w:lang w:eastAsia="en-US"/>
              </w:rPr>
            </w:pPr>
            <w:r w:rsidRPr="00F508B8">
              <w:t>Mid (UL 897.5 MHz) / 3520.005</w:t>
            </w:r>
          </w:p>
        </w:tc>
        <w:tc>
          <w:tcPr>
            <w:tcW w:w="1843" w:type="dxa"/>
            <w:shd w:val="clear" w:color="auto" w:fill="auto"/>
          </w:tcPr>
          <w:p w14:paraId="4A6E73A1" w14:textId="77777777" w:rsidR="00E2297F" w:rsidRPr="00F508B8" w:rsidDel="00D02FDD" w:rsidRDefault="00E2297F" w:rsidP="00E2297F">
            <w:pPr>
              <w:pStyle w:val="TAC"/>
              <w:rPr>
                <w:lang w:eastAsia="en-US"/>
              </w:rPr>
            </w:pPr>
            <w:r w:rsidRPr="00F508B8">
              <w:t>Highest (10 MHz) / Highest (100 MHz)</w:t>
            </w:r>
          </w:p>
        </w:tc>
        <w:tc>
          <w:tcPr>
            <w:tcW w:w="1984" w:type="dxa"/>
          </w:tcPr>
          <w:p w14:paraId="0A56B378" w14:textId="77777777" w:rsidR="00E2297F" w:rsidRPr="00F508B8" w:rsidDel="00D02FDD" w:rsidRDefault="00E2297F" w:rsidP="00E2297F">
            <w:pPr>
              <w:pStyle w:val="TAC"/>
              <w:rPr>
                <w:rFonts w:cs="Arial"/>
                <w:szCs w:val="18"/>
              </w:rPr>
            </w:pPr>
          </w:p>
        </w:tc>
        <w:tc>
          <w:tcPr>
            <w:tcW w:w="2975" w:type="dxa"/>
          </w:tcPr>
          <w:p w14:paraId="3B2FBD1D" w14:textId="77777777" w:rsidR="00E2297F" w:rsidRPr="00F508B8" w:rsidDel="00D02FDD" w:rsidRDefault="00E2297F" w:rsidP="00E2297F">
            <w:pPr>
              <w:pStyle w:val="TAL"/>
              <w:rPr>
                <w:lang w:eastAsia="en-US"/>
              </w:rPr>
            </w:pPr>
            <w:r w:rsidRPr="00F508B8">
              <w:t>Non-Exception. Not overlapping interference since BW</w:t>
            </w:r>
            <w:r w:rsidRPr="00F508B8">
              <w:rPr>
                <w:vertAlign w:val="subscript"/>
              </w:rPr>
              <w:t>INT</w:t>
            </w:r>
            <w:r w:rsidRPr="00F508B8">
              <w:t>=40 MHz, F</w:t>
            </w:r>
            <w:r w:rsidRPr="00F508B8">
              <w:rPr>
                <w:vertAlign w:val="subscript"/>
              </w:rPr>
              <w:t>INT</w:t>
            </w:r>
            <w:r w:rsidRPr="00F508B8">
              <w:t xml:space="preserve"> = (40+100)/2 = 70 </w:t>
            </w:r>
          </w:p>
        </w:tc>
      </w:tr>
      <w:tr w:rsidR="00E2297F" w:rsidRPr="00F508B8" w:rsidDel="00D02FDD" w14:paraId="68CB29A7" w14:textId="77777777" w:rsidTr="008C05F3">
        <w:trPr>
          <w:gridAfter w:val="1"/>
          <w:wAfter w:w="14" w:type="dxa"/>
          <w:trHeight w:val="248"/>
        </w:trPr>
        <w:tc>
          <w:tcPr>
            <w:tcW w:w="1549" w:type="dxa"/>
            <w:tcBorders>
              <w:top w:val="nil"/>
            </w:tcBorders>
          </w:tcPr>
          <w:p w14:paraId="36FEACBB"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F508B8" w:rsidDel="00D02FDD" w:rsidRDefault="00E2297F" w:rsidP="00E2297F">
            <w:pPr>
              <w:pStyle w:val="TAC"/>
              <w:rPr>
                <w:lang w:eastAsia="en-US"/>
              </w:rPr>
            </w:pPr>
            <w:r w:rsidRPr="00F508B8">
              <w:rPr>
                <w:rFonts w:eastAsia="MS Mincho"/>
              </w:rPr>
              <w:t>UL 897.5/ UL 3634.995</w:t>
            </w:r>
          </w:p>
        </w:tc>
        <w:tc>
          <w:tcPr>
            <w:tcW w:w="1843" w:type="dxa"/>
            <w:shd w:val="clear" w:color="auto" w:fill="auto"/>
          </w:tcPr>
          <w:p w14:paraId="0ED84615" w14:textId="77777777" w:rsidR="00E2297F" w:rsidRPr="00F508B8" w:rsidDel="00D02FDD" w:rsidRDefault="00E2297F" w:rsidP="00E2297F">
            <w:pPr>
              <w:pStyle w:val="TAC"/>
              <w:rPr>
                <w:lang w:eastAsia="en-US"/>
              </w:rPr>
            </w:pPr>
            <w:r w:rsidRPr="00F508B8">
              <w:t>5/40</w:t>
            </w:r>
          </w:p>
        </w:tc>
        <w:tc>
          <w:tcPr>
            <w:tcW w:w="1984" w:type="dxa"/>
          </w:tcPr>
          <w:p w14:paraId="1A054CE0" w14:textId="77777777" w:rsidR="00E2297F" w:rsidRPr="00F508B8" w:rsidDel="00D02FDD" w:rsidRDefault="00E2297F" w:rsidP="00E2297F">
            <w:pPr>
              <w:pStyle w:val="TAC"/>
              <w:rPr>
                <w:rFonts w:cs="Arial"/>
                <w:szCs w:val="18"/>
              </w:rPr>
            </w:pPr>
            <w:r w:rsidRPr="00F508B8">
              <w:rPr>
                <w:rFonts w:cs="Arial"/>
                <w:szCs w:val="18"/>
              </w:rPr>
              <w:t>Dual UL intermodulation</w:t>
            </w:r>
          </w:p>
        </w:tc>
        <w:tc>
          <w:tcPr>
            <w:tcW w:w="2975" w:type="dxa"/>
          </w:tcPr>
          <w:p w14:paraId="5862FE85" w14:textId="77777777" w:rsidR="00E2297F" w:rsidRPr="00F508B8" w:rsidDel="00D02FDD" w:rsidRDefault="00E2297F" w:rsidP="00E2297F">
            <w:pPr>
              <w:pStyle w:val="TAL"/>
              <w:rPr>
                <w:lang w:eastAsia="en-US"/>
              </w:rPr>
            </w:pPr>
            <w:r w:rsidRPr="00F508B8">
              <w:rPr>
                <w:rFonts w:cs="Arial"/>
                <w:szCs w:val="18"/>
              </w:rPr>
              <w:t>Exception in TS 38.101-3 Table 7.3B.2.3.5.1-1</w:t>
            </w:r>
          </w:p>
        </w:tc>
      </w:tr>
      <w:tr w:rsidR="00E2297F" w:rsidRPr="00F508B8" w:rsidDel="00D02FDD" w14:paraId="7EF5CCE0" w14:textId="77777777" w:rsidTr="008C05F3">
        <w:trPr>
          <w:gridAfter w:val="1"/>
          <w:wAfter w:w="14" w:type="dxa"/>
          <w:trHeight w:val="248"/>
        </w:trPr>
        <w:tc>
          <w:tcPr>
            <w:tcW w:w="1549" w:type="dxa"/>
            <w:tcBorders>
              <w:top w:val="nil"/>
              <w:bottom w:val="nil"/>
            </w:tcBorders>
          </w:tcPr>
          <w:p w14:paraId="5509D6BD"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 xml:space="preserve"> / </w:t>
            </w:r>
            <w:r w:rsidRPr="00F508B8">
              <w:rPr>
                <w:rFonts w:ascii="Arial" w:hAnsi="Arial"/>
                <w:b/>
                <w:bCs/>
                <w:sz w:val="18"/>
              </w:rPr>
              <w:t>n79A</w:t>
            </w:r>
          </w:p>
        </w:tc>
        <w:tc>
          <w:tcPr>
            <w:tcW w:w="1704" w:type="dxa"/>
            <w:shd w:val="clear" w:color="auto" w:fill="auto"/>
          </w:tcPr>
          <w:p w14:paraId="75800027" w14:textId="77777777" w:rsidR="00E2297F" w:rsidRPr="00F508B8" w:rsidRDefault="00E2297F" w:rsidP="00E2297F">
            <w:pPr>
              <w:pStyle w:val="TAC"/>
              <w:rPr>
                <w:rFonts w:eastAsia="MS Mincho"/>
              </w:rPr>
            </w:pPr>
            <w:r w:rsidRPr="00F508B8">
              <w:t>UL 900/DL 4500</w:t>
            </w:r>
          </w:p>
        </w:tc>
        <w:tc>
          <w:tcPr>
            <w:tcW w:w="1843" w:type="dxa"/>
            <w:shd w:val="clear" w:color="auto" w:fill="auto"/>
          </w:tcPr>
          <w:p w14:paraId="4A92BCCC" w14:textId="77777777" w:rsidR="00E2297F" w:rsidRPr="00F508B8" w:rsidRDefault="00E2297F" w:rsidP="00E2297F">
            <w:pPr>
              <w:pStyle w:val="TAC"/>
            </w:pPr>
            <w:r w:rsidRPr="00F508B8">
              <w:t>10/100</w:t>
            </w:r>
          </w:p>
        </w:tc>
        <w:tc>
          <w:tcPr>
            <w:tcW w:w="1984" w:type="dxa"/>
          </w:tcPr>
          <w:p w14:paraId="7A61B5D9"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118A3A93" w14:textId="77777777" w:rsidR="00E2297F" w:rsidRPr="00F508B8" w:rsidRDefault="00E2297F" w:rsidP="00E2297F">
            <w:pPr>
              <w:pStyle w:val="TAL"/>
              <w:rPr>
                <w:rFonts w:cs="Arial"/>
                <w:szCs w:val="18"/>
              </w:rPr>
            </w:pPr>
            <w:r w:rsidRPr="00F508B8">
              <w:rPr>
                <w:color w:val="000000"/>
              </w:rPr>
              <w:t>Exception Note 4 nad 5 of TS38.101-3 table 7.3B.2.3.1-1</w:t>
            </w:r>
          </w:p>
        </w:tc>
      </w:tr>
      <w:tr w:rsidR="00E2297F" w:rsidRPr="00F508B8" w:rsidDel="00D02FDD" w14:paraId="127188F6" w14:textId="77777777" w:rsidTr="008C05F3">
        <w:trPr>
          <w:gridAfter w:val="1"/>
          <w:wAfter w:w="14" w:type="dxa"/>
          <w:trHeight w:val="248"/>
        </w:trPr>
        <w:tc>
          <w:tcPr>
            <w:tcW w:w="1549" w:type="dxa"/>
            <w:tcBorders>
              <w:top w:val="nil"/>
              <w:bottom w:val="nil"/>
            </w:tcBorders>
          </w:tcPr>
          <w:p w14:paraId="36C1A569"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F508B8" w:rsidRDefault="00E2297F" w:rsidP="00E2297F">
            <w:pPr>
              <w:pStyle w:val="TAC"/>
              <w:rPr>
                <w:rFonts w:eastAsia="MS Mincho"/>
              </w:rPr>
            </w:pPr>
            <w:r w:rsidRPr="00F508B8">
              <w:t>UL 900/DL 4299.99</w:t>
            </w:r>
          </w:p>
        </w:tc>
        <w:tc>
          <w:tcPr>
            <w:tcW w:w="1843" w:type="dxa"/>
            <w:shd w:val="clear" w:color="auto" w:fill="auto"/>
            <w:vAlign w:val="center"/>
          </w:tcPr>
          <w:p w14:paraId="4282C3BC" w14:textId="77777777" w:rsidR="00E2297F" w:rsidRPr="00F508B8" w:rsidRDefault="00E2297F" w:rsidP="00E2297F">
            <w:pPr>
              <w:pStyle w:val="TAC"/>
            </w:pPr>
            <w:r w:rsidRPr="00F508B8">
              <w:t>10/100</w:t>
            </w:r>
          </w:p>
        </w:tc>
        <w:tc>
          <w:tcPr>
            <w:tcW w:w="1984" w:type="dxa"/>
            <w:vAlign w:val="center"/>
          </w:tcPr>
          <w:p w14:paraId="2D9BED2C" w14:textId="77777777" w:rsidR="00E2297F" w:rsidRPr="00F508B8" w:rsidRDefault="00E2297F" w:rsidP="00E2297F">
            <w:pPr>
              <w:pStyle w:val="TAC"/>
              <w:rPr>
                <w:rFonts w:cs="Arial"/>
                <w:szCs w:val="18"/>
              </w:rPr>
            </w:pPr>
          </w:p>
        </w:tc>
        <w:tc>
          <w:tcPr>
            <w:tcW w:w="2975" w:type="dxa"/>
            <w:vAlign w:val="center"/>
          </w:tcPr>
          <w:p w14:paraId="51E67DB6" w14:textId="77777777" w:rsidR="00E2297F" w:rsidRPr="00F508B8" w:rsidRDefault="00E2297F" w:rsidP="00E2297F">
            <w:pPr>
              <w:pStyle w:val="TAL"/>
              <w:rPr>
                <w:rFonts w:cs="Arial"/>
                <w:szCs w:val="18"/>
              </w:rPr>
            </w:pPr>
            <w:r w:rsidRPr="00F508B8">
              <w:rPr>
                <w:rFonts w:cs="Arial"/>
                <w:szCs w:val="18"/>
              </w:rPr>
              <w:t>HD avoid</w:t>
            </w:r>
          </w:p>
        </w:tc>
      </w:tr>
      <w:tr w:rsidR="00E2297F" w:rsidRPr="00F508B8" w:rsidDel="00D02FDD" w14:paraId="1B797853" w14:textId="77777777" w:rsidTr="008C05F3">
        <w:trPr>
          <w:gridAfter w:val="1"/>
          <w:wAfter w:w="14" w:type="dxa"/>
          <w:trHeight w:val="248"/>
        </w:trPr>
        <w:tc>
          <w:tcPr>
            <w:tcW w:w="1549" w:type="dxa"/>
            <w:tcBorders>
              <w:top w:val="nil"/>
            </w:tcBorders>
          </w:tcPr>
          <w:p w14:paraId="289FF0AD"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F508B8" w:rsidRDefault="00E2297F" w:rsidP="00E2297F">
            <w:pPr>
              <w:pStyle w:val="TAC"/>
              <w:rPr>
                <w:rFonts w:eastAsia="MS Mincho"/>
              </w:rPr>
            </w:pPr>
            <w:r w:rsidRPr="00F508B8">
              <w:t>UL 897.5/ UL 4532.505</w:t>
            </w:r>
          </w:p>
        </w:tc>
        <w:tc>
          <w:tcPr>
            <w:tcW w:w="1843" w:type="dxa"/>
            <w:shd w:val="clear" w:color="auto" w:fill="auto"/>
            <w:vAlign w:val="center"/>
          </w:tcPr>
          <w:p w14:paraId="43535063" w14:textId="77777777" w:rsidR="00E2297F" w:rsidRPr="00F508B8" w:rsidRDefault="00E2297F" w:rsidP="00E2297F">
            <w:pPr>
              <w:pStyle w:val="TAC"/>
            </w:pPr>
            <w:r w:rsidRPr="00F508B8">
              <w:t>5/40</w:t>
            </w:r>
          </w:p>
        </w:tc>
        <w:tc>
          <w:tcPr>
            <w:tcW w:w="1984" w:type="dxa"/>
            <w:vAlign w:val="center"/>
          </w:tcPr>
          <w:p w14:paraId="6E3FB1B7" w14:textId="77777777" w:rsidR="00E2297F" w:rsidRPr="00F508B8" w:rsidRDefault="00E2297F" w:rsidP="00E2297F">
            <w:pPr>
              <w:pStyle w:val="TAC"/>
              <w:rPr>
                <w:rFonts w:cs="Arial"/>
                <w:szCs w:val="18"/>
              </w:rPr>
            </w:pPr>
            <w:r w:rsidRPr="00F508B8">
              <w:rPr>
                <w:rFonts w:cs="Arial"/>
                <w:szCs w:val="18"/>
              </w:rPr>
              <w:t>Dual UL intermodulation</w:t>
            </w:r>
          </w:p>
        </w:tc>
        <w:tc>
          <w:tcPr>
            <w:tcW w:w="2975" w:type="dxa"/>
            <w:vAlign w:val="center"/>
          </w:tcPr>
          <w:p w14:paraId="1C91ABD3" w14:textId="77777777" w:rsidR="00E2297F" w:rsidRPr="00F508B8" w:rsidRDefault="00E2297F" w:rsidP="00E2297F">
            <w:pPr>
              <w:pStyle w:val="TAL"/>
              <w:rPr>
                <w:rFonts w:cs="Arial"/>
                <w:szCs w:val="18"/>
              </w:rPr>
            </w:pPr>
            <w:r w:rsidRPr="00F508B8">
              <w:rPr>
                <w:color w:val="000000"/>
              </w:rPr>
              <w:t>Exception in TS 38.101-3 Table 7.3B.2.3.5.1-1</w:t>
            </w:r>
          </w:p>
        </w:tc>
      </w:tr>
      <w:tr w:rsidR="00E2297F" w:rsidRPr="00F508B8" w14:paraId="4086F34C" w14:textId="77777777" w:rsidTr="008C05F3">
        <w:trPr>
          <w:gridAfter w:val="1"/>
          <w:wAfter w:w="14" w:type="dxa"/>
          <w:trHeight w:val="248"/>
        </w:trPr>
        <w:tc>
          <w:tcPr>
            <w:tcW w:w="1549" w:type="dxa"/>
            <w:tcBorders>
              <w:top w:val="nil"/>
              <w:bottom w:val="nil"/>
            </w:tcBorders>
            <w:vAlign w:val="center"/>
          </w:tcPr>
          <w:p w14:paraId="1E09C43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b/>
                <w:bCs/>
                <w:sz w:val="18"/>
                <w:lang w:eastAsia="en-US"/>
              </w:rPr>
              <w:t>11A / n79A</w:t>
            </w:r>
          </w:p>
        </w:tc>
        <w:tc>
          <w:tcPr>
            <w:tcW w:w="1704" w:type="dxa"/>
            <w:shd w:val="clear" w:color="auto" w:fill="auto"/>
          </w:tcPr>
          <w:p w14:paraId="77BA7249" w14:textId="77777777" w:rsidR="00E2297F" w:rsidRPr="00F508B8" w:rsidRDefault="00E2297F" w:rsidP="00E2297F">
            <w:pPr>
              <w:pStyle w:val="TAC"/>
              <w:rPr>
                <w:lang w:eastAsia="en-US"/>
              </w:rPr>
            </w:pPr>
            <w:r w:rsidRPr="00F508B8">
              <w:rPr>
                <w:lang w:eastAsia="en-US"/>
              </w:rPr>
              <w:t>Mid (DL 1485.9 MHz) / 4457.7</w:t>
            </w:r>
          </w:p>
        </w:tc>
        <w:tc>
          <w:tcPr>
            <w:tcW w:w="1843" w:type="dxa"/>
            <w:shd w:val="clear" w:color="auto" w:fill="auto"/>
          </w:tcPr>
          <w:p w14:paraId="46BF4CB6"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33EEB510" w14:textId="77777777" w:rsidR="00E2297F" w:rsidRPr="00F508B8" w:rsidRDefault="00E2297F" w:rsidP="00E2297F">
            <w:pPr>
              <w:pStyle w:val="TAC"/>
              <w:rPr>
                <w:rFonts w:cs="Arial"/>
                <w:szCs w:val="18"/>
              </w:rPr>
            </w:pPr>
            <w:r w:rsidRPr="00F508B8">
              <w:rPr>
                <w:color w:val="000000"/>
                <w:lang w:eastAsia="en-US"/>
              </w:rPr>
              <w:t>Receiver Harmonic Mixing HM3</w:t>
            </w:r>
          </w:p>
        </w:tc>
        <w:tc>
          <w:tcPr>
            <w:tcW w:w="2975" w:type="dxa"/>
          </w:tcPr>
          <w:p w14:paraId="67A503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Receiver Harmonic Mixing Exception in TS38.101-3 Table 7.3B.2.3.2-1</w:t>
            </w:r>
          </w:p>
        </w:tc>
      </w:tr>
      <w:tr w:rsidR="00E2297F" w:rsidRPr="00F508B8" w14:paraId="47901C1B" w14:textId="77777777" w:rsidTr="008C05F3">
        <w:trPr>
          <w:gridAfter w:val="1"/>
          <w:wAfter w:w="14" w:type="dxa"/>
          <w:trHeight w:val="248"/>
        </w:trPr>
        <w:tc>
          <w:tcPr>
            <w:tcW w:w="1549" w:type="dxa"/>
            <w:tcBorders>
              <w:top w:val="nil"/>
            </w:tcBorders>
            <w:vAlign w:val="center"/>
          </w:tcPr>
          <w:p w14:paraId="14307CB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F508B8" w:rsidRDefault="00E2297F" w:rsidP="00E2297F">
            <w:pPr>
              <w:pStyle w:val="TAC"/>
              <w:rPr>
                <w:lang w:eastAsia="en-US"/>
              </w:rPr>
            </w:pPr>
            <w:r w:rsidRPr="00F508B8">
              <w:rPr>
                <w:lang w:eastAsia="en-US"/>
              </w:rPr>
              <w:t>Mid (DL 1485.9 MHz) / 4512.7 MHz</w:t>
            </w:r>
          </w:p>
        </w:tc>
        <w:tc>
          <w:tcPr>
            <w:tcW w:w="1843" w:type="dxa"/>
            <w:shd w:val="clear" w:color="auto" w:fill="auto"/>
          </w:tcPr>
          <w:p w14:paraId="342DD76E"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5DAE64F6" w14:textId="77777777" w:rsidR="00E2297F" w:rsidRPr="00F508B8" w:rsidRDefault="00E2297F" w:rsidP="00E2297F">
            <w:pPr>
              <w:pStyle w:val="TAC"/>
              <w:rPr>
                <w:rFonts w:cs="Arial"/>
                <w:szCs w:val="18"/>
              </w:rPr>
            </w:pPr>
          </w:p>
        </w:tc>
        <w:tc>
          <w:tcPr>
            <w:tcW w:w="2975" w:type="dxa"/>
          </w:tcPr>
          <w:p w14:paraId="06640E95"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Non-Exception. Not overlapping interference since BW</w:t>
            </w:r>
            <w:r w:rsidRPr="00F508B8">
              <w:rPr>
                <w:rFonts w:ascii="Arial" w:hAnsi="Arial"/>
                <w:color w:val="000000"/>
                <w:sz w:val="18"/>
                <w:vertAlign w:val="subscript"/>
                <w:lang w:eastAsia="en-US"/>
              </w:rPr>
              <w:t>INT</w:t>
            </w:r>
            <w:r w:rsidRPr="00F508B8">
              <w:rPr>
                <w:rFonts w:ascii="Arial" w:hAnsi="Arial"/>
                <w:color w:val="000000"/>
                <w:sz w:val="18"/>
                <w:lang w:eastAsia="en-US"/>
              </w:rPr>
              <w:t>=100 MHz, F</w:t>
            </w:r>
            <w:r w:rsidRPr="00F508B8">
              <w:rPr>
                <w:rFonts w:ascii="Arial" w:hAnsi="Arial"/>
                <w:color w:val="000000"/>
                <w:sz w:val="18"/>
                <w:vertAlign w:val="subscript"/>
                <w:lang w:eastAsia="en-US"/>
              </w:rPr>
              <w:t>INT</w:t>
            </w:r>
            <w:r w:rsidRPr="00F508B8">
              <w:rPr>
                <w:rFonts w:ascii="Arial" w:hAnsi="Arial"/>
                <w:color w:val="000000"/>
                <w:sz w:val="18"/>
                <w:lang w:eastAsia="en-US"/>
              </w:rPr>
              <w:t xml:space="preserve"> = (100+10)/2 = 55 </w:t>
            </w:r>
          </w:p>
        </w:tc>
      </w:tr>
      <w:tr w:rsidR="00E2297F" w:rsidRPr="00F508B8" w14:paraId="7A6E9362" w14:textId="77777777" w:rsidTr="008C05F3">
        <w:trPr>
          <w:gridAfter w:val="1"/>
          <w:wAfter w:w="14" w:type="dxa"/>
          <w:trHeight w:val="248"/>
        </w:trPr>
        <w:tc>
          <w:tcPr>
            <w:tcW w:w="1549" w:type="dxa"/>
            <w:tcBorders>
              <w:top w:val="nil"/>
              <w:bottom w:val="nil"/>
            </w:tcBorders>
            <w:vAlign w:val="center"/>
          </w:tcPr>
          <w:p w14:paraId="7E931790"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sz w:val="18"/>
                <w:szCs w:val="18"/>
              </w:rPr>
              <w:t>12A/</w:t>
            </w:r>
            <w:r w:rsidRPr="00F508B8">
              <w:rPr>
                <w:rFonts w:ascii="Arial" w:hAnsi="Arial" w:cs="Arial"/>
                <w:b/>
                <w:bCs/>
                <w:sz w:val="18"/>
                <w:szCs w:val="18"/>
              </w:rPr>
              <w:t>n66A</w:t>
            </w:r>
          </w:p>
        </w:tc>
        <w:tc>
          <w:tcPr>
            <w:tcW w:w="1704" w:type="dxa"/>
            <w:shd w:val="clear" w:color="auto" w:fill="auto"/>
            <w:vAlign w:val="center"/>
          </w:tcPr>
          <w:p w14:paraId="6BFBF4C2" w14:textId="77777777" w:rsidR="00E2297F" w:rsidRPr="00F508B8" w:rsidRDefault="00E2297F" w:rsidP="00E2297F">
            <w:pPr>
              <w:pStyle w:val="TAC"/>
              <w:rPr>
                <w:lang w:eastAsia="en-US"/>
              </w:rPr>
            </w:pPr>
            <w:r w:rsidRPr="00F508B8">
              <w:t>UL 710/DL 2130</w:t>
            </w:r>
          </w:p>
        </w:tc>
        <w:tc>
          <w:tcPr>
            <w:tcW w:w="1843" w:type="dxa"/>
            <w:shd w:val="clear" w:color="auto" w:fill="auto"/>
            <w:vAlign w:val="center"/>
          </w:tcPr>
          <w:p w14:paraId="3BE9A3A6" w14:textId="77777777" w:rsidR="00E2297F" w:rsidRPr="00F508B8" w:rsidRDefault="00E2297F" w:rsidP="00E2297F">
            <w:pPr>
              <w:pStyle w:val="TAC"/>
              <w:rPr>
                <w:lang w:eastAsia="en-US"/>
              </w:rPr>
            </w:pPr>
            <w:r w:rsidRPr="00F508B8">
              <w:t>10/40</w:t>
            </w:r>
          </w:p>
        </w:tc>
        <w:tc>
          <w:tcPr>
            <w:tcW w:w="1984" w:type="dxa"/>
          </w:tcPr>
          <w:p w14:paraId="0D37E3CF"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342B4122" w14:textId="77777777" w:rsidR="00E2297F" w:rsidRPr="00F508B8" w:rsidRDefault="00E2297F" w:rsidP="00E2297F">
            <w:pPr>
              <w:keepNext/>
              <w:keepLines/>
              <w:spacing w:after="0"/>
              <w:rPr>
                <w:rFonts w:ascii="Arial" w:hAnsi="Arial"/>
                <w:color w:val="000000"/>
                <w:sz w:val="18"/>
                <w:lang w:eastAsia="en-US"/>
              </w:rPr>
            </w:pPr>
            <w:r w:rsidRPr="00F508B8">
              <w:t>Exception Note 4 nad 5 of TS38.101-3 table 7.3B.2.3.1-1</w:t>
            </w:r>
          </w:p>
        </w:tc>
      </w:tr>
      <w:tr w:rsidR="00E2297F" w:rsidRPr="00F508B8" w14:paraId="64ABC2DD" w14:textId="77777777" w:rsidTr="008C05F3">
        <w:trPr>
          <w:gridAfter w:val="1"/>
          <w:wAfter w:w="14" w:type="dxa"/>
          <w:trHeight w:val="248"/>
        </w:trPr>
        <w:tc>
          <w:tcPr>
            <w:tcW w:w="1549" w:type="dxa"/>
            <w:tcBorders>
              <w:top w:val="nil"/>
            </w:tcBorders>
            <w:vAlign w:val="center"/>
          </w:tcPr>
          <w:p w14:paraId="7F19153A"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F508B8" w:rsidRDefault="00E2297F" w:rsidP="00E2297F">
            <w:pPr>
              <w:pStyle w:val="TAC"/>
              <w:rPr>
                <w:lang w:eastAsia="en-US"/>
              </w:rPr>
            </w:pPr>
            <w:r w:rsidRPr="00F508B8">
              <w:t>UL 710/DL 2165</w:t>
            </w:r>
          </w:p>
        </w:tc>
        <w:tc>
          <w:tcPr>
            <w:tcW w:w="1843" w:type="dxa"/>
            <w:shd w:val="clear" w:color="auto" w:fill="auto"/>
            <w:vAlign w:val="center"/>
          </w:tcPr>
          <w:p w14:paraId="244E9ABB" w14:textId="77777777" w:rsidR="00E2297F" w:rsidRPr="00F508B8" w:rsidRDefault="00E2297F" w:rsidP="00E2297F">
            <w:pPr>
              <w:pStyle w:val="TAC"/>
              <w:rPr>
                <w:lang w:eastAsia="en-US"/>
              </w:rPr>
            </w:pPr>
            <w:r w:rsidRPr="00F508B8">
              <w:t>10/40</w:t>
            </w:r>
          </w:p>
        </w:tc>
        <w:tc>
          <w:tcPr>
            <w:tcW w:w="1984" w:type="dxa"/>
            <w:vAlign w:val="center"/>
          </w:tcPr>
          <w:p w14:paraId="7692BD04" w14:textId="77777777" w:rsidR="00E2297F" w:rsidRPr="00F508B8" w:rsidRDefault="00E2297F" w:rsidP="00E2297F">
            <w:pPr>
              <w:pStyle w:val="TAC"/>
              <w:rPr>
                <w:rFonts w:cs="Arial"/>
                <w:szCs w:val="18"/>
              </w:rPr>
            </w:pPr>
            <w:r w:rsidRPr="00F508B8">
              <w:rPr>
                <w:rFonts w:cs="Arial"/>
                <w:szCs w:val="18"/>
              </w:rPr>
              <w:t>UL Harmonic avoid</w:t>
            </w:r>
          </w:p>
        </w:tc>
        <w:tc>
          <w:tcPr>
            <w:tcW w:w="2975" w:type="dxa"/>
          </w:tcPr>
          <w:p w14:paraId="766A3CCF"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Non-Exception. Not overlapping interference since BWINT=30 MHz, FINT = (30+40)/2 = 35</w:t>
            </w:r>
          </w:p>
        </w:tc>
      </w:tr>
      <w:tr w:rsidR="00E2297F" w:rsidRPr="00F508B8" w14:paraId="7BEDD051" w14:textId="77777777" w:rsidTr="008C05F3">
        <w:trPr>
          <w:gridAfter w:val="1"/>
          <w:wAfter w:w="14" w:type="dxa"/>
          <w:trHeight w:val="248"/>
        </w:trPr>
        <w:tc>
          <w:tcPr>
            <w:tcW w:w="1549" w:type="dxa"/>
            <w:vMerge w:val="restart"/>
            <w:tcBorders>
              <w:top w:val="nil"/>
            </w:tcBorders>
            <w:vAlign w:val="center"/>
          </w:tcPr>
          <w:p w14:paraId="2C5F8741"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12A</w:t>
            </w:r>
            <w:r w:rsidRPr="00F508B8">
              <w:rPr>
                <w:rFonts w:ascii="Arial" w:hAnsi="Arial" w:cs="Arial"/>
                <w:sz w:val="18"/>
                <w:szCs w:val="18"/>
              </w:rPr>
              <w:t xml:space="preserve"> / n78A</w:t>
            </w:r>
          </w:p>
        </w:tc>
        <w:tc>
          <w:tcPr>
            <w:tcW w:w="1704" w:type="dxa"/>
            <w:shd w:val="clear" w:color="auto" w:fill="auto"/>
            <w:vAlign w:val="center"/>
          </w:tcPr>
          <w:p w14:paraId="67D4A2D3" w14:textId="77777777" w:rsidR="00E2297F" w:rsidRPr="00F508B8" w:rsidRDefault="00E2297F" w:rsidP="00E2297F">
            <w:pPr>
              <w:pStyle w:val="TAC"/>
            </w:pPr>
            <w:r w:rsidRPr="00F508B8">
              <w:rPr>
                <w:rFonts w:cs="Arial"/>
                <w:szCs w:val="18"/>
                <w:lang w:eastAsia="zh-CN"/>
              </w:rPr>
              <w:t>UL 707 / DL 3535 MHz</w:t>
            </w:r>
          </w:p>
        </w:tc>
        <w:tc>
          <w:tcPr>
            <w:tcW w:w="1843" w:type="dxa"/>
            <w:shd w:val="clear" w:color="auto" w:fill="auto"/>
            <w:vAlign w:val="center"/>
          </w:tcPr>
          <w:p w14:paraId="63776D2A"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77A3CF67" w14:textId="77777777" w:rsidR="00E2297F" w:rsidRPr="00F508B8" w:rsidRDefault="00E2297F" w:rsidP="00E2297F">
            <w:pPr>
              <w:pStyle w:val="TAC"/>
              <w:rPr>
                <w:rFonts w:cs="Arial"/>
                <w:szCs w:val="18"/>
              </w:rPr>
            </w:pPr>
            <w:r w:rsidRPr="00F508B8">
              <w:rPr>
                <w:rFonts w:cs="Arial"/>
                <w:szCs w:val="18"/>
              </w:rPr>
              <w:t>UL Harmonic Interference HD5</w:t>
            </w:r>
          </w:p>
        </w:tc>
        <w:tc>
          <w:tcPr>
            <w:tcW w:w="2975" w:type="dxa"/>
            <w:vAlign w:val="center"/>
          </w:tcPr>
          <w:p w14:paraId="625898E1"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color w:val="000000"/>
                <w:sz w:val="18"/>
              </w:rPr>
              <w:t>Exception Note 5 of TS 38.101-3 Table 7.3B.2.3.1-1</w:t>
            </w:r>
          </w:p>
        </w:tc>
      </w:tr>
      <w:tr w:rsidR="00E2297F" w:rsidRPr="00F508B8" w14:paraId="6C4FD5CD" w14:textId="77777777" w:rsidTr="008C05F3">
        <w:trPr>
          <w:gridAfter w:val="1"/>
          <w:wAfter w:w="14" w:type="dxa"/>
          <w:trHeight w:val="248"/>
        </w:trPr>
        <w:tc>
          <w:tcPr>
            <w:tcW w:w="1549" w:type="dxa"/>
            <w:vMerge/>
            <w:vAlign w:val="center"/>
          </w:tcPr>
          <w:p w14:paraId="6D5DB8C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F508B8" w:rsidRDefault="00E2297F" w:rsidP="00E2297F">
            <w:pPr>
              <w:pStyle w:val="TAC"/>
            </w:pPr>
            <w:r w:rsidRPr="00F508B8">
              <w:rPr>
                <w:rFonts w:cs="Arial"/>
                <w:szCs w:val="18"/>
                <w:lang w:eastAsia="zh-CN"/>
              </w:rPr>
              <w:t>UL 707 / DL 3750 MHz</w:t>
            </w:r>
          </w:p>
        </w:tc>
        <w:tc>
          <w:tcPr>
            <w:tcW w:w="1843" w:type="dxa"/>
            <w:shd w:val="clear" w:color="auto" w:fill="auto"/>
            <w:vAlign w:val="center"/>
          </w:tcPr>
          <w:p w14:paraId="451DFDD1"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2A9F039C" w14:textId="77777777" w:rsidR="00E2297F" w:rsidRPr="00F508B8" w:rsidRDefault="00E2297F" w:rsidP="00E2297F">
            <w:pPr>
              <w:pStyle w:val="TAC"/>
              <w:rPr>
                <w:rFonts w:cs="Arial"/>
                <w:szCs w:val="18"/>
              </w:rPr>
            </w:pPr>
            <w:r w:rsidRPr="00F508B8">
              <w:rPr>
                <w:rFonts w:cs="Arial"/>
                <w:szCs w:val="18"/>
              </w:rPr>
              <w:t>UL Harmonic avoiding</w:t>
            </w:r>
          </w:p>
        </w:tc>
        <w:tc>
          <w:tcPr>
            <w:tcW w:w="2975" w:type="dxa"/>
            <w:vAlign w:val="center"/>
          </w:tcPr>
          <w:p w14:paraId="315A327E"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sz w:val="18"/>
              </w:rPr>
              <w:t>Exception avoiding. Not overlapping interference since BW</w:t>
            </w:r>
            <w:r w:rsidRPr="00F508B8">
              <w:rPr>
                <w:rFonts w:ascii="Arial" w:hAnsi="Arial" w:cs="Arial"/>
                <w:sz w:val="18"/>
                <w:vertAlign w:val="subscript"/>
              </w:rPr>
              <w:t>INT</w:t>
            </w:r>
            <w:r w:rsidRPr="00F508B8">
              <w:rPr>
                <w:rFonts w:ascii="Arial" w:hAnsi="Arial" w:cs="Arial"/>
                <w:sz w:val="18"/>
              </w:rPr>
              <w:t>=50 MHz, |F</w:t>
            </w:r>
            <w:r w:rsidRPr="00F508B8">
              <w:rPr>
                <w:rFonts w:ascii="Arial" w:hAnsi="Arial" w:cs="Arial"/>
                <w:sz w:val="18"/>
                <w:vertAlign w:val="subscript"/>
              </w:rPr>
              <w:t>INT</w:t>
            </w:r>
            <w:r w:rsidRPr="00F508B8">
              <w:rPr>
                <w:rFonts w:ascii="Arial" w:hAnsi="Arial" w:cs="Arial"/>
                <w:sz w:val="18"/>
              </w:rPr>
              <w:t>| = 215, |F</w:t>
            </w:r>
            <w:r w:rsidRPr="00F508B8">
              <w:rPr>
                <w:rFonts w:ascii="Arial" w:hAnsi="Arial" w:cs="Arial"/>
                <w:sz w:val="18"/>
                <w:vertAlign w:val="subscript"/>
              </w:rPr>
              <w:t>INT</w:t>
            </w:r>
            <w:r w:rsidRPr="00F508B8">
              <w:rPr>
                <w:rFonts w:ascii="Arial" w:hAnsi="Arial" w:cs="Arial"/>
                <w:sz w:val="18"/>
              </w:rPr>
              <w:t>| &gt; (50+100)/2</w:t>
            </w:r>
          </w:p>
        </w:tc>
      </w:tr>
      <w:tr w:rsidR="00E2297F" w:rsidRPr="00F508B8" w14:paraId="25477B5C" w14:textId="77777777" w:rsidTr="008C05F3">
        <w:trPr>
          <w:gridAfter w:val="1"/>
          <w:wAfter w:w="14" w:type="dxa"/>
          <w:trHeight w:val="248"/>
        </w:trPr>
        <w:tc>
          <w:tcPr>
            <w:tcW w:w="1549" w:type="dxa"/>
            <w:tcBorders>
              <w:top w:val="nil"/>
              <w:bottom w:val="nil"/>
            </w:tcBorders>
            <w:vAlign w:val="center"/>
          </w:tcPr>
          <w:p w14:paraId="4DCA04F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sz w:val="18"/>
                <w:szCs w:val="18"/>
              </w:rPr>
              <w:t>13A</w:t>
            </w:r>
            <w:r w:rsidRPr="00F508B8">
              <w:rPr>
                <w:rFonts w:ascii="Arial" w:hAnsi="Arial" w:cs="Arial"/>
                <w:sz w:val="18"/>
                <w:szCs w:val="18"/>
              </w:rPr>
              <w:t>/n77A</w:t>
            </w:r>
          </w:p>
        </w:tc>
        <w:tc>
          <w:tcPr>
            <w:tcW w:w="1704" w:type="dxa"/>
            <w:shd w:val="clear" w:color="auto" w:fill="auto"/>
          </w:tcPr>
          <w:p w14:paraId="5A2E7749" w14:textId="77777777" w:rsidR="00E2297F" w:rsidRPr="00F508B8" w:rsidRDefault="00E2297F" w:rsidP="00E2297F">
            <w:pPr>
              <w:pStyle w:val="TAC"/>
              <w:rPr>
                <w:lang w:eastAsia="en-US"/>
              </w:rPr>
            </w:pPr>
            <w:r w:rsidRPr="00F508B8">
              <w:t>UL 782 MHz / DL 3910 MHz</w:t>
            </w:r>
          </w:p>
        </w:tc>
        <w:tc>
          <w:tcPr>
            <w:tcW w:w="1843" w:type="dxa"/>
            <w:shd w:val="clear" w:color="auto" w:fill="auto"/>
          </w:tcPr>
          <w:p w14:paraId="43A324C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64C5D5E7"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vAlign w:val="center"/>
          </w:tcPr>
          <w:p w14:paraId="14ABFE4D"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sz w:val="18"/>
                <w:szCs w:val="18"/>
              </w:rPr>
              <w:t>Exception Note 4, 5 of TS 38.101-3 table 7.3B.2.3.1-1</w:t>
            </w:r>
          </w:p>
        </w:tc>
      </w:tr>
      <w:tr w:rsidR="00E2297F" w:rsidRPr="00F508B8" w14:paraId="6C9A3DF1" w14:textId="77777777" w:rsidTr="008C05F3">
        <w:trPr>
          <w:gridAfter w:val="1"/>
          <w:wAfter w:w="14" w:type="dxa"/>
          <w:trHeight w:val="248"/>
        </w:trPr>
        <w:tc>
          <w:tcPr>
            <w:tcW w:w="1549" w:type="dxa"/>
            <w:tcBorders>
              <w:top w:val="nil"/>
              <w:bottom w:val="nil"/>
            </w:tcBorders>
            <w:vAlign w:val="center"/>
          </w:tcPr>
          <w:p w14:paraId="4254326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F508B8" w:rsidRDefault="00E2297F" w:rsidP="00E2297F">
            <w:pPr>
              <w:pStyle w:val="TAC"/>
              <w:rPr>
                <w:lang w:eastAsia="en-US"/>
              </w:rPr>
            </w:pPr>
            <w:r w:rsidRPr="00F508B8">
              <w:rPr>
                <w:rFonts w:cs="Arial"/>
                <w:szCs w:val="18"/>
              </w:rPr>
              <w:t>DL Mid (751) / UL 3755</w:t>
            </w:r>
          </w:p>
        </w:tc>
        <w:tc>
          <w:tcPr>
            <w:tcW w:w="1843" w:type="dxa"/>
            <w:shd w:val="clear" w:color="auto" w:fill="auto"/>
            <w:vAlign w:val="center"/>
          </w:tcPr>
          <w:p w14:paraId="46DBCEF3"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799F08BB" w14:textId="77777777" w:rsidR="00E2297F" w:rsidRPr="00F508B8" w:rsidRDefault="00E2297F" w:rsidP="00E2297F">
            <w:pPr>
              <w:pStyle w:val="TAC"/>
              <w:rPr>
                <w:rFonts w:cs="Arial"/>
                <w:szCs w:val="18"/>
              </w:rPr>
            </w:pPr>
            <w:r w:rsidRPr="00F508B8">
              <w:t>Receiver harmonic mixing</w:t>
            </w:r>
          </w:p>
        </w:tc>
        <w:tc>
          <w:tcPr>
            <w:tcW w:w="2975" w:type="dxa"/>
            <w:vAlign w:val="center"/>
          </w:tcPr>
          <w:p w14:paraId="651EE0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Receiver Harmonic Mixing Exception in TS38.101-3 Table 7.3B.2.3.2-1</w:t>
            </w:r>
          </w:p>
        </w:tc>
      </w:tr>
      <w:tr w:rsidR="00E2297F" w:rsidRPr="00F508B8" w14:paraId="405F2956" w14:textId="77777777" w:rsidTr="008C05F3">
        <w:trPr>
          <w:gridAfter w:val="1"/>
          <w:wAfter w:w="14" w:type="dxa"/>
          <w:trHeight w:val="248"/>
        </w:trPr>
        <w:tc>
          <w:tcPr>
            <w:tcW w:w="1549" w:type="dxa"/>
            <w:tcBorders>
              <w:top w:val="nil"/>
              <w:bottom w:val="nil"/>
            </w:tcBorders>
            <w:vAlign w:val="center"/>
          </w:tcPr>
          <w:p w14:paraId="74473EE2"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F508B8" w:rsidRDefault="00E2297F" w:rsidP="00E2297F">
            <w:pPr>
              <w:pStyle w:val="TAC"/>
              <w:rPr>
                <w:lang w:eastAsia="en-US"/>
              </w:rPr>
            </w:pPr>
            <w:r w:rsidRPr="00F508B8">
              <w:rPr>
                <w:rFonts w:cs="Arial"/>
                <w:szCs w:val="18"/>
              </w:rPr>
              <w:t>UL 782 MHz /DL Mid</w:t>
            </w:r>
          </w:p>
        </w:tc>
        <w:tc>
          <w:tcPr>
            <w:tcW w:w="1843" w:type="dxa"/>
            <w:shd w:val="clear" w:color="auto" w:fill="auto"/>
            <w:vAlign w:val="center"/>
          </w:tcPr>
          <w:p w14:paraId="152AE8B5"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2A2E33CF" w14:textId="77777777" w:rsidR="00E2297F" w:rsidRPr="00F508B8" w:rsidRDefault="00E2297F" w:rsidP="00E2297F">
            <w:pPr>
              <w:pStyle w:val="TAC"/>
              <w:rPr>
                <w:rFonts w:cs="Arial"/>
                <w:szCs w:val="18"/>
              </w:rPr>
            </w:pPr>
          </w:p>
        </w:tc>
        <w:tc>
          <w:tcPr>
            <w:tcW w:w="2975" w:type="dxa"/>
            <w:vAlign w:val="center"/>
          </w:tcPr>
          <w:p w14:paraId="49864DB0"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HD avoid</w:t>
            </w:r>
          </w:p>
        </w:tc>
      </w:tr>
      <w:tr w:rsidR="00E2297F" w:rsidRPr="00F508B8" w14:paraId="2F8D1A38" w14:textId="77777777" w:rsidTr="008C05F3">
        <w:trPr>
          <w:gridAfter w:val="1"/>
          <w:wAfter w:w="14" w:type="dxa"/>
          <w:trHeight w:val="248"/>
        </w:trPr>
        <w:tc>
          <w:tcPr>
            <w:tcW w:w="1549" w:type="dxa"/>
            <w:tcBorders>
              <w:top w:val="nil"/>
            </w:tcBorders>
            <w:vAlign w:val="center"/>
          </w:tcPr>
          <w:p w14:paraId="1DC19E43"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F508B8" w:rsidRDefault="00E2297F" w:rsidP="00E2297F">
            <w:pPr>
              <w:pStyle w:val="TAC"/>
              <w:rPr>
                <w:lang w:eastAsia="en-US"/>
              </w:rPr>
            </w:pPr>
            <w:r w:rsidRPr="00F508B8">
              <w:rPr>
                <w:rFonts w:cs="Arial"/>
                <w:szCs w:val="18"/>
              </w:rPr>
              <w:t>DL Mid / UL 3850</w:t>
            </w:r>
          </w:p>
        </w:tc>
        <w:tc>
          <w:tcPr>
            <w:tcW w:w="1843" w:type="dxa"/>
            <w:shd w:val="clear" w:color="auto" w:fill="auto"/>
            <w:vAlign w:val="center"/>
          </w:tcPr>
          <w:p w14:paraId="062A37F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1CB0D3AC" w14:textId="77777777" w:rsidR="00E2297F" w:rsidRPr="00F508B8" w:rsidRDefault="00E2297F" w:rsidP="00E2297F">
            <w:pPr>
              <w:pStyle w:val="TAC"/>
              <w:rPr>
                <w:rFonts w:cs="Arial"/>
                <w:szCs w:val="18"/>
              </w:rPr>
            </w:pPr>
          </w:p>
        </w:tc>
        <w:tc>
          <w:tcPr>
            <w:tcW w:w="2975" w:type="dxa"/>
            <w:vAlign w:val="center"/>
          </w:tcPr>
          <w:p w14:paraId="46B52D06"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HM avoid</w:t>
            </w:r>
          </w:p>
        </w:tc>
      </w:tr>
      <w:tr w:rsidR="00087401" w:rsidRPr="00F508B8" w14:paraId="4E082E7A" w14:textId="77777777" w:rsidTr="008C05F3">
        <w:trPr>
          <w:gridAfter w:val="1"/>
          <w:wAfter w:w="14" w:type="dxa"/>
          <w:trHeight w:val="248"/>
        </w:trPr>
        <w:tc>
          <w:tcPr>
            <w:tcW w:w="1549" w:type="dxa"/>
            <w:tcBorders>
              <w:top w:val="nil"/>
              <w:bottom w:val="nil"/>
            </w:tcBorders>
            <w:vAlign w:val="center"/>
          </w:tcPr>
          <w:p w14:paraId="0A37CB1C" w14:textId="15A6B1D8" w:rsidR="00087401" w:rsidRPr="00F508B8" w:rsidRDefault="00087401" w:rsidP="008C05F3">
            <w:pPr>
              <w:pStyle w:val="TAC"/>
              <w:rPr>
                <w:rFonts w:cs="Arial"/>
                <w:szCs w:val="18"/>
              </w:rPr>
            </w:pPr>
            <w:r w:rsidRPr="00207EE4">
              <w:t>18A</w:t>
            </w:r>
            <w:r>
              <w:t>/ n77A</w:t>
            </w:r>
          </w:p>
        </w:tc>
        <w:tc>
          <w:tcPr>
            <w:tcW w:w="1704" w:type="dxa"/>
            <w:shd w:val="clear" w:color="auto" w:fill="auto"/>
            <w:vAlign w:val="center"/>
          </w:tcPr>
          <w:p w14:paraId="370171AD" w14:textId="2BFF1ECB" w:rsidR="00087401" w:rsidRDefault="00087401" w:rsidP="00087401">
            <w:pPr>
              <w:pStyle w:val="TAC"/>
            </w:pPr>
            <w:r>
              <w:t>UL 820MHz/</w:t>
            </w:r>
          </w:p>
          <w:p w14:paraId="19779CC8" w14:textId="4D72DB41" w:rsidR="00087401" w:rsidRPr="00F508B8" w:rsidRDefault="00087401" w:rsidP="00087401">
            <w:pPr>
              <w:pStyle w:val="TAC"/>
              <w:rPr>
                <w:rFonts w:cs="Arial"/>
                <w:szCs w:val="18"/>
              </w:rPr>
            </w:pPr>
            <w:r>
              <w:t>DL 4100 MHz</w:t>
            </w:r>
          </w:p>
        </w:tc>
        <w:tc>
          <w:tcPr>
            <w:tcW w:w="1843" w:type="dxa"/>
            <w:shd w:val="clear" w:color="auto" w:fill="auto"/>
            <w:vAlign w:val="center"/>
          </w:tcPr>
          <w:p w14:paraId="1CC6738F" w14:textId="4A522B8C" w:rsidR="00087401" w:rsidRPr="00F508B8" w:rsidRDefault="00087401" w:rsidP="00087401">
            <w:pPr>
              <w:pStyle w:val="TAC"/>
              <w:rPr>
                <w:rFonts w:cs="Arial"/>
                <w:szCs w:val="18"/>
              </w:rPr>
            </w:pPr>
            <w:r>
              <w:t>10/40</w:t>
            </w:r>
          </w:p>
        </w:tc>
        <w:tc>
          <w:tcPr>
            <w:tcW w:w="1984" w:type="dxa"/>
            <w:vAlign w:val="center"/>
          </w:tcPr>
          <w:p w14:paraId="044BF2B2" w14:textId="4D5D7905"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0AA3D8D" w14:textId="15F88285" w:rsidR="00087401" w:rsidRPr="00F508B8" w:rsidRDefault="00087401" w:rsidP="008C05F3">
            <w:pPr>
              <w:pStyle w:val="TAL"/>
              <w:rPr>
                <w:color w:val="000000"/>
              </w:rPr>
            </w:pPr>
            <w:r>
              <w:t>Exception Note 4, 5 of TS 38.101-3 table 7.3B.2.3.1-1</w:t>
            </w:r>
          </w:p>
        </w:tc>
      </w:tr>
      <w:tr w:rsidR="00087401" w:rsidRPr="00F508B8" w14:paraId="3EA644AF" w14:textId="77777777" w:rsidTr="00087401">
        <w:trPr>
          <w:gridAfter w:val="1"/>
          <w:wAfter w:w="14" w:type="dxa"/>
          <w:trHeight w:val="248"/>
        </w:trPr>
        <w:tc>
          <w:tcPr>
            <w:tcW w:w="1549" w:type="dxa"/>
            <w:tcBorders>
              <w:top w:val="nil"/>
            </w:tcBorders>
            <w:vAlign w:val="center"/>
          </w:tcPr>
          <w:p w14:paraId="03355BB3" w14:textId="77777777" w:rsidR="00087401" w:rsidRPr="00F508B8" w:rsidRDefault="00087401" w:rsidP="008C05F3">
            <w:pPr>
              <w:pStyle w:val="TAC"/>
              <w:rPr>
                <w:rFonts w:cs="Arial"/>
                <w:szCs w:val="18"/>
              </w:rPr>
            </w:pPr>
          </w:p>
        </w:tc>
        <w:tc>
          <w:tcPr>
            <w:tcW w:w="1704" w:type="dxa"/>
            <w:shd w:val="clear" w:color="auto" w:fill="auto"/>
            <w:vAlign w:val="center"/>
          </w:tcPr>
          <w:p w14:paraId="79B3E9A7" w14:textId="0F1BA896" w:rsidR="00087401" w:rsidRDefault="00087401" w:rsidP="00087401">
            <w:pPr>
              <w:pStyle w:val="TAC"/>
            </w:pPr>
            <w:r>
              <w:t>UL 820MHz/</w:t>
            </w:r>
          </w:p>
          <w:p w14:paraId="310B98CD" w14:textId="0617947F" w:rsidR="00087401" w:rsidRPr="00F508B8" w:rsidRDefault="00087401" w:rsidP="00087401">
            <w:pPr>
              <w:pStyle w:val="TAC"/>
              <w:rPr>
                <w:rFonts w:cs="Arial"/>
                <w:szCs w:val="18"/>
              </w:rPr>
            </w:pPr>
            <w:r>
              <w:t>DL 4000 MHz</w:t>
            </w:r>
          </w:p>
        </w:tc>
        <w:tc>
          <w:tcPr>
            <w:tcW w:w="1843" w:type="dxa"/>
            <w:shd w:val="clear" w:color="auto" w:fill="auto"/>
            <w:vAlign w:val="center"/>
          </w:tcPr>
          <w:p w14:paraId="24F1C1D9" w14:textId="51A8841B" w:rsidR="00087401" w:rsidRPr="00F508B8" w:rsidRDefault="00087401" w:rsidP="00087401">
            <w:pPr>
              <w:pStyle w:val="TAC"/>
              <w:rPr>
                <w:rFonts w:cs="Arial"/>
                <w:szCs w:val="18"/>
              </w:rPr>
            </w:pPr>
            <w:r>
              <w:t>10/40</w:t>
            </w:r>
          </w:p>
        </w:tc>
        <w:tc>
          <w:tcPr>
            <w:tcW w:w="1984" w:type="dxa"/>
            <w:vAlign w:val="center"/>
          </w:tcPr>
          <w:p w14:paraId="69A67659" w14:textId="48E0F3F2"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32173057" w14:textId="78FB7994" w:rsidR="00087401" w:rsidRPr="00F508B8" w:rsidRDefault="00087401" w:rsidP="008C05F3">
            <w:pPr>
              <w:pStyle w:val="TAL"/>
              <w:rPr>
                <w:color w:val="000000"/>
              </w:rPr>
            </w:pPr>
            <w:r>
              <w:rPr>
                <w:color w:val="000000"/>
              </w:rPr>
              <w:t>HD avoid</w:t>
            </w:r>
          </w:p>
        </w:tc>
      </w:tr>
      <w:tr w:rsidR="00087401" w:rsidRPr="00F508B8" w14:paraId="37FAE2CB" w14:textId="77777777" w:rsidTr="00087401">
        <w:trPr>
          <w:gridAfter w:val="1"/>
          <w:wAfter w:w="14" w:type="dxa"/>
          <w:trHeight w:val="248"/>
        </w:trPr>
        <w:tc>
          <w:tcPr>
            <w:tcW w:w="1549" w:type="dxa"/>
            <w:tcBorders>
              <w:top w:val="nil"/>
            </w:tcBorders>
            <w:vAlign w:val="center"/>
          </w:tcPr>
          <w:p w14:paraId="059F9D0E" w14:textId="62742DD5" w:rsidR="00087401" w:rsidRPr="00F508B8" w:rsidRDefault="00087401" w:rsidP="008C05F3">
            <w:pPr>
              <w:pStyle w:val="TAC"/>
              <w:rPr>
                <w:rFonts w:cs="Arial"/>
                <w:szCs w:val="18"/>
              </w:rPr>
            </w:pPr>
            <w:r w:rsidRPr="003F7BF7">
              <w:t>1</w:t>
            </w:r>
            <w:r>
              <w:t>9</w:t>
            </w:r>
            <w:r w:rsidRPr="003F7BF7">
              <w:t>A</w:t>
            </w:r>
            <w:r>
              <w:t>/ n77A</w:t>
            </w:r>
          </w:p>
        </w:tc>
        <w:tc>
          <w:tcPr>
            <w:tcW w:w="1704" w:type="dxa"/>
            <w:shd w:val="clear" w:color="auto" w:fill="auto"/>
            <w:vAlign w:val="center"/>
          </w:tcPr>
          <w:p w14:paraId="1E0F2304" w14:textId="3F031CF0" w:rsidR="00087401" w:rsidRDefault="00087401" w:rsidP="00087401">
            <w:pPr>
              <w:pStyle w:val="TAC"/>
            </w:pPr>
            <w:r>
              <w:t>UL 835MHz/</w:t>
            </w:r>
          </w:p>
          <w:p w14:paraId="5758DCFA" w14:textId="45BF13BD" w:rsidR="00087401" w:rsidRPr="00F508B8" w:rsidRDefault="00087401" w:rsidP="00087401">
            <w:pPr>
              <w:pStyle w:val="TAC"/>
              <w:rPr>
                <w:rFonts w:cs="Arial"/>
                <w:szCs w:val="18"/>
              </w:rPr>
            </w:pPr>
            <w:r>
              <w:t>DL 4175 MHz</w:t>
            </w:r>
          </w:p>
        </w:tc>
        <w:tc>
          <w:tcPr>
            <w:tcW w:w="1843" w:type="dxa"/>
            <w:shd w:val="clear" w:color="auto" w:fill="auto"/>
            <w:vAlign w:val="center"/>
          </w:tcPr>
          <w:p w14:paraId="07225A2F" w14:textId="4E6517D8" w:rsidR="00087401" w:rsidRPr="00F508B8" w:rsidRDefault="00087401" w:rsidP="00087401">
            <w:pPr>
              <w:pStyle w:val="TAC"/>
              <w:rPr>
                <w:rFonts w:cs="Arial"/>
                <w:szCs w:val="18"/>
              </w:rPr>
            </w:pPr>
            <w:r>
              <w:t>10/40</w:t>
            </w:r>
          </w:p>
        </w:tc>
        <w:tc>
          <w:tcPr>
            <w:tcW w:w="1984" w:type="dxa"/>
            <w:vAlign w:val="center"/>
          </w:tcPr>
          <w:p w14:paraId="4BEA7E1D" w14:textId="17509FAC"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DF4EB7C" w14:textId="0B0A5A09" w:rsidR="00087401" w:rsidRPr="00F508B8" w:rsidRDefault="00087401" w:rsidP="008C05F3">
            <w:pPr>
              <w:pStyle w:val="TAL"/>
              <w:rPr>
                <w:color w:val="000000"/>
              </w:rPr>
            </w:pPr>
            <w:r>
              <w:t>Exception Note 4, 5 of TS 38.101-3 table 7.3B.2.3.1-1</w:t>
            </w:r>
          </w:p>
        </w:tc>
      </w:tr>
      <w:tr w:rsidR="00087401" w:rsidRPr="00F508B8" w14:paraId="71F8E564" w14:textId="77777777" w:rsidTr="00087401">
        <w:trPr>
          <w:gridAfter w:val="1"/>
          <w:wAfter w:w="14" w:type="dxa"/>
          <w:trHeight w:val="248"/>
        </w:trPr>
        <w:tc>
          <w:tcPr>
            <w:tcW w:w="1549" w:type="dxa"/>
            <w:tcBorders>
              <w:top w:val="nil"/>
            </w:tcBorders>
            <w:vAlign w:val="center"/>
          </w:tcPr>
          <w:p w14:paraId="234C300C" w14:textId="77777777" w:rsidR="00087401" w:rsidRPr="00F508B8" w:rsidRDefault="00087401" w:rsidP="008C05F3">
            <w:pPr>
              <w:pStyle w:val="TAC"/>
              <w:rPr>
                <w:rFonts w:cs="Arial"/>
                <w:szCs w:val="18"/>
              </w:rPr>
            </w:pPr>
          </w:p>
        </w:tc>
        <w:tc>
          <w:tcPr>
            <w:tcW w:w="1704" w:type="dxa"/>
            <w:shd w:val="clear" w:color="auto" w:fill="auto"/>
            <w:vAlign w:val="center"/>
          </w:tcPr>
          <w:p w14:paraId="272CC8DD" w14:textId="4963890C" w:rsidR="00087401" w:rsidRDefault="00087401" w:rsidP="00087401">
            <w:pPr>
              <w:pStyle w:val="TAC"/>
            </w:pPr>
            <w:r>
              <w:t>UL 835MHz/</w:t>
            </w:r>
          </w:p>
          <w:p w14:paraId="3CDBF4B5" w14:textId="7C228599" w:rsidR="00087401" w:rsidRPr="00F508B8" w:rsidRDefault="00087401" w:rsidP="00087401">
            <w:pPr>
              <w:pStyle w:val="TAC"/>
              <w:rPr>
                <w:rFonts w:cs="Arial"/>
                <w:szCs w:val="18"/>
              </w:rPr>
            </w:pPr>
            <w:r>
              <w:t>DL 4100 MHz</w:t>
            </w:r>
          </w:p>
        </w:tc>
        <w:tc>
          <w:tcPr>
            <w:tcW w:w="1843" w:type="dxa"/>
            <w:shd w:val="clear" w:color="auto" w:fill="auto"/>
            <w:vAlign w:val="center"/>
          </w:tcPr>
          <w:p w14:paraId="5D478E02" w14:textId="536C2B14" w:rsidR="00087401" w:rsidRPr="00F508B8" w:rsidRDefault="00087401" w:rsidP="00087401">
            <w:pPr>
              <w:pStyle w:val="TAC"/>
              <w:rPr>
                <w:rFonts w:cs="Arial"/>
                <w:szCs w:val="18"/>
              </w:rPr>
            </w:pPr>
            <w:r>
              <w:t>10/40</w:t>
            </w:r>
          </w:p>
        </w:tc>
        <w:tc>
          <w:tcPr>
            <w:tcW w:w="1984" w:type="dxa"/>
            <w:vAlign w:val="center"/>
          </w:tcPr>
          <w:p w14:paraId="1D1FBCCB" w14:textId="77BD78B3"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659A77F5" w14:textId="3ACC7472" w:rsidR="00087401" w:rsidRPr="00F508B8" w:rsidRDefault="00087401" w:rsidP="008C05F3">
            <w:pPr>
              <w:pStyle w:val="TAL"/>
              <w:rPr>
                <w:color w:val="000000"/>
              </w:rPr>
            </w:pPr>
            <w:r>
              <w:rPr>
                <w:color w:val="000000"/>
              </w:rPr>
              <w:t>HD avoid</w:t>
            </w:r>
          </w:p>
        </w:tc>
      </w:tr>
      <w:tr w:rsidR="00087401" w:rsidRPr="00F508B8" w14:paraId="21D38C35" w14:textId="77777777" w:rsidTr="008C05F3">
        <w:trPr>
          <w:gridAfter w:val="1"/>
          <w:wAfter w:w="14" w:type="dxa"/>
          <w:trHeight w:val="248"/>
        </w:trPr>
        <w:tc>
          <w:tcPr>
            <w:tcW w:w="1549" w:type="dxa"/>
            <w:tcBorders>
              <w:bottom w:val="nil"/>
            </w:tcBorders>
            <w:vAlign w:val="center"/>
          </w:tcPr>
          <w:p w14:paraId="5333A46B" w14:textId="77777777" w:rsidR="00087401" w:rsidRPr="00F508B8" w:rsidRDefault="00087401" w:rsidP="00087401">
            <w:pPr>
              <w:pStyle w:val="TAL"/>
              <w:jc w:val="center"/>
              <w:rPr>
                <w:rFonts w:cs="Arial"/>
                <w:b/>
                <w:bCs/>
                <w:szCs w:val="18"/>
              </w:rPr>
            </w:pPr>
            <w:r w:rsidRPr="00F508B8">
              <w:rPr>
                <w:b/>
                <w:bCs/>
              </w:rPr>
              <w:t>19A / n79A</w:t>
            </w:r>
          </w:p>
        </w:tc>
        <w:tc>
          <w:tcPr>
            <w:tcW w:w="1704" w:type="dxa"/>
            <w:shd w:val="clear" w:color="auto" w:fill="auto"/>
            <w:vAlign w:val="center"/>
          </w:tcPr>
          <w:p w14:paraId="7F37810C" w14:textId="77777777" w:rsidR="00087401" w:rsidRPr="00F508B8" w:rsidRDefault="00087401" w:rsidP="00087401">
            <w:pPr>
              <w:pStyle w:val="TAC"/>
              <w:rPr>
                <w:rFonts w:cs="Arial"/>
                <w:szCs w:val="18"/>
              </w:rPr>
            </w:pPr>
            <w:r w:rsidRPr="00F508B8">
              <w:t>DL 884 MHz / Low (4420.02 MHz)</w:t>
            </w:r>
          </w:p>
        </w:tc>
        <w:tc>
          <w:tcPr>
            <w:tcW w:w="1843" w:type="dxa"/>
            <w:shd w:val="clear" w:color="auto" w:fill="auto"/>
            <w:vAlign w:val="center"/>
          </w:tcPr>
          <w:p w14:paraId="0F5EA3F2" w14:textId="77777777" w:rsidR="00087401" w:rsidRPr="00F508B8" w:rsidRDefault="00087401" w:rsidP="00087401">
            <w:pPr>
              <w:pStyle w:val="TAC"/>
              <w:rPr>
                <w:rFonts w:cs="Arial"/>
                <w:szCs w:val="18"/>
              </w:rPr>
            </w:pPr>
            <w:r w:rsidRPr="00F508B8">
              <w:t>10 MHz / 40 MHz</w:t>
            </w:r>
          </w:p>
        </w:tc>
        <w:tc>
          <w:tcPr>
            <w:tcW w:w="1984" w:type="dxa"/>
            <w:vAlign w:val="center"/>
          </w:tcPr>
          <w:p w14:paraId="3CC434AF" w14:textId="77777777" w:rsidR="00087401" w:rsidRPr="00F508B8" w:rsidRDefault="00087401" w:rsidP="00087401">
            <w:pPr>
              <w:pStyle w:val="TAC"/>
              <w:rPr>
                <w:rFonts w:cs="Arial"/>
                <w:szCs w:val="18"/>
              </w:rPr>
            </w:pPr>
            <w:r w:rsidRPr="00F508B8">
              <w:rPr>
                <w:color w:val="000000"/>
              </w:rPr>
              <w:t>Receiver Harmonic Mixing HM3</w:t>
            </w:r>
          </w:p>
        </w:tc>
        <w:tc>
          <w:tcPr>
            <w:tcW w:w="2975" w:type="dxa"/>
          </w:tcPr>
          <w:p w14:paraId="4E25F923"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67CFB855" w14:textId="77777777" w:rsidTr="008C05F3">
        <w:trPr>
          <w:gridAfter w:val="1"/>
          <w:wAfter w:w="14" w:type="dxa"/>
          <w:trHeight w:val="248"/>
        </w:trPr>
        <w:tc>
          <w:tcPr>
            <w:tcW w:w="1549" w:type="dxa"/>
            <w:tcBorders>
              <w:top w:val="nil"/>
            </w:tcBorders>
            <w:vAlign w:val="center"/>
          </w:tcPr>
          <w:p w14:paraId="4BB6949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F508B8" w:rsidRDefault="00087401" w:rsidP="00087401">
            <w:pPr>
              <w:pStyle w:val="TAC"/>
              <w:rPr>
                <w:rFonts w:cs="Arial"/>
                <w:szCs w:val="18"/>
              </w:rPr>
            </w:pPr>
            <w:r w:rsidRPr="00F508B8">
              <w:t>DL 884 MHz / Low (4445.02 MHz)</w:t>
            </w:r>
          </w:p>
        </w:tc>
        <w:tc>
          <w:tcPr>
            <w:tcW w:w="1843" w:type="dxa"/>
            <w:shd w:val="clear" w:color="auto" w:fill="auto"/>
            <w:vAlign w:val="center"/>
          </w:tcPr>
          <w:p w14:paraId="5E924BB9" w14:textId="77777777" w:rsidR="00087401" w:rsidRPr="00F508B8" w:rsidRDefault="00087401" w:rsidP="00087401">
            <w:pPr>
              <w:pStyle w:val="TAC"/>
              <w:rPr>
                <w:rFonts w:cs="Arial"/>
                <w:szCs w:val="18"/>
              </w:rPr>
            </w:pPr>
            <w:r w:rsidRPr="00F508B8">
              <w:t>10 MHz / 40 MHz</w:t>
            </w:r>
          </w:p>
        </w:tc>
        <w:tc>
          <w:tcPr>
            <w:tcW w:w="1984" w:type="dxa"/>
            <w:vAlign w:val="center"/>
          </w:tcPr>
          <w:p w14:paraId="2D6FDCFD" w14:textId="77777777" w:rsidR="00087401" w:rsidRPr="00F508B8" w:rsidRDefault="00087401" w:rsidP="00087401">
            <w:pPr>
              <w:pStyle w:val="TAC"/>
              <w:rPr>
                <w:rFonts w:cs="Arial"/>
                <w:szCs w:val="18"/>
              </w:rPr>
            </w:pPr>
          </w:p>
        </w:tc>
        <w:tc>
          <w:tcPr>
            <w:tcW w:w="2975" w:type="dxa"/>
          </w:tcPr>
          <w:p w14:paraId="377D9527" w14:textId="77777777" w:rsidR="00087401" w:rsidRPr="00F508B8" w:rsidRDefault="00087401" w:rsidP="00087401">
            <w:pPr>
              <w:pStyle w:val="TAL"/>
              <w:rPr>
                <w:rFonts w:cs="Arial"/>
                <w:szCs w:val="18"/>
              </w:rPr>
            </w:pPr>
            <w:r w:rsidRPr="00F508B8">
              <w:rPr>
                <w:color w:val="000000"/>
              </w:rPr>
              <w:t>Non-Exception. Not overlapping interference since BW</w:t>
            </w:r>
            <w:r w:rsidRPr="00F508B8">
              <w:rPr>
                <w:color w:val="000000"/>
                <w:vertAlign w:val="subscript"/>
              </w:rPr>
              <w:t>INT</w:t>
            </w:r>
            <w:r w:rsidRPr="00F508B8">
              <w:rPr>
                <w:color w:val="000000"/>
              </w:rPr>
              <w:t>=40 MHz, F</w:t>
            </w:r>
            <w:r w:rsidRPr="00F508B8">
              <w:rPr>
                <w:color w:val="000000"/>
                <w:vertAlign w:val="subscript"/>
              </w:rPr>
              <w:t>INT</w:t>
            </w:r>
            <w:r w:rsidRPr="00F508B8">
              <w:rPr>
                <w:color w:val="000000"/>
              </w:rPr>
              <w:t xml:space="preserve"> = (40+10)/2 = 25 </w:t>
            </w:r>
          </w:p>
        </w:tc>
      </w:tr>
      <w:tr w:rsidR="00087401" w:rsidRPr="00F508B8" w14:paraId="39BF0C74" w14:textId="77777777" w:rsidTr="008C05F3">
        <w:trPr>
          <w:gridAfter w:val="1"/>
          <w:wAfter w:w="14" w:type="dxa"/>
          <w:trHeight w:val="248"/>
        </w:trPr>
        <w:tc>
          <w:tcPr>
            <w:tcW w:w="1549" w:type="dxa"/>
            <w:vMerge w:val="restart"/>
            <w:vAlign w:val="center"/>
          </w:tcPr>
          <w:p w14:paraId="26DF7371" w14:textId="77777777" w:rsidR="00087401" w:rsidRPr="00F508B8" w:rsidRDefault="00087401" w:rsidP="00087401">
            <w:pPr>
              <w:pStyle w:val="TAL"/>
              <w:jc w:val="center"/>
              <w:rPr>
                <w:rFonts w:cs="Arial"/>
                <w:szCs w:val="18"/>
              </w:rPr>
            </w:pPr>
            <w:r w:rsidRPr="00F508B8">
              <w:rPr>
                <w:rFonts w:cs="Arial"/>
                <w:b/>
                <w:bCs/>
                <w:szCs w:val="18"/>
              </w:rPr>
              <w:t>20A</w:t>
            </w:r>
            <w:r w:rsidRPr="00F508B8">
              <w:rPr>
                <w:rFonts w:cs="Arial"/>
                <w:szCs w:val="18"/>
              </w:rPr>
              <w:t xml:space="preserve"> / n78A</w:t>
            </w:r>
          </w:p>
        </w:tc>
        <w:tc>
          <w:tcPr>
            <w:tcW w:w="1704" w:type="dxa"/>
            <w:shd w:val="clear" w:color="auto" w:fill="auto"/>
            <w:vAlign w:val="center"/>
          </w:tcPr>
          <w:p w14:paraId="655C725E" w14:textId="77777777" w:rsidR="00087401" w:rsidRPr="00F508B8" w:rsidRDefault="00087401" w:rsidP="00087401">
            <w:pPr>
              <w:pStyle w:val="TAC"/>
              <w:rPr>
                <w:rFonts w:cs="Arial"/>
                <w:szCs w:val="18"/>
              </w:rPr>
            </w:pPr>
            <w:r w:rsidRPr="00F508B8">
              <w:rPr>
                <w:rFonts w:cs="Arial"/>
                <w:szCs w:val="18"/>
              </w:rPr>
              <w:t>Mid/Mid</w:t>
            </w:r>
          </w:p>
        </w:tc>
        <w:tc>
          <w:tcPr>
            <w:tcW w:w="1843" w:type="dxa"/>
            <w:shd w:val="clear" w:color="auto" w:fill="auto"/>
            <w:vAlign w:val="center"/>
          </w:tcPr>
          <w:p w14:paraId="269C6275"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5879E1F8"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56DEBB2A"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65D50F22" w14:textId="77777777" w:rsidTr="008C05F3">
        <w:trPr>
          <w:gridAfter w:val="1"/>
          <w:wAfter w:w="14" w:type="dxa"/>
          <w:trHeight w:val="248"/>
        </w:trPr>
        <w:tc>
          <w:tcPr>
            <w:tcW w:w="1549" w:type="dxa"/>
            <w:vMerge/>
            <w:vAlign w:val="center"/>
          </w:tcPr>
          <w:p w14:paraId="714DA1F1"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F508B8" w:rsidRDefault="00087401" w:rsidP="00087401">
            <w:pPr>
              <w:pStyle w:val="TAC"/>
              <w:rPr>
                <w:rFonts w:cs="Arial"/>
                <w:szCs w:val="18"/>
              </w:rPr>
            </w:pPr>
            <w:r w:rsidRPr="00F508B8">
              <w:rPr>
                <w:rFonts w:cs="Arial"/>
                <w:szCs w:val="18"/>
              </w:rPr>
              <w:t>Mid/3388</w:t>
            </w:r>
          </w:p>
        </w:tc>
        <w:tc>
          <w:tcPr>
            <w:tcW w:w="1843" w:type="dxa"/>
            <w:shd w:val="clear" w:color="auto" w:fill="auto"/>
            <w:vAlign w:val="center"/>
          </w:tcPr>
          <w:p w14:paraId="2ACF337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69F6D657" w14:textId="77777777" w:rsidR="00087401" w:rsidRPr="00F508B8" w:rsidRDefault="00087401" w:rsidP="00087401">
            <w:pPr>
              <w:pStyle w:val="TAC"/>
              <w:rPr>
                <w:rFonts w:cs="Arial"/>
                <w:szCs w:val="18"/>
              </w:rPr>
            </w:pPr>
            <w:r w:rsidRPr="00F508B8">
              <w:rPr>
                <w:rFonts w:cs="Arial"/>
                <w:szCs w:val="18"/>
              </w:rPr>
              <w:t>UL Harmonic Interference</w:t>
            </w:r>
          </w:p>
        </w:tc>
        <w:tc>
          <w:tcPr>
            <w:tcW w:w="2975" w:type="dxa"/>
            <w:vAlign w:val="center"/>
          </w:tcPr>
          <w:p w14:paraId="3D89AD95" w14:textId="77777777" w:rsidR="00087401" w:rsidRPr="00F508B8" w:rsidRDefault="00087401" w:rsidP="00087401">
            <w:pPr>
              <w:pStyle w:val="TAL"/>
              <w:rPr>
                <w:rFonts w:cs="Arial"/>
                <w:szCs w:val="18"/>
              </w:rPr>
            </w:pPr>
            <w:r w:rsidRPr="00F508B8">
              <w:rPr>
                <w:rFonts w:cs="Arial"/>
                <w:szCs w:val="18"/>
              </w:rPr>
              <w:t>Exception Note 7 of TS 38.101-3 table 7.3B.2.3.1-1</w:t>
            </w:r>
          </w:p>
        </w:tc>
      </w:tr>
      <w:tr w:rsidR="00087401" w:rsidRPr="00F508B8" w14:paraId="59F8074D" w14:textId="77777777" w:rsidTr="008C05F3">
        <w:trPr>
          <w:gridAfter w:val="1"/>
          <w:wAfter w:w="14" w:type="dxa"/>
          <w:trHeight w:val="248"/>
        </w:trPr>
        <w:tc>
          <w:tcPr>
            <w:tcW w:w="1549" w:type="dxa"/>
            <w:tcBorders>
              <w:bottom w:val="nil"/>
            </w:tcBorders>
            <w:vAlign w:val="center"/>
          </w:tcPr>
          <w:p w14:paraId="39B27BAB" w14:textId="77777777" w:rsidR="00087401" w:rsidRPr="00F508B8" w:rsidRDefault="00087401" w:rsidP="00087401">
            <w:pPr>
              <w:pStyle w:val="TAL"/>
              <w:jc w:val="center"/>
              <w:rPr>
                <w:rFonts w:cs="Arial"/>
                <w:szCs w:val="18"/>
              </w:rPr>
            </w:pPr>
            <w:r w:rsidRPr="00F508B8">
              <w:rPr>
                <w:rFonts w:cs="Arial"/>
                <w:b/>
                <w:bCs/>
                <w:szCs w:val="18"/>
              </w:rPr>
              <w:t>21A</w:t>
            </w:r>
            <w:r w:rsidRPr="00F508B8">
              <w:rPr>
                <w:rFonts w:cs="Arial"/>
                <w:szCs w:val="18"/>
              </w:rPr>
              <w:t xml:space="preserve"> / n79A</w:t>
            </w:r>
          </w:p>
        </w:tc>
        <w:tc>
          <w:tcPr>
            <w:tcW w:w="1704" w:type="dxa"/>
            <w:shd w:val="clear" w:color="auto" w:fill="auto"/>
            <w:vAlign w:val="center"/>
          </w:tcPr>
          <w:p w14:paraId="0F3F33AE" w14:textId="77777777" w:rsidR="00087401" w:rsidRPr="00F508B8" w:rsidRDefault="00087401" w:rsidP="00087401">
            <w:pPr>
              <w:pStyle w:val="TAC"/>
              <w:rPr>
                <w:rFonts w:cs="Arial"/>
                <w:szCs w:val="18"/>
              </w:rPr>
            </w:pPr>
            <w:r w:rsidRPr="00F508B8">
              <w:rPr>
                <w:rFonts w:cs="Arial"/>
                <w:szCs w:val="18"/>
              </w:rPr>
              <w:t>DL 1506/UL4518</w:t>
            </w:r>
          </w:p>
        </w:tc>
        <w:tc>
          <w:tcPr>
            <w:tcW w:w="1843" w:type="dxa"/>
            <w:shd w:val="clear" w:color="auto" w:fill="auto"/>
            <w:vAlign w:val="center"/>
          </w:tcPr>
          <w:p w14:paraId="06AE448D"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66887A63" w14:textId="77777777" w:rsidR="00087401" w:rsidRPr="00F508B8" w:rsidRDefault="00087401" w:rsidP="00087401">
            <w:pPr>
              <w:pStyle w:val="TAC"/>
              <w:rPr>
                <w:rFonts w:cs="Arial"/>
                <w:szCs w:val="18"/>
              </w:rPr>
            </w:pPr>
            <w:r w:rsidRPr="00F508B8">
              <w:rPr>
                <w:color w:val="000000"/>
              </w:rPr>
              <w:t>Receiver Harmonic Mixing HM3</w:t>
            </w:r>
          </w:p>
        </w:tc>
        <w:tc>
          <w:tcPr>
            <w:tcW w:w="2975" w:type="dxa"/>
            <w:vAlign w:val="center"/>
          </w:tcPr>
          <w:p w14:paraId="1CCC0567"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232B51B1" w14:textId="77777777" w:rsidTr="008C05F3">
        <w:trPr>
          <w:gridAfter w:val="1"/>
          <w:wAfter w:w="14" w:type="dxa"/>
          <w:trHeight w:val="248"/>
        </w:trPr>
        <w:tc>
          <w:tcPr>
            <w:tcW w:w="1549" w:type="dxa"/>
            <w:tcBorders>
              <w:top w:val="nil"/>
              <w:bottom w:val="nil"/>
            </w:tcBorders>
            <w:vAlign w:val="center"/>
          </w:tcPr>
          <w:p w14:paraId="1B3CE85F"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F508B8" w:rsidRDefault="00087401" w:rsidP="00087401">
            <w:pPr>
              <w:pStyle w:val="TAC"/>
              <w:rPr>
                <w:rFonts w:cs="Arial"/>
                <w:szCs w:val="18"/>
              </w:rPr>
            </w:pPr>
            <w:r w:rsidRPr="00F508B8">
              <w:rPr>
                <w:rFonts w:cs="Arial"/>
                <w:szCs w:val="18"/>
              </w:rPr>
              <w:t>DL 1506/ UL 4800</w:t>
            </w:r>
          </w:p>
        </w:tc>
        <w:tc>
          <w:tcPr>
            <w:tcW w:w="1843" w:type="dxa"/>
            <w:shd w:val="clear" w:color="auto" w:fill="auto"/>
            <w:vAlign w:val="center"/>
          </w:tcPr>
          <w:p w14:paraId="66840B96"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72BD7439" w14:textId="77777777" w:rsidR="00087401" w:rsidRPr="00F508B8" w:rsidRDefault="00087401" w:rsidP="00087401">
            <w:pPr>
              <w:pStyle w:val="TAC"/>
              <w:rPr>
                <w:rFonts w:cs="Arial"/>
                <w:szCs w:val="18"/>
              </w:rPr>
            </w:pPr>
          </w:p>
        </w:tc>
        <w:tc>
          <w:tcPr>
            <w:tcW w:w="2975" w:type="dxa"/>
            <w:vAlign w:val="center"/>
          </w:tcPr>
          <w:p w14:paraId="69209CC6" w14:textId="77777777" w:rsidR="00087401" w:rsidRPr="00F508B8" w:rsidRDefault="00087401" w:rsidP="00087401">
            <w:pPr>
              <w:pStyle w:val="TAL"/>
              <w:rPr>
                <w:rFonts w:cs="Arial"/>
                <w:szCs w:val="18"/>
              </w:rPr>
            </w:pPr>
            <w:r w:rsidRPr="00F508B8">
              <w:rPr>
                <w:color w:val="000000"/>
              </w:rPr>
              <w:t>Receiver Harmonic Mixing avoid</w:t>
            </w:r>
          </w:p>
        </w:tc>
      </w:tr>
      <w:tr w:rsidR="00087401" w:rsidRPr="00F508B8" w14:paraId="5B5BCD49" w14:textId="77777777" w:rsidTr="008C05F3">
        <w:trPr>
          <w:gridAfter w:val="1"/>
          <w:wAfter w:w="14" w:type="dxa"/>
          <w:trHeight w:val="248"/>
        </w:trPr>
        <w:tc>
          <w:tcPr>
            <w:tcW w:w="1549" w:type="dxa"/>
            <w:tcBorders>
              <w:top w:val="nil"/>
            </w:tcBorders>
            <w:vAlign w:val="center"/>
          </w:tcPr>
          <w:p w14:paraId="4FE9AD25"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F508B8" w:rsidRDefault="00087401" w:rsidP="00087401">
            <w:pPr>
              <w:pStyle w:val="TAC"/>
              <w:rPr>
                <w:rFonts w:cs="Arial"/>
                <w:szCs w:val="18"/>
              </w:rPr>
            </w:pPr>
            <w:r w:rsidRPr="00F508B8">
              <w:rPr>
                <w:rFonts w:cs="Arial"/>
                <w:szCs w:val="18"/>
              </w:rPr>
              <w:t>UL 1457.5/UL 4420.5</w:t>
            </w:r>
          </w:p>
        </w:tc>
        <w:tc>
          <w:tcPr>
            <w:tcW w:w="1843" w:type="dxa"/>
            <w:shd w:val="clear" w:color="auto" w:fill="auto"/>
            <w:vAlign w:val="center"/>
          </w:tcPr>
          <w:p w14:paraId="034392D5" w14:textId="77777777" w:rsidR="00087401" w:rsidRPr="00F508B8" w:rsidRDefault="00087401" w:rsidP="00087401">
            <w:pPr>
              <w:pStyle w:val="TAC"/>
              <w:rPr>
                <w:rFonts w:cs="Arial"/>
                <w:szCs w:val="18"/>
              </w:rPr>
            </w:pPr>
            <w:r w:rsidRPr="00F508B8">
              <w:rPr>
                <w:rFonts w:cs="Arial"/>
                <w:szCs w:val="18"/>
              </w:rPr>
              <w:t>5/40</w:t>
            </w:r>
          </w:p>
        </w:tc>
        <w:tc>
          <w:tcPr>
            <w:tcW w:w="1984" w:type="dxa"/>
            <w:vAlign w:val="center"/>
          </w:tcPr>
          <w:p w14:paraId="526496B9" w14:textId="77777777" w:rsidR="00087401" w:rsidRPr="00F508B8" w:rsidRDefault="00087401" w:rsidP="00087401">
            <w:pPr>
              <w:pStyle w:val="TAC"/>
              <w:rPr>
                <w:rFonts w:cs="Arial"/>
                <w:szCs w:val="18"/>
              </w:rPr>
            </w:pPr>
            <w:r w:rsidRPr="00F508B8">
              <w:rPr>
                <w:rFonts w:cs="Arial"/>
                <w:szCs w:val="18"/>
              </w:rPr>
              <w:t>Dual UL intermodulation</w:t>
            </w:r>
          </w:p>
        </w:tc>
        <w:tc>
          <w:tcPr>
            <w:tcW w:w="2975" w:type="dxa"/>
            <w:vAlign w:val="center"/>
          </w:tcPr>
          <w:p w14:paraId="77F70A87" w14:textId="77777777" w:rsidR="00087401" w:rsidRPr="00F508B8" w:rsidRDefault="00087401" w:rsidP="00087401">
            <w:pPr>
              <w:pStyle w:val="TAL"/>
              <w:rPr>
                <w:rFonts w:cs="Arial"/>
                <w:szCs w:val="18"/>
              </w:rPr>
            </w:pPr>
            <w:r w:rsidRPr="00F508B8">
              <w:rPr>
                <w:color w:val="000000"/>
              </w:rPr>
              <w:t>Exception in TS 38.101-3 Table 7.3B.2.3.5.1-1</w:t>
            </w:r>
          </w:p>
        </w:tc>
      </w:tr>
      <w:tr w:rsidR="00087401" w:rsidRPr="00F508B8" w14:paraId="7EB1829B" w14:textId="77777777" w:rsidTr="008C05F3">
        <w:trPr>
          <w:gridAfter w:val="1"/>
          <w:wAfter w:w="14" w:type="dxa"/>
          <w:trHeight w:val="248"/>
        </w:trPr>
        <w:tc>
          <w:tcPr>
            <w:tcW w:w="1549" w:type="dxa"/>
            <w:tcBorders>
              <w:bottom w:val="nil"/>
            </w:tcBorders>
          </w:tcPr>
          <w:p w14:paraId="6BDF4741"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n41A</w:t>
            </w:r>
          </w:p>
        </w:tc>
        <w:tc>
          <w:tcPr>
            <w:tcW w:w="1704" w:type="dxa"/>
            <w:shd w:val="clear" w:color="auto" w:fill="auto"/>
          </w:tcPr>
          <w:p w14:paraId="6FBD6B5E" w14:textId="77777777" w:rsidR="00087401" w:rsidRPr="00F508B8" w:rsidRDefault="00087401" w:rsidP="00087401">
            <w:pPr>
              <w:pStyle w:val="TAC"/>
              <w:rPr>
                <w:rFonts w:cs="Arial"/>
                <w:szCs w:val="18"/>
              </w:rPr>
            </w:pPr>
            <w:r w:rsidRPr="00F508B8">
              <w:rPr>
                <w:lang w:eastAsia="en-US"/>
              </w:rPr>
              <w:t>High (UL 841.5 MHz) / 2524.5 MHz)</w:t>
            </w:r>
          </w:p>
        </w:tc>
        <w:tc>
          <w:tcPr>
            <w:tcW w:w="1843" w:type="dxa"/>
            <w:shd w:val="clear" w:color="auto" w:fill="auto"/>
          </w:tcPr>
          <w:p w14:paraId="50CCDE9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5E8376C1" w14:textId="77777777" w:rsidR="00087401" w:rsidRPr="00F508B8" w:rsidRDefault="00087401" w:rsidP="00087401">
            <w:pPr>
              <w:pStyle w:val="TAC"/>
              <w:rPr>
                <w:rFonts w:cs="Arial"/>
                <w:szCs w:val="18"/>
              </w:rPr>
            </w:pPr>
            <w:r w:rsidRPr="00F508B8">
              <w:rPr>
                <w:color w:val="000000"/>
                <w:lang w:eastAsia="en-US"/>
              </w:rPr>
              <w:t>UL Harmonic Interference HD3</w:t>
            </w:r>
          </w:p>
        </w:tc>
        <w:tc>
          <w:tcPr>
            <w:tcW w:w="2975" w:type="dxa"/>
          </w:tcPr>
          <w:p w14:paraId="746FC3A5" w14:textId="77777777" w:rsidR="00087401" w:rsidRPr="00F508B8" w:rsidRDefault="00087401" w:rsidP="00087401">
            <w:pPr>
              <w:pStyle w:val="TAL"/>
              <w:rPr>
                <w:rFonts w:cs="Arial"/>
                <w:szCs w:val="18"/>
              </w:rPr>
            </w:pPr>
            <w:r w:rsidRPr="00F508B8">
              <w:rPr>
                <w:color w:val="000000"/>
                <w:lang w:eastAsia="en-US"/>
              </w:rPr>
              <w:t>Exception Note 9 of TS38.101-3 table 7.3B.2.3.1-1</w:t>
            </w:r>
          </w:p>
        </w:tc>
      </w:tr>
      <w:tr w:rsidR="00087401" w:rsidRPr="00F508B8" w14:paraId="41EB115F" w14:textId="77777777" w:rsidTr="008C05F3">
        <w:trPr>
          <w:gridAfter w:val="1"/>
          <w:wAfter w:w="14" w:type="dxa"/>
          <w:trHeight w:val="248"/>
        </w:trPr>
        <w:tc>
          <w:tcPr>
            <w:tcW w:w="1549" w:type="dxa"/>
            <w:tcBorders>
              <w:top w:val="nil"/>
            </w:tcBorders>
            <w:vAlign w:val="center"/>
          </w:tcPr>
          <w:p w14:paraId="7AEC6346" w14:textId="77777777" w:rsidR="00087401" w:rsidRPr="00F508B8" w:rsidRDefault="00087401" w:rsidP="00087401">
            <w:pPr>
              <w:pStyle w:val="TAL"/>
              <w:jc w:val="center"/>
              <w:rPr>
                <w:rFonts w:cs="Arial"/>
                <w:szCs w:val="18"/>
              </w:rPr>
            </w:pPr>
          </w:p>
        </w:tc>
        <w:tc>
          <w:tcPr>
            <w:tcW w:w="1704" w:type="dxa"/>
            <w:shd w:val="clear" w:color="auto" w:fill="auto"/>
          </w:tcPr>
          <w:p w14:paraId="59A97515" w14:textId="77777777" w:rsidR="00087401" w:rsidRPr="00F508B8" w:rsidRDefault="00087401" w:rsidP="00087401">
            <w:pPr>
              <w:pStyle w:val="TAC"/>
              <w:rPr>
                <w:rFonts w:cs="Arial"/>
                <w:szCs w:val="18"/>
              </w:rPr>
            </w:pPr>
            <w:r w:rsidRPr="00F508B8">
              <w:rPr>
                <w:lang w:eastAsia="en-US"/>
              </w:rPr>
              <w:t>High (UL 841.5 MHz) / 2572 MHz</w:t>
            </w:r>
          </w:p>
        </w:tc>
        <w:tc>
          <w:tcPr>
            <w:tcW w:w="1843" w:type="dxa"/>
            <w:shd w:val="clear" w:color="auto" w:fill="auto"/>
          </w:tcPr>
          <w:p w14:paraId="54FD7BD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1B841549" w14:textId="77777777" w:rsidR="00087401" w:rsidRPr="00F508B8" w:rsidRDefault="00087401" w:rsidP="00087401">
            <w:pPr>
              <w:pStyle w:val="TAC"/>
              <w:rPr>
                <w:rFonts w:cs="Arial"/>
                <w:szCs w:val="18"/>
              </w:rPr>
            </w:pPr>
          </w:p>
        </w:tc>
        <w:tc>
          <w:tcPr>
            <w:tcW w:w="2975" w:type="dxa"/>
          </w:tcPr>
          <w:p w14:paraId="35315DDF" w14:textId="77777777" w:rsidR="00087401" w:rsidRPr="00F508B8" w:rsidRDefault="00087401" w:rsidP="00087401">
            <w:pPr>
              <w:pStyle w:val="TAL"/>
              <w:rPr>
                <w:rFonts w:cs="Arial"/>
                <w:szCs w:val="18"/>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=45 MHz, F</w:t>
            </w:r>
            <w:r w:rsidRPr="00F508B8">
              <w:rPr>
                <w:color w:val="000000"/>
                <w:vertAlign w:val="subscript"/>
                <w:lang w:eastAsia="en-US"/>
              </w:rPr>
              <w:t>INT</w:t>
            </w:r>
            <w:r w:rsidRPr="00F508B8">
              <w:rPr>
                <w:color w:val="000000"/>
                <w:lang w:eastAsia="en-US"/>
              </w:rPr>
              <w:t xml:space="preserve"> = (45+50)/2 = 47.5</w:t>
            </w:r>
          </w:p>
        </w:tc>
      </w:tr>
      <w:tr w:rsidR="00087401" w:rsidRPr="00F508B8" w14:paraId="6FD38D0B" w14:textId="77777777" w:rsidTr="008C05F3">
        <w:trPr>
          <w:gridAfter w:val="1"/>
          <w:wAfter w:w="14" w:type="dxa"/>
          <w:trHeight w:val="248"/>
        </w:trPr>
        <w:tc>
          <w:tcPr>
            <w:tcW w:w="1549" w:type="dxa"/>
            <w:tcBorders>
              <w:top w:val="nil"/>
              <w:bottom w:val="nil"/>
            </w:tcBorders>
          </w:tcPr>
          <w:p w14:paraId="72064FC9" w14:textId="77777777" w:rsidR="00087401" w:rsidRPr="00F508B8" w:rsidRDefault="00087401" w:rsidP="00087401">
            <w:pPr>
              <w:keepNext/>
              <w:keepLines/>
              <w:overflowPunct/>
              <w:autoSpaceDE/>
              <w:autoSpaceDN/>
              <w:adjustRightInd/>
              <w:spacing w:after="0"/>
              <w:jc w:val="center"/>
              <w:textAlignment w:val="auto"/>
              <w:rPr>
                <w:rFonts w:ascii="Arial" w:hAnsi="Arial"/>
                <w:sz w:val="18"/>
                <w:lang w:eastAsia="en-US"/>
              </w:rPr>
            </w:pPr>
            <w:r w:rsidRPr="00F508B8">
              <w:rPr>
                <w:rFonts w:ascii="Arial" w:hAnsi="Arial"/>
                <w:b/>
                <w:bCs/>
                <w:sz w:val="18"/>
                <w:lang w:eastAsia="en-US"/>
              </w:rPr>
              <w:t xml:space="preserve">26A </w:t>
            </w:r>
            <w:r w:rsidRPr="00F508B8">
              <w:rPr>
                <w:rFonts w:ascii="Arial" w:hAnsi="Arial"/>
                <w:sz w:val="18"/>
                <w:lang w:eastAsia="en-US"/>
              </w:rPr>
              <w:t>/ n77A</w:t>
            </w:r>
          </w:p>
          <w:p w14:paraId="772FCFE5"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n78A</w:t>
            </w:r>
          </w:p>
        </w:tc>
        <w:tc>
          <w:tcPr>
            <w:tcW w:w="1704" w:type="dxa"/>
            <w:shd w:val="clear" w:color="auto" w:fill="auto"/>
          </w:tcPr>
          <w:p w14:paraId="00478A64" w14:textId="77777777" w:rsidR="00087401" w:rsidRPr="00F508B8" w:rsidRDefault="00087401" w:rsidP="00087401">
            <w:pPr>
              <w:pStyle w:val="TAC"/>
              <w:rPr>
                <w:lang w:eastAsia="en-US"/>
              </w:rPr>
            </w:pPr>
            <w:r w:rsidRPr="00F508B8">
              <w:rPr>
                <w:lang w:eastAsia="en-US"/>
              </w:rPr>
              <w:t>High (UL 841.5 MHz) / 3366 MHz</w:t>
            </w:r>
          </w:p>
        </w:tc>
        <w:tc>
          <w:tcPr>
            <w:tcW w:w="1843" w:type="dxa"/>
            <w:shd w:val="clear" w:color="auto" w:fill="auto"/>
          </w:tcPr>
          <w:p w14:paraId="5394DE17"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1119084E" w14:textId="77777777" w:rsidR="00087401" w:rsidRPr="00F508B8" w:rsidRDefault="00087401" w:rsidP="00087401">
            <w:pPr>
              <w:pStyle w:val="TAC"/>
              <w:rPr>
                <w:rFonts w:cs="Arial"/>
                <w:szCs w:val="18"/>
              </w:rPr>
            </w:pPr>
            <w:r w:rsidRPr="00F508B8">
              <w:rPr>
                <w:color w:val="000000"/>
                <w:lang w:eastAsia="en-US"/>
              </w:rPr>
              <w:t>UL Harmonic Interference HD4</w:t>
            </w:r>
          </w:p>
        </w:tc>
        <w:tc>
          <w:tcPr>
            <w:tcW w:w="2975" w:type="dxa"/>
          </w:tcPr>
          <w:p w14:paraId="08604213" w14:textId="77777777" w:rsidR="00087401" w:rsidRPr="00F508B8" w:rsidRDefault="00087401" w:rsidP="00087401">
            <w:pPr>
              <w:pStyle w:val="TAL"/>
              <w:rPr>
                <w:color w:val="000000"/>
                <w:lang w:eastAsia="en-US"/>
              </w:rPr>
            </w:pPr>
            <w:r w:rsidRPr="00F508B8">
              <w:rPr>
                <w:color w:val="000000"/>
                <w:lang w:eastAsia="en-US"/>
              </w:rPr>
              <w:t>Exception Note 7 of TS38.101-3 table 7.3B.2.3.1-1</w:t>
            </w:r>
          </w:p>
        </w:tc>
      </w:tr>
      <w:tr w:rsidR="00087401" w:rsidRPr="00F508B8" w14:paraId="61E69CD5" w14:textId="77777777" w:rsidTr="008C05F3">
        <w:trPr>
          <w:gridAfter w:val="1"/>
          <w:wAfter w:w="14" w:type="dxa"/>
          <w:trHeight w:val="248"/>
        </w:trPr>
        <w:tc>
          <w:tcPr>
            <w:tcW w:w="1549" w:type="dxa"/>
            <w:tcBorders>
              <w:top w:val="nil"/>
            </w:tcBorders>
            <w:vAlign w:val="center"/>
          </w:tcPr>
          <w:p w14:paraId="21D6DD67" w14:textId="77777777" w:rsidR="00087401" w:rsidRPr="00F508B8" w:rsidRDefault="00087401" w:rsidP="00087401">
            <w:pPr>
              <w:pStyle w:val="TAL"/>
              <w:jc w:val="center"/>
              <w:rPr>
                <w:rFonts w:cs="Arial"/>
                <w:szCs w:val="18"/>
              </w:rPr>
            </w:pPr>
          </w:p>
        </w:tc>
        <w:tc>
          <w:tcPr>
            <w:tcW w:w="1704" w:type="dxa"/>
            <w:shd w:val="clear" w:color="auto" w:fill="auto"/>
          </w:tcPr>
          <w:p w14:paraId="4AF87C61" w14:textId="77777777" w:rsidR="00087401" w:rsidRPr="00F508B8" w:rsidRDefault="00087401" w:rsidP="00087401">
            <w:pPr>
              <w:pStyle w:val="TAC"/>
              <w:rPr>
                <w:lang w:eastAsia="en-US"/>
              </w:rPr>
            </w:pPr>
            <w:r w:rsidRPr="00F508B8">
              <w:rPr>
                <w:lang w:eastAsia="en-US"/>
              </w:rPr>
              <w:t>High (UL 841.5 MHz) / 3446 MHz</w:t>
            </w:r>
          </w:p>
        </w:tc>
        <w:tc>
          <w:tcPr>
            <w:tcW w:w="1843" w:type="dxa"/>
            <w:shd w:val="clear" w:color="auto" w:fill="auto"/>
          </w:tcPr>
          <w:p w14:paraId="39C8656A"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57E7549F" w14:textId="77777777" w:rsidR="00087401" w:rsidRPr="00F508B8" w:rsidRDefault="00087401" w:rsidP="00087401">
            <w:pPr>
              <w:pStyle w:val="TAC"/>
              <w:rPr>
                <w:rFonts w:cs="Arial"/>
                <w:szCs w:val="18"/>
              </w:rPr>
            </w:pPr>
          </w:p>
        </w:tc>
        <w:tc>
          <w:tcPr>
            <w:tcW w:w="2975" w:type="dxa"/>
          </w:tcPr>
          <w:p w14:paraId="60A62BAE"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(60+100)/2 = 80 </w:t>
            </w:r>
          </w:p>
        </w:tc>
      </w:tr>
      <w:tr w:rsidR="00087401" w:rsidRPr="00F508B8" w14:paraId="5E0A681D" w14:textId="77777777" w:rsidTr="008C05F3">
        <w:trPr>
          <w:gridAfter w:val="1"/>
          <w:wAfter w:w="14" w:type="dxa"/>
          <w:trHeight w:val="248"/>
        </w:trPr>
        <w:tc>
          <w:tcPr>
            <w:tcW w:w="1549" w:type="dxa"/>
            <w:tcBorders>
              <w:top w:val="nil"/>
              <w:bottom w:val="nil"/>
            </w:tcBorders>
          </w:tcPr>
          <w:p w14:paraId="671B836C" w14:textId="77777777" w:rsidR="00087401" w:rsidRPr="00F508B8" w:rsidRDefault="00087401" w:rsidP="00087401">
            <w:pPr>
              <w:pStyle w:val="TAL"/>
              <w:jc w:val="center"/>
              <w:rPr>
                <w:rFonts w:cs="Arial"/>
                <w:szCs w:val="18"/>
              </w:rPr>
            </w:pPr>
            <w:r w:rsidRPr="00F508B8">
              <w:rPr>
                <w:b/>
                <w:bCs/>
                <w:lang w:eastAsia="en-US"/>
              </w:rPr>
              <w:t>26A / n79A</w:t>
            </w:r>
          </w:p>
        </w:tc>
        <w:tc>
          <w:tcPr>
            <w:tcW w:w="1704" w:type="dxa"/>
            <w:shd w:val="clear" w:color="auto" w:fill="auto"/>
          </w:tcPr>
          <w:p w14:paraId="258DC397" w14:textId="77777777" w:rsidR="00087401" w:rsidRPr="00F508B8" w:rsidRDefault="00087401" w:rsidP="00087401">
            <w:pPr>
              <w:pStyle w:val="TAC"/>
              <w:rPr>
                <w:lang w:eastAsia="en-US"/>
              </w:rPr>
            </w:pPr>
            <w:r w:rsidRPr="00F508B8">
              <w:rPr>
                <w:lang w:eastAsia="en-US"/>
              </w:rPr>
              <w:t>High (DL 886.5 MHz) / 4432.5 MHz)</w:t>
            </w:r>
          </w:p>
        </w:tc>
        <w:tc>
          <w:tcPr>
            <w:tcW w:w="1843" w:type="dxa"/>
            <w:shd w:val="clear" w:color="auto" w:fill="auto"/>
          </w:tcPr>
          <w:p w14:paraId="4A954D46"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5CC252F7" w14:textId="77777777" w:rsidR="00087401" w:rsidRPr="00F508B8" w:rsidRDefault="00087401" w:rsidP="00087401">
            <w:pPr>
              <w:pStyle w:val="TAC"/>
              <w:rPr>
                <w:rFonts w:cs="Arial"/>
                <w:szCs w:val="18"/>
              </w:rPr>
            </w:pPr>
            <w:r w:rsidRPr="00F508B8">
              <w:rPr>
                <w:color w:val="000000"/>
                <w:lang w:eastAsia="en-US"/>
              </w:rPr>
              <w:t>Receiver Harmonic Mixing HM5</w:t>
            </w:r>
          </w:p>
        </w:tc>
        <w:tc>
          <w:tcPr>
            <w:tcW w:w="2975" w:type="dxa"/>
          </w:tcPr>
          <w:p w14:paraId="25F5B416" w14:textId="77777777" w:rsidR="00087401" w:rsidRPr="00F508B8" w:rsidRDefault="00087401" w:rsidP="00087401">
            <w:pPr>
              <w:pStyle w:val="TAL"/>
              <w:rPr>
                <w:color w:val="000000"/>
                <w:lang w:eastAsia="en-US"/>
              </w:rPr>
            </w:pPr>
            <w:r w:rsidRPr="00F508B8">
              <w:rPr>
                <w:color w:val="000000"/>
                <w:lang w:eastAsia="en-US"/>
              </w:rPr>
              <w:t>Receiver Harmonic Mixing Exception in TS38.101-3 Table 7.3B.2.3.2-1</w:t>
            </w:r>
          </w:p>
        </w:tc>
      </w:tr>
      <w:tr w:rsidR="00087401" w:rsidRPr="00F508B8" w14:paraId="6806C88A" w14:textId="77777777" w:rsidTr="008C05F3">
        <w:trPr>
          <w:gridAfter w:val="1"/>
          <w:wAfter w:w="14" w:type="dxa"/>
          <w:trHeight w:val="248"/>
        </w:trPr>
        <w:tc>
          <w:tcPr>
            <w:tcW w:w="1549" w:type="dxa"/>
            <w:tcBorders>
              <w:top w:val="nil"/>
            </w:tcBorders>
          </w:tcPr>
          <w:p w14:paraId="5048FC3F" w14:textId="77777777" w:rsidR="00087401" w:rsidRPr="00F508B8" w:rsidRDefault="00087401" w:rsidP="00087401">
            <w:pPr>
              <w:pStyle w:val="TAL"/>
              <w:jc w:val="center"/>
              <w:rPr>
                <w:rFonts w:cs="Arial"/>
                <w:szCs w:val="18"/>
              </w:rPr>
            </w:pPr>
          </w:p>
        </w:tc>
        <w:tc>
          <w:tcPr>
            <w:tcW w:w="1704" w:type="dxa"/>
            <w:shd w:val="clear" w:color="auto" w:fill="auto"/>
          </w:tcPr>
          <w:p w14:paraId="1B01E351" w14:textId="77777777" w:rsidR="00087401" w:rsidRPr="00F508B8" w:rsidRDefault="00087401" w:rsidP="00087401">
            <w:pPr>
              <w:pStyle w:val="TAC"/>
              <w:rPr>
                <w:lang w:eastAsia="en-US"/>
              </w:rPr>
            </w:pPr>
            <w:r w:rsidRPr="00F508B8">
              <w:rPr>
                <w:lang w:eastAsia="en-US"/>
              </w:rPr>
              <w:t>High (DL 886.5 MHz) / 4470.5 MHz)</w:t>
            </w:r>
          </w:p>
        </w:tc>
        <w:tc>
          <w:tcPr>
            <w:tcW w:w="1843" w:type="dxa"/>
            <w:shd w:val="clear" w:color="auto" w:fill="auto"/>
          </w:tcPr>
          <w:p w14:paraId="327A5984"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1AC8F48C" w14:textId="77777777" w:rsidR="00087401" w:rsidRPr="00F508B8" w:rsidRDefault="00087401" w:rsidP="00087401">
            <w:pPr>
              <w:pStyle w:val="TAC"/>
              <w:rPr>
                <w:rFonts w:cs="Arial"/>
                <w:szCs w:val="18"/>
              </w:rPr>
            </w:pPr>
          </w:p>
        </w:tc>
        <w:tc>
          <w:tcPr>
            <w:tcW w:w="2975" w:type="dxa"/>
          </w:tcPr>
          <w:p w14:paraId="2A5A5F4D"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(60+15)/2 = 37.5 </w:t>
            </w:r>
          </w:p>
        </w:tc>
      </w:tr>
      <w:tr w:rsidR="00087401" w:rsidRPr="00F508B8" w14:paraId="5D595428" w14:textId="77777777" w:rsidTr="008C05F3">
        <w:trPr>
          <w:gridAfter w:val="1"/>
          <w:wAfter w:w="14" w:type="dxa"/>
          <w:trHeight w:val="248"/>
        </w:trPr>
        <w:tc>
          <w:tcPr>
            <w:tcW w:w="1549" w:type="dxa"/>
            <w:tcBorders>
              <w:top w:val="nil"/>
            </w:tcBorders>
            <w:vAlign w:val="center"/>
          </w:tcPr>
          <w:p w14:paraId="67483F7B" w14:textId="77777777" w:rsidR="00087401" w:rsidRPr="00F508B8" w:rsidRDefault="00087401" w:rsidP="00087401">
            <w:pPr>
              <w:pStyle w:val="TAL"/>
              <w:jc w:val="center"/>
              <w:rPr>
                <w:rFonts w:cs="Arial"/>
                <w:szCs w:val="18"/>
              </w:rPr>
            </w:pPr>
            <w:r w:rsidRPr="00F508B8">
              <w:rPr>
                <w:rFonts w:cs="Arial"/>
                <w:szCs w:val="18"/>
              </w:rPr>
              <w:t>30A/</w:t>
            </w:r>
            <w:r w:rsidRPr="00F508B8">
              <w:rPr>
                <w:rFonts w:cs="Arial"/>
                <w:b/>
                <w:bCs/>
                <w:szCs w:val="18"/>
              </w:rPr>
              <w:t>n66A</w:t>
            </w:r>
          </w:p>
        </w:tc>
        <w:tc>
          <w:tcPr>
            <w:tcW w:w="1704" w:type="dxa"/>
            <w:shd w:val="clear" w:color="auto" w:fill="auto"/>
            <w:vAlign w:val="center"/>
          </w:tcPr>
          <w:p w14:paraId="59B83A5B" w14:textId="77777777" w:rsidR="00087401" w:rsidRPr="00F508B8" w:rsidRDefault="00087401" w:rsidP="00087401">
            <w:pPr>
              <w:pStyle w:val="TAC"/>
              <w:rPr>
                <w:lang w:eastAsia="en-US"/>
              </w:rPr>
            </w:pPr>
            <w:r w:rsidRPr="00F508B8">
              <w:t>Low/High</w:t>
            </w:r>
          </w:p>
        </w:tc>
        <w:tc>
          <w:tcPr>
            <w:tcW w:w="1843" w:type="dxa"/>
            <w:shd w:val="clear" w:color="auto" w:fill="auto"/>
            <w:vAlign w:val="center"/>
          </w:tcPr>
          <w:p w14:paraId="0BA3ABC0" w14:textId="77777777" w:rsidR="00087401" w:rsidRPr="00F508B8" w:rsidRDefault="00087401" w:rsidP="00087401">
            <w:pPr>
              <w:pStyle w:val="TAC"/>
              <w:rPr>
                <w:lang w:eastAsia="en-US"/>
              </w:rPr>
            </w:pPr>
            <w:r w:rsidRPr="00F508B8">
              <w:t>10/40</w:t>
            </w:r>
          </w:p>
        </w:tc>
        <w:tc>
          <w:tcPr>
            <w:tcW w:w="1984" w:type="dxa"/>
            <w:vAlign w:val="center"/>
          </w:tcPr>
          <w:p w14:paraId="21008D70" w14:textId="77777777" w:rsidR="00087401" w:rsidRPr="00F508B8" w:rsidRDefault="00087401" w:rsidP="00087401">
            <w:pPr>
              <w:pStyle w:val="TAC"/>
              <w:rPr>
                <w:rFonts w:cs="Arial"/>
                <w:szCs w:val="18"/>
              </w:rPr>
            </w:pPr>
            <w:r w:rsidRPr="00F508B8">
              <w:rPr>
                <w:color w:val="000000"/>
              </w:rPr>
              <w:t>Cross band isolation</w:t>
            </w:r>
          </w:p>
        </w:tc>
        <w:tc>
          <w:tcPr>
            <w:tcW w:w="2975" w:type="dxa"/>
          </w:tcPr>
          <w:p w14:paraId="2D3ECD5E" w14:textId="77777777" w:rsidR="00087401" w:rsidRPr="00F508B8" w:rsidRDefault="00087401" w:rsidP="00087401">
            <w:pPr>
              <w:pStyle w:val="TAL"/>
              <w:rPr>
                <w:color w:val="000000"/>
                <w:lang w:eastAsia="en-US"/>
              </w:rPr>
            </w:pPr>
            <w:r w:rsidRPr="00F508B8">
              <w:t>Exception in TS 38.101-3 table 7.3B.2.3.4-1</w:t>
            </w:r>
          </w:p>
        </w:tc>
      </w:tr>
      <w:tr w:rsidR="00087401" w:rsidRPr="00F508B8" w14:paraId="38E21F97" w14:textId="77777777" w:rsidTr="008C05F3">
        <w:trPr>
          <w:gridAfter w:val="1"/>
          <w:wAfter w:w="14" w:type="dxa"/>
          <w:trHeight w:val="248"/>
        </w:trPr>
        <w:tc>
          <w:tcPr>
            <w:tcW w:w="1549" w:type="dxa"/>
            <w:tcBorders>
              <w:top w:val="nil"/>
            </w:tcBorders>
            <w:vAlign w:val="center"/>
          </w:tcPr>
          <w:p w14:paraId="60734747" w14:textId="65DA1DF2" w:rsidR="00087401" w:rsidRPr="00F508B8" w:rsidRDefault="00087401" w:rsidP="00087401">
            <w:pPr>
              <w:pStyle w:val="TAL"/>
              <w:jc w:val="center"/>
              <w:rPr>
                <w:rFonts w:cs="Arial"/>
                <w:szCs w:val="18"/>
              </w:rPr>
            </w:pPr>
            <w:r>
              <w:rPr>
                <w:rFonts w:cs="Arial"/>
                <w:b/>
                <w:bCs/>
                <w:szCs w:val="18"/>
              </w:rPr>
              <w:t>38A/</w:t>
            </w:r>
            <w:r w:rsidRPr="00207EE4">
              <w:rPr>
                <w:rFonts w:cs="Arial"/>
                <w:szCs w:val="18"/>
              </w:rPr>
              <w:t>n78A</w:t>
            </w:r>
          </w:p>
        </w:tc>
        <w:tc>
          <w:tcPr>
            <w:tcW w:w="1704" w:type="dxa"/>
            <w:shd w:val="clear" w:color="auto" w:fill="auto"/>
            <w:vAlign w:val="center"/>
          </w:tcPr>
          <w:p w14:paraId="41825EA9" w14:textId="7BBBC95E" w:rsidR="00087401" w:rsidRPr="00F508B8" w:rsidRDefault="00087401" w:rsidP="00087401">
            <w:pPr>
              <w:pStyle w:val="TAC"/>
            </w:pPr>
            <w:r>
              <w:rPr>
                <w:rFonts w:cs="Arial"/>
                <w:szCs w:val="18"/>
              </w:rPr>
              <w:t>DL High/UL Low</w:t>
            </w:r>
          </w:p>
        </w:tc>
        <w:tc>
          <w:tcPr>
            <w:tcW w:w="1843" w:type="dxa"/>
            <w:shd w:val="clear" w:color="auto" w:fill="auto"/>
            <w:vAlign w:val="center"/>
          </w:tcPr>
          <w:p w14:paraId="41765A80" w14:textId="6E291009" w:rsidR="00087401" w:rsidRPr="00F508B8" w:rsidRDefault="00087401" w:rsidP="00087401">
            <w:pPr>
              <w:pStyle w:val="TAC"/>
            </w:pPr>
            <w:r>
              <w:rPr>
                <w:rFonts w:cs="Arial"/>
                <w:szCs w:val="18"/>
              </w:rPr>
              <w:t>10/20</w:t>
            </w:r>
          </w:p>
        </w:tc>
        <w:tc>
          <w:tcPr>
            <w:tcW w:w="1984" w:type="dxa"/>
            <w:vAlign w:val="center"/>
          </w:tcPr>
          <w:p w14:paraId="747AC9EC" w14:textId="385910E5" w:rsidR="00087401" w:rsidRPr="00F508B8" w:rsidRDefault="00087401" w:rsidP="00087401">
            <w:pPr>
              <w:pStyle w:val="TAC"/>
              <w:rPr>
                <w:color w:val="000000"/>
              </w:rPr>
            </w:pPr>
            <w:r>
              <w:rPr>
                <w:color w:val="000000"/>
              </w:rPr>
              <w:t>Cross band isolation</w:t>
            </w:r>
          </w:p>
        </w:tc>
        <w:tc>
          <w:tcPr>
            <w:tcW w:w="2975" w:type="dxa"/>
            <w:vAlign w:val="center"/>
          </w:tcPr>
          <w:p w14:paraId="25A15261" w14:textId="4BEA031F" w:rsidR="00087401" w:rsidRPr="00F508B8" w:rsidRDefault="00087401" w:rsidP="00087401">
            <w:pPr>
              <w:pStyle w:val="TAL"/>
            </w:pPr>
            <w:r>
              <w:rPr>
                <w:rFonts w:cs="Arial"/>
                <w:szCs w:val="18"/>
              </w:rPr>
              <w:t>Exception in TS 38.101-3 table 7.3B.2.3.4-1</w:t>
            </w:r>
          </w:p>
        </w:tc>
      </w:tr>
      <w:tr w:rsidR="00087401" w:rsidRPr="00F508B8" w14:paraId="6DC42E03" w14:textId="77777777" w:rsidTr="008C05F3">
        <w:trPr>
          <w:gridAfter w:val="1"/>
          <w:wAfter w:w="14" w:type="dxa"/>
          <w:trHeight w:val="248"/>
        </w:trPr>
        <w:tc>
          <w:tcPr>
            <w:tcW w:w="1549" w:type="dxa"/>
            <w:vMerge w:val="restart"/>
            <w:vAlign w:val="center"/>
          </w:tcPr>
          <w:p w14:paraId="46FE6789" w14:textId="77777777" w:rsidR="00087401" w:rsidRPr="00F508B8" w:rsidRDefault="00087401" w:rsidP="00087401">
            <w:pPr>
              <w:pStyle w:val="TAL"/>
              <w:jc w:val="center"/>
              <w:rPr>
                <w:rFonts w:cs="Arial"/>
                <w:szCs w:val="18"/>
              </w:rPr>
            </w:pPr>
            <w:r w:rsidRPr="00F508B8">
              <w:rPr>
                <w:rFonts w:cs="Arial"/>
                <w:b/>
                <w:bCs/>
                <w:szCs w:val="18"/>
              </w:rPr>
              <w:t>40A</w:t>
            </w:r>
            <w:r w:rsidRPr="00F508B8">
              <w:rPr>
                <w:rFonts w:cs="Arial"/>
                <w:szCs w:val="18"/>
              </w:rPr>
              <w:t xml:space="preserve"> / n78A</w:t>
            </w:r>
          </w:p>
        </w:tc>
        <w:tc>
          <w:tcPr>
            <w:tcW w:w="1704" w:type="dxa"/>
            <w:shd w:val="clear" w:color="auto" w:fill="auto"/>
            <w:vAlign w:val="center"/>
          </w:tcPr>
          <w:p w14:paraId="28D6C6EA" w14:textId="77777777" w:rsidR="00087401" w:rsidRPr="00F508B8" w:rsidRDefault="00087401" w:rsidP="00087401">
            <w:pPr>
              <w:pStyle w:val="TAC"/>
              <w:rPr>
                <w:rFonts w:cs="Arial"/>
                <w:szCs w:val="18"/>
              </w:rPr>
            </w:pPr>
            <w:r w:rsidRPr="00F508B8">
              <w:rPr>
                <w:rFonts w:cs="Arial"/>
                <w:szCs w:val="18"/>
              </w:rPr>
              <w:t>Low/Mid</w:t>
            </w:r>
          </w:p>
        </w:tc>
        <w:tc>
          <w:tcPr>
            <w:tcW w:w="1843" w:type="dxa"/>
            <w:shd w:val="clear" w:color="auto" w:fill="auto"/>
            <w:vAlign w:val="center"/>
          </w:tcPr>
          <w:p w14:paraId="5299D82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7306EFAA"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6C254B3C"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2D60D880" w14:textId="77777777" w:rsidTr="008C05F3">
        <w:trPr>
          <w:gridAfter w:val="1"/>
          <w:wAfter w:w="14" w:type="dxa"/>
          <w:trHeight w:val="248"/>
        </w:trPr>
        <w:tc>
          <w:tcPr>
            <w:tcW w:w="1549" w:type="dxa"/>
            <w:vMerge/>
            <w:vAlign w:val="center"/>
          </w:tcPr>
          <w:p w14:paraId="1A26149D"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F508B8" w:rsidRDefault="00087401" w:rsidP="00087401">
            <w:pPr>
              <w:pStyle w:val="TAC"/>
              <w:rPr>
                <w:rFonts w:cs="Arial"/>
                <w:szCs w:val="18"/>
              </w:rPr>
            </w:pPr>
            <w:r w:rsidRPr="00F508B8">
              <w:rPr>
                <w:rFonts w:cs="Arial"/>
                <w:szCs w:val="18"/>
              </w:rPr>
              <w:t>Mid/3525</w:t>
            </w:r>
          </w:p>
        </w:tc>
        <w:tc>
          <w:tcPr>
            <w:tcW w:w="1843" w:type="dxa"/>
            <w:shd w:val="clear" w:color="auto" w:fill="auto"/>
            <w:vAlign w:val="center"/>
          </w:tcPr>
          <w:p w14:paraId="6C550DCE"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15FF93FF" w14:textId="77777777" w:rsidR="00087401" w:rsidRPr="00F508B8" w:rsidRDefault="00087401" w:rsidP="00087401">
            <w:pPr>
              <w:pStyle w:val="TAC"/>
              <w:rPr>
                <w:rFonts w:cs="Arial"/>
                <w:szCs w:val="18"/>
              </w:rPr>
            </w:pPr>
            <w:r w:rsidRPr="00F508B8">
              <w:rPr>
                <w:rFonts w:cs="Arial"/>
                <w:szCs w:val="18"/>
              </w:rPr>
              <w:t>Receiver Harmonic Mixing</w:t>
            </w:r>
          </w:p>
        </w:tc>
        <w:tc>
          <w:tcPr>
            <w:tcW w:w="2975" w:type="dxa"/>
            <w:vAlign w:val="center"/>
          </w:tcPr>
          <w:p w14:paraId="08DD505E" w14:textId="77777777" w:rsidR="00087401" w:rsidRPr="00F508B8" w:rsidRDefault="00087401" w:rsidP="00087401">
            <w:pPr>
              <w:pStyle w:val="TAL"/>
              <w:rPr>
                <w:rFonts w:cs="Arial"/>
                <w:szCs w:val="18"/>
              </w:rPr>
            </w:pPr>
            <w:r w:rsidRPr="00F508B8">
              <w:rPr>
                <w:rFonts w:cs="Arial"/>
                <w:szCs w:val="18"/>
              </w:rPr>
              <w:t>Receiver Harmonic Mixing Exception Note 8 in TS38.101-3 Table 7.3B.2.3.2-1</w:t>
            </w:r>
          </w:p>
        </w:tc>
      </w:tr>
      <w:tr w:rsidR="00087401" w:rsidRPr="00F508B8" w14:paraId="10AD44A1" w14:textId="77777777" w:rsidTr="008C05F3">
        <w:trPr>
          <w:gridAfter w:val="1"/>
          <w:wAfter w:w="14" w:type="dxa"/>
          <w:trHeight w:val="248"/>
        </w:trPr>
        <w:tc>
          <w:tcPr>
            <w:tcW w:w="1549" w:type="dxa"/>
            <w:tcBorders>
              <w:bottom w:val="nil"/>
            </w:tcBorders>
            <w:vAlign w:val="center"/>
          </w:tcPr>
          <w:p w14:paraId="775E82BC" w14:textId="77777777" w:rsidR="00087401" w:rsidRPr="00F508B8" w:rsidRDefault="00087401" w:rsidP="00087401">
            <w:pPr>
              <w:keepNext/>
              <w:keepLines/>
              <w:overflowPunct/>
              <w:autoSpaceDE/>
              <w:autoSpaceDN/>
              <w:adjustRightInd/>
              <w:spacing w:after="0"/>
              <w:jc w:val="center"/>
              <w:textAlignment w:val="auto"/>
              <w:rPr>
                <w:rFonts w:ascii="Arial" w:hAnsi="Arial"/>
                <w:b/>
                <w:bCs/>
                <w:sz w:val="18"/>
                <w:lang w:eastAsia="en-US"/>
              </w:rPr>
            </w:pPr>
            <w:r w:rsidRPr="00F508B8">
              <w:rPr>
                <w:rFonts w:ascii="Arial" w:hAnsi="Arial"/>
                <w:sz w:val="18"/>
                <w:lang w:eastAsia="en-US"/>
              </w:rPr>
              <w:t xml:space="preserve">41A / </w:t>
            </w:r>
            <w:r w:rsidRPr="00F508B8">
              <w:rPr>
                <w:rFonts w:ascii="Arial" w:hAnsi="Arial"/>
                <w:b/>
                <w:bCs/>
                <w:sz w:val="18"/>
                <w:lang w:eastAsia="en-US"/>
              </w:rPr>
              <w:t>n77A</w:t>
            </w:r>
          </w:p>
          <w:p w14:paraId="7FCA5723" w14:textId="77777777" w:rsidR="00087401" w:rsidRPr="00F508B8" w:rsidRDefault="00087401" w:rsidP="00087401">
            <w:pPr>
              <w:pStyle w:val="TAL"/>
              <w:jc w:val="center"/>
              <w:rPr>
                <w:rFonts w:cs="Arial"/>
                <w:b/>
                <w:bCs/>
                <w:szCs w:val="18"/>
              </w:rPr>
            </w:pPr>
            <w:r w:rsidRPr="00F508B8">
              <w:rPr>
                <w:lang w:eastAsia="en-US"/>
              </w:rPr>
              <w:t xml:space="preserve">41A / </w:t>
            </w:r>
            <w:r w:rsidRPr="00F508B8">
              <w:rPr>
                <w:b/>
                <w:bCs/>
                <w:lang w:eastAsia="en-US"/>
              </w:rPr>
              <w:t>n78A</w:t>
            </w:r>
          </w:p>
        </w:tc>
        <w:tc>
          <w:tcPr>
            <w:tcW w:w="1704" w:type="dxa"/>
            <w:shd w:val="clear" w:color="auto" w:fill="auto"/>
          </w:tcPr>
          <w:p w14:paraId="107DC8D6" w14:textId="77777777" w:rsidR="00087401" w:rsidRPr="00F508B8" w:rsidRDefault="00087401" w:rsidP="00087401">
            <w:pPr>
              <w:pStyle w:val="TAC"/>
              <w:rPr>
                <w:rFonts w:cs="Arial"/>
                <w:szCs w:val="18"/>
              </w:rPr>
            </w:pPr>
            <w:r w:rsidRPr="00F508B8">
              <w:t xml:space="preserve">Low </w:t>
            </w:r>
            <w:r w:rsidRPr="00F508B8">
              <w:rPr>
                <w:lang w:eastAsia="en-US"/>
              </w:rPr>
              <w:t xml:space="preserve">(DL 2593 MHz) / </w:t>
            </w:r>
            <w:r w:rsidRPr="00F508B8">
              <w:t>3750</w:t>
            </w:r>
            <w:r w:rsidRPr="00F508B8">
              <w:rPr>
                <w:lang w:eastAsia="en-US"/>
              </w:rPr>
              <w:t xml:space="preserve"> MHz)</w:t>
            </w:r>
          </w:p>
        </w:tc>
        <w:tc>
          <w:tcPr>
            <w:tcW w:w="1843" w:type="dxa"/>
            <w:shd w:val="clear" w:color="auto" w:fill="auto"/>
          </w:tcPr>
          <w:p w14:paraId="448E7B9B"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2928B630" w14:textId="77777777" w:rsidR="00087401" w:rsidRPr="00F508B8" w:rsidRDefault="00087401" w:rsidP="00087401">
            <w:pPr>
              <w:pStyle w:val="TAC"/>
              <w:rPr>
                <w:rFonts w:cs="Arial"/>
                <w:szCs w:val="18"/>
              </w:rPr>
            </w:pPr>
            <w:r w:rsidRPr="00F508B8">
              <w:rPr>
                <w:color w:val="000000"/>
                <w:lang w:eastAsia="en-US"/>
              </w:rPr>
              <w:t>Receiver Harmonic Mixing HM4</w:t>
            </w:r>
          </w:p>
        </w:tc>
        <w:tc>
          <w:tcPr>
            <w:tcW w:w="2975" w:type="dxa"/>
          </w:tcPr>
          <w:p w14:paraId="19E210DA" w14:textId="77777777" w:rsidR="00087401" w:rsidRPr="00F508B8" w:rsidRDefault="00087401" w:rsidP="00087401">
            <w:pPr>
              <w:pStyle w:val="TAL"/>
              <w:rPr>
                <w:rFonts w:cs="Arial"/>
                <w:szCs w:val="18"/>
              </w:rPr>
            </w:pPr>
            <w:r w:rsidRPr="00F508B8">
              <w:rPr>
                <w:color w:val="000000"/>
                <w:lang w:eastAsia="en-US"/>
              </w:rPr>
              <w:t>Receiver Harmonic Mixing Exception in TS38.101-3 Table 7.3B.2.3.2-1</w:t>
            </w:r>
          </w:p>
        </w:tc>
      </w:tr>
      <w:tr w:rsidR="00087401" w:rsidRPr="00F508B8" w14:paraId="30C4444D" w14:textId="77777777" w:rsidTr="008C05F3">
        <w:trPr>
          <w:gridAfter w:val="1"/>
          <w:wAfter w:w="14" w:type="dxa"/>
          <w:trHeight w:val="248"/>
        </w:trPr>
        <w:tc>
          <w:tcPr>
            <w:tcW w:w="1549" w:type="dxa"/>
            <w:tcBorders>
              <w:top w:val="nil"/>
              <w:bottom w:val="nil"/>
            </w:tcBorders>
            <w:vAlign w:val="center"/>
          </w:tcPr>
          <w:p w14:paraId="622E8843" w14:textId="77777777" w:rsidR="00087401" w:rsidRPr="00F508B8" w:rsidRDefault="00087401" w:rsidP="00087401">
            <w:pPr>
              <w:pStyle w:val="TAL"/>
              <w:jc w:val="center"/>
              <w:rPr>
                <w:rFonts w:cs="Arial"/>
                <w:b/>
                <w:bCs/>
                <w:szCs w:val="18"/>
              </w:rPr>
            </w:pPr>
          </w:p>
        </w:tc>
        <w:tc>
          <w:tcPr>
            <w:tcW w:w="1704" w:type="dxa"/>
            <w:shd w:val="clear" w:color="auto" w:fill="auto"/>
          </w:tcPr>
          <w:p w14:paraId="2E2E5FE3" w14:textId="77777777" w:rsidR="00087401" w:rsidRPr="00F508B8" w:rsidRDefault="00087401" w:rsidP="00087401">
            <w:pPr>
              <w:pStyle w:val="TAC"/>
              <w:rPr>
                <w:rFonts w:cs="Arial"/>
                <w:szCs w:val="18"/>
              </w:rPr>
            </w:pPr>
            <w:r w:rsidRPr="00F508B8">
              <w:rPr>
                <w:lang w:eastAsia="en-US"/>
              </w:rPr>
              <w:t>Mid (DL 2593 MHz) / 3974.5 MHz)</w:t>
            </w:r>
          </w:p>
        </w:tc>
        <w:tc>
          <w:tcPr>
            <w:tcW w:w="1843" w:type="dxa"/>
            <w:shd w:val="clear" w:color="auto" w:fill="auto"/>
          </w:tcPr>
          <w:p w14:paraId="4421505F"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4D151C3C" w14:textId="77777777" w:rsidR="00087401" w:rsidRPr="00F508B8" w:rsidRDefault="00087401" w:rsidP="00087401">
            <w:pPr>
              <w:pStyle w:val="TAC"/>
              <w:rPr>
                <w:rFonts w:cs="Arial"/>
                <w:szCs w:val="18"/>
              </w:rPr>
            </w:pPr>
            <w:r w:rsidRPr="00F508B8">
              <w:rPr>
                <w:color w:val="000000"/>
                <w:lang w:eastAsia="en-US"/>
              </w:rPr>
              <w:t>Cross band isolation</w:t>
            </w:r>
          </w:p>
        </w:tc>
        <w:tc>
          <w:tcPr>
            <w:tcW w:w="2975" w:type="dxa"/>
          </w:tcPr>
          <w:p w14:paraId="3DE90DD4" w14:textId="77777777" w:rsidR="00087401" w:rsidRPr="00F508B8" w:rsidRDefault="00087401" w:rsidP="00087401">
            <w:pPr>
              <w:pStyle w:val="TAL"/>
              <w:rPr>
                <w:rFonts w:cs="Arial"/>
                <w:szCs w:val="18"/>
              </w:rPr>
            </w:pPr>
            <w:r w:rsidRPr="00F508B8">
              <w:rPr>
                <w:color w:val="000000"/>
                <w:lang w:eastAsia="en-US"/>
              </w:rPr>
              <w:t>Not overlapping HM interference since BW</w:t>
            </w:r>
            <w:r w:rsidRPr="00F508B8">
              <w:rPr>
                <w:color w:val="000000"/>
                <w:vertAlign w:val="subscript"/>
                <w:lang w:eastAsia="en-US"/>
              </w:rPr>
              <w:t>INT</w:t>
            </w:r>
            <w:r w:rsidRPr="00F508B8">
              <w:rPr>
                <w:color w:val="000000"/>
                <w:lang w:eastAsia="en-US"/>
              </w:rPr>
              <w:t>=240 MHz, F</w:t>
            </w:r>
            <w:r w:rsidRPr="00F508B8">
              <w:rPr>
                <w:color w:val="000000"/>
                <w:vertAlign w:val="subscript"/>
                <w:lang w:eastAsia="en-US"/>
              </w:rPr>
              <w:t>INT</w:t>
            </w:r>
            <w:r w:rsidRPr="00F508B8">
              <w:rPr>
                <w:color w:val="000000"/>
                <w:lang w:eastAsia="en-US"/>
              </w:rPr>
              <w:t xml:space="preserve"> = (240+100)/2 = 170</w:t>
            </w:r>
          </w:p>
        </w:tc>
      </w:tr>
      <w:tr w:rsidR="00087401" w:rsidRPr="00F508B8" w14:paraId="1149EE15" w14:textId="77777777" w:rsidTr="008C05F3">
        <w:trPr>
          <w:gridAfter w:val="1"/>
          <w:wAfter w:w="14" w:type="dxa"/>
          <w:trHeight w:val="248"/>
        </w:trPr>
        <w:tc>
          <w:tcPr>
            <w:tcW w:w="1549" w:type="dxa"/>
            <w:tcBorders>
              <w:top w:val="nil"/>
            </w:tcBorders>
            <w:vAlign w:val="center"/>
          </w:tcPr>
          <w:p w14:paraId="747CFFFB" w14:textId="77777777" w:rsidR="00087401" w:rsidRPr="00F508B8" w:rsidRDefault="00087401" w:rsidP="00087401">
            <w:pPr>
              <w:pStyle w:val="TAL"/>
              <w:jc w:val="center"/>
              <w:rPr>
                <w:rFonts w:cs="Arial"/>
                <w:b/>
                <w:bCs/>
                <w:szCs w:val="18"/>
              </w:rPr>
            </w:pPr>
          </w:p>
        </w:tc>
        <w:tc>
          <w:tcPr>
            <w:tcW w:w="1704" w:type="dxa"/>
            <w:shd w:val="clear" w:color="auto" w:fill="auto"/>
          </w:tcPr>
          <w:p w14:paraId="7A75415B" w14:textId="77777777" w:rsidR="00087401" w:rsidRPr="00F508B8" w:rsidRDefault="00087401" w:rsidP="00087401">
            <w:pPr>
              <w:pStyle w:val="TAC"/>
              <w:rPr>
                <w:rFonts w:cs="Arial"/>
                <w:szCs w:val="18"/>
              </w:rPr>
            </w:pPr>
            <w:r w:rsidRPr="00F508B8">
              <w:rPr>
                <w:lang w:eastAsia="en-US"/>
              </w:rPr>
              <w:t>Mid / Mid</w:t>
            </w:r>
          </w:p>
        </w:tc>
        <w:tc>
          <w:tcPr>
            <w:tcW w:w="1843" w:type="dxa"/>
            <w:shd w:val="clear" w:color="auto" w:fill="auto"/>
          </w:tcPr>
          <w:p w14:paraId="7F5945F4" w14:textId="77777777" w:rsidR="00087401" w:rsidRPr="00F508B8" w:rsidRDefault="00087401" w:rsidP="00087401">
            <w:pPr>
              <w:pStyle w:val="TAC"/>
              <w:rPr>
                <w:rFonts w:cs="Arial"/>
                <w:szCs w:val="18"/>
              </w:rPr>
            </w:pPr>
            <w:r w:rsidRPr="00F508B8">
              <w:rPr>
                <w:lang w:eastAsia="en-US"/>
              </w:rPr>
              <w:t>Highest / Highest</w:t>
            </w:r>
          </w:p>
        </w:tc>
        <w:tc>
          <w:tcPr>
            <w:tcW w:w="1984" w:type="dxa"/>
          </w:tcPr>
          <w:p w14:paraId="1EDD9243" w14:textId="77777777" w:rsidR="00087401" w:rsidRPr="00F508B8" w:rsidRDefault="00087401" w:rsidP="00087401">
            <w:pPr>
              <w:pStyle w:val="TAC"/>
              <w:rPr>
                <w:rFonts w:cs="Arial"/>
                <w:szCs w:val="18"/>
              </w:rPr>
            </w:pPr>
            <w:r w:rsidRPr="00F508B8">
              <w:rPr>
                <w:rFonts w:cs="Arial"/>
                <w:szCs w:val="18"/>
                <w:lang w:eastAsia="en-US"/>
              </w:rPr>
              <w:t>-</w:t>
            </w:r>
          </w:p>
        </w:tc>
        <w:tc>
          <w:tcPr>
            <w:tcW w:w="2975" w:type="dxa"/>
          </w:tcPr>
          <w:p w14:paraId="3540C81E" w14:textId="77777777" w:rsidR="00087401" w:rsidRPr="00F508B8" w:rsidRDefault="00087401" w:rsidP="00087401">
            <w:pPr>
              <w:pStyle w:val="TAL"/>
              <w:rPr>
                <w:rFonts w:cs="Arial"/>
                <w:szCs w:val="18"/>
              </w:rPr>
            </w:pPr>
            <w:r w:rsidRPr="00F508B8">
              <w:rPr>
                <w:color w:val="000000"/>
                <w:lang w:eastAsia="en-US"/>
              </w:rPr>
              <w:t>Non-Exception only possible with 1UL in band 41</w:t>
            </w:r>
          </w:p>
        </w:tc>
      </w:tr>
      <w:tr w:rsidR="00087401" w:rsidRPr="00F508B8" w14:paraId="43A8C43E" w14:textId="77777777" w:rsidTr="008C05F3">
        <w:trPr>
          <w:gridAfter w:val="1"/>
          <w:wAfter w:w="14" w:type="dxa"/>
          <w:trHeight w:val="248"/>
        </w:trPr>
        <w:tc>
          <w:tcPr>
            <w:tcW w:w="1549" w:type="dxa"/>
            <w:tcBorders>
              <w:top w:val="nil"/>
              <w:bottom w:val="nil"/>
            </w:tcBorders>
            <w:vAlign w:val="center"/>
          </w:tcPr>
          <w:p w14:paraId="5C3F6488" w14:textId="77777777" w:rsidR="00087401" w:rsidRPr="00F508B8" w:rsidRDefault="00087401" w:rsidP="00087401">
            <w:pPr>
              <w:pStyle w:val="TAL"/>
              <w:jc w:val="center"/>
              <w:rPr>
                <w:rFonts w:cs="Arial"/>
                <w:b/>
                <w:bCs/>
                <w:szCs w:val="18"/>
              </w:rPr>
            </w:pPr>
            <w:r w:rsidRPr="00F508B8">
              <w:rPr>
                <w:rFonts w:cs="Arial"/>
                <w:szCs w:val="18"/>
              </w:rPr>
              <w:t>48A/</w:t>
            </w:r>
            <w:r w:rsidRPr="00F508B8">
              <w:rPr>
                <w:rFonts w:cs="Arial"/>
                <w:b/>
                <w:bCs/>
                <w:szCs w:val="18"/>
              </w:rPr>
              <w:t>n66A</w:t>
            </w:r>
          </w:p>
        </w:tc>
        <w:tc>
          <w:tcPr>
            <w:tcW w:w="1704" w:type="dxa"/>
            <w:shd w:val="clear" w:color="auto" w:fill="auto"/>
            <w:vAlign w:val="center"/>
          </w:tcPr>
          <w:p w14:paraId="0700AB7F" w14:textId="77777777" w:rsidR="00087401" w:rsidRPr="00F508B8" w:rsidRDefault="00087401" w:rsidP="00087401">
            <w:pPr>
              <w:pStyle w:val="TAC"/>
              <w:rPr>
                <w:lang w:eastAsia="en-US"/>
              </w:rPr>
            </w:pPr>
            <w:r w:rsidRPr="00F508B8">
              <w:t xml:space="preserve">DL 3555 MHz/ UL </w:t>
            </w:r>
            <w:r w:rsidRPr="00F508B8">
              <w:rPr>
                <w:rFonts w:eastAsia="MS Mincho"/>
              </w:rPr>
              <w:t>1777.5 MHz</w:t>
            </w:r>
          </w:p>
        </w:tc>
        <w:tc>
          <w:tcPr>
            <w:tcW w:w="1843" w:type="dxa"/>
            <w:shd w:val="clear" w:color="auto" w:fill="auto"/>
            <w:vAlign w:val="center"/>
          </w:tcPr>
          <w:p w14:paraId="3FBFE4CE" w14:textId="77777777" w:rsidR="00087401" w:rsidRPr="00F508B8" w:rsidRDefault="00087401" w:rsidP="00087401">
            <w:pPr>
              <w:pStyle w:val="TAC"/>
              <w:rPr>
                <w:lang w:eastAsia="en-US"/>
              </w:rPr>
            </w:pPr>
            <w:r w:rsidRPr="00F508B8">
              <w:t>10/20</w:t>
            </w:r>
          </w:p>
        </w:tc>
        <w:tc>
          <w:tcPr>
            <w:tcW w:w="1984" w:type="dxa"/>
            <w:vAlign w:val="center"/>
          </w:tcPr>
          <w:p w14:paraId="3FB9791E"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49685C46" w14:textId="77777777" w:rsidR="00087401" w:rsidRPr="00F508B8" w:rsidRDefault="00087401" w:rsidP="00087401">
            <w:pPr>
              <w:pStyle w:val="TAL"/>
              <w:rPr>
                <w:color w:val="000000"/>
                <w:lang w:eastAsia="en-US"/>
              </w:rPr>
            </w:pPr>
            <w:r w:rsidRPr="00F508B8">
              <w:rPr>
                <w:color w:val="000000"/>
              </w:rPr>
              <w:t>Exception Note 2, 13 of TS38.101-3 table 7.3B.2.3.1-1</w:t>
            </w:r>
          </w:p>
        </w:tc>
      </w:tr>
      <w:tr w:rsidR="00087401" w:rsidRPr="00F508B8" w14:paraId="14DCEBFF" w14:textId="77777777" w:rsidTr="008C05F3">
        <w:trPr>
          <w:gridAfter w:val="1"/>
          <w:wAfter w:w="14" w:type="dxa"/>
          <w:trHeight w:val="248"/>
        </w:trPr>
        <w:tc>
          <w:tcPr>
            <w:tcW w:w="1549" w:type="dxa"/>
            <w:tcBorders>
              <w:top w:val="nil"/>
            </w:tcBorders>
            <w:vAlign w:val="center"/>
          </w:tcPr>
          <w:p w14:paraId="3C7D5E0F"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F508B8" w:rsidRDefault="00087401" w:rsidP="00087401">
            <w:pPr>
              <w:pStyle w:val="TAC"/>
              <w:rPr>
                <w:lang w:eastAsia="en-US"/>
              </w:rPr>
            </w:pPr>
            <w:r w:rsidRPr="00F508B8">
              <w:t xml:space="preserve">DL 3565 MHz/ UL </w:t>
            </w:r>
            <w:r w:rsidRPr="00F508B8">
              <w:rPr>
                <w:rFonts w:eastAsia="MS Mincho"/>
              </w:rPr>
              <w:t>1770 MHz</w:t>
            </w:r>
          </w:p>
        </w:tc>
        <w:tc>
          <w:tcPr>
            <w:tcW w:w="1843" w:type="dxa"/>
            <w:shd w:val="clear" w:color="auto" w:fill="auto"/>
            <w:vAlign w:val="center"/>
          </w:tcPr>
          <w:p w14:paraId="59C60695" w14:textId="77777777" w:rsidR="00087401" w:rsidRPr="00F508B8" w:rsidRDefault="00087401" w:rsidP="00087401">
            <w:pPr>
              <w:pStyle w:val="TAC"/>
              <w:rPr>
                <w:lang w:eastAsia="en-US"/>
              </w:rPr>
            </w:pPr>
            <w:r w:rsidRPr="00F508B8">
              <w:t>10/20</w:t>
            </w:r>
          </w:p>
        </w:tc>
        <w:tc>
          <w:tcPr>
            <w:tcW w:w="1984" w:type="dxa"/>
            <w:vAlign w:val="center"/>
          </w:tcPr>
          <w:p w14:paraId="1CF76CD4"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5B16CDAA" w14:textId="77777777" w:rsidR="00087401" w:rsidRPr="00F508B8" w:rsidRDefault="00087401" w:rsidP="00087401">
            <w:pPr>
              <w:pStyle w:val="TAL"/>
              <w:rPr>
                <w:color w:val="000000"/>
                <w:lang w:eastAsia="en-US"/>
              </w:rPr>
            </w:pPr>
            <w:r w:rsidRPr="00F508B8">
              <w:rPr>
                <w:color w:val="000000"/>
              </w:rPr>
              <w:t>Exception Note 3 of TS38.101-3 table 7.3B.2.3.1-1</w:t>
            </w:r>
          </w:p>
        </w:tc>
      </w:tr>
      <w:tr w:rsidR="00087401" w:rsidRPr="00F508B8" w14:paraId="5D53A3D6" w14:textId="77777777" w:rsidTr="00087401">
        <w:trPr>
          <w:gridAfter w:val="1"/>
          <w:wAfter w:w="14" w:type="dxa"/>
          <w:trHeight w:val="248"/>
        </w:trPr>
        <w:tc>
          <w:tcPr>
            <w:tcW w:w="1549" w:type="dxa"/>
            <w:tcBorders>
              <w:top w:val="nil"/>
            </w:tcBorders>
            <w:vAlign w:val="center"/>
          </w:tcPr>
          <w:p w14:paraId="1F9C049A" w14:textId="6B11BDE7" w:rsidR="00087401" w:rsidRPr="00E2297F" w:rsidRDefault="00087401" w:rsidP="00087401">
            <w:pPr>
              <w:pStyle w:val="TAL"/>
              <w:jc w:val="center"/>
              <w:rPr>
                <w:rFonts w:cs="Arial"/>
                <w:b/>
                <w:szCs w:val="18"/>
              </w:rPr>
            </w:pPr>
            <w:r w:rsidRPr="00207EE4">
              <w:rPr>
                <w:rFonts w:cs="Arial"/>
                <w:szCs w:val="18"/>
              </w:rPr>
              <w:t>66A</w:t>
            </w:r>
            <w:r>
              <w:rPr>
                <w:rFonts w:cs="Arial"/>
                <w:b/>
                <w:bCs/>
                <w:szCs w:val="18"/>
              </w:rPr>
              <w:t>/</w:t>
            </w:r>
            <w:r w:rsidRPr="00207EE4">
              <w:rPr>
                <w:rFonts w:cs="Arial"/>
                <w:b/>
                <w:szCs w:val="18"/>
              </w:rPr>
              <w:t>n25A</w:t>
            </w:r>
          </w:p>
        </w:tc>
        <w:tc>
          <w:tcPr>
            <w:tcW w:w="1704" w:type="dxa"/>
            <w:shd w:val="clear" w:color="auto" w:fill="auto"/>
            <w:vAlign w:val="center"/>
          </w:tcPr>
          <w:p w14:paraId="3F694529" w14:textId="6F25EF23" w:rsidR="00087401" w:rsidRPr="00F508B8" w:rsidRDefault="00087401" w:rsidP="00087401">
            <w:pPr>
              <w:pStyle w:val="TAC"/>
            </w:pPr>
            <w:r>
              <w:rPr>
                <w:rFonts w:eastAsia="MS Mincho"/>
              </w:rPr>
              <w:t>UL 1775 MHz / UL 1855 MHz</w:t>
            </w:r>
          </w:p>
        </w:tc>
        <w:tc>
          <w:tcPr>
            <w:tcW w:w="1843" w:type="dxa"/>
            <w:shd w:val="clear" w:color="auto" w:fill="auto"/>
            <w:vAlign w:val="center"/>
          </w:tcPr>
          <w:p w14:paraId="448F1F18" w14:textId="6F18433D" w:rsidR="00087401" w:rsidRPr="00F508B8" w:rsidRDefault="00087401" w:rsidP="00087401">
            <w:pPr>
              <w:pStyle w:val="TAC"/>
            </w:pPr>
            <w:r>
              <w:t>5/5</w:t>
            </w:r>
          </w:p>
        </w:tc>
        <w:tc>
          <w:tcPr>
            <w:tcW w:w="1984" w:type="dxa"/>
            <w:vAlign w:val="center"/>
          </w:tcPr>
          <w:p w14:paraId="41A8B675" w14:textId="10D87B11" w:rsidR="00087401" w:rsidRPr="00F508B8" w:rsidRDefault="00087401" w:rsidP="00087401">
            <w:pPr>
              <w:pStyle w:val="TAC"/>
              <w:rPr>
                <w:color w:val="000000"/>
              </w:rPr>
            </w:pPr>
            <w:r>
              <w:rPr>
                <w:rFonts w:cs="Arial"/>
                <w:szCs w:val="18"/>
              </w:rPr>
              <w:t>Dual UL intermodulation</w:t>
            </w:r>
          </w:p>
        </w:tc>
        <w:tc>
          <w:tcPr>
            <w:tcW w:w="2975" w:type="dxa"/>
            <w:vAlign w:val="center"/>
          </w:tcPr>
          <w:p w14:paraId="006C7F13" w14:textId="5BF5F10C" w:rsidR="00087401" w:rsidRPr="00F508B8" w:rsidRDefault="00087401" w:rsidP="00087401">
            <w:pPr>
              <w:pStyle w:val="TAL"/>
              <w:rPr>
                <w:color w:val="000000"/>
              </w:rPr>
            </w:pPr>
            <w:r>
              <w:rPr>
                <w:color w:val="000000"/>
              </w:rPr>
              <w:t>Exception in TS 38.101-3 Table 7.3B.2.3.5.1-1</w:t>
            </w:r>
          </w:p>
        </w:tc>
      </w:tr>
      <w:tr w:rsidR="00087401" w:rsidRPr="00F508B8" w14:paraId="029EB25C" w14:textId="77777777" w:rsidTr="00087401">
        <w:trPr>
          <w:gridAfter w:val="1"/>
          <w:wAfter w:w="14" w:type="dxa"/>
          <w:trHeight w:val="248"/>
        </w:trPr>
        <w:tc>
          <w:tcPr>
            <w:tcW w:w="1549" w:type="dxa"/>
            <w:tcBorders>
              <w:top w:val="nil"/>
            </w:tcBorders>
            <w:vAlign w:val="center"/>
          </w:tcPr>
          <w:p w14:paraId="32F2B97B" w14:textId="1CD7B8FE" w:rsidR="00087401" w:rsidRPr="008C05F3" w:rsidRDefault="00087401" w:rsidP="00087401">
            <w:pPr>
              <w:pStyle w:val="TAL"/>
              <w:jc w:val="center"/>
              <w:rPr>
                <w:rFonts w:cs="Arial"/>
                <w:bCs/>
                <w:szCs w:val="18"/>
              </w:rPr>
            </w:pPr>
            <w:r w:rsidRPr="00207EE4">
              <w:rPr>
                <w:rFonts w:cs="Arial"/>
                <w:b/>
                <w:bCs/>
                <w:szCs w:val="18"/>
              </w:rPr>
              <w:t>66A</w:t>
            </w:r>
            <w:r>
              <w:rPr>
                <w:rFonts w:cs="Arial"/>
                <w:b/>
                <w:bCs/>
                <w:szCs w:val="18"/>
              </w:rPr>
              <w:t>/</w:t>
            </w:r>
            <w:r w:rsidRPr="00207EE4">
              <w:rPr>
                <w:rFonts w:cs="Arial"/>
                <w:bCs/>
                <w:szCs w:val="18"/>
              </w:rPr>
              <w:t>n25A</w:t>
            </w:r>
          </w:p>
        </w:tc>
        <w:tc>
          <w:tcPr>
            <w:tcW w:w="1704" w:type="dxa"/>
            <w:shd w:val="clear" w:color="auto" w:fill="auto"/>
            <w:vAlign w:val="center"/>
          </w:tcPr>
          <w:p w14:paraId="24C26F5D" w14:textId="2CC675B6" w:rsidR="00087401" w:rsidRPr="00F508B8" w:rsidRDefault="00087401" w:rsidP="00087401">
            <w:pPr>
              <w:pStyle w:val="TAC"/>
            </w:pPr>
            <w:r>
              <w:rPr>
                <w:rFonts w:eastAsia="MS Mincho"/>
              </w:rPr>
              <w:t>UL 1712.5 MHz / UL 1912.5 MHz</w:t>
            </w:r>
          </w:p>
        </w:tc>
        <w:tc>
          <w:tcPr>
            <w:tcW w:w="1843" w:type="dxa"/>
            <w:shd w:val="clear" w:color="auto" w:fill="auto"/>
            <w:vAlign w:val="center"/>
          </w:tcPr>
          <w:p w14:paraId="523707CB" w14:textId="359C635A" w:rsidR="00087401" w:rsidRPr="00F508B8" w:rsidRDefault="00087401" w:rsidP="00087401">
            <w:pPr>
              <w:pStyle w:val="TAC"/>
            </w:pPr>
            <w:r>
              <w:t>5/5</w:t>
            </w:r>
          </w:p>
        </w:tc>
        <w:tc>
          <w:tcPr>
            <w:tcW w:w="1984" w:type="dxa"/>
            <w:vAlign w:val="center"/>
          </w:tcPr>
          <w:p w14:paraId="2432DBC0" w14:textId="4B9C41D8" w:rsidR="00087401" w:rsidRPr="00F508B8" w:rsidRDefault="00087401" w:rsidP="00087401">
            <w:pPr>
              <w:pStyle w:val="TAC"/>
              <w:rPr>
                <w:color w:val="000000"/>
              </w:rPr>
            </w:pPr>
            <w:r>
              <w:rPr>
                <w:rFonts w:cs="Arial"/>
                <w:szCs w:val="18"/>
              </w:rPr>
              <w:t>Dual UL intermodulation</w:t>
            </w:r>
          </w:p>
        </w:tc>
        <w:tc>
          <w:tcPr>
            <w:tcW w:w="2975" w:type="dxa"/>
            <w:vAlign w:val="center"/>
          </w:tcPr>
          <w:p w14:paraId="4E2528E5" w14:textId="4496E69E" w:rsidR="00087401" w:rsidRPr="00F508B8" w:rsidRDefault="00087401" w:rsidP="00087401">
            <w:pPr>
              <w:pStyle w:val="TAL"/>
              <w:rPr>
                <w:color w:val="000000"/>
              </w:rPr>
            </w:pPr>
            <w:r>
              <w:rPr>
                <w:color w:val="000000"/>
              </w:rPr>
              <w:t>Exception in TS 38.101-3 Table 7.3B.2.3.5.1-1</w:t>
            </w:r>
          </w:p>
        </w:tc>
      </w:tr>
      <w:tr w:rsidR="00087401" w:rsidRPr="00F508B8" w14:paraId="7B498EAE" w14:textId="77777777" w:rsidTr="00087401">
        <w:trPr>
          <w:gridAfter w:val="1"/>
          <w:wAfter w:w="14" w:type="dxa"/>
          <w:trHeight w:val="248"/>
        </w:trPr>
        <w:tc>
          <w:tcPr>
            <w:tcW w:w="1549" w:type="dxa"/>
            <w:tcBorders>
              <w:top w:val="nil"/>
            </w:tcBorders>
            <w:vAlign w:val="center"/>
          </w:tcPr>
          <w:p w14:paraId="4B0261F0" w14:textId="25D369B1" w:rsidR="00087401" w:rsidRPr="00F508B8" w:rsidRDefault="00087401" w:rsidP="00087401">
            <w:pPr>
              <w:pStyle w:val="TAL"/>
              <w:jc w:val="center"/>
              <w:rPr>
                <w:rFonts w:cs="Arial"/>
                <w:b/>
                <w:bCs/>
                <w:szCs w:val="18"/>
              </w:rPr>
            </w:pPr>
            <w:r w:rsidRPr="003F7BF7">
              <w:rPr>
                <w:rFonts w:cs="Arial"/>
                <w:b/>
                <w:bCs/>
                <w:szCs w:val="18"/>
              </w:rPr>
              <w:t>66A</w:t>
            </w:r>
            <w:r>
              <w:rPr>
                <w:rFonts w:cs="Arial"/>
                <w:b/>
                <w:bCs/>
                <w:szCs w:val="18"/>
              </w:rPr>
              <w:t>/</w:t>
            </w:r>
            <w:r w:rsidRPr="003F7BF7">
              <w:rPr>
                <w:rFonts w:cs="Arial"/>
                <w:bCs/>
                <w:szCs w:val="18"/>
              </w:rPr>
              <w:t>n25A</w:t>
            </w:r>
          </w:p>
        </w:tc>
        <w:tc>
          <w:tcPr>
            <w:tcW w:w="1704" w:type="dxa"/>
            <w:shd w:val="clear" w:color="auto" w:fill="auto"/>
            <w:vAlign w:val="center"/>
          </w:tcPr>
          <w:p w14:paraId="3574014A" w14:textId="0F704CB5" w:rsidR="00087401" w:rsidRPr="00F508B8" w:rsidRDefault="00087401" w:rsidP="00087401">
            <w:pPr>
              <w:pStyle w:val="TAC"/>
            </w:pPr>
            <w:r>
              <w:rPr>
                <w:rFonts w:eastAsia="MS Mincho"/>
              </w:rPr>
              <w:t xml:space="preserve">UL 1750 MHz / UL </w:t>
            </w:r>
            <w:r>
              <w:rPr>
                <w:rFonts w:eastAsia="MS Mincho"/>
              </w:rPr>
              <w:lastRenderedPageBreak/>
              <w:t>1883.3 MHz</w:t>
            </w:r>
          </w:p>
        </w:tc>
        <w:tc>
          <w:tcPr>
            <w:tcW w:w="1843" w:type="dxa"/>
            <w:shd w:val="clear" w:color="auto" w:fill="auto"/>
            <w:vAlign w:val="center"/>
          </w:tcPr>
          <w:p w14:paraId="3E624A33" w14:textId="01BE7CFC" w:rsidR="00087401" w:rsidRPr="00F508B8" w:rsidRDefault="00087401" w:rsidP="00087401">
            <w:pPr>
              <w:pStyle w:val="TAC"/>
            </w:pPr>
            <w:r>
              <w:lastRenderedPageBreak/>
              <w:t>5/5</w:t>
            </w:r>
          </w:p>
        </w:tc>
        <w:tc>
          <w:tcPr>
            <w:tcW w:w="1984" w:type="dxa"/>
            <w:vAlign w:val="center"/>
          </w:tcPr>
          <w:p w14:paraId="5BC569F5" w14:textId="03CD9370" w:rsidR="00087401" w:rsidRPr="00F508B8" w:rsidRDefault="00087401" w:rsidP="00087401">
            <w:pPr>
              <w:pStyle w:val="TAC"/>
              <w:rPr>
                <w:color w:val="000000"/>
              </w:rPr>
            </w:pPr>
            <w:r>
              <w:rPr>
                <w:rFonts w:cs="Arial"/>
                <w:szCs w:val="18"/>
              </w:rPr>
              <w:t xml:space="preserve">Dual UL </w:t>
            </w:r>
            <w:r>
              <w:rPr>
                <w:rFonts w:cs="Arial"/>
                <w:szCs w:val="18"/>
              </w:rPr>
              <w:lastRenderedPageBreak/>
              <w:t>intermodulation</w:t>
            </w:r>
          </w:p>
        </w:tc>
        <w:tc>
          <w:tcPr>
            <w:tcW w:w="2975" w:type="dxa"/>
            <w:vAlign w:val="center"/>
          </w:tcPr>
          <w:p w14:paraId="3F7EB744" w14:textId="009DD289" w:rsidR="00087401" w:rsidRPr="00F508B8" w:rsidRDefault="00087401" w:rsidP="00087401">
            <w:pPr>
              <w:pStyle w:val="TAL"/>
              <w:rPr>
                <w:color w:val="000000"/>
              </w:rPr>
            </w:pPr>
            <w:r>
              <w:rPr>
                <w:color w:val="000000"/>
              </w:rPr>
              <w:lastRenderedPageBreak/>
              <w:t xml:space="preserve">Exception in TS 38.101-3 Table </w:t>
            </w:r>
            <w:r>
              <w:rPr>
                <w:color w:val="000000"/>
              </w:rPr>
              <w:lastRenderedPageBreak/>
              <w:t>7.3B.2.3.5.1-1</w:t>
            </w:r>
          </w:p>
        </w:tc>
      </w:tr>
      <w:tr w:rsidR="00087401" w:rsidRPr="00F508B8" w14:paraId="461893A5" w14:textId="77777777" w:rsidTr="008C05F3">
        <w:trPr>
          <w:gridAfter w:val="1"/>
          <w:wAfter w:w="14" w:type="dxa"/>
          <w:trHeight w:val="248"/>
        </w:trPr>
        <w:tc>
          <w:tcPr>
            <w:tcW w:w="1549" w:type="dxa"/>
            <w:tcBorders>
              <w:bottom w:val="nil"/>
            </w:tcBorders>
            <w:vAlign w:val="center"/>
          </w:tcPr>
          <w:p w14:paraId="7A564510" w14:textId="77777777" w:rsidR="00087401" w:rsidRPr="00F508B8" w:rsidRDefault="00087401" w:rsidP="00087401">
            <w:pPr>
              <w:pStyle w:val="TAL"/>
              <w:jc w:val="center"/>
              <w:rPr>
                <w:rFonts w:cs="Arial"/>
                <w:b/>
                <w:bCs/>
                <w:szCs w:val="18"/>
              </w:rPr>
            </w:pPr>
            <w:r w:rsidRPr="00F508B8">
              <w:rPr>
                <w:rFonts w:cs="Arial"/>
                <w:b/>
                <w:bCs/>
                <w:szCs w:val="18"/>
              </w:rPr>
              <w:t>66A/</w:t>
            </w:r>
            <w:r w:rsidRPr="00F508B8">
              <w:rPr>
                <w:rFonts w:cs="Arial"/>
                <w:bCs/>
                <w:szCs w:val="18"/>
              </w:rPr>
              <w:t>n77A</w:t>
            </w:r>
          </w:p>
        </w:tc>
        <w:tc>
          <w:tcPr>
            <w:tcW w:w="1704" w:type="dxa"/>
            <w:shd w:val="clear" w:color="auto" w:fill="auto"/>
            <w:vAlign w:val="center"/>
          </w:tcPr>
          <w:p w14:paraId="5AA47630" w14:textId="77777777" w:rsidR="00087401" w:rsidRPr="00F508B8" w:rsidRDefault="00087401" w:rsidP="00087401">
            <w:pPr>
              <w:pStyle w:val="TAC"/>
              <w:rPr>
                <w:rFonts w:eastAsia="MS Mincho"/>
              </w:rPr>
            </w:pPr>
            <w:r w:rsidRPr="00F508B8">
              <w:rPr>
                <w:rFonts w:eastAsia="MS Mincho"/>
              </w:rPr>
              <w:t>UL 1720 MHz / DL 3440 MHz</w:t>
            </w:r>
          </w:p>
        </w:tc>
        <w:tc>
          <w:tcPr>
            <w:tcW w:w="1843" w:type="dxa"/>
            <w:shd w:val="clear" w:color="auto" w:fill="auto"/>
            <w:vAlign w:val="center"/>
          </w:tcPr>
          <w:p w14:paraId="7257078B" w14:textId="77777777" w:rsidR="00087401" w:rsidRPr="00F508B8" w:rsidRDefault="00087401" w:rsidP="00087401">
            <w:pPr>
              <w:pStyle w:val="TAC"/>
            </w:pPr>
            <w:r w:rsidRPr="00F508B8">
              <w:t>20/100</w:t>
            </w:r>
          </w:p>
        </w:tc>
        <w:tc>
          <w:tcPr>
            <w:tcW w:w="1984" w:type="dxa"/>
            <w:vAlign w:val="center"/>
          </w:tcPr>
          <w:p w14:paraId="0FC96638"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3C633C99" w14:textId="77777777" w:rsidR="00087401" w:rsidRPr="00F508B8" w:rsidRDefault="00087401" w:rsidP="00087401">
            <w:pPr>
              <w:pStyle w:val="TAL"/>
              <w:rPr>
                <w:color w:val="000000"/>
              </w:rPr>
            </w:pPr>
            <w:r w:rsidRPr="00F508B8">
              <w:rPr>
                <w:color w:val="000000"/>
              </w:rPr>
              <w:t>Exception Note 2, 13 of TS38.101-3 table 7.3B.2.3.1-1</w:t>
            </w:r>
          </w:p>
        </w:tc>
      </w:tr>
      <w:tr w:rsidR="00087401" w:rsidRPr="00F508B8" w14:paraId="145B6E42" w14:textId="77777777" w:rsidTr="008C05F3">
        <w:trPr>
          <w:gridAfter w:val="1"/>
          <w:wAfter w:w="14" w:type="dxa"/>
          <w:trHeight w:val="248"/>
        </w:trPr>
        <w:tc>
          <w:tcPr>
            <w:tcW w:w="1549" w:type="dxa"/>
            <w:tcBorders>
              <w:top w:val="nil"/>
              <w:bottom w:val="nil"/>
            </w:tcBorders>
            <w:vAlign w:val="center"/>
          </w:tcPr>
          <w:p w14:paraId="37E50785"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F508B8" w:rsidRDefault="00087401" w:rsidP="00087401">
            <w:pPr>
              <w:pStyle w:val="TAC"/>
              <w:rPr>
                <w:rFonts w:eastAsia="MS Mincho"/>
              </w:rPr>
            </w:pPr>
            <w:r w:rsidRPr="00F508B8">
              <w:rPr>
                <w:rFonts w:eastAsia="MS Mincho"/>
              </w:rPr>
              <w:t>UL 1720 MHz / DL 3420 MHz</w:t>
            </w:r>
          </w:p>
        </w:tc>
        <w:tc>
          <w:tcPr>
            <w:tcW w:w="1843" w:type="dxa"/>
            <w:shd w:val="clear" w:color="auto" w:fill="auto"/>
            <w:vAlign w:val="center"/>
          </w:tcPr>
          <w:p w14:paraId="03BD6D52" w14:textId="77777777" w:rsidR="00087401" w:rsidRPr="00F508B8" w:rsidRDefault="00087401" w:rsidP="00087401">
            <w:pPr>
              <w:pStyle w:val="TAC"/>
            </w:pPr>
            <w:r w:rsidRPr="00F508B8">
              <w:t>20/20</w:t>
            </w:r>
          </w:p>
        </w:tc>
        <w:tc>
          <w:tcPr>
            <w:tcW w:w="1984" w:type="dxa"/>
            <w:vAlign w:val="center"/>
          </w:tcPr>
          <w:p w14:paraId="1517A3FB"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6FA88B5" w14:textId="77777777" w:rsidR="00087401" w:rsidRPr="00F508B8" w:rsidRDefault="00087401" w:rsidP="00087401">
            <w:pPr>
              <w:pStyle w:val="TAL"/>
              <w:rPr>
                <w:color w:val="000000"/>
              </w:rPr>
            </w:pPr>
            <w:r w:rsidRPr="00F508B8">
              <w:rPr>
                <w:color w:val="000000"/>
              </w:rPr>
              <w:t>Exception Note 3 of TS38.101-3 table 7.3B.2.3.1-1</w:t>
            </w:r>
          </w:p>
        </w:tc>
      </w:tr>
      <w:tr w:rsidR="00087401" w:rsidRPr="00F508B8" w14:paraId="7CB5EA30" w14:textId="77777777" w:rsidTr="008C05F3">
        <w:trPr>
          <w:gridAfter w:val="1"/>
          <w:wAfter w:w="14" w:type="dxa"/>
          <w:trHeight w:val="248"/>
        </w:trPr>
        <w:tc>
          <w:tcPr>
            <w:tcW w:w="1549" w:type="dxa"/>
            <w:tcBorders>
              <w:top w:val="nil"/>
              <w:bottom w:val="single" w:sz="4" w:space="0" w:color="auto"/>
            </w:tcBorders>
            <w:vAlign w:val="center"/>
          </w:tcPr>
          <w:p w14:paraId="12A1A00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F508B8" w:rsidRDefault="00087401" w:rsidP="00087401">
            <w:pPr>
              <w:pStyle w:val="TAC"/>
              <w:rPr>
                <w:rFonts w:eastAsia="MS Mincho"/>
              </w:rPr>
            </w:pPr>
            <w:r w:rsidRPr="00F508B8">
              <w:rPr>
                <w:rFonts w:eastAsia="MS Mincho"/>
              </w:rPr>
              <w:t>UL Mid</w:t>
            </w:r>
            <w:r>
              <w:rPr>
                <w:rFonts w:eastAsia="MS Mincho"/>
              </w:rPr>
              <w:t xml:space="preserve"> </w:t>
            </w:r>
            <w:r w:rsidRPr="00F508B8">
              <w:rPr>
                <w:rFonts w:eastAsia="MS Mincho"/>
              </w:rPr>
              <w:t>/ DL Mid</w:t>
            </w:r>
          </w:p>
        </w:tc>
        <w:tc>
          <w:tcPr>
            <w:tcW w:w="1843" w:type="dxa"/>
            <w:shd w:val="clear" w:color="auto" w:fill="auto"/>
            <w:vAlign w:val="center"/>
          </w:tcPr>
          <w:p w14:paraId="5DDDD5D6" w14:textId="77777777" w:rsidR="00087401" w:rsidRPr="00F508B8" w:rsidRDefault="00087401" w:rsidP="00087401">
            <w:pPr>
              <w:pStyle w:val="TAC"/>
            </w:pPr>
            <w:r w:rsidRPr="00F508B8">
              <w:t>20/100</w:t>
            </w:r>
          </w:p>
        </w:tc>
        <w:tc>
          <w:tcPr>
            <w:tcW w:w="1984" w:type="dxa"/>
            <w:vAlign w:val="center"/>
          </w:tcPr>
          <w:p w14:paraId="22615127" w14:textId="77777777" w:rsidR="00087401" w:rsidRPr="00F508B8" w:rsidRDefault="00087401" w:rsidP="00087401">
            <w:pPr>
              <w:pStyle w:val="TAC"/>
              <w:rPr>
                <w:color w:val="000000"/>
              </w:rPr>
            </w:pPr>
          </w:p>
        </w:tc>
        <w:tc>
          <w:tcPr>
            <w:tcW w:w="2975" w:type="dxa"/>
            <w:vAlign w:val="center"/>
          </w:tcPr>
          <w:p w14:paraId="0A7319EA" w14:textId="77777777" w:rsidR="00087401" w:rsidRPr="00F508B8" w:rsidRDefault="00087401" w:rsidP="00087401">
            <w:pPr>
              <w:pStyle w:val="TAL"/>
              <w:rPr>
                <w:color w:val="000000"/>
              </w:rPr>
            </w:pPr>
            <w:r w:rsidRPr="00F508B8">
              <w:rPr>
                <w:color w:val="000000"/>
              </w:rPr>
              <w:t>HD avoid</w:t>
            </w:r>
          </w:p>
        </w:tc>
      </w:tr>
      <w:tr w:rsidR="00087401" w:rsidRPr="00F508B8" w14:paraId="78062D55" w14:textId="77777777" w:rsidTr="008C05F3">
        <w:trPr>
          <w:gridAfter w:val="1"/>
          <w:wAfter w:w="14" w:type="dxa"/>
          <w:trHeight w:val="248"/>
        </w:trPr>
        <w:tc>
          <w:tcPr>
            <w:tcW w:w="1549" w:type="dxa"/>
            <w:tcBorders>
              <w:bottom w:val="nil"/>
            </w:tcBorders>
            <w:vAlign w:val="center"/>
          </w:tcPr>
          <w:p w14:paraId="69E63EE0" w14:textId="77777777" w:rsidR="00087401" w:rsidRPr="00F508B8" w:rsidRDefault="00087401" w:rsidP="00087401">
            <w:pPr>
              <w:pStyle w:val="TAL"/>
              <w:jc w:val="center"/>
              <w:rPr>
                <w:rFonts w:cs="Arial"/>
                <w:b/>
                <w:bCs/>
                <w:szCs w:val="18"/>
              </w:rPr>
            </w:pPr>
            <w:r w:rsidRPr="00F508B8">
              <w:rPr>
                <w:rFonts w:cs="Arial"/>
                <w:b/>
                <w:bCs/>
                <w:szCs w:val="18"/>
                <w:lang w:eastAsia="en-US"/>
              </w:rPr>
              <w:t>66A</w:t>
            </w:r>
            <w:r w:rsidRPr="00F508B8">
              <w:rPr>
                <w:rFonts w:cs="Arial"/>
                <w:szCs w:val="18"/>
                <w:lang w:eastAsia="en-US"/>
              </w:rPr>
              <w:t>/n78A</w:t>
            </w:r>
          </w:p>
        </w:tc>
        <w:tc>
          <w:tcPr>
            <w:tcW w:w="1704" w:type="dxa"/>
            <w:shd w:val="clear" w:color="auto" w:fill="auto"/>
            <w:vAlign w:val="center"/>
          </w:tcPr>
          <w:p w14:paraId="410718ED" w14:textId="77777777" w:rsidR="00087401" w:rsidRPr="00F508B8" w:rsidRDefault="00087401" w:rsidP="00087401">
            <w:pPr>
              <w:keepNext/>
              <w:keepLines/>
              <w:overflowPunct/>
              <w:autoSpaceDE/>
              <w:autoSpaceDN/>
              <w:adjustRightInd/>
              <w:spacing w:after="0"/>
              <w:ind w:left="49" w:hanging="49"/>
              <w:textAlignment w:val="auto"/>
              <w:rPr>
                <w:rFonts w:ascii="Arial" w:hAnsi="Arial"/>
                <w:sz w:val="18"/>
                <w:lang w:eastAsia="en-US"/>
              </w:rPr>
            </w:pPr>
            <w:r w:rsidRPr="00F508B8">
              <w:rPr>
                <w:rFonts w:ascii="Arial" w:hAnsi="Arial"/>
                <w:sz w:val="18"/>
                <w:lang w:eastAsia="en-US"/>
              </w:rPr>
              <w:t>DL 3510 MHz/</w:t>
            </w:r>
          </w:p>
          <w:p w14:paraId="4854181C" w14:textId="77777777" w:rsidR="00087401" w:rsidRPr="00F508B8" w:rsidRDefault="00087401" w:rsidP="00087401">
            <w:pPr>
              <w:pStyle w:val="TAC"/>
              <w:rPr>
                <w:rFonts w:eastAsia="MS Mincho"/>
              </w:rPr>
            </w:pPr>
            <w:r w:rsidRPr="00F508B8">
              <w:rPr>
                <w:lang w:eastAsia="en-US"/>
              </w:rPr>
              <w:t xml:space="preserve">UL </w:t>
            </w:r>
            <w:r w:rsidRPr="00F508B8">
              <w:rPr>
                <w:rFonts w:eastAsia="MS Mincho"/>
                <w:lang w:eastAsia="en-US"/>
              </w:rPr>
              <w:t>1755 MHZ</w:t>
            </w:r>
          </w:p>
        </w:tc>
        <w:tc>
          <w:tcPr>
            <w:tcW w:w="1843" w:type="dxa"/>
            <w:shd w:val="clear" w:color="auto" w:fill="auto"/>
            <w:vAlign w:val="center"/>
          </w:tcPr>
          <w:p w14:paraId="5D2DC61C" w14:textId="77777777" w:rsidR="00087401" w:rsidRPr="00F508B8" w:rsidRDefault="00087401" w:rsidP="00087401">
            <w:pPr>
              <w:pStyle w:val="TAC"/>
            </w:pPr>
            <w:r w:rsidRPr="00F508B8">
              <w:rPr>
                <w:lang w:eastAsia="en-US"/>
              </w:rPr>
              <w:t>Highest (20 MHz) / Highest (100 MHz)</w:t>
            </w:r>
          </w:p>
        </w:tc>
        <w:tc>
          <w:tcPr>
            <w:tcW w:w="1984" w:type="dxa"/>
            <w:vAlign w:val="center"/>
          </w:tcPr>
          <w:p w14:paraId="4015F524"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256A3F2B" w14:textId="77777777" w:rsidR="00087401" w:rsidRPr="00F508B8" w:rsidRDefault="00087401" w:rsidP="00087401">
            <w:pPr>
              <w:pStyle w:val="TAL"/>
              <w:rPr>
                <w:color w:val="000000"/>
              </w:rPr>
            </w:pPr>
            <w:r w:rsidRPr="00F508B8">
              <w:rPr>
                <w:color w:val="000000"/>
                <w:lang w:eastAsia="en-US"/>
              </w:rPr>
              <w:t>Exception Note 2, 13 of TS38.101-3 table 7.3B.2.3.1-1</w:t>
            </w:r>
          </w:p>
        </w:tc>
      </w:tr>
      <w:tr w:rsidR="00087401" w:rsidRPr="00F508B8" w14:paraId="1E438826" w14:textId="77777777" w:rsidTr="008C05F3">
        <w:trPr>
          <w:gridAfter w:val="1"/>
          <w:wAfter w:w="14" w:type="dxa"/>
          <w:trHeight w:val="248"/>
        </w:trPr>
        <w:tc>
          <w:tcPr>
            <w:tcW w:w="1549" w:type="dxa"/>
            <w:tcBorders>
              <w:top w:val="nil"/>
              <w:bottom w:val="single" w:sz="4" w:space="0" w:color="auto"/>
            </w:tcBorders>
            <w:vAlign w:val="center"/>
          </w:tcPr>
          <w:p w14:paraId="2006187B"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F508B8" w:rsidRDefault="00087401" w:rsidP="00087401">
            <w:pPr>
              <w:keepNext/>
              <w:keepLines/>
              <w:overflowPunct/>
              <w:autoSpaceDE/>
              <w:autoSpaceDN/>
              <w:adjustRightInd/>
              <w:spacing w:after="0"/>
              <w:textAlignment w:val="auto"/>
              <w:rPr>
                <w:rFonts w:ascii="Arial" w:eastAsia="MS Mincho" w:hAnsi="Arial"/>
                <w:sz w:val="18"/>
                <w:lang w:eastAsia="en-US"/>
              </w:rPr>
            </w:pPr>
            <w:r w:rsidRPr="00F508B8">
              <w:rPr>
                <w:rFonts w:ascii="Arial" w:eastAsia="MS Mincho" w:hAnsi="Arial"/>
                <w:sz w:val="18"/>
                <w:lang w:eastAsia="en-US"/>
              </w:rPr>
              <w:t>DL 3480 MHz/</w:t>
            </w:r>
          </w:p>
          <w:p w14:paraId="246480BC" w14:textId="77777777" w:rsidR="00087401" w:rsidRPr="00F508B8" w:rsidRDefault="00087401" w:rsidP="00087401">
            <w:pPr>
              <w:pStyle w:val="TAC"/>
              <w:rPr>
                <w:rFonts w:eastAsia="MS Mincho"/>
              </w:rPr>
            </w:pPr>
            <w:r w:rsidRPr="00F508B8">
              <w:rPr>
                <w:rFonts w:eastAsia="MS Mincho"/>
                <w:lang w:eastAsia="en-US"/>
              </w:rPr>
              <w:t>UL 1755 MHz</w:t>
            </w:r>
          </w:p>
        </w:tc>
        <w:tc>
          <w:tcPr>
            <w:tcW w:w="1843" w:type="dxa"/>
            <w:shd w:val="clear" w:color="auto" w:fill="auto"/>
            <w:vAlign w:val="center"/>
          </w:tcPr>
          <w:p w14:paraId="3EAB8264" w14:textId="77777777" w:rsidR="00087401" w:rsidRPr="00F508B8" w:rsidRDefault="00087401" w:rsidP="00087401">
            <w:pPr>
              <w:pStyle w:val="TAC"/>
            </w:pPr>
            <w:r w:rsidRPr="00F508B8">
              <w:rPr>
                <w:lang w:eastAsia="en-US"/>
              </w:rPr>
              <w:t>Highest (20 MHz) / Highest (100 MHz)</w:t>
            </w:r>
          </w:p>
        </w:tc>
        <w:tc>
          <w:tcPr>
            <w:tcW w:w="1984" w:type="dxa"/>
            <w:vAlign w:val="center"/>
          </w:tcPr>
          <w:p w14:paraId="54B604DA"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65E506D2" w14:textId="77777777" w:rsidR="00087401" w:rsidRPr="00F508B8" w:rsidRDefault="00087401" w:rsidP="00087401">
            <w:pPr>
              <w:pStyle w:val="TAL"/>
              <w:rPr>
                <w:color w:val="000000"/>
              </w:rPr>
            </w:pPr>
            <w:r w:rsidRPr="00F508B8">
              <w:rPr>
                <w:color w:val="000000"/>
                <w:lang w:eastAsia="en-US"/>
              </w:rPr>
              <w:t>Exception Note 3 of TS38.101-3 table 7.3B.2.3.1-1</w:t>
            </w:r>
          </w:p>
        </w:tc>
      </w:tr>
      <w:tr w:rsidR="00087401" w:rsidRPr="00F508B8" w14:paraId="4756AC12" w14:textId="77777777" w:rsidTr="008C05F3">
        <w:trPr>
          <w:gridAfter w:val="1"/>
          <w:wAfter w:w="14" w:type="dxa"/>
          <w:trHeight w:val="248"/>
        </w:trPr>
        <w:tc>
          <w:tcPr>
            <w:tcW w:w="1549" w:type="dxa"/>
            <w:tcBorders>
              <w:top w:val="single" w:sz="4" w:space="0" w:color="auto"/>
              <w:bottom w:val="single" w:sz="4" w:space="0" w:color="auto"/>
            </w:tcBorders>
            <w:vAlign w:val="center"/>
          </w:tcPr>
          <w:p w14:paraId="1FCAD5D3" w14:textId="77777777" w:rsidR="00087401" w:rsidRPr="00F508B8" w:rsidRDefault="00087401" w:rsidP="00087401">
            <w:pPr>
              <w:pStyle w:val="TAL"/>
              <w:jc w:val="center"/>
              <w:rPr>
                <w:rFonts w:cs="Arial"/>
                <w:b/>
                <w:bCs/>
                <w:szCs w:val="18"/>
                <w:lang w:eastAsia="zh-CN"/>
              </w:rPr>
            </w:pPr>
            <w:bookmarkStart w:id="382" w:name="_Hlk128556221"/>
            <w:r w:rsidRPr="00F508B8">
              <w:rPr>
                <w:rFonts w:cs="Arial"/>
                <w:b/>
                <w:bCs/>
                <w:szCs w:val="18"/>
                <w:lang w:eastAsia="zh-CN"/>
              </w:rPr>
              <w:t>66A/</w:t>
            </w:r>
            <w:r w:rsidRPr="00F508B8">
              <w:rPr>
                <w:rFonts w:cs="Arial"/>
                <w:bCs/>
                <w:szCs w:val="18"/>
                <w:lang w:eastAsia="zh-CN"/>
              </w:rPr>
              <w:t>n41A (PC2 and PC3)</w:t>
            </w:r>
          </w:p>
        </w:tc>
        <w:tc>
          <w:tcPr>
            <w:tcW w:w="1704" w:type="dxa"/>
            <w:shd w:val="clear" w:color="auto" w:fill="auto"/>
            <w:vAlign w:val="center"/>
          </w:tcPr>
          <w:p w14:paraId="4379C616" w14:textId="77777777" w:rsidR="00087401" w:rsidRPr="00F508B8" w:rsidRDefault="00087401" w:rsidP="00087401">
            <w:pPr>
              <w:pStyle w:val="TAC"/>
              <w:rPr>
                <w:lang w:eastAsia="zh-CN"/>
              </w:rPr>
            </w:pPr>
            <w:r w:rsidRPr="00F508B8">
              <w:rPr>
                <w:lang w:eastAsia="zh-CN"/>
              </w:rPr>
              <w:t>High/Low</w:t>
            </w:r>
          </w:p>
        </w:tc>
        <w:tc>
          <w:tcPr>
            <w:tcW w:w="1843" w:type="dxa"/>
            <w:shd w:val="clear" w:color="auto" w:fill="auto"/>
            <w:vAlign w:val="center"/>
          </w:tcPr>
          <w:p w14:paraId="31B109F1" w14:textId="77777777" w:rsidR="00087401" w:rsidRPr="00F508B8" w:rsidRDefault="00087401" w:rsidP="00087401">
            <w:pPr>
              <w:pStyle w:val="TAC"/>
              <w:rPr>
                <w:lang w:eastAsia="zh-CN"/>
              </w:rPr>
            </w:pPr>
            <w:r w:rsidRPr="00F508B8">
              <w:rPr>
                <w:lang w:eastAsia="zh-CN"/>
              </w:rPr>
              <w:t>20/100</w:t>
            </w:r>
          </w:p>
        </w:tc>
        <w:tc>
          <w:tcPr>
            <w:tcW w:w="1984" w:type="dxa"/>
            <w:vAlign w:val="center"/>
          </w:tcPr>
          <w:p w14:paraId="6FD7351F" w14:textId="77777777" w:rsidR="00087401" w:rsidRPr="00F508B8" w:rsidRDefault="00087401" w:rsidP="00087401">
            <w:pPr>
              <w:pStyle w:val="TAC"/>
              <w:rPr>
                <w:color w:val="000000"/>
              </w:rPr>
            </w:pPr>
            <w:r w:rsidRPr="00F508B8">
              <w:rPr>
                <w:color w:val="000000"/>
              </w:rPr>
              <w:t>Cross band isolation</w:t>
            </w:r>
          </w:p>
        </w:tc>
        <w:tc>
          <w:tcPr>
            <w:tcW w:w="2975" w:type="dxa"/>
            <w:vAlign w:val="center"/>
          </w:tcPr>
          <w:p w14:paraId="2E1DC68C" w14:textId="77777777" w:rsidR="00087401" w:rsidRPr="00F508B8" w:rsidRDefault="00087401" w:rsidP="00087401">
            <w:pPr>
              <w:pStyle w:val="TAL"/>
              <w:rPr>
                <w:color w:val="000000"/>
              </w:rPr>
            </w:pPr>
            <w:r w:rsidRPr="00F508B8">
              <w:t>Exception in TS 38.101-3 table 7.3B.2.3.4-1</w:t>
            </w:r>
          </w:p>
        </w:tc>
      </w:tr>
      <w:bookmarkEnd w:id="382"/>
      <w:tr w:rsidR="00087401" w:rsidRPr="00F508B8" w14:paraId="3A04AD07" w14:textId="77777777" w:rsidTr="008C05F3">
        <w:trPr>
          <w:gridAfter w:val="1"/>
          <w:wAfter w:w="14" w:type="dxa"/>
          <w:trHeight w:val="248"/>
        </w:trPr>
        <w:tc>
          <w:tcPr>
            <w:tcW w:w="1549" w:type="dxa"/>
            <w:tcBorders>
              <w:top w:val="single" w:sz="4" w:space="0" w:color="auto"/>
              <w:bottom w:val="nil"/>
            </w:tcBorders>
            <w:vAlign w:val="center"/>
          </w:tcPr>
          <w:p w14:paraId="631405C1" w14:textId="77777777" w:rsidR="00087401" w:rsidRPr="00F508B8" w:rsidRDefault="00087401" w:rsidP="00087401">
            <w:pPr>
              <w:pStyle w:val="TAL"/>
              <w:jc w:val="center"/>
              <w:rPr>
                <w:rFonts w:cs="Arial"/>
                <w:szCs w:val="18"/>
              </w:rPr>
            </w:pPr>
            <w:r w:rsidRPr="00F508B8">
              <w:rPr>
                <w:rFonts w:cs="Arial"/>
                <w:b/>
                <w:bCs/>
                <w:szCs w:val="18"/>
              </w:rPr>
              <w:t>71A</w:t>
            </w:r>
            <w:r w:rsidRPr="00F508B8">
              <w:rPr>
                <w:rFonts w:cs="Arial"/>
                <w:szCs w:val="18"/>
              </w:rPr>
              <w:t>/</w:t>
            </w:r>
            <w:r w:rsidRPr="00F508B8">
              <w:rPr>
                <w:rFonts w:cs="Arial"/>
                <w:b/>
                <w:bCs/>
                <w:szCs w:val="18"/>
              </w:rPr>
              <w:t>n2A</w:t>
            </w:r>
          </w:p>
        </w:tc>
        <w:tc>
          <w:tcPr>
            <w:tcW w:w="1704" w:type="dxa"/>
            <w:shd w:val="clear" w:color="auto" w:fill="auto"/>
            <w:vAlign w:val="center"/>
          </w:tcPr>
          <w:p w14:paraId="122DA771" w14:textId="77777777" w:rsidR="00087401" w:rsidRPr="00F508B8" w:rsidRDefault="00087401" w:rsidP="00087401">
            <w:pPr>
              <w:pStyle w:val="TAC"/>
              <w:rPr>
                <w:rFonts w:eastAsia="MS Mincho"/>
              </w:rPr>
            </w:pPr>
            <w:r w:rsidRPr="00F508B8">
              <w:t>UL</w:t>
            </w:r>
            <w:r w:rsidRPr="00F508B8">
              <w:rPr>
                <w:rFonts w:eastAsia="MS Mincho"/>
              </w:rPr>
              <w:t xml:space="preserve">665.5 </w:t>
            </w:r>
            <w:r w:rsidRPr="00F508B8">
              <w:t>MHz/</w:t>
            </w:r>
            <w:r w:rsidRPr="00F508B8">
              <w:rPr>
                <w:lang w:eastAsia="fr-FR"/>
              </w:rPr>
              <w:t xml:space="preserve"> DL1987.5 MHz</w:t>
            </w:r>
          </w:p>
        </w:tc>
        <w:tc>
          <w:tcPr>
            <w:tcW w:w="1843" w:type="dxa"/>
            <w:shd w:val="clear" w:color="auto" w:fill="auto"/>
            <w:vAlign w:val="center"/>
          </w:tcPr>
          <w:p w14:paraId="7C7D43DB" w14:textId="77777777" w:rsidR="00087401" w:rsidRPr="00F508B8" w:rsidRDefault="00087401" w:rsidP="00087401">
            <w:pPr>
              <w:pStyle w:val="TAC"/>
            </w:pPr>
            <w:r w:rsidRPr="00F508B8">
              <w:rPr>
                <w:rFonts w:cs="Arial"/>
                <w:szCs w:val="18"/>
              </w:rPr>
              <w:t>5/5</w:t>
            </w:r>
          </w:p>
        </w:tc>
        <w:tc>
          <w:tcPr>
            <w:tcW w:w="1984" w:type="dxa"/>
            <w:vAlign w:val="center"/>
          </w:tcPr>
          <w:p w14:paraId="6CA13665"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7FB0BB0C" w14:textId="77777777" w:rsidR="00087401" w:rsidRPr="00F508B8" w:rsidRDefault="00087401" w:rsidP="00087401">
            <w:pPr>
              <w:pStyle w:val="TAL"/>
              <w:rPr>
                <w:color w:val="000000"/>
              </w:rPr>
            </w:pPr>
            <w:r w:rsidRPr="00F508B8">
              <w:rPr>
                <w:color w:val="000000"/>
              </w:rPr>
              <w:t>Exception Note 11 of TS 38.101-3 table 7.3B.2.3.1-1</w:t>
            </w:r>
          </w:p>
        </w:tc>
      </w:tr>
      <w:tr w:rsidR="00087401" w:rsidRPr="00F508B8" w14:paraId="6330BDFD" w14:textId="77777777" w:rsidTr="008C05F3">
        <w:trPr>
          <w:gridAfter w:val="1"/>
          <w:wAfter w:w="14" w:type="dxa"/>
          <w:trHeight w:val="248"/>
        </w:trPr>
        <w:tc>
          <w:tcPr>
            <w:tcW w:w="1549" w:type="dxa"/>
            <w:tcBorders>
              <w:top w:val="nil"/>
              <w:bottom w:val="nil"/>
            </w:tcBorders>
            <w:vAlign w:val="center"/>
          </w:tcPr>
          <w:p w14:paraId="606EAE2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111BC206" w14:textId="77777777" w:rsidR="00087401" w:rsidRPr="00F508B8" w:rsidRDefault="00087401" w:rsidP="00087401">
            <w:pPr>
              <w:pStyle w:val="TAC"/>
              <w:rPr>
                <w:rFonts w:eastAsia="MS Mincho"/>
              </w:rPr>
            </w:pPr>
            <w:r w:rsidRPr="00F508B8">
              <w:t>UL673 MHz/</w:t>
            </w:r>
            <w:r w:rsidRPr="00F508B8">
              <w:rPr>
                <w:lang w:eastAsia="fr-FR"/>
              </w:rPr>
              <w:t xml:space="preserve"> DL1980 MHz</w:t>
            </w:r>
          </w:p>
        </w:tc>
        <w:tc>
          <w:tcPr>
            <w:tcW w:w="1843" w:type="dxa"/>
            <w:shd w:val="clear" w:color="auto" w:fill="auto"/>
            <w:vAlign w:val="center"/>
          </w:tcPr>
          <w:p w14:paraId="70EF07F7" w14:textId="77777777" w:rsidR="00087401" w:rsidRPr="00F508B8" w:rsidRDefault="00087401" w:rsidP="00087401">
            <w:pPr>
              <w:pStyle w:val="TAC"/>
            </w:pPr>
            <w:r w:rsidRPr="00F508B8">
              <w:rPr>
                <w:rFonts w:cs="Arial"/>
                <w:szCs w:val="18"/>
              </w:rPr>
              <w:t>20/10</w:t>
            </w:r>
          </w:p>
        </w:tc>
        <w:tc>
          <w:tcPr>
            <w:tcW w:w="1984" w:type="dxa"/>
            <w:vAlign w:val="center"/>
          </w:tcPr>
          <w:p w14:paraId="1D1179E1"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27D7CFD" w14:textId="77777777" w:rsidR="00087401" w:rsidRPr="00F508B8" w:rsidRDefault="00087401" w:rsidP="00087401">
            <w:pPr>
              <w:pStyle w:val="TAL"/>
              <w:rPr>
                <w:color w:val="000000"/>
              </w:rPr>
            </w:pPr>
            <w:r w:rsidRPr="00F508B8">
              <w:rPr>
                <w:color w:val="000000"/>
              </w:rPr>
              <w:t>Exception Note 12 of TS 38.101-3 table 7.3B.2.3.1-1</w:t>
            </w:r>
          </w:p>
        </w:tc>
      </w:tr>
      <w:tr w:rsidR="00087401" w:rsidRPr="00F508B8" w14:paraId="2F8D4154" w14:textId="77777777" w:rsidTr="008C05F3">
        <w:trPr>
          <w:gridAfter w:val="1"/>
          <w:wAfter w:w="14" w:type="dxa"/>
          <w:trHeight w:val="248"/>
        </w:trPr>
        <w:tc>
          <w:tcPr>
            <w:tcW w:w="1549" w:type="dxa"/>
            <w:tcBorders>
              <w:top w:val="nil"/>
              <w:bottom w:val="nil"/>
            </w:tcBorders>
            <w:vAlign w:val="center"/>
          </w:tcPr>
          <w:p w14:paraId="5FF58912"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9986289" w14:textId="77777777" w:rsidR="00087401" w:rsidRPr="00F508B8" w:rsidRDefault="00087401" w:rsidP="00087401">
            <w:pPr>
              <w:pStyle w:val="TAC"/>
            </w:pPr>
            <w:r w:rsidRPr="00F508B8">
              <w:t>DL Low /</w:t>
            </w:r>
          </w:p>
          <w:p w14:paraId="16090A4C" w14:textId="77777777" w:rsidR="00087401" w:rsidRPr="00F508B8" w:rsidRDefault="00087401" w:rsidP="00087401">
            <w:pPr>
              <w:pStyle w:val="TAC"/>
              <w:rPr>
                <w:rFonts w:eastAsia="MS Mincho"/>
              </w:rPr>
            </w:pPr>
            <w:r w:rsidRPr="00F508B8">
              <w:t>UL1881 MHz</w:t>
            </w:r>
          </w:p>
        </w:tc>
        <w:tc>
          <w:tcPr>
            <w:tcW w:w="1843" w:type="dxa"/>
            <w:shd w:val="clear" w:color="auto" w:fill="auto"/>
            <w:vAlign w:val="center"/>
          </w:tcPr>
          <w:p w14:paraId="73DCC7FE" w14:textId="77777777" w:rsidR="00087401" w:rsidRPr="00F508B8" w:rsidRDefault="00087401" w:rsidP="00087401">
            <w:pPr>
              <w:pStyle w:val="TAC"/>
            </w:pPr>
            <w:r w:rsidRPr="00F508B8">
              <w:rPr>
                <w:rFonts w:cs="Arial"/>
                <w:szCs w:val="18"/>
              </w:rPr>
              <w:t>20/20</w:t>
            </w:r>
          </w:p>
        </w:tc>
        <w:tc>
          <w:tcPr>
            <w:tcW w:w="1984" w:type="dxa"/>
            <w:vAlign w:val="center"/>
          </w:tcPr>
          <w:p w14:paraId="77F158ED" w14:textId="77777777" w:rsidR="00087401" w:rsidRPr="00F508B8" w:rsidRDefault="00087401" w:rsidP="00087401">
            <w:pPr>
              <w:pStyle w:val="TAC"/>
              <w:rPr>
                <w:color w:val="000000"/>
              </w:rPr>
            </w:pPr>
            <w:r w:rsidRPr="00F508B8">
              <w:rPr>
                <w:rFonts w:cs="Arial"/>
                <w:szCs w:val="18"/>
              </w:rPr>
              <w:t>Receiver Harmonic Mixing</w:t>
            </w:r>
          </w:p>
        </w:tc>
        <w:tc>
          <w:tcPr>
            <w:tcW w:w="2975" w:type="dxa"/>
            <w:vAlign w:val="center"/>
          </w:tcPr>
          <w:p w14:paraId="00ED6D78" w14:textId="77777777" w:rsidR="00087401" w:rsidRPr="00F508B8" w:rsidRDefault="00087401" w:rsidP="00087401">
            <w:pPr>
              <w:pStyle w:val="TAL"/>
              <w:rPr>
                <w:color w:val="000000"/>
              </w:rPr>
            </w:pPr>
            <w:r w:rsidRPr="00F508B8">
              <w:rPr>
                <w:rFonts w:cs="Arial"/>
                <w:szCs w:val="18"/>
              </w:rPr>
              <w:t xml:space="preserve">Exception </w:t>
            </w:r>
            <w:r w:rsidRPr="00F508B8">
              <w:rPr>
                <w:color w:val="000000"/>
              </w:rPr>
              <w:t xml:space="preserve">Note 4 </w:t>
            </w:r>
            <w:r w:rsidRPr="00F508B8">
              <w:rPr>
                <w:rFonts w:cs="Arial"/>
                <w:szCs w:val="18"/>
              </w:rPr>
              <w:t>in TS 38.101-3 Table 7.3B.2.3.2-1</w:t>
            </w:r>
          </w:p>
        </w:tc>
      </w:tr>
      <w:tr w:rsidR="00087401" w:rsidRPr="00F508B8" w14:paraId="4DE363A0" w14:textId="77777777" w:rsidTr="008C05F3">
        <w:trPr>
          <w:gridAfter w:val="1"/>
          <w:wAfter w:w="14" w:type="dxa"/>
          <w:trHeight w:val="248"/>
        </w:trPr>
        <w:tc>
          <w:tcPr>
            <w:tcW w:w="1549" w:type="dxa"/>
            <w:tcBorders>
              <w:top w:val="nil"/>
            </w:tcBorders>
            <w:vAlign w:val="center"/>
          </w:tcPr>
          <w:p w14:paraId="590FF7D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4A43E59" w14:textId="77777777" w:rsidR="00087401" w:rsidRPr="00F508B8" w:rsidRDefault="00087401" w:rsidP="00087401">
            <w:pPr>
              <w:pStyle w:val="TAC"/>
            </w:pPr>
            <w:r w:rsidRPr="00F508B8">
              <w:t>DL High /</w:t>
            </w:r>
          </w:p>
          <w:p w14:paraId="3BF8BDE4" w14:textId="77777777" w:rsidR="00087401" w:rsidRPr="00F508B8" w:rsidRDefault="00087401" w:rsidP="00087401">
            <w:pPr>
              <w:pStyle w:val="TAC"/>
            </w:pPr>
            <w:r w:rsidRPr="00F508B8">
              <w:t>UL1881 MHz</w:t>
            </w:r>
          </w:p>
        </w:tc>
        <w:tc>
          <w:tcPr>
            <w:tcW w:w="1843" w:type="dxa"/>
            <w:shd w:val="clear" w:color="auto" w:fill="auto"/>
            <w:vAlign w:val="center"/>
          </w:tcPr>
          <w:p w14:paraId="50999A56"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2FC2AC29" w14:textId="77777777" w:rsidR="00087401" w:rsidRPr="00F508B8" w:rsidRDefault="00087401" w:rsidP="00087401">
            <w:pPr>
              <w:pStyle w:val="TAC"/>
              <w:rPr>
                <w:rFonts w:cs="Arial"/>
                <w:szCs w:val="18"/>
              </w:rPr>
            </w:pPr>
            <w:r w:rsidRPr="00F508B8">
              <w:rPr>
                <w:rFonts w:cs="Arial"/>
                <w:szCs w:val="18"/>
              </w:rPr>
              <w:t>HM avoid</w:t>
            </w:r>
          </w:p>
        </w:tc>
        <w:tc>
          <w:tcPr>
            <w:tcW w:w="2975" w:type="dxa"/>
            <w:vAlign w:val="center"/>
          </w:tcPr>
          <w:p w14:paraId="5A536F58" w14:textId="77777777" w:rsidR="00087401" w:rsidRPr="00F508B8" w:rsidRDefault="00087401" w:rsidP="00087401">
            <w:pPr>
              <w:pStyle w:val="TAL"/>
              <w:rPr>
                <w:rFonts w:cs="Arial"/>
                <w:szCs w:val="18"/>
              </w:rPr>
            </w:pPr>
            <w:r w:rsidRPr="00F508B8">
              <w:t>Exception avoiding. Not overlapping interference since BW</w:t>
            </w:r>
            <w:r w:rsidRPr="00F508B8">
              <w:rPr>
                <w:vertAlign w:val="subscript"/>
              </w:rPr>
              <w:t>INT</w:t>
            </w:r>
            <w:r w:rsidRPr="00F508B8">
              <w:t>=20 MHz, |F</w:t>
            </w:r>
            <w:r w:rsidRPr="00F508B8">
              <w:rPr>
                <w:vertAlign w:val="subscript"/>
              </w:rPr>
              <w:t>INT</w:t>
            </w:r>
            <w:r w:rsidRPr="00F508B8">
              <w:t>| = 45, |F</w:t>
            </w:r>
            <w:r w:rsidRPr="00F508B8">
              <w:rPr>
                <w:vertAlign w:val="subscript"/>
              </w:rPr>
              <w:t>INT</w:t>
            </w:r>
            <w:r w:rsidRPr="00F508B8">
              <w:t>| &gt; (20+20)/2</w:t>
            </w:r>
          </w:p>
        </w:tc>
      </w:tr>
      <w:tr w:rsidR="00087401" w:rsidRPr="00F508B8" w14:paraId="75D6EB45" w14:textId="77777777" w:rsidTr="008C05F3">
        <w:trPr>
          <w:trHeight w:val="248"/>
        </w:trPr>
        <w:tc>
          <w:tcPr>
            <w:tcW w:w="10069" w:type="dxa"/>
            <w:gridSpan w:val="6"/>
          </w:tcPr>
          <w:p w14:paraId="2771D71B" w14:textId="77777777" w:rsidR="00087401" w:rsidRPr="00F508B8" w:rsidRDefault="00087401" w:rsidP="00087401">
            <w:pPr>
              <w:pStyle w:val="TAN"/>
            </w:pPr>
            <w:r w:rsidRPr="00F508B8">
              <w:t>NOTE 1:</w:t>
            </w:r>
            <w:r w:rsidRPr="00F508B8">
              <w:tab/>
              <w:t>This selection is used in test case 7.3B.2.3 unless otherwise stated</w:t>
            </w:r>
          </w:p>
          <w:p w14:paraId="5555E273" w14:textId="77777777" w:rsidR="00087401" w:rsidRPr="00F508B8" w:rsidRDefault="00087401" w:rsidP="00087401">
            <w:pPr>
              <w:pStyle w:val="TAN"/>
            </w:pPr>
            <w:r w:rsidRPr="00F508B8">
              <w:t>NOTE 2:</w:t>
            </w:r>
            <w:r w:rsidRPr="00F508B8">
              <w:tab/>
              <w:t>Aggressor band in bold</w:t>
            </w:r>
          </w:p>
          <w:p w14:paraId="5ADD4618" w14:textId="524E00B5" w:rsidR="00087401" w:rsidRPr="00F508B8" w:rsidRDefault="00087401" w:rsidP="00087401">
            <w:pPr>
              <w:pStyle w:val="TAN"/>
            </w:pPr>
            <w:r w:rsidRPr="00F508B8">
              <w:t>NOTE 3:</w:t>
            </w:r>
            <w:r w:rsidRPr="00F508B8">
              <w:tab/>
              <w:t>Test frequencies defined in this table are required to be used in test cases 7.3B.2.3 and 7.3B.2.3_1.1 of TS38.521-1 [2]</w:t>
            </w:r>
          </w:p>
        </w:tc>
      </w:tr>
    </w:tbl>
    <w:p w14:paraId="0EFBB22D" w14:textId="77777777" w:rsidR="000D5725" w:rsidRPr="00E80F49" w:rsidRDefault="000D5725" w:rsidP="00D9202D"/>
    <w:p w14:paraId="5CB98B8E" w14:textId="77777777" w:rsidR="00445EC2" w:rsidRPr="00E80F49" w:rsidRDefault="00445EC2" w:rsidP="0060323E">
      <w:pPr>
        <w:pStyle w:val="Heading4"/>
        <w:rPr>
          <w:rFonts w:eastAsia="SimSun"/>
          <w:lang w:eastAsia="en-US"/>
        </w:rPr>
      </w:pPr>
      <w:bookmarkStart w:id="383" w:name="_Toc68073935"/>
      <w:bookmarkStart w:id="384" w:name="_Toc75371797"/>
      <w:bookmarkStart w:id="385" w:name="_Toc83727865"/>
      <w:bookmarkStart w:id="386" w:name="_Toc100005966"/>
      <w:bookmarkStart w:id="387" w:name="_Toc106703514"/>
      <w:bookmarkStart w:id="388" w:name="_Toc138858416"/>
      <w:r w:rsidRPr="00E80F49">
        <w:rPr>
          <w:rFonts w:eastAsia="SimSun"/>
          <w:lang w:eastAsia="en-US"/>
        </w:rPr>
        <w:t>4.</w:t>
      </w:r>
      <w:r w:rsidR="002410C6" w:rsidRPr="00E80F49">
        <w:t>3.3.2</w:t>
      </w:r>
      <w:r w:rsidRPr="00E80F49">
        <w:rPr>
          <w:rFonts w:eastAsia="SimSun"/>
          <w:lang w:eastAsia="en-US"/>
        </w:rPr>
        <w:tab/>
      </w:r>
      <w:r w:rsidR="002410C6" w:rsidRPr="00E80F49">
        <w:rPr>
          <w:rFonts w:eastAsia="SimSun"/>
          <w:lang w:eastAsia="en-US"/>
        </w:rPr>
        <w:t>S</w:t>
      </w:r>
      <w:r w:rsidRPr="00E80F49">
        <w:rPr>
          <w:rFonts w:eastAsia="SimSun"/>
          <w:lang w:eastAsia="en-US"/>
        </w:rPr>
        <w:t>purious emissions test cases for EN-DC</w:t>
      </w:r>
      <w:bookmarkEnd w:id="350"/>
      <w:bookmarkEnd w:id="351"/>
      <w:bookmarkEnd w:id="352"/>
      <w:bookmarkEnd w:id="375"/>
      <w:bookmarkEnd w:id="383"/>
      <w:bookmarkEnd w:id="384"/>
      <w:bookmarkEnd w:id="385"/>
      <w:bookmarkEnd w:id="386"/>
      <w:bookmarkEnd w:id="387"/>
      <w:bookmarkEnd w:id="388"/>
    </w:p>
    <w:p w14:paraId="552BAD76"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The analyses are performed per EN-DC configuration and are stored as zip-files as defined in annex A.</w:t>
      </w:r>
    </w:p>
    <w:p w14:paraId="30B4F46F" w14:textId="77777777" w:rsidR="00445EC2" w:rsidRPr="00E80F49" w:rsidRDefault="00445EC2" w:rsidP="008E7B7A">
      <w:pPr>
        <w:pStyle w:val="TH"/>
        <w:rPr>
          <w:rFonts w:eastAsia="SimSun"/>
          <w:lang w:eastAsia="en-US"/>
        </w:rPr>
      </w:pPr>
      <w:bookmarkStart w:id="389" w:name="_Hlk83801645"/>
      <w:r w:rsidRPr="00E80F49">
        <w:rPr>
          <w:rFonts w:eastAsia="SimSun"/>
          <w:lang w:eastAsia="en-US"/>
        </w:rPr>
        <w:lastRenderedPageBreak/>
        <w:t>Table 4.</w:t>
      </w:r>
      <w:r w:rsidR="002410C6" w:rsidRPr="00E80F49">
        <w:rPr>
          <w:rFonts w:eastAsia="SimSun"/>
        </w:rPr>
        <w:t>3.3.2</w:t>
      </w:r>
      <w:r w:rsidRPr="00E80F49">
        <w:rPr>
          <w:rFonts w:eastAsia="SimSun"/>
          <w:lang w:eastAsia="en-US"/>
        </w:rPr>
        <w:t>-1: Frequency range analysis availability per EN-DC configuration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4819"/>
        <w:gridCol w:w="2268"/>
      </w:tblGrid>
      <w:tr w:rsidR="00445EC2" w:rsidRPr="00E80F49" w14:paraId="4C29DDC4" w14:textId="77777777" w:rsidTr="007D18AF">
        <w:tc>
          <w:tcPr>
            <w:tcW w:w="1668" w:type="dxa"/>
            <w:shd w:val="clear" w:color="auto" w:fill="auto"/>
          </w:tcPr>
          <w:p w14:paraId="2912090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390" w:name="_Hlk83802432"/>
            <w:r w:rsidRPr="00E80F49">
              <w:rPr>
                <w:rFonts w:ascii="Arial" w:eastAsia="SimSun" w:hAnsi="Arial"/>
                <w:b/>
                <w:sz w:val="18"/>
                <w:lang w:eastAsia="en-US"/>
              </w:rPr>
              <w:t>EN-DC config</w:t>
            </w:r>
          </w:p>
        </w:tc>
        <w:tc>
          <w:tcPr>
            <w:tcW w:w="4819" w:type="dxa"/>
            <w:shd w:val="clear" w:color="auto" w:fill="auto"/>
          </w:tcPr>
          <w:p w14:paraId="33F084E4"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Justification</w:t>
            </w:r>
          </w:p>
        </w:tc>
        <w:tc>
          <w:tcPr>
            <w:tcW w:w="2268" w:type="dxa"/>
            <w:shd w:val="clear" w:color="auto" w:fill="auto"/>
          </w:tcPr>
          <w:p w14:paraId="2D26FFA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Comments</w:t>
            </w:r>
          </w:p>
        </w:tc>
      </w:tr>
      <w:tr w:rsidR="00690280" w:rsidRPr="00E80F49" w14:paraId="0570ED7D" w14:textId="77777777" w:rsidTr="007D18AF">
        <w:tc>
          <w:tcPr>
            <w:tcW w:w="1668" w:type="dxa"/>
            <w:shd w:val="clear" w:color="auto" w:fill="auto"/>
          </w:tcPr>
          <w:p w14:paraId="7D2D81F7"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DC_1A_n3A</w:t>
            </w:r>
          </w:p>
        </w:tc>
        <w:tc>
          <w:tcPr>
            <w:tcW w:w="4819" w:type="dxa"/>
            <w:shd w:val="clear" w:color="auto" w:fill="auto"/>
          </w:tcPr>
          <w:p w14:paraId="55DFD1CC"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38.521-3_TpAnalysisSpur(DC_1A-n</w:t>
            </w:r>
            <w:r w:rsidRPr="00E80F49">
              <w:rPr>
                <w:rFonts w:ascii="Arial" w:eastAsia="Malgun Gothic" w:hAnsi="Arial"/>
                <w:sz w:val="18"/>
                <w:lang w:eastAsia="ja-JP"/>
              </w:rPr>
              <w:t>3</w:t>
            </w:r>
            <w:r w:rsidRPr="00E80F49">
              <w:rPr>
                <w:rFonts w:ascii="Arial" w:eastAsia="SimSun" w:hAnsi="Arial"/>
                <w:sz w:val="18"/>
                <w:lang w:eastAsia="ja-JP"/>
              </w:rPr>
              <w:t>A).zip</w:t>
            </w:r>
          </w:p>
        </w:tc>
        <w:tc>
          <w:tcPr>
            <w:tcW w:w="2268" w:type="dxa"/>
            <w:shd w:val="clear" w:color="auto" w:fill="auto"/>
          </w:tcPr>
          <w:p w14:paraId="06805CB3" w14:textId="54A6FEFF"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RAN5#89-e</w:t>
            </w:r>
          </w:p>
        </w:tc>
      </w:tr>
      <w:tr w:rsidR="00B63E96" w:rsidRPr="00E80F49" w14:paraId="39D8D6AF" w14:textId="77777777" w:rsidTr="007D18AF">
        <w:tc>
          <w:tcPr>
            <w:tcW w:w="1668" w:type="dxa"/>
            <w:shd w:val="clear" w:color="auto" w:fill="auto"/>
          </w:tcPr>
          <w:p w14:paraId="3E344D62" w14:textId="77623800"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DC_1A_n5A</w:t>
            </w:r>
          </w:p>
        </w:tc>
        <w:tc>
          <w:tcPr>
            <w:tcW w:w="4819" w:type="dxa"/>
            <w:shd w:val="clear" w:color="auto" w:fill="auto"/>
          </w:tcPr>
          <w:p w14:paraId="7789734D" w14:textId="0E0B446D"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38.521-3_TpAnalysisSpur(DC_1A_n5A).zip</w:t>
            </w:r>
          </w:p>
        </w:tc>
        <w:tc>
          <w:tcPr>
            <w:tcW w:w="2268" w:type="dxa"/>
            <w:shd w:val="clear" w:color="auto" w:fill="auto"/>
          </w:tcPr>
          <w:p w14:paraId="6F1954D8" w14:textId="259162EA"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63E96" w:rsidRPr="00E80F49" w14:paraId="3D240B51" w14:textId="77777777" w:rsidTr="007D18AF">
        <w:tc>
          <w:tcPr>
            <w:tcW w:w="1668" w:type="dxa"/>
            <w:shd w:val="clear" w:color="auto" w:fill="auto"/>
          </w:tcPr>
          <w:p w14:paraId="3FCEE75E" w14:textId="310A0270"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DC_1A_n7A</w:t>
            </w:r>
          </w:p>
        </w:tc>
        <w:tc>
          <w:tcPr>
            <w:tcW w:w="4819" w:type="dxa"/>
            <w:shd w:val="clear" w:color="auto" w:fill="auto"/>
          </w:tcPr>
          <w:p w14:paraId="7F8EC5EE" w14:textId="680C3EC7"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38.521-3_TpAnalysisSpur(DC_1A_n7A).zip</w:t>
            </w:r>
          </w:p>
        </w:tc>
        <w:tc>
          <w:tcPr>
            <w:tcW w:w="2268" w:type="dxa"/>
            <w:shd w:val="clear" w:color="auto" w:fill="auto"/>
          </w:tcPr>
          <w:p w14:paraId="234C31ED" w14:textId="558C8286"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RAN5#94-e</w:t>
            </w:r>
          </w:p>
        </w:tc>
      </w:tr>
      <w:tr w:rsidR="0028383A" w:rsidRPr="00E80F49" w14:paraId="552B6968" w14:textId="77777777" w:rsidTr="007D18AF">
        <w:tc>
          <w:tcPr>
            <w:tcW w:w="1668" w:type="dxa"/>
            <w:shd w:val="clear" w:color="auto" w:fill="auto"/>
          </w:tcPr>
          <w:p w14:paraId="49E4AE4C" w14:textId="3F6635A7"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DC_1A_n8A</w:t>
            </w:r>
          </w:p>
        </w:tc>
        <w:tc>
          <w:tcPr>
            <w:tcW w:w="4819" w:type="dxa"/>
            <w:shd w:val="clear" w:color="auto" w:fill="auto"/>
          </w:tcPr>
          <w:p w14:paraId="64FF825B" w14:textId="4F252F25"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38.521-3_TpAnalysisSpur(DC_1A_n8A).zip</w:t>
            </w:r>
          </w:p>
        </w:tc>
        <w:tc>
          <w:tcPr>
            <w:tcW w:w="2268" w:type="dxa"/>
            <w:shd w:val="clear" w:color="auto" w:fill="auto"/>
          </w:tcPr>
          <w:p w14:paraId="3938DAB7" w14:textId="0A782E84"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28383A" w:rsidRPr="00E80F49" w14:paraId="4E0579D8" w14:textId="77777777" w:rsidTr="007D18AF">
        <w:tc>
          <w:tcPr>
            <w:tcW w:w="1668" w:type="dxa"/>
            <w:shd w:val="clear" w:color="auto" w:fill="auto"/>
          </w:tcPr>
          <w:p w14:paraId="54E36D89" w14:textId="718771A1"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DC_1A_n28A</w:t>
            </w:r>
          </w:p>
        </w:tc>
        <w:tc>
          <w:tcPr>
            <w:tcW w:w="4819" w:type="dxa"/>
            <w:shd w:val="clear" w:color="auto" w:fill="auto"/>
          </w:tcPr>
          <w:p w14:paraId="33EE0121" w14:textId="741F2A64"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38.521-3_TpAnalysisSpur(DC_1A_n28A).zip</w:t>
            </w:r>
          </w:p>
        </w:tc>
        <w:tc>
          <w:tcPr>
            <w:tcW w:w="2268" w:type="dxa"/>
            <w:shd w:val="clear" w:color="auto" w:fill="auto"/>
          </w:tcPr>
          <w:p w14:paraId="4CAE1918" w14:textId="3F9D3DA4"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E76796" w:rsidRPr="00E80F49" w14:paraId="6128F560" w14:textId="77777777" w:rsidTr="007D18AF">
        <w:tc>
          <w:tcPr>
            <w:tcW w:w="1668" w:type="dxa"/>
            <w:shd w:val="clear" w:color="auto" w:fill="auto"/>
          </w:tcPr>
          <w:p w14:paraId="60265B72" w14:textId="4B423642"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D</w:t>
            </w:r>
            <w:r>
              <w:rPr>
                <w:rFonts w:ascii="Arial" w:hAnsi="Arial"/>
                <w:sz w:val="18"/>
                <w:lang w:eastAsia="ja-JP"/>
              </w:rPr>
              <w:t>C_1A_n41A</w:t>
            </w:r>
          </w:p>
        </w:tc>
        <w:tc>
          <w:tcPr>
            <w:tcW w:w="4819" w:type="dxa"/>
            <w:shd w:val="clear" w:color="auto" w:fill="auto"/>
          </w:tcPr>
          <w:p w14:paraId="3A8EFF4E" w14:textId="46286C73" w:rsidR="00E76796" w:rsidRPr="00E80F49" w:rsidRDefault="00E76796" w:rsidP="00E767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w:t>
            </w:r>
            <w:r>
              <w:rPr>
                <w:rFonts w:ascii="Arial" w:eastAsia="SimSun" w:hAnsi="Arial"/>
                <w:sz w:val="18"/>
                <w:lang w:eastAsia="ja-JP"/>
              </w:rPr>
              <w:t>41</w:t>
            </w:r>
            <w:r w:rsidRPr="00E80F49">
              <w:rPr>
                <w:rFonts w:ascii="Arial" w:eastAsia="SimSun" w:hAnsi="Arial"/>
                <w:sz w:val="18"/>
                <w:lang w:eastAsia="ja-JP"/>
              </w:rPr>
              <w:t>A).zip</w:t>
            </w:r>
          </w:p>
        </w:tc>
        <w:tc>
          <w:tcPr>
            <w:tcW w:w="2268" w:type="dxa"/>
            <w:shd w:val="clear" w:color="auto" w:fill="auto"/>
          </w:tcPr>
          <w:p w14:paraId="1AE5137A" w14:textId="17D555E4"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R</w:t>
            </w:r>
            <w:r>
              <w:rPr>
                <w:rFonts w:ascii="Arial" w:hAnsi="Arial"/>
                <w:sz w:val="18"/>
                <w:lang w:eastAsia="ja-JP"/>
              </w:rPr>
              <w:t>AN5#98</w:t>
            </w:r>
          </w:p>
        </w:tc>
      </w:tr>
      <w:tr w:rsidR="0028383A" w:rsidRPr="00E80F49" w14:paraId="60584A7E" w14:textId="77777777" w:rsidTr="007D18AF">
        <w:tc>
          <w:tcPr>
            <w:tcW w:w="1668" w:type="dxa"/>
            <w:shd w:val="clear" w:color="auto" w:fill="auto"/>
          </w:tcPr>
          <w:p w14:paraId="136116EE"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DC_1A_n77A</w:t>
            </w:r>
          </w:p>
        </w:tc>
        <w:tc>
          <w:tcPr>
            <w:tcW w:w="4819" w:type="dxa"/>
            <w:shd w:val="clear" w:color="auto" w:fill="auto"/>
          </w:tcPr>
          <w:p w14:paraId="0EB971BF" w14:textId="5CB4CEE9"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38.521-3_TpAnalysisSpur(DC_1A_n77A).zip</w:t>
            </w:r>
          </w:p>
        </w:tc>
        <w:tc>
          <w:tcPr>
            <w:tcW w:w="2268" w:type="dxa"/>
            <w:shd w:val="clear" w:color="auto" w:fill="auto"/>
          </w:tcPr>
          <w:p w14:paraId="7B4D5239" w14:textId="0E52A58E"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FA3D34A" w14:textId="77777777" w:rsidTr="007D18AF">
        <w:tc>
          <w:tcPr>
            <w:tcW w:w="1668" w:type="dxa"/>
            <w:shd w:val="clear" w:color="auto" w:fill="auto"/>
          </w:tcPr>
          <w:p w14:paraId="58537933" w14:textId="77777777" w:rsidR="0028383A" w:rsidRPr="00E80F49" w:rsidRDefault="0028383A" w:rsidP="0028383A">
            <w:pPr>
              <w:pStyle w:val="TAL"/>
              <w:rPr>
                <w:b/>
              </w:rPr>
            </w:pPr>
            <w:r w:rsidRPr="00E80F49">
              <w:rPr>
                <w:lang w:eastAsia="zh-CN"/>
              </w:rPr>
              <w:t>DC_1A_n78A</w:t>
            </w:r>
          </w:p>
        </w:tc>
        <w:tc>
          <w:tcPr>
            <w:tcW w:w="4819" w:type="dxa"/>
            <w:shd w:val="clear" w:color="auto" w:fill="auto"/>
          </w:tcPr>
          <w:p w14:paraId="155D7A7D" w14:textId="4A1136A5" w:rsidR="0028383A" w:rsidRPr="00E80F49" w:rsidRDefault="0028383A" w:rsidP="0028383A">
            <w:pPr>
              <w:pStyle w:val="TAL"/>
              <w:rPr>
                <w:b/>
              </w:rPr>
            </w:pPr>
            <w:r w:rsidRPr="00E80F49">
              <w:rPr>
                <w:lang w:eastAsia="ja-JP"/>
              </w:rPr>
              <w:t>38.521-3_TpAnalysisSpur(DC_1A_n78A)_v1.zip</w:t>
            </w:r>
          </w:p>
        </w:tc>
        <w:tc>
          <w:tcPr>
            <w:tcW w:w="2268" w:type="dxa"/>
            <w:shd w:val="clear" w:color="auto" w:fill="auto"/>
          </w:tcPr>
          <w:p w14:paraId="3E30C289" w14:textId="13A5FE6C" w:rsidR="0028383A" w:rsidRPr="00E80F49" w:rsidRDefault="0028383A" w:rsidP="0028383A">
            <w:pPr>
              <w:pStyle w:val="TAL"/>
              <w:rPr>
                <w:b/>
              </w:rPr>
            </w:pPr>
            <w:r w:rsidRPr="00E80F49">
              <w:rPr>
                <w:lang w:eastAsia="zh-CN"/>
              </w:rPr>
              <w:t>RAN5#92-e</w:t>
            </w:r>
          </w:p>
        </w:tc>
      </w:tr>
      <w:tr w:rsidR="0028383A" w:rsidRPr="00E80F49" w14:paraId="1F7A22A8" w14:textId="77777777" w:rsidTr="007D18AF">
        <w:tc>
          <w:tcPr>
            <w:tcW w:w="1668" w:type="dxa"/>
            <w:shd w:val="clear" w:color="auto" w:fill="auto"/>
          </w:tcPr>
          <w:p w14:paraId="003B3387" w14:textId="708C5F3F" w:rsidR="0028383A" w:rsidRPr="00E80F49" w:rsidRDefault="0028383A" w:rsidP="0028383A">
            <w:pPr>
              <w:pStyle w:val="TAL"/>
              <w:rPr>
                <w:lang w:eastAsia="zh-CN"/>
              </w:rPr>
            </w:pPr>
            <w:r w:rsidRPr="00E80F49">
              <w:rPr>
                <w:rFonts w:eastAsia="SimSun"/>
                <w:lang w:eastAsia="en-US"/>
              </w:rPr>
              <w:t>DC_1A_n79A</w:t>
            </w:r>
          </w:p>
        </w:tc>
        <w:tc>
          <w:tcPr>
            <w:tcW w:w="4819" w:type="dxa"/>
            <w:shd w:val="clear" w:color="auto" w:fill="auto"/>
          </w:tcPr>
          <w:p w14:paraId="7A348567" w14:textId="111FCEAD" w:rsidR="0028383A" w:rsidRPr="00E80F49" w:rsidRDefault="0028383A" w:rsidP="0028383A">
            <w:pPr>
              <w:pStyle w:val="TAL"/>
              <w:rPr>
                <w:lang w:eastAsia="ja-JP"/>
              </w:rPr>
            </w:pPr>
            <w:r w:rsidRPr="00E80F49">
              <w:rPr>
                <w:rFonts w:eastAsia="SimSun"/>
                <w:lang w:eastAsia="ja-JP"/>
              </w:rPr>
              <w:t>38.521-3_TpAnalysisSpur(DC_1A_n79A).zip</w:t>
            </w:r>
          </w:p>
        </w:tc>
        <w:tc>
          <w:tcPr>
            <w:tcW w:w="2268" w:type="dxa"/>
            <w:shd w:val="clear" w:color="auto" w:fill="auto"/>
          </w:tcPr>
          <w:p w14:paraId="4BEEB3F2" w14:textId="621E33CC" w:rsidR="0028383A" w:rsidRPr="00E80F49" w:rsidRDefault="0028383A" w:rsidP="0028383A">
            <w:pPr>
              <w:pStyle w:val="TAL"/>
              <w:rPr>
                <w:lang w:eastAsia="zh-CN"/>
              </w:rPr>
            </w:pPr>
            <w:r w:rsidRPr="00E80F49">
              <w:rPr>
                <w:rFonts w:eastAsia="SimSun"/>
                <w:lang w:eastAsia="en-US"/>
              </w:rPr>
              <w:t>RAN5#92-e</w:t>
            </w:r>
          </w:p>
        </w:tc>
      </w:tr>
      <w:tr w:rsidR="0028383A" w:rsidRPr="00E80F49" w14:paraId="228244DD" w14:textId="77777777" w:rsidTr="007D18AF">
        <w:tc>
          <w:tcPr>
            <w:tcW w:w="1668" w:type="dxa"/>
            <w:shd w:val="clear" w:color="auto" w:fill="auto"/>
          </w:tcPr>
          <w:p w14:paraId="7AEDAFB2"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DC_2A_n5A</w:t>
            </w:r>
          </w:p>
        </w:tc>
        <w:tc>
          <w:tcPr>
            <w:tcW w:w="4819" w:type="dxa"/>
            <w:shd w:val="clear" w:color="auto" w:fill="auto"/>
          </w:tcPr>
          <w:p w14:paraId="0B7A3C93"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38.521-3_TpAnalysisSpur(DC_2A_n5A).zip</w:t>
            </w:r>
          </w:p>
        </w:tc>
        <w:tc>
          <w:tcPr>
            <w:tcW w:w="2268" w:type="dxa"/>
            <w:shd w:val="clear" w:color="auto" w:fill="auto"/>
          </w:tcPr>
          <w:p w14:paraId="6B727F15" w14:textId="3BB60CA6"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28383A" w:rsidRPr="00E80F49" w14:paraId="6262DB6D" w14:textId="77777777" w:rsidTr="007D18AF">
        <w:tc>
          <w:tcPr>
            <w:tcW w:w="1668" w:type="dxa"/>
            <w:shd w:val="clear" w:color="auto" w:fill="auto"/>
          </w:tcPr>
          <w:p w14:paraId="546BBD2C" w14:textId="36C81489" w:rsidR="0028383A" w:rsidRPr="00E80F49" w:rsidRDefault="0028383A" w:rsidP="0028383A">
            <w:pPr>
              <w:pStyle w:val="TAL"/>
              <w:rPr>
                <w:rFonts w:eastAsia="Malgun Gothic"/>
                <w:lang w:eastAsia="zh-CN"/>
              </w:rPr>
            </w:pPr>
            <w:r w:rsidRPr="00E80F49">
              <w:rPr>
                <w:lang w:eastAsia="zh-CN"/>
              </w:rPr>
              <w:t>DC_2A_n41A</w:t>
            </w:r>
          </w:p>
        </w:tc>
        <w:tc>
          <w:tcPr>
            <w:tcW w:w="4819" w:type="dxa"/>
            <w:shd w:val="clear" w:color="auto" w:fill="auto"/>
          </w:tcPr>
          <w:p w14:paraId="4445114F" w14:textId="0A3D5514" w:rsidR="0028383A" w:rsidRPr="00E80F49" w:rsidRDefault="0028383A" w:rsidP="0028383A">
            <w:pPr>
              <w:pStyle w:val="TAL"/>
              <w:rPr>
                <w:rFonts w:eastAsia="Malgun Gothic"/>
                <w:lang w:eastAsia="ja-JP"/>
              </w:rPr>
            </w:pPr>
            <w:r w:rsidRPr="00E80F49">
              <w:rPr>
                <w:lang w:eastAsia="ja-JP"/>
              </w:rPr>
              <w:t>38.521-3_TpAnalysisSpur(DC_2A_n41A)</w:t>
            </w:r>
            <w:r w:rsidR="00E940C9">
              <w:rPr>
                <w:lang w:eastAsia="ja-JP"/>
              </w:rPr>
              <w:t>_v1</w:t>
            </w:r>
            <w:r w:rsidRPr="00E80F49">
              <w:rPr>
                <w:lang w:eastAsia="ja-JP"/>
              </w:rPr>
              <w:t>.zip</w:t>
            </w:r>
          </w:p>
        </w:tc>
        <w:tc>
          <w:tcPr>
            <w:tcW w:w="2268" w:type="dxa"/>
            <w:shd w:val="clear" w:color="auto" w:fill="auto"/>
          </w:tcPr>
          <w:p w14:paraId="28B5D2C0" w14:textId="4EB2952A" w:rsidR="0028383A" w:rsidRPr="00E80F49" w:rsidRDefault="0028383A" w:rsidP="0028383A">
            <w:pPr>
              <w:pStyle w:val="TAL"/>
              <w:rPr>
                <w:rFonts w:eastAsia="Malgun Gothic"/>
                <w:lang w:eastAsia="zh-CN"/>
              </w:rPr>
            </w:pPr>
            <w:r w:rsidRPr="00E80F49">
              <w:rPr>
                <w:lang w:eastAsia="zh-CN"/>
              </w:rPr>
              <w:t>RAN5#</w:t>
            </w:r>
            <w:r w:rsidR="00E940C9">
              <w:rPr>
                <w:lang w:eastAsia="zh-CN"/>
              </w:rPr>
              <w:t>96</w:t>
            </w:r>
            <w:r w:rsidRPr="00E80F49">
              <w:rPr>
                <w:lang w:eastAsia="zh-CN"/>
              </w:rPr>
              <w:t>-e</w:t>
            </w:r>
          </w:p>
        </w:tc>
      </w:tr>
      <w:tr w:rsidR="0028383A" w:rsidRPr="00E80F49" w14:paraId="5C71412E" w14:textId="77777777" w:rsidTr="007D18AF">
        <w:tc>
          <w:tcPr>
            <w:tcW w:w="1668" w:type="dxa"/>
            <w:shd w:val="clear" w:color="auto" w:fill="auto"/>
          </w:tcPr>
          <w:p w14:paraId="7A988C0D" w14:textId="77777777" w:rsidR="0028383A" w:rsidRPr="00E80F49" w:rsidRDefault="0028383A" w:rsidP="0028383A">
            <w:pPr>
              <w:pStyle w:val="TAL"/>
              <w:rPr>
                <w:b/>
              </w:rPr>
            </w:pPr>
            <w:r w:rsidRPr="00E80F49">
              <w:rPr>
                <w:lang w:eastAsia="zh-CN"/>
              </w:rPr>
              <w:t>DC_2A_n66A</w:t>
            </w:r>
          </w:p>
        </w:tc>
        <w:tc>
          <w:tcPr>
            <w:tcW w:w="4819" w:type="dxa"/>
            <w:shd w:val="clear" w:color="auto" w:fill="auto"/>
          </w:tcPr>
          <w:p w14:paraId="4941D0A6" w14:textId="77777777" w:rsidR="0028383A" w:rsidRPr="00E80F49" w:rsidRDefault="0028383A" w:rsidP="0028383A">
            <w:pPr>
              <w:pStyle w:val="TAL"/>
              <w:rPr>
                <w:b/>
              </w:rPr>
            </w:pPr>
            <w:r w:rsidRPr="00E80F49">
              <w:rPr>
                <w:lang w:eastAsia="ja-JP"/>
              </w:rPr>
              <w:t>38.521-3_TpAnalysisSpur(DC_2A_n66A).zip</w:t>
            </w:r>
          </w:p>
        </w:tc>
        <w:tc>
          <w:tcPr>
            <w:tcW w:w="2268" w:type="dxa"/>
            <w:shd w:val="clear" w:color="auto" w:fill="auto"/>
          </w:tcPr>
          <w:p w14:paraId="7CEE48F1" w14:textId="341147E5" w:rsidR="0028383A" w:rsidRPr="00E80F49" w:rsidRDefault="0028383A" w:rsidP="0028383A">
            <w:pPr>
              <w:pStyle w:val="TAL"/>
              <w:rPr>
                <w:b/>
              </w:rPr>
            </w:pPr>
            <w:r w:rsidRPr="00E80F49">
              <w:rPr>
                <w:lang w:eastAsia="zh-CN"/>
              </w:rPr>
              <w:t>RAN5#88-e</w:t>
            </w:r>
          </w:p>
        </w:tc>
      </w:tr>
      <w:tr w:rsidR="0028383A" w:rsidRPr="00E80F49" w14:paraId="1B6EEA10" w14:textId="77777777" w:rsidTr="007D18AF">
        <w:tc>
          <w:tcPr>
            <w:tcW w:w="1668" w:type="dxa"/>
            <w:shd w:val="clear" w:color="auto" w:fill="auto"/>
          </w:tcPr>
          <w:p w14:paraId="6224624B" w14:textId="08E3417D" w:rsidR="0028383A" w:rsidRPr="00E80F49" w:rsidRDefault="0028383A" w:rsidP="0028383A">
            <w:pPr>
              <w:pStyle w:val="TAL"/>
              <w:rPr>
                <w:lang w:eastAsia="zh-CN"/>
              </w:rPr>
            </w:pPr>
            <w:r w:rsidRPr="00E80F49">
              <w:rPr>
                <w:lang w:eastAsia="zh-CN"/>
              </w:rPr>
              <w:t>DC_2A_n71A</w:t>
            </w:r>
          </w:p>
        </w:tc>
        <w:tc>
          <w:tcPr>
            <w:tcW w:w="4819" w:type="dxa"/>
            <w:shd w:val="clear" w:color="auto" w:fill="auto"/>
          </w:tcPr>
          <w:p w14:paraId="28DBBB6D" w14:textId="7B7AE8A6" w:rsidR="0028383A" w:rsidRPr="00E80F49" w:rsidRDefault="0028383A" w:rsidP="0028383A">
            <w:pPr>
              <w:pStyle w:val="TAL"/>
              <w:rPr>
                <w:lang w:eastAsia="ja-JP"/>
              </w:rPr>
            </w:pPr>
            <w:r w:rsidRPr="00E80F49">
              <w:rPr>
                <w:lang w:eastAsia="ja-JP"/>
              </w:rPr>
              <w:t>38.521-3_TpAnalysisSpur(DC_2A_n71A)_v2.zip</w:t>
            </w:r>
          </w:p>
        </w:tc>
        <w:tc>
          <w:tcPr>
            <w:tcW w:w="2268" w:type="dxa"/>
            <w:shd w:val="clear" w:color="auto" w:fill="auto"/>
          </w:tcPr>
          <w:p w14:paraId="10B218D2" w14:textId="15FFFBA7" w:rsidR="0028383A" w:rsidRPr="00E80F49" w:rsidRDefault="0028383A" w:rsidP="0028383A">
            <w:pPr>
              <w:pStyle w:val="TAL"/>
              <w:rPr>
                <w:lang w:eastAsia="zh-CN"/>
              </w:rPr>
            </w:pPr>
            <w:r w:rsidRPr="00E80F49">
              <w:rPr>
                <w:lang w:eastAsia="zh-CN"/>
              </w:rPr>
              <w:t>RAN5#92-e</w:t>
            </w:r>
          </w:p>
        </w:tc>
      </w:tr>
      <w:tr w:rsidR="0028383A" w:rsidRPr="00E80F49" w14:paraId="12038948" w14:textId="77777777" w:rsidTr="007D18AF">
        <w:tc>
          <w:tcPr>
            <w:tcW w:w="1668" w:type="dxa"/>
            <w:shd w:val="clear" w:color="auto" w:fill="auto"/>
          </w:tcPr>
          <w:p w14:paraId="7CF3C08F" w14:textId="7EB08392" w:rsidR="0028383A" w:rsidRPr="00E80F49" w:rsidRDefault="0028383A" w:rsidP="0028383A">
            <w:pPr>
              <w:pStyle w:val="TAL"/>
              <w:rPr>
                <w:lang w:eastAsia="zh-CN"/>
              </w:rPr>
            </w:pPr>
            <w:r w:rsidRPr="00E80F49">
              <w:rPr>
                <w:lang w:eastAsia="zh-CN"/>
              </w:rPr>
              <w:t>DC_2A_n77A</w:t>
            </w:r>
          </w:p>
        </w:tc>
        <w:tc>
          <w:tcPr>
            <w:tcW w:w="4819" w:type="dxa"/>
            <w:shd w:val="clear" w:color="auto" w:fill="auto"/>
          </w:tcPr>
          <w:p w14:paraId="2E2F387E" w14:textId="54B47C36" w:rsidR="0028383A" w:rsidRPr="00E80F49" w:rsidRDefault="0028383A" w:rsidP="0028383A">
            <w:pPr>
              <w:pStyle w:val="TAL"/>
              <w:rPr>
                <w:lang w:eastAsia="ja-JP"/>
              </w:rPr>
            </w:pPr>
            <w:r w:rsidRPr="00E80F49">
              <w:rPr>
                <w:lang w:eastAsia="ja-JP"/>
              </w:rPr>
              <w:t>38.521-3_TpAnalysisSpur(DC_2A_n77A).zip</w:t>
            </w:r>
          </w:p>
        </w:tc>
        <w:tc>
          <w:tcPr>
            <w:tcW w:w="2268" w:type="dxa"/>
            <w:shd w:val="clear" w:color="auto" w:fill="auto"/>
          </w:tcPr>
          <w:p w14:paraId="64970E11" w14:textId="1865F8E2" w:rsidR="0028383A" w:rsidRPr="00E80F49" w:rsidRDefault="0028383A" w:rsidP="0028383A">
            <w:pPr>
              <w:pStyle w:val="TAL"/>
              <w:rPr>
                <w:lang w:eastAsia="zh-CN"/>
              </w:rPr>
            </w:pPr>
            <w:r w:rsidRPr="00E80F49">
              <w:rPr>
                <w:lang w:eastAsia="zh-CN"/>
              </w:rPr>
              <w:t>RAN5#94-e</w:t>
            </w:r>
          </w:p>
        </w:tc>
      </w:tr>
      <w:tr w:rsidR="0028383A" w:rsidRPr="00E80F49" w14:paraId="4EC9F6E7" w14:textId="77777777" w:rsidTr="007D18AF">
        <w:tc>
          <w:tcPr>
            <w:tcW w:w="1668" w:type="dxa"/>
            <w:shd w:val="clear" w:color="auto" w:fill="auto"/>
          </w:tcPr>
          <w:p w14:paraId="7FDE76D2" w14:textId="77777777" w:rsidR="0028383A" w:rsidRPr="00E80F49" w:rsidRDefault="0028383A" w:rsidP="0028383A">
            <w:pPr>
              <w:pStyle w:val="TAL"/>
              <w:rPr>
                <w:b/>
              </w:rPr>
            </w:pPr>
            <w:r w:rsidRPr="00E80F49">
              <w:rPr>
                <w:lang w:eastAsia="zh-CN"/>
              </w:rPr>
              <w:t>DC_2A_n78A</w:t>
            </w:r>
          </w:p>
        </w:tc>
        <w:tc>
          <w:tcPr>
            <w:tcW w:w="4819" w:type="dxa"/>
            <w:shd w:val="clear" w:color="auto" w:fill="auto"/>
          </w:tcPr>
          <w:p w14:paraId="148152D3" w14:textId="77777777" w:rsidR="0028383A" w:rsidRPr="00E80F49" w:rsidRDefault="0028383A" w:rsidP="0028383A">
            <w:pPr>
              <w:pStyle w:val="TAL"/>
              <w:rPr>
                <w:b/>
              </w:rPr>
            </w:pPr>
            <w:r w:rsidRPr="00E80F49">
              <w:rPr>
                <w:lang w:eastAsia="ja-JP"/>
              </w:rPr>
              <w:t>38.521-3_TpAnalysisSpur(DC_2A_n78A).zip</w:t>
            </w:r>
          </w:p>
        </w:tc>
        <w:tc>
          <w:tcPr>
            <w:tcW w:w="2268" w:type="dxa"/>
            <w:shd w:val="clear" w:color="auto" w:fill="auto"/>
          </w:tcPr>
          <w:p w14:paraId="405317EF" w14:textId="1B09A6F5" w:rsidR="0028383A" w:rsidRPr="00E80F49" w:rsidRDefault="0028383A" w:rsidP="0028383A">
            <w:pPr>
              <w:pStyle w:val="TAL"/>
              <w:rPr>
                <w:b/>
              </w:rPr>
            </w:pPr>
            <w:r w:rsidRPr="00E80F49">
              <w:rPr>
                <w:lang w:eastAsia="zh-CN"/>
              </w:rPr>
              <w:t>RAN5#88-e</w:t>
            </w:r>
          </w:p>
        </w:tc>
      </w:tr>
      <w:tr w:rsidR="0028383A" w:rsidRPr="00E80F49" w14:paraId="1C0498CC" w14:textId="77777777" w:rsidTr="007D18AF">
        <w:tc>
          <w:tcPr>
            <w:tcW w:w="1668" w:type="dxa"/>
            <w:shd w:val="clear" w:color="auto" w:fill="auto"/>
          </w:tcPr>
          <w:p w14:paraId="3511D5E8" w14:textId="77777777" w:rsidR="0028383A" w:rsidRPr="00E80F49" w:rsidRDefault="0028383A" w:rsidP="0028383A">
            <w:pPr>
              <w:pStyle w:val="TAL"/>
              <w:rPr>
                <w:b/>
              </w:rPr>
            </w:pPr>
            <w:r w:rsidRPr="00E80F49">
              <w:rPr>
                <w:lang w:eastAsia="zh-CN"/>
              </w:rPr>
              <w:t>DC_3A_n1A</w:t>
            </w:r>
          </w:p>
        </w:tc>
        <w:tc>
          <w:tcPr>
            <w:tcW w:w="4819" w:type="dxa"/>
            <w:shd w:val="clear" w:color="auto" w:fill="auto"/>
          </w:tcPr>
          <w:p w14:paraId="084804E5" w14:textId="77777777" w:rsidR="0028383A" w:rsidRPr="00E80F49" w:rsidRDefault="0028383A" w:rsidP="0028383A">
            <w:pPr>
              <w:pStyle w:val="TAL"/>
              <w:rPr>
                <w:b/>
              </w:rPr>
            </w:pPr>
            <w:r w:rsidRPr="00E80F49">
              <w:rPr>
                <w:lang w:eastAsia="ja-JP"/>
              </w:rPr>
              <w:t>38.521-3_TpAnalysisSpur(DC_3A_n1A).zip</w:t>
            </w:r>
          </w:p>
        </w:tc>
        <w:tc>
          <w:tcPr>
            <w:tcW w:w="2268" w:type="dxa"/>
            <w:shd w:val="clear" w:color="auto" w:fill="auto"/>
          </w:tcPr>
          <w:p w14:paraId="4DF06FFA" w14:textId="5C56C8F6" w:rsidR="0028383A" w:rsidRPr="00E80F49" w:rsidRDefault="0028383A" w:rsidP="0028383A">
            <w:pPr>
              <w:pStyle w:val="TAL"/>
              <w:rPr>
                <w:b/>
              </w:rPr>
            </w:pPr>
            <w:r w:rsidRPr="00E80F49">
              <w:rPr>
                <w:lang w:eastAsia="zh-CN"/>
              </w:rPr>
              <w:t>RAN5#88-e</w:t>
            </w:r>
          </w:p>
        </w:tc>
      </w:tr>
      <w:tr w:rsidR="0028383A" w:rsidRPr="00E80F49" w14:paraId="1A32EE9D" w14:textId="77777777" w:rsidTr="007D18AF">
        <w:tc>
          <w:tcPr>
            <w:tcW w:w="1668" w:type="dxa"/>
            <w:shd w:val="clear" w:color="auto" w:fill="auto"/>
          </w:tcPr>
          <w:p w14:paraId="0AD129D8" w14:textId="2E08503A" w:rsidR="0028383A" w:rsidRPr="00E80F49" w:rsidRDefault="0028383A" w:rsidP="0028383A">
            <w:pPr>
              <w:pStyle w:val="TAL"/>
              <w:rPr>
                <w:lang w:eastAsia="zh-CN"/>
              </w:rPr>
            </w:pPr>
            <w:r w:rsidRPr="00E80F49">
              <w:rPr>
                <w:rFonts w:eastAsia="SimSun"/>
              </w:rPr>
              <w:t>DC_3A_n5A</w:t>
            </w:r>
          </w:p>
        </w:tc>
        <w:tc>
          <w:tcPr>
            <w:tcW w:w="4819" w:type="dxa"/>
            <w:shd w:val="clear" w:color="auto" w:fill="auto"/>
          </w:tcPr>
          <w:p w14:paraId="153F0795" w14:textId="0FFA9C30" w:rsidR="0028383A" w:rsidRPr="00E80F49" w:rsidRDefault="0028383A" w:rsidP="0028383A">
            <w:pPr>
              <w:pStyle w:val="TAL"/>
              <w:rPr>
                <w:lang w:eastAsia="ja-JP"/>
              </w:rPr>
            </w:pPr>
            <w:r w:rsidRPr="00E80F49">
              <w:rPr>
                <w:rFonts w:eastAsia="SimSun"/>
                <w:lang w:eastAsia="ja-JP"/>
              </w:rPr>
              <w:t>38.521-3_TpAnalysisSpur(DC_3A_n5A).zip</w:t>
            </w:r>
          </w:p>
        </w:tc>
        <w:tc>
          <w:tcPr>
            <w:tcW w:w="2268" w:type="dxa"/>
            <w:shd w:val="clear" w:color="auto" w:fill="auto"/>
          </w:tcPr>
          <w:p w14:paraId="2E1296E1" w14:textId="08687BE8" w:rsidR="0028383A" w:rsidRPr="00E80F49" w:rsidRDefault="0028383A" w:rsidP="0028383A">
            <w:pPr>
              <w:pStyle w:val="TAL"/>
              <w:rPr>
                <w:lang w:eastAsia="zh-CN"/>
              </w:rPr>
            </w:pPr>
            <w:r w:rsidRPr="00E80F49">
              <w:rPr>
                <w:rFonts w:eastAsia="SimSun"/>
              </w:rPr>
              <w:t>RAN5#94-e</w:t>
            </w:r>
          </w:p>
        </w:tc>
      </w:tr>
      <w:tr w:rsidR="0028383A" w:rsidRPr="00E80F49" w14:paraId="3E7CEE2B" w14:textId="77777777" w:rsidTr="007D18AF">
        <w:tc>
          <w:tcPr>
            <w:tcW w:w="1668" w:type="dxa"/>
            <w:shd w:val="clear" w:color="auto" w:fill="auto"/>
          </w:tcPr>
          <w:p w14:paraId="77668ED1" w14:textId="77777777" w:rsidR="0028383A" w:rsidRPr="00E80F49" w:rsidRDefault="0028383A" w:rsidP="0028383A">
            <w:pPr>
              <w:pStyle w:val="TAL"/>
              <w:rPr>
                <w:b/>
              </w:rPr>
            </w:pPr>
            <w:r w:rsidRPr="00E80F49">
              <w:rPr>
                <w:lang w:eastAsia="zh-CN"/>
              </w:rPr>
              <w:t>DC_3A_n7A</w:t>
            </w:r>
          </w:p>
        </w:tc>
        <w:tc>
          <w:tcPr>
            <w:tcW w:w="4819" w:type="dxa"/>
            <w:shd w:val="clear" w:color="auto" w:fill="auto"/>
          </w:tcPr>
          <w:p w14:paraId="3481D76C" w14:textId="3A756156" w:rsidR="0028383A" w:rsidRPr="00E80F49" w:rsidRDefault="0028383A" w:rsidP="0028383A">
            <w:pPr>
              <w:pStyle w:val="TAL"/>
              <w:rPr>
                <w:b/>
              </w:rPr>
            </w:pPr>
            <w:r w:rsidRPr="00E80F49">
              <w:rPr>
                <w:lang w:eastAsia="ja-JP"/>
              </w:rPr>
              <w:t>38.521-3_TpAnalysisSpur(DC_3A_n7A)_v1.zip</w:t>
            </w:r>
          </w:p>
        </w:tc>
        <w:tc>
          <w:tcPr>
            <w:tcW w:w="2268" w:type="dxa"/>
            <w:shd w:val="clear" w:color="auto" w:fill="auto"/>
          </w:tcPr>
          <w:p w14:paraId="7432087F" w14:textId="2B663465" w:rsidR="0028383A" w:rsidRPr="00E80F49" w:rsidRDefault="0028383A" w:rsidP="0028383A">
            <w:pPr>
              <w:pStyle w:val="TAL"/>
              <w:rPr>
                <w:b/>
              </w:rPr>
            </w:pPr>
            <w:r w:rsidRPr="00E80F49">
              <w:rPr>
                <w:lang w:eastAsia="zh-CN"/>
              </w:rPr>
              <w:t>RAN5#91-e</w:t>
            </w:r>
          </w:p>
        </w:tc>
      </w:tr>
      <w:tr w:rsidR="00843710" w:rsidRPr="00E80F49" w14:paraId="09FF753E" w14:textId="77777777" w:rsidTr="007D18AF">
        <w:tc>
          <w:tcPr>
            <w:tcW w:w="1668" w:type="dxa"/>
            <w:shd w:val="clear" w:color="auto" w:fill="auto"/>
          </w:tcPr>
          <w:p w14:paraId="3E2B9F4A" w14:textId="2E35B96C" w:rsidR="00843710" w:rsidRPr="00E80F49" w:rsidRDefault="00843710" w:rsidP="00843710">
            <w:pPr>
              <w:pStyle w:val="TAL"/>
              <w:rPr>
                <w:lang w:eastAsia="zh-CN"/>
              </w:rPr>
            </w:pPr>
            <w:r w:rsidRPr="00843710">
              <w:rPr>
                <w:rFonts w:eastAsia="SimSun"/>
                <w:lang w:eastAsia="en-US"/>
              </w:rPr>
              <w:t>DC_3A_n8A</w:t>
            </w:r>
          </w:p>
        </w:tc>
        <w:tc>
          <w:tcPr>
            <w:tcW w:w="4819" w:type="dxa"/>
            <w:shd w:val="clear" w:color="auto" w:fill="auto"/>
          </w:tcPr>
          <w:p w14:paraId="2A8ABA05" w14:textId="5E171F0D" w:rsidR="00843710" w:rsidRPr="00E80F49" w:rsidRDefault="00843710" w:rsidP="00843710">
            <w:pPr>
              <w:pStyle w:val="TAL"/>
              <w:rPr>
                <w:lang w:eastAsia="ja-JP"/>
              </w:rPr>
            </w:pPr>
            <w:r w:rsidRPr="00843710">
              <w:rPr>
                <w:rFonts w:eastAsia="SimSun"/>
                <w:lang w:eastAsia="ja-JP"/>
              </w:rPr>
              <w:t>38.521-3_TpAnalysisSpur(DC_3A_n8A).zip</w:t>
            </w:r>
          </w:p>
        </w:tc>
        <w:tc>
          <w:tcPr>
            <w:tcW w:w="2268" w:type="dxa"/>
            <w:shd w:val="clear" w:color="auto" w:fill="auto"/>
          </w:tcPr>
          <w:p w14:paraId="270F1E05" w14:textId="380F261E" w:rsidR="00843710" w:rsidRPr="00E80F49" w:rsidDel="000D0E61" w:rsidRDefault="00843710" w:rsidP="00843710">
            <w:pPr>
              <w:pStyle w:val="TAL"/>
              <w:rPr>
                <w:lang w:eastAsia="zh-CN"/>
              </w:rPr>
            </w:pPr>
            <w:r w:rsidRPr="00843710">
              <w:rPr>
                <w:rFonts w:eastAsia="SimSun"/>
                <w:lang w:eastAsia="en-US"/>
              </w:rPr>
              <w:t>Added at RAN5#96-e</w:t>
            </w:r>
          </w:p>
        </w:tc>
      </w:tr>
      <w:tr w:rsidR="00843710" w:rsidRPr="00E80F49" w14:paraId="0E631976" w14:textId="77777777" w:rsidTr="007D18AF">
        <w:tc>
          <w:tcPr>
            <w:tcW w:w="1668" w:type="dxa"/>
            <w:shd w:val="clear" w:color="auto" w:fill="auto"/>
          </w:tcPr>
          <w:p w14:paraId="3996EB7A" w14:textId="07614E18" w:rsidR="00843710" w:rsidRPr="00E80F49" w:rsidRDefault="00843710" w:rsidP="00843710">
            <w:pPr>
              <w:pStyle w:val="TAL"/>
              <w:rPr>
                <w:lang w:eastAsia="zh-CN"/>
              </w:rPr>
            </w:pPr>
            <w:r w:rsidRPr="00E80F49">
              <w:rPr>
                <w:rFonts w:eastAsia="SimSun"/>
                <w:lang w:eastAsia="en-US"/>
              </w:rPr>
              <w:t>DC_3A_n28A</w:t>
            </w:r>
          </w:p>
        </w:tc>
        <w:tc>
          <w:tcPr>
            <w:tcW w:w="4819" w:type="dxa"/>
            <w:shd w:val="clear" w:color="auto" w:fill="auto"/>
          </w:tcPr>
          <w:p w14:paraId="6DD46DC0" w14:textId="3AFDB228" w:rsidR="00843710" w:rsidRPr="00E80F49" w:rsidRDefault="00843710" w:rsidP="00843710">
            <w:pPr>
              <w:pStyle w:val="TAL"/>
              <w:rPr>
                <w:lang w:eastAsia="ja-JP"/>
              </w:rPr>
            </w:pPr>
            <w:r w:rsidRPr="00E80F49">
              <w:rPr>
                <w:rFonts w:eastAsia="SimSun"/>
                <w:lang w:eastAsia="ja-JP"/>
              </w:rPr>
              <w:t>38.521-3_TpAnalysisSpur(DC_3A_n28A).zip</w:t>
            </w:r>
          </w:p>
        </w:tc>
        <w:tc>
          <w:tcPr>
            <w:tcW w:w="2268" w:type="dxa"/>
            <w:shd w:val="clear" w:color="auto" w:fill="auto"/>
          </w:tcPr>
          <w:p w14:paraId="09835511" w14:textId="0AF4DA9D" w:rsidR="00843710" w:rsidRPr="00E80F49" w:rsidRDefault="00843710" w:rsidP="00843710">
            <w:pPr>
              <w:pStyle w:val="TAL"/>
              <w:rPr>
                <w:lang w:eastAsia="zh-CN"/>
              </w:rPr>
            </w:pPr>
            <w:r w:rsidRPr="00E80F49">
              <w:rPr>
                <w:rFonts w:eastAsia="SimSun"/>
                <w:lang w:eastAsia="en-US"/>
              </w:rPr>
              <w:t>RAN5#92-e</w:t>
            </w:r>
          </w:p>
        </w:tc>
      </w:tr>
      <w:tr w:rsidR="00843710" w:rsidRPr="00E80F49" w14:paraId="0DC7C16F" w14:textId="77777777" w:rsidTr="007D18AF">
        <w:tc>
          <w:tcPr>
            <w:tcW w:w="1668" w:type="dxa"/>
            <w:shd w:val="clear" w:color="auto" w:fill="auto"/>
          </w:tcPr>
          <w:p w14:paraId="59C9AF2D" w14:textId="77777777" w:rsidR="00843710" w:rsidRPr="00E80F49" w:rsidRDefault="00843710" w:rsidP="00843710">
            <w:pPr>
              <w:pStyle w:val="TAL"/>
              <w:rPr>
                <w:rFonts w:eastAsia="SimSun"/>
                <w:lang w:eastAsia="en-US"/>
              </w:rPr>
            </w:pPr>
            <w:r w:rsidRPr="00E80F49">
              <w:rPr>
                <w:rFonts w:eastAsia="SimSun"/>
                <w:lang w:eastAsia="en-US"/>
              </w:rPr>
              <w:t>DC_3A_n</w:t>
            </w:r>
            <w:r w:rsidRPr="00E80F49">
              <w:t>41</w:t>
            </w:r>
            <w:r w:rsidRPr="00E80F49">
              <w:rPr>
                <w:rFonts w:eastAsia="SimSun"/>
                <w:lang w:eastAsia="en-US"/>
              </w:rPr>
              <w:t>A</w:t>
            </w:r>
          </w:p>
        </w:tc>
        <w:tc>
          <w:tcPr>
            <w:tcW w:w="4819" w:type="dxa"/>
            <w:shd w:val="clear" w:color="auto" w:fill="auto"/>
          </w:tcPr>
          <w:p w14:paraId="29523D19" w14:textId="05726E30" w:rsidR="00843710" w:rsidRPr="00E80F49" w:rsidRDefault="00843710" w:rsidP="00843710">
            <w:pPr>
              <w:pStyle w:val="TAL"/>
              <w:rPr>
                <w:rFonts w:eastAsia="SimSun"/>
                <w:lang w:eastAsia="ja-JP"/>
              </w:rPr>
            </w:pPr>
            <w:r w:rsidRPr="00E80F49">
              <w:rPr>
                <w:rFonts w:eastAsia="SimSun"/>
                <w:lang w:eastAsia="ja-JP"/>
              </w:rPr>
              <w:t>38.521-3_TpAnalysisSpur(DC_3A_n</w:t>
            </w:r>
            <w:r w:rsidRPr="00E80F49">
              <w:rPr>
                <w:lang w:eastAsia="ja-JP"/>
              </w:rPr>
              <w:t>41</w:t>
            </w:r>
            <w:r w:rsidRPr="00E80F49">
              <w:rPr>
                <w:rFonts w:eastAsia="SimSun"/>
                <w:lang w:eastAsia="ja-JP"/>
              </w:rPr>
              <w:t>A)_v3.zip</w:t>
            </w:r>
          </w:p>
        </w:tc>
        <w:tc>
          <w:tcPr>
            <w:tcW w:w="2268" w:type="dxa"/>
            <w:shd w:val="clear" w:color="auto" w:fill="auto"/>
          </w:tcPr>
          <w:p w14:paraId="52FEA333" w14:textId="6E737D4B" w:rsidR="00843710" w:rsidRPr="00E80F49" w:rsidRDefault="00843710" w:rsidP="00843710">
            <w:pPr>
              <w:pStyle w:val="TAL"/>
              <w:rPr>
                <w:rFonts w:eastAsia="SimSun"/>
                <w:lang w:eastAsia="en-US"/>
              </w:rPr>
            </w:pPr>
            <w:r w:rsidRPr="00E80F49">
              <w:rPr>
                <w:rFonts w:eastAsia="SimSun"/>
                <w:lang w:eastAsia="en-US"/>
              </w:rPr>
              <w:t>RAN5#94-e</w:t>
            </w:r>
          </w:p>
        </w:tc>
      </w:tr>
      <w:tr w:rsidR="00843710" w:rsidRPr="00E80F49" w14:paraId="464DEED2" w14:textId="77777777" w:rsidTr="007D18AF">
        <w:tc>
          <w:tcPr>
            <w:tcW w:w="1668" w:type="dxa"/>
            <w:shd w:val="clear" w:color="auto" w:fill="auto"/>
          </w:tcPr>
          <w:p w14:paraId="40DF99F4" w14:textId="3D7D0B89" w:rsidR="00843710" w:rsidRPr="00E80F49" w:rsidRDefault="00843710" w:rsidP="00843710">
            <w:pPr>
              <w:pStyle w:val="TAL"/>
              <w:rPr>
                <w:rFonts w:eastAsia="SimSun"/>
                <w:lang w:eastAsia="en-US"/>
              </w:rPr>
            </w:pPr>
            <w:r w:rsidRPr="00E80F49">
              <w:rPr>
                <w:rFonts w:eastAsia="SimSun"/>
                <w:lang w:eastAsia="en-US"/>
              </w:rPr>
              <w:t>DC_3A_n77A</w:t>
            </w:r>
          </w:p>
        </w:tc>
        <w:tc>
          <w:tcPr>
            <w:tcW w:w="4819" w:type="dxa"/>
            <w:shd w:val="clear" w:color="auto" w:fill="auto"/>
          </w:tcPr>
          <w:p w14:paraId="5D21F7B0" w14:textId="01305ED0" w:rsidR="00843710" w:rsidRPr="00E80F49" w:rsidRDefault="00843710" w:rsidP="00843710">
            <w:pPr>
              <w:pStyle w:val="TAL"/>
              <w:rPr>
                <w:rFonts w:eastAsia="SimSun"/>
                <w:lang w:eastAsia="ja-JP"/>
              </w:rPr>
            </w:pPr>
            <w:r w:rsidRPr="00E80F49">
              <w:rPr>
                <w:rFonts w:eastAsia="SimSun"/>
                <w:lang w:eastAsia="ja-JP"/>
              </w:rPr>
              <w:t>38.521-3_TpAnalysisSpur(DC_3A_n77A).zip</w:t>
            </w:r>
          </w:p>
        </w:tc>
        <w:tc>
          <w:tcPr>
            <w:tcW w:w="2268" w:type="dxa"/>
            <w:shd w:val="clear" w:color="auto" w:fill="auto"/>
          </w:tcPr>
          <w:p w14:paraId="7B27F0CD" w14:textId="5F9A924B" w:rsidR="00843710" w:rsidRPr="00E80F49" w:rsidRDefault="00843710" w:rsidP="00843710">
            <w:pPr>
              <w:pStyle w:val="TAL"/>
              <w:rPr>
                <w:rFonts w:eastAsia="SimSun"/>
                <w:lang w:eastAsia="en-US"/>
              </w:rPr>
            </w:pPr>
            <w:r w:rsidRPr="00E80F49">
              <w:rPr>
                <w:rFonts w:eastAsia="SimSun"/>
                <w:lang w:eastAsia="en-US"/>
              </w:rPr>
              <w:t>RAN5#92-e</w:t>
            </w:r>
          </w:p>
        </w:tc>
      </w:tr>
      <w:tr w:rsidR="00843710" w:rsidRPr="00E80F49" w14:paraId="103FA4DA" w14:textId="77777777" w:rsidTr="007D18AF">
        <w:tc>
          <w:tcPr>
            <w:tcW w:w="1668" w:type="dxa"/>
            <w:shd w:val="clear" w:color="auto" w:fill="auto"/>
          </w:tcPr>
          <w:p w14:paraId="43547400" w14:textId="77777777" w:rsidR="00843710" w:rsidRPr="00E80F49" w:rsidRDefault="00843710" w:rsidP="00843710">
            <w:pPr>
              <w:pStyle w:val="TAL"/>
              <w:rPr>
                <w:b/>
              </w:rPr>
            </w:pPr>
            <w:r w:rsidRPr="00E80F49">
              <w:rPr>
                <w:lang w:eastAsia="zh-CN"/>
              </w:rPr>
              <w:t>DC_3A_n78A</w:t>
            </w:r>
          </w:p>
        </w:tc>
        <w:tc>
          <w:tcPr>
            <w:tcW w:w="4819" w:type="dxa"/>
            <w:shd w:val="clear" w:color="auto" w:fill="auto"/>
          </w:tcPr>
          <w:p w14:paraId="19F2F214" w14:textId="0F49794C" w:rsidR="00843710" w:rsidRPr="00E80F49" w:rsidRDefault="00843710" w:rsidP="00843710">
            <w:pPr>
              <w:pStyle w:val="TAL"/>
              <w:rPr>
                <w:b/>
              </w:rPr>
            </w:pPr>
            <w:r w:rsidRPr="00E80F49">
              <w:rPr>
                <w:lang w:eastAsia="ja-JP"/>
              </w:rPr>
              <w:t>38.521-3_TpAnalysisSpur(DC_3A_n78A)_v1.zip</w:t>
            </w:r>
          </w:p>
        </w:tc>
        <w:tc>
          <w:tcPr>
            <w:tcW w:w="2268" w:type="dxa"/>
            <w:shd w:val="clear" w:color="auto" w:fill="auto"/>
          </w:tcPr>
          <w:p w14:paraId="183DA716" w14:textId="47EB1E63" w:rsidR="00843710" w:rsidRPr="00E80F49" w:rsidRDefault="00843710" w:rsidP="00843710">
            <w:pPr>
              <w:pStyle w:val="TAL"/>
              <w:rPr>
                <w:b/>
              </w:rPr>
            </w:pPr>
            <w:r w:rsidRPr="00E80F49">
              <w:rPr>
                <w:lang w:eastAsia="zh-CN"/>
              </w:rPr>
              <w:t>RAN5#91-e</w:t>
            </w:r>
          </w:p>
        </w:tc>
      </w:tr>
      <w:tr w:rsidR="00843710" w:rsidRPr="00E80F49" w14:paraId="5BCB69BB" w14:textId="77777777" w:rsidTr="007D18AF">
        <w:tc>
          <w:tcPr>
            <w:tcW w:w="1668" w:type="dxa"/>
            <w:shd w:val="clear" w:color="auto" w:fill="auto"/>
          </w:tcPr>
          <w:p w14:paraId="74A3F8F6" w14:textId="77777777" w:rsidR="00843710" w:rsidRPr="00E80F49" w:rsidRDefault="00843710" w:rsidP="00843710">
            <w:pPr>
              <w:pStyle w:val="TAL"/>
              <w:rPr>
                <w:rFonts w:eastAsia="SimSun"/>
                <w:lang w:eastAsia="en-US"/>
              </w:rPr>
            </w:pPr>
            <w:r w:rsidRPr="00E80F49">
              <w:rPr>
                <w:rFonts w:eastAsia="SimSun"/>
                <w:lang w:eastAsia="en-US"/>
              </w:rPr>
              <w:t>DC_3A_n79A</w:t>
            </w:r>
          </w:p>
        </w:tc>
        <w:tc>
          <w:tcPr>
            <w:tcW w:w="4819" w:type="dxa"/>
            <w:shd w:val="clear" w:color="auto" w:fill="auto"/>
          </w:tcPr>
          <w:p w14:paraId="5192F74B" w14:textId="0A62F06C" w:rsidR="00843710" w:rsidRPr="00E80F49" w:rsidRDefault="00843710" w:rsidP="00843710">
            <w:pPr>
              <w:pStyle w:val="TAL"/>
              <w:rPr>
                <w:rFonts w:eastAsia="SimSun"/>
                <w:lang w:eastAsia="ja-JP"/>
              </w:rPr>
            </w:pPr>
            <w:r w:rsidRPr="00E80F49">
              <w:rPr>
                <w:rFonts w:eastAsia="SimSun"/>
                <w:lang w:eastAsia="ja-JP"/>
              </w:rPr>
              <w:t>38.521-3_TpAnalysisSpur(DC_3A-n79A)</w:t>
            </w:r>
            <w:r w:rsidRPr="00E80F49">
              <w:rPr>
                <w:lang w:eastAsia="ja-JP"/>
              </w:rPr>
              <w:t>_v1</w:t>
            </w:r>
            <w:r w:rsidRPr="00E80F49">
              <w:rPr>
                <w:rFonts w:eastAsia="SimSun"/>
                <w:lang w:eastAsia="ja-JP"/>
              </w:rPr>
              <w:t>.zip</w:t>
            </w:r>
          </w:p>
        </w:tc>
        <w:tc>
          <w:tcPr>
            <w:tcW w:w="2268" w:type="dxa"/>
            <w:shd w:val="clear" w:color="auto" w:fill="auto"/>
          </w:tcPr>
          <w:p w14:paraId="0E25D0E4" w14:textId="21F99F52" w:rsidR="00843710" w:rsidRPr="00E80F49" w:rsidRDefault="00843710" w:rsidP="00843710">
            <w:pPr>
              <w:pStyle w:val="TAL"/>
              <w:rPr>
                <w:rFonts w:eastAsia="SimSun"/>
                <w:lang w:eastAsia="en-US"/>
              </w:rPr>
            </w:pPr>
            <w:r w:rsidRPr="00E80F49">
              <w:rPr>
                <w:rFonts w:eastAsia="SimSun"/>
                <w:lang w:eastAsia="en-US"/>
              </w:rPr>
              <w:t>RAN5#83</w:t>
            </w:r>
          </w:p>
        </w:tc>
      </w:tr>
      <w:tr w:rsidR="00843710" w:rsidRPr="00E80F49" w14:paraId="37FF24E1" w14:textId="77777777" w:rsidTr="007D18AF">
        <w:tc>
          <w:tcPr>
            <w:tcW w:w="1668" w:type="dxa"/>
            <w:shd w:val="clear" w:color="auto" w:fill="auto"/>
          </w:tcPr>
          <w:p w14:paraId="1C1A39B4" w14:textId="400A6ADE" w:rsidR="00843710" w:rsidRPr="00E80F49" w:rsidRDefault="00843710" w:rsidP="00843710">
            <w:pPr>
              <w:pStyle w:val="TAL"/>
              <w:rPr>
                <w:rFonts w:eastAsia="SimSun"/>
                <w:lang w:eastAsia="en-US"/>
              </w:rPr>
            </w:pPr>
            <w:r w:rsidRPr="00E80F49">
              <w:rPr>
                <w:lang w:eastAsia="zh-CN"/>
              </w:rPr>
              <w:t>DC_5A_n2A</w:t>
            </w:r>
          </w:p>
        </w:tc>
        <w:tc>
          <w:tcPr>
            <w:tcW w:w="4819" w:type="dxa"/>
            <w:shd w:val="clear" w:color="auto" w:fill="auto"/>
          </w:tcPr>
          <w:p w14:paraId="352475F3" w14:textId="0061E116" w:rsidR="00843710" w:rsidRPr="00E80F49" w:rsidRDefault="004823E2" w:rsidP="00843710">
            <w:pPr>
              <w:pStyle w:val="TAL"/>
              <w:rPr>
                <w:rFonts w:eastAsia="SimSun"/>
                <w:lang w:eastAsia="ja-JP"/>
              </w:rPr>
            </w:pPr>
            <w:r>
              <w:rPr>
                <w:lang w:eastAsia="ja-JP"/>
              </w:rPr>
              <w:t>38.521-3_TpAnalysisSpur(DC_5A_n2A)_v2.zip</w:t>
            </w:r>
          </w:p>
        </w:tc>
        <w:tc>
          <w:tcPr>
            <w:tcW w:w="2268" w:type="dxa"/>
            <w:shd w:val="clear" w:color="auto" w:fill="auto"/>
          </w:tcPr>
          <w:p w14:paraId="52CDB0A9" w14:textId="40BBE260" w:rsidR="00843710" w:rsidRPr="00E80F49" w:rsidRDefault="00843710" w:rsidP="00843710">
            <w:pPr>
              <w:pStyle w:val="TAL"/>
              <w:rPr>
                <w:rFonts w:eastAsia="SimSun"/>
                <w:lang w:eastAsia="en-US"/>
              </w:rPr>
            </w:pPr>
            <w:r w:rsidRPr="00E80F49">
              <w:rPr>
                <w:rFonts w:eastAsia="SimSun"/>
              </w:rPr>
              <w:t>RAN5#</w:t>
            </w:r>
            <w:r w:rsidR="004823E2">
              <w:rPr>
                <w:rFonts w:eastAsia="SimSun"/>
              </w:rPr>
              <w:t>96</w:t>
            </w:r>
            <w:r w:rsidRPr="00E80F49">
              <w:rPr>
                <w:rFonts w:eastAsia="SimSun"/>
              </w:rPr>
              <w:t>-e</w:t>
            </w:r>
          </w:p>
        </w:tc>
      </w:tr>
      <w:tr w:rsidR="00843710" w:rsidRPr="00E80F49" w14:paraId="17376CDF" w14:textId="77777777" w:rsidTr="007D18AF">
        <w:tc>
          <w:tcPr>
            <w:tcW w:w="1668" w:type="dxa"/>
            <w:shd w:val="clear" w:color="auto" w:fill="auto"/>
          </w:tcPr>
          <w:p w14:paraId="25A41FE6" w14:textId="77777777" w:rsidR="00843710" w:rsidRPr="00E80F49" w:rsidRDefault="00843710" w:rsidP="00843710">
            <w:pPr>
              <w:pStyle w:val="TAL"/>
              <w:rPr>
                <w:lang w:eastAsia="zh-CN"/>
              </w:rPr>
            </w:pPr>
            <w:r w:rsidRPr="00E80F49">
              <w:rPr>
                <w:lang w:eastAsia="zh-CN"/>
              </w:rPr>
              <w:t>DC_5A_n66A</w:t>
            </w:r>
          </w:p>
        </w:tc>
        <w:tc>
          <w:tcPr>
            <w:tcW w:w="4819" w:type="dxa"/>
            <w:shd w:val="clear" w:color="auto" w:fill="auto"/>
          </w:tcPr>
          <w:p w14:paraId="246882CA" w14:textId="777A6D43" w:rsidR="00843710" w:rsidRPr="00E80F49" w:rsidRDefault="00843710" w:rsidP="00843710">
            <w:pPr>
              <w:pStyle w:val="TAL"/>
              <w:rPr>
                <w:lang w:eastAsia="ja-JP"/>
              </w:rPr>
            </w:pPr>
            <w:r w:rsidRPr="00E80F49">
              <w:rPr>
                <w:lang w:eastAsia="ja-JP"/>
              </w:rPr>
              <w:t>38.521-3_TpAnalysisSpur(DC_5A_n66A)_v2.zip</w:t>
            </w:r>
          </w:p>
        </w:tc>
        <w:tc>
          <w:tcPr>
            <w:tcW w:w="2268" w:type="dxa"/>
            <w:shd w:val="clear" w:color="auto" w:fill="auto"/>
          </w:tcPr>
          <w:p w14:paraId="586E36C1" w14:textId="02E86421" w:rsidR="00843710" w:rsidRPr="00E80F49" w:rsidRDefault="00843710" w:rsidP="00843710">
            <w:pPr>
              <w:pStyle w:val="TAL"/>
              <w:rPr>
                <w:lang w:eastAsia="zh-CN"/>
              </w:rPr>
            </w:pPr>
            <w:r w:rsidRPr="00E80F49">
              <w:rPr>
                <w:lang w:eastAsia="zh-CN"/>
              </w:rPr>
              <w:t>RAN5#92-e</w:t>
            </w:r>
          </w:p>
        </w:tc>
      </w:tr>
      <w:tr w:rsidR="00843710" w:rsidRPr="00E80F49" w14:paraId="7783BCA9" w14:textId="77777777" w:rsidTr="007D18AF">
        <w:tc>
          <w:tcPr>
            <w:tcW w:w="1668" w:type="dxa"/>
            <w:shd w:val="clear" w:color="auto" w:fill="auto"/>
          </w:tcPr>
          <w:p w14:paraId="5A5DFF55" w14:textId="0F06728B" w:rsidR="00843710" w:rsidRPr="00E80F49" w:rsidRDefault="00843710" w:rsidP="00843710">
            <w:pPr>
              <w:pStyle w:val="TAL"/>
              <w:rPr>
                <w:lang w:eastAsia="zh-CN"/>
              </w:rPr>
            </w:pPr>
            <w:r w:rsidRPr="00E80F49">
              <w:rPr>
                <w:lang w:eastAsia="zh-CN"/>
              </w:rPr>
              <w:t>DC_5A_n77A</w:t>
            </w:r>
          </w:p>
        </w:tc>
        <w:tc>
          <w:tcPr>
            <w:tcW w:w="4819" w:type="dxa"/>
            <w:shd w:val="clear" w:color="auto" w:fill="auto"/>
          </w:tcPr>
          <w:p w14:paraId="631950F2" w14:textId="0565024F" w:rsidR="00843710" w:rsidRPr="00E80F49" w:rsidRDefault="00843710" w:rsidP="00843710">
            <w:pPr>
              <w:pStyle w:val="TAL"/>
              <w:rPr>
                <w:lang w:eastAsia="ja-JP"/>
              </w:rPr>
            </w:pPr>
            <w:r w:rsidRPr="00E80F49">
              <w:rPr>
                <w:lang w:eastAsia="ja-JP"/>
              </w:rPr>
              <w:t>38.521-3_TpAnalysisSpur(DC_5A_n77A).zip</w:t>
            </w:r>
          </w:p>
        </w:tc>
        <w:tc>
          <w:tcPr>
            <w:tcW w:w="2268" w:type="dxa"/>
            <w:shd w:val="clear" w:color="auto" w:fill="auto"/>
          </w:tcPr>
          <w:p w14:paraId="5D433CE3" w14:textId="28560501" w:rsidR="00843710" w:rsidRPr="00E80F49" w:rsidRDefault="00843710" w:rsidP="00843710">
            <w:pPr>
              <w:pStyle w:val="TAL"/>
              <w:rPr>
                <w:lang w:eastAsia="zh-CN"/>
              </w:rPr>
            </w:pPr>
            <w:r w:rsidRPr="00E80F49">
              <w:rPr>
                <w:lang w:eastAsia="zh-CN"/>
              </w:rPr>
              <w:t>RAN5#94-e</w:t>
            </w:r>
          </w:p>
        </w:tc>
      </w:tr>
      <w:tr w:rsidR="00843710" w:rsidRPr="00E80F49" w14:paraId="4B0831D0" w14:textId="77777777" w:rsidTr="007D18AF">
        <w:tc>
          <w:tcPr>
            <w:tcW w:w="1668" w:type="dxa"/>
            <w:shd w:val="clear" w:color="auto" w:fill="auto"/>
          </w:tcPr>
          <w:p w14:paraId="445869EC"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DC_5A_n78A</w:t>
            </w:r>
          </w:p>
        </w:tc>
        <w:tc>
          <w:tcPr>
            <w:tcW w:w="4819" w:type="dxa"/>
            <w:shd w:val="clear" w:color="auto" w:fill="auto"/>
          </w:tcPr>
          <w:p w14:paraId="0EE46472" w14:textId="635B343E"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38.521-3_TpAnalysisSpur(DC_5A_n78A)_v2.zip</w:t>
            </w:r>
          </w:p>
        </w:tc>
        <w:tc>
          <w:tcPr>
            <w:tcW w:w="2268" w:type="dxa"/>
            <w:shd w:val="clear" w:color="auto" w:fill="auto"/>
          </w:tcPr>
          <w:p w14:paraId="6AEE177E" w14:textId="070AC7FE"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RAN5#92-e</w:t>
            </w:r>
          </w:p>
        </w:tc>
      </w:tr>
      <w:tr w:rsidR="00843710" w:rsidRPr="00E80F49" w14:paraId="69D1F339" w14:textId="77777777" w:rsidTr="007D18AF">
        <w:tc>
          <w:tcPr>
            <w:tcW w:w="1668" w:type="dxa"/>
            <w:shd w:val="clear" w:color="auto" w:fill="auto"/>
          </w:tcPr>
          <w:p w14:paraId="146BC7EA" w14:textId="77777777" w:rsidR="00843710" w:rsidRPr="00E80F49" w:rsidRDefault="00843710" w:rsidP="00843710">
            <w:pPr>
              <w:pStyle w:val="TAL"/>
              <w:rPr>
                <w:lang w:eastAsia="zh-CN"/>
              </w:rPr>
            </w:pPr>
            <w:r w:rsidRPr="00E80F49">
              <w:rPr>
                <w:lang w:eastAsia="zh-CN"/>
              </w:rPr>
              <w:t>DC_7A_n1A</w:t>
            </w:r>
          </w:p>
        </w:tc>
        <w:tc>
          <w:tcPr>
            <w:tcW w:w="4819" w:type="dxa"/>
            <w:shd w:val="clear" w:color="auto" w:fill="auto"/>
          </w:tcPr>
          <w:p w14:paraId="05E11D33" w14:textId="77777777" w:rsidR="00843710" w:rsidRPr="00E80F49" w:rsidRDefault="00843710" w:rsidP="00843710">
            <w:pPr>
              <w:pStyle w:val="TAL"/>
              <w:rPr>
                <w:lang w:eastAsia="ja-JP"/>
              </w:rPr>
            </w:pPr>
            <w:r w:rsidRPr="00E80F49">
              <w:rPr>
                <w:lang w:eastAsia="ja-JP"/>
              </w:rPr>
              <w:t>38.521-3_TpAnalysisSpur(DC_7A_n1A).zip</w:t>
            </w:r>
          </w:p>
        </w:tc>
        <w:tc>
          <w:tcPr>
            <w:tcW w:w="2268" w:type="dxa"/>
            <w:shd w:val="clear" w:color="auto" w:fill="auto"/>
          </w:tcPr>
          <w:p w14:paraId="2829E20E" w14:textId="43A71079" w:rsidR="00843710" w:rsidRPr="00E80F49" w:rsidRDefault="00843710" w:rsidP="00843710">
            <w:pPr>
              <w:pStyle w:val="TAL"/>
              <w:rPr>
                <w:lang w:eastAsia="zh-CN"/>
              </w:rPr>
            </w:pPr>
            <w:r w:rsidRPr="00E80F49">
              <w:rPr>
                <w:lang w:eastAsia="zh-CN"/>
              </w:rPr>
              <w:t>RAN5#88-e</w:t>
            </w:r>
          </w:p>
        </w:tc>
      </w:tr>
      <w:tr w:rsidR="00843710" w:rsidRPr="00E80F49" w14:paraId="34964F1D" w14:textId="77777777" w:rsidTr="007D18AF">
        <w:tc>
          <w:tcPr>
            <w:tcW w:w="1668" w:type="dxa"/>
            <w:shd w:val="clear" w:color="auto" w:fill="auto"/>
          </w:tcPr>
          <w:p w14:paraId="36E38F06" w14:textId="47D0E571" w:rsidR="00843710" w:rsidRPr="00E80F49" w:rsidRDefault="00843710" w:rsidP="00843710">
            <w:pPr>
              <w:pStyle w:val="TAL"/>
              <w:rPr>
                <w:lang w:eastAsia="zh-CN"/>
              </w:rPr>
            </w:pPr>
            <w:r w:rsidRPr="00E80F49">
              <w:rPr>
                <w:lang w:eastAsia="zh-CN"/>
              </w:rPr>
              <w:t>DC_7A_n3A</w:t>
            </w:r>
          </w:p>
        </w:tc>
        <w:tc>
          <w:tcPr>
            <w:tcW w:w="4819" w:type="dxa"/>
            <w:shd w:val="clear" w:color="auto" w:fill="auto"/>
          </w:tcPr>
          <w:p w14:paraId="52F2B6EA" w14:textId="7D430D91" w:rsidR="00843710" w:rsidRPr="00E80F49" w:rsidRDefault="00843710" w:rsidP="00843710">
            <w:pPr>
              <w:pStyle w:val="TAL"/>
              <w:rPr>
                <w:lang w:eastAsia="ja-JP"/>
              </w:rPr>
            </w:pPr>
            <w:r w:rsidRPr="00E80F49">
              <w:rPr>
                <w:lang w:eastAsia="ja-JP"/>
              </w:rPr>
              <w:t>38.521-3_TpAnalysisSpur(DC_7A_n3A)</w:t>
            </w:r>
            <w:r>
              <w:rPr>
                <w:lang w:eastAsia="ja-JP"/>
              </w:rPr>
              <w:t>_v1</w:t>
            </w:r>
            <w:r w:rsidRPr="00E80F49">
              <w:rPr>
                <w:lang w:eastAsia="ja-JP"/>
              </w:rPr>
              <w:t>.zip</w:t>
            </w:r>
          </w:p>
        </w:tc>
        <w:tc>
          <w:tcPr>
            <w:tcW w:w="2268" w:type="dxa"/>
            <w:shd w:val="clear" w:color="auto" w:fill="auto"/>
          </w:tcPr>
          <w:p w14:paraId="446011C3" w14:textId="7376651B"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06750FCB" w14:textId="77777777" w:rsidTr="007D18AF">
        <w:tc>
          <w:tcPr>
            <w:tcW w:w="1668" w:type="dxa"/>
            <w:shd w:val="clear" w:color="auto" w:fill="auto"/>
          </w:tcPr>
          <w:p w14:paraId="3D95EDCB" w14:textId="52EB973E" w:rsidR="00843710" w:rsidRPr="00E80F49" w:rsidRDefault="00843710" w:rsidP="00843710">
            <w:pPr>
              <w:pStyle w:val="TAL"/>
              <w:rPr>
                <w:lang w:eastAsia="zh-CN"/>
              </w:rPr>
            </w:pPr>
            <w:r w:rsidRPr="00E80F49">
              <w:rPr>
                <w:rFonts w:eastAsia="SimSun"/>
              </w:rPr>
              <w:t>DC_7A_5A</w:t>
            </w:r>
          </w:p>
        </w:tc>
        <w:tc>
          <w:tcPr>
            <w:tcW w:w="4819" w:type="dxa"/>
            <w:shd w:val="clear" w:color="auto" w:fill="auto"/>
          </w:tcPr>
          <w:p w14:paraId="3BD064A8" w14:textId="33160E59" w:rsidR="00843710" w:rsidRPr="00E80F49" w:rsidRDefault="00843710" w:rsidP="00843710">
            <w:pPr>
              <w:pStyle w:val="TAL"/>
              <w:rPr>
                <w:lang w:eastAsia="ja-JP"/>
              </w:rPr>
            </w:pPr>
            <w:r w:rsidRPr="00E80F49">
              <w:rPr>
                <w:rFonts w:eastAsia="SimSun"/>
                <w:lang w:eastAsia="ja-JP"/>
              </w:rPr>
              <w:t>38.521-3_TpAnalysisSpur(DC_7A_n5A).zip</w:t>
            </w:r>
          </w:p>
        </w:tc>
        <w:tc>
          <w:tcPr>
            <w:tcW w:w="2268" w:type="dxa"/>
            <w:shd w:val="clear" w:color="auto" w:fill="auto"/>
          </w:tcPr>
          <w:p w14:paraId="44B247B0" w14:textId="2011BA04" w:rsidR="00843710" w:rsidRPr="00E80F49" w:rsidRDefault="00843710" w:rsidP="00843710">
            <w:pPr>
              <w:pStyle w:val="TAL"/>
              <w:rPr>
                <w:lang w:eastAsia="zh-CN"/>
              </w:rPr>
            </w:pPr>
            <w:r w:rsidRPr="00E80F49">
              <w:rPr>
                <w:rFonts w:eastAsia="SimSun"/>
              </w:rPr>
              <w:t>RAN5#94-e</w:t>
            </w:r>
          </w:p>
        </w:tc>
      </w:tr>
      <w:tr w:rsidR="00843710" w:rsidRPr="00E80F49" w14:paraId="7E4B10BB" w14:textId="77777777" w:rsidTr="007D18AF">
        <w:tc>
          <w:tcPr>
            <w:tcW w:w="1668" w:type="dxa"/>
            <w:shd w:val="clear" w:color="auto" w:fill="auto"/>
          </w:tcPr>
          <w:p w14:paraId="0715CCBD" w14:textId="0EE5796A" w:rsidR="00843710" w:rsidRPr="00E80F49" w:rsidRDefault="00843710" w:rsidP="00843710">
            <w:pPr>
              <w:pStyle w:val="TAL"/>
              <w:rPr>
                <w:rFonts w:eastAsia="SimSun"/>
              </w:rPr>
            </w:pPr>
            <w:r w:rsidRPr="00E80F49">
              <w:rPr>
                <w:rFonts w:eastAsia="SimSun"/>
              </w:rPr>
              <w:t>DC_7A_n8A</w:t>
            </w:r>
          </w:p>
        </w:tc>
        <w:tc>
          <w:tcPr>
            <w:tcW w:w="4819" w:type="dxa"/>
            <w:shd w:val="clear" w:color="auto" w:fill="auto"/>
          </w:tcPr>
          <w:p w14:paraId="6A5C2D86" w14:textId="146FA210" w:rsidR="00843710" w:rsidRPr="00E80F49" w:rsidRDefault="00843710" w:rsidP="00843710">
            <w:pPr>
              <w:pStyle w:val="TAL"/>
              <w:rPr>
                <w:rFonts w:eastAsia="SimSun"/>
                <w:lang w:eastAsia="ja-JP"/>
              </w:rPr>
            </w:pPr>
            <w:r w:rsidRPr="00E80F49">
              <w:rPr>
                <w:rFonts w:eastAsia="SimSun"/>
                <w:lang w:eastAsia="ja-JP"/>
              </w:rPr>
              <w:t>38.521-3_TpAnalysisSpur(DC_7A_n8A).zip</w:t>
            </w:r>
          </w:p>
        </w:tc>
        <w:tc>
          <w:tcPr>
            <w:tcW w:w="2268" w:type="dxa"/>
            <w:shd w:val="clear" w:color="auto" w:fill="auto"/>
          </w:tcPr>
          <w:p w14:paraId="6D4B56BA" w14:textId="6319F302" w:rsidR="00843710" w:rsidRPr="00E80F49" w:rsidRDefault="00843710" w:rsidP="00843710">
            <w:pPr>
              <w:pStyle w:val="TAL"/>
              <w:rPr>
                <w:rFonts w:eastAsia="SimSun"/>
              </w:rPr>
            </w:pPr>
            <w:r w:rsidRPr="00E80F49">
              <w:rPr>
                <w:rFonts w:eastAsia="SimSun"/>
              </w:rPr>
              <w:t>RAN5#95-e</w:t>
            </w:r>
          </w:p>
        </w:tc>
      </w:tr>
      <w:tr w:rsidR="00843710" w:rsidRPr="00E80F49" w14:paraId="7B239B18" w14:textId="77777777" w:rsidTr="007D18AF">
        <w:tc>
          <w:tcPr>
            <w:tcW w:w="1668" w:type="dxa"/>
            <w:shd w:val="clear" w:color="auto" w:fill="auto"/>
          </w:tcPr>
          <w:p w14:paraId="72DD59A3" w14:textId="3B54313B" w:rsidR="00843710" w:rsidRPr="00E80F49" w:rsidRDefault="00843710" w:rsidP="00843710">
            <w:pPr>
              <w:pStyle w:val="TAL"/>
              <w:rPr>
                <w:lang w:eastAsia="zh-CN"/>
              </w:rPr>
            </w:pPr>
            <w:r w:rsidRPr="00E80F49">
              <w:rPr>
                <w:rFonts w:eastAsia="SimSun"/>
                <w:lang w:eastAsia="en-US"/>
              </w:rPr>
              <w:t>DC_7A_n28A</w:t>
            </w:r>
          </w:p>
        </w:tc>
        <w:tc>
          <w:tcPr>
            <w:tcW w:w="4819" w:type="dxa"/>
            <w:shd w:val="clear" w:color="auto" w:fill="auto"/>
          </w:tcPr>
          <w:p w14:paraId="30C4B947" w14:textId="27F18A30" w:rsidR="00843710" w:rsidRPr="00E80F49" w:rsidRDefault="00843710" w:rsidP="00843710">
            <w:pPr>
              <w:pStyle w:val="TAL"/>
              <w:rPr>
                <w:lang w:eastAsia="ja-JP"/>
              </w:rPr>
            </w:pPr>
            <w:r w:rsidRPr="00E80F49">
              <w:rPr>
                <w:rFonts w:eastAsia="SimSun"/>
                <w:lang w:eastAsia="ja-JP"/>
              </w:rPr>
              <w:t>38.521-3_TpAnalysisSpur(DC_7A_n28A).zip</w:t>
            </w:r>
          </w:p>
        </w:tc>
        <w:tc>
          <w:tcPr>
            <w:tcW w:w="2268" w:type="dxa"/>
            <w:shd w:val="clear" w:color="auto" w:fill="auto"/>
          </w:tcPr>
          <w:p w14:paraId="0604A466" w14:textId="758C7F78" w:rsidR="00843710" w:rsidRPr="00E80F49" w:rsidRDefault="00843710" w:rsidP="00843710">
            <w:pPr>
              <w:pStyle w:val="TAL"/>
              <w:rPr>
                <w:lang w:eastAsia="zh-CN"/>
              </w:rPr>
            </w:pPr>
            <w:r w:rsidRPr="00E80F49">
              <w:rPr>
                <w:rFonts w:eastAsia="SimSun"/>
                <w:lang w:eastAsia="en-US"/>
              </w:rPr>
              <w:t>RAN5#92-e</w:t>
            </w:r>
          </w:p>
        </w:tc>
      </w:tr>
      <w:tr w:rsidR="00843710" w:rsidRPr="00E80F49" w14:paraId="72A3A79E" w14:textId="77777777" w:rsidTr="007D18AF">
        <w:tc>
          <w:tcPr>
            <w:tcW w:w="1668" w:type="dxa"/>
            <w:shd w:val="clear" w:color="auto" w:fill="auto"/>
          </w:tcPr>
          <w:p w14:paraId="366CBE21"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DC_7A_n66A</w:t>
            </w:r>
          </w:p>
        </w:tc>
        <w:tc>
          <w:tcPr>
            <w:tcW w:w="4819" w:type="dxa"/>
            <w:shd w:val="clear" w:color="auto" w:fill="auto"/>
          </w:tcPr>
          <w:p w14:paraId="04C6CB76" w14:textId="77777777"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38.521-3_TpAnalysisSpur(DC_7A_n66A).zip</w:t>
            </w:r>
          </w:p>
        </w:tc>
        <w:tc>
          <w:tcPr>
            <w:tcW w:w="2268" w:type="dxa"/>
            <w:shd w:val="clear" w:color="auto" w:fill="auto"/>
          </w:tcPr>
          <w:p w14:paraId="59782EAE" w14:textId="2A032671"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RAN5#88-e</w:t>
            </w:r>
          </w:p>
        </w:tc>
      </w:tr>
      <w:tr w:rsidR="00843710" w:rsidRPr="00E80F49" w14:paraId="314062B6" w14:textId="77777777" w:rsidTr="007D18AF">
        <w:tc>
          <w:tcPr>
            <w:tcW w:w="1668" w:type="dxa"/>
            <w:shd w:val="clear" w:color="auto" w:fill="auto"/>
          </w:tcPr>
          <w:p w14:paraId="0B625382" w14:textId="77777777" w:rsidR="00843710" w:rsidRPr="00E80F49" w:rsidRDefault="00843710" w:rsidP="00843710">
            <w:pPr>
              <w:pStyle w:val="TAL"/>
              <w:rPr>
                <w:b/>
              </w:rPr>
            </w:pPr>
            <w:r w:rsidRPr="00E80F49">
              <w:rPr>
                <w:lang w:eastAsia="zh-CN"/>
              </w:rPr>
              <w:t>DC_7A_n78A</w:t>
            </w:r>
          </w:p>
        </w:tc>
        <w:tc>
          <w:tcPr>
            <w:tcW w:w="4819" w:type="dxa"/>
            <w:shd w:val="clear" w:color="auto" w:fill="auto"/>
          </w:tcPr>
          <w:p w14:paraId="562A667C" w14:textId="1A0E5D17" w:rsidR="00843710" w:rsidRPr="00E80F49" w:rsidRDefault="00843710" w:rsidP="00843710">
            <w:pPr>
              <w:pStyle w:val="TAL"/>
              <w:rPr>
                <w:b/>
              </w:rPr>
            </w:pPr>
            <w:r w:rsidRPr="00E80F49">
              <w:rPr>
                <w:lang w:eastAsia="ja-JP"/>
              </w:rPr>
              <w:t>38.521-3_TpAnalysisSpur(DC_7A_n78A)_v1.zip</w:t>
            </w:r>
          </w:p>
        </w:tc>
        <w:tc>
          <w:tcPr>
            <w:tcW w:w="2268" w:type="dxa"/>
            <w:shd w:val="clear" w:color="auto" w:fill="auto"/>
          </w:tcPr>
          <w:p w14:paraId="33AA8F18" w14:textId="55E67CAA" w:rsidR="00843710" w:rsidRPr="00E80F49" w:rsidRDefault="00843710" w:rsidP="00843710">
            <w:pPr>
              <w:pStyle w:val="TAL"/>
              <w:rPr>
                <w:b/>
              </w:rPr>
            </w:pPr>
            <w:r w:rsidRPr="00E80F49">
              <w:rPr>
                <w:lang w:eastAsia="zh-CN"/>
              </w:rPr>
              <w:t>RAN5#92-e</w:t>
            </w:r>
          </w:p>
        </w:tc>
      </w:tr>
      <w:tr w:rsidR="00843710" w:rsidRPr="00E80F49" w14:paraId="2443C96D" w14:textId="77777777" w:rsidTr="007D18AF">
        <w:tc>
          <w:tcPr>
            <w:tcW w:w="1668" w:type="dxa"/>
            <w:shd w:val="clear" w:color="auto" w:fill="auto"/>
          </w:tcPr>
          <w:p w14:paraId="0E17B58A" w14:textId="77777777" w:rsidR="00843710" w:rsidRPr="00E80F49" w:rsidRDefault="00843710" w:rsidP="00843710">
            <w:pPr>
              <w:pStyle w:val="TAL"/>
              <w:rPr>
                <w:lang w:eastAsia="zh-CN"/>
              </w:rPr>
            </w:pPr>
            <w:r w:rsidRPr="00E80F49">
              <w:rPr>
                <w:lang w:eastAsia="zh-CN"/>
              </w:rPr>
              <w:t>DC_8A_n1A</w:t>
            </w:r>
          </w:p>
        </w:tc>
        <w:tc>
          <w:tcPr>
            <w:tcW w:w="4819" w:type="dxa"/>
            <w:shd w:val="clear" w:color="auto" w:fill="auto"/>
          </w:tcPr>
          <w:p w14:paraId="3E9C254E" w14:textId="77777777" w:rsidR="00843710" w:rsidRPr="00E80F49" w:rsidRDefault="00843710" w:rsidP="00843710">
            <w:pPr>
              <w:pStyle w:val="TAL"/>
              <w:rPr>
                <w:lang w:eastAsia="ja-JP"/>
              </w:rPr>
            </w:pPr>
            <w:r w:rsidRPr="00E80F49">
              <w:rPr>
                <w:lang w:eastAsia="ja-JP"/>
              </w:rPr>
              <w:t>38.521-3_TpAnalysisSpur(DC_8A_n1A).zip</w:t>
            </w:r>
          </w:p>
        </w:tc>
        <w:tc>
          <w:tcPr>
            <w:tcW w:w="2268" w:type="dxa"/>
            <w:shd w:val="clear" w:color="auto" w:fill="auto"/>
          </w:tcPr>
          <w:p w14:paraId="075007B1" w14:textId="064967C5" w:rsidR="00843710" w:rsidRPr="00E80F49" w:rsidRDefault="00843710" w:rsidP="00843710">
            <w:pPr>
              <w:pStyle w:val="TAL"/>
              <w:rPr>
                <w:lang w:eastAsia="zh-CN"/>
              </w:rPr>
            </w:pPr>
            <w:r w:rsidRPr="00E80F49">
              <w:rPr>
                <w:lang w:eastAsia="zh-CN"/>
              </w:rPr>
              <w:t>RAN5#88-e</w:t>
            </w:r>
          </w:p>
        </w:tc>
      </w:tr>
      <w:tr w:rsidR="00843710" w:rsidRPr="00E80F49" w14:paraId="3E21FC57" w14:textId="77777777" w:rsidTr="007D18AF">
        <w:tc>
          <w:tcPr>
            <w:tcW w:w="1668" w:type="dxa"/>
            <w:shd w:val="clear" w:color="auto" w:fill="auto"/>
          </w:tcPr>
          <w:p w14:paraId="6D60C025" w14:textId="08D93B12" w:rsidR="00843710" w:rsidRPr="00E80F49" w:rsidRDefault="00843710" w:rsidP="00843710">
            <w:pPr>
              <w:pStyle w:val="TAL"/>
              <w:rPr>
                <w:lang w:eastAsia="zh-CN"/>
              </w:rPr>
            </w:pPr>
            <w:r w:rsidRPr="00E80F49">
              <w:rPr>
                <w:lang w:eastAsia="zh-CN"/>
              </w:rPr>
              <w:t>DC_8A_n3A</w:t>
            </w:r>
          </w:p>
        </w:tc>
        <w:tc>
          <w:tcPr>
            <w:tcW w:w="4819" w:type="dxa"/>
            <w:shd w:val="clear" w:color="auto" w:fill="auto"/>
          </w:tcPr>
          <w:p w14:paraId="33B84E44" w14:textId="491E9428" w:rsidR="00843710" w:rsidRPr="00E80F49" w:rsidRDefault="00843710" w:rsidP="00843710">
            <w:pPr>
              <w:pStyle w:val="TAL"/>
              <w:rPr>
                <w:lang w:eastAsia="ja-JP"/>
              </w:rPr>
            </w:pPr>
            <w:r w:rsidRPr="00E80F49">
              <w:rPr>
                <w:lang w:eastAsia="ja-JP"/>
              </w:rPr>
              <w:t>38.521-3_TpAnalysisSpur(DC_8A_n3A)_</w:t>
            </w:r>
            <w:r>
              <w:rPr>
                <w:lang w:eastAsia="ja-JP"/>
              </w:rPr>
              <w:t>v2</w:t>
            </w:r>
            <w:r w:rsidRPr="00E80F49">
              <w:rPr>
                <w:lang w:eastAsia="ja-JP"/>
              </w:rPr>
              <w:t>.zip</w:t>
            </w:r>
          </w:p>
        </w:tc>
        <w:tc>
          <w:tcPr>
            <w:tcW w:w="2268" w:type="dxa"/>
            <w:shd w:val="clear" w:color="auto" w:fill="auto"/>
          </w:tcPr>
          <w:p w14:paraId="409F663D" w14:textId="26E4C7B1"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7CC35614" w14:textId="77777777" w:rsidTr="007D18AF">
        <w:tc>
          <w:tcPr>
            <w:tcW w:w="1668" w:type="dxa"/>
            <w:shd w:val="clear" w:color="auto" w:fill="auto"/>
          </w:tcPr>
          <w:p w14:paraId="7A1C5909" w14:textId="4E72D031" w:rsidR="00843710" w:rsidRPr="00E80F49" w:rsidRDefault="00843710" w:rsidP="00843710">
            <w:pPr>
              <w:pStyle w:val="TAL"/>
              <w:rPr>
                <w:lang w:eastAsia="zh-CN"/>
              </w:rPr>
            </w:pPr>
            <w:r w:rsidRPr="00E80F49">
              <w:rPr>
                <w:lang w:eastAsia="zh-CN"/>
              </w:rPr>
              <w:t>DC_8A_n20A</w:t>
            </w:r>
          </w:p>
        </w:tc>
        <w:tc>
          <w:tcPr>
            <w:tcW w:w="4819" w:type="dxa"/>
            <w:shd w:val="clear" w:color="auto" w:fill="auto"/>
          </w:tcPr>
          <w:p w14:paraId="2C909BBE" w14:textId="081C0AEB" w:rsidR="00843710" w:rsidRPr="00E80F49" w:rsidRDefault="00843710" w:rsidP="00843710">
            <w:pPr>
              <w:pStyle w:val="TAL"/>
              <w:rPr>
                <w:lang w:eastAsia="ja-JP"/>
              </w:rPr>
            </w:pPr>
            <w:r w:rsidRPr="00E80F49">
              <w:rPr>
                <w:lang w:eastAsia="ja-JP"/>
              </w:rPr>
              <w:t>38.521-3_TpAnalysisSpur(DC_8A_n20A)</w:t>
            </w:r>
            <w:r>
              <w:rPr>
                <w:lang w:eastAsia="ja-JP"/>
              </w:rPr>
              <w:t>_v1</w:t>
            </w:r>
            <w:r w:rsidRPr="00E80F49">
              <w:rPr>
                <w:lang w:eastAsia="ja-JP"/>
              </w:rPr>
              <w:t>.zip</w:t>
            </w:r>
          </w:p>
        </w:tc>
        <w:tc>
          <w:tcPr>
            <w:tcW w:w="2268" w:type="dxa"/>
            <w:shd w:val="clear" w:color="auto" w:fill="auto"/>
          </w:tcPr>
          <w:p w14:paraId="42B38A09" w14:textId="38064E74"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2F7D5AA4" w14:textId="77777777" w:rsidTr="007D18AF">
        <w:tc>
          <w:tcPr>
            <w:tcW w:w="1668" w:type="dxa"/>
            <w:shd w:val="clear" w:color="auto" w:fill="auto"/>
          </w:tcPr>
          <w:p w14:paraId="066597D7" w14:textId="34DF348F" w:rsidR="00843710" w:rsidRPr="00E80F49" w:rsidRDefault="00843710" w:rsidP="00843710">
            <w:pPr>
              <w:pStyle w:val="TAL"/>
              <w:rPr>
                <w:lang w:eastAsia="zh-CN"/>
              </w:rPr>
            </w:pPr>
            <w:r w:rsidRPr="00E80F49">
              <w:rPr>
                <w:lang w:eastAsia="zh-CN"/>
              </w:rPr>
              <w:t>DC_8A_n28A</w:t>
            </w:r>
          </w:p>
        </w:tc>
        <w:tc>
          <w:tcPr>
            <w:tcW w:w="4819" w:type="dxa"/>
            <w:shd w:val="clear" w:color="auto" w:fill="auto"/>
          </w:tcPr>
          <w:p w14:paraId="027EBD25" w14:textId="71F02B43" w:rsidR="00843710" w:rsidRPr="00E80F49" w:rsidRDefault="00843710" w:rsidP="00843710">
            <w:pPr>
              <w:pStyle w:val="TAL"/>
              <w:rPr>
                <w:lang w:eastAsia="ja-JP"/>
              </w:rPr>
            </w:pPr>
            <w:r w:rsidRPr="00E80F49">
              <w:rPr>
                <w:lang w:eastAsia="ja-JP"/>
              </w:rPr>
              <w:t>38.521-3_TpAnalysisSpur(DC_8A_n28A).zip</w:t>
            </w:r>
          </w:p>
        </w:tc>
        <w:tc>
          <w:tcPr>
            <w:tcW w:w="2268" w:type="dxa"/>
            <w:shd w:val="clear" w:color="auto" w:fill="auto"/>
          </w:tcPr>
          <w:p w14:paraId="532AE418" w14:textId="64FC7F05" w:rsidR="00843710" w:rsidRPr="00E80F49" w:rsidRDefault="00843710" w:rsidP="00843710">
            <w:pPr>
              <w:pStyle w:val="TAL"/>
              <w:rPr>
                <w:lang w:eastAsia="zh-CN"/>
              </w:rPr>
            </w:pPr>
            <w:r w:rsidRPr="00E80F49">
              <w:rPr>
                <w:lang w:eastAsia="zh-CN"/>
              </w:rPr>
              <w:t>RAN5#95-e</w:t>
            </w:r>
          </w:p>
        </w:tc>
      </w:tr>
      <w:tr w:rsidR="00843710" w:rsidRPr="00E80F49" w14:paraId="3F282F0A"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843710" w:rsidRPr="00E80F49" w:rsidRDefault="00843710" w:rsidP="00843710">
            <w:pPr>
              <w:pStyle w:val="TAL"/>
              <w:rPr>
                <w:rFonts w:eastAsia="SimSun"/>
                <w:lang w:eastAsia="en-US"/>
              </w:rPr>
            </w:pPr>
            <w:r w:rsidRPr="00E80F49">
              <w:rPr>
                <w:rFonts w:eastAsia="SimSun"/>
                <w:lang w:eastAsia="en-US"/>
              </w:rPr>
              <w:t>DC_8A_n41A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D79D57" w14:textId="0543D5D3" w:rsidR="00843710" w:rsidRPr="00E80F49" w:rsidRDefault="00843710" w:rsidP="00843710">
            <w:pPr>
              <w:pStyle w:val="TAL"/>
              <w:rPr>
                <w:rFonts w:eastAsia="SimSun"/>
                <w:lang w:eastAsia="ja-JP"/>
              </w:rPr>
            </w:pPr>
            <w:r w:rsidRPr="00E80F49">
              <w:rPr>
                <w:rFonts w:eastAsia="SimSun"/>
                <w:lang w:eastAsia="ja-JP"/>
              </w:rPr>
              <w:t>38.521-3_TpAnalysisSpur(DC_8A_n41A)_v3.zip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F80F" w14:textId="6D97D39C" w:rsidR="00843710" w:rsidRPr="00E80F49" w:rsidRDefault="00843710" w:rsidP="00843710">
            <w:pPr>
              <w:pStyle w:val="TAL"/>
              <w:rPr>
                <w:rFonts w:eastAsia="SimSun"/>
                <w:lang w:eastAsia="en-US"/>
              </w:rPr>
            </w:pPr>
            <w:r w:rsidRPr="00E80F49">
              <w:rPr>
                <w:rFonts w:eastAsia="SimSun"/>
                <w:lang w:eastAsia="en-US"/>
              </w:rPr>
              <w:t>RAN5#</w:t>
            </w:r>
            <w:r>
              <w:rPr>
                <w:rFonts w:eastAsia="SimSun"/>
              </w:rPr>
              <w:t>96-e</w:t>
            </w:r>
          </w:p>
        </w:tc>
      </w:tr>
      <w:tr w:rsidR="00843710" w:rsidRPr="00E80F49" w14:paraId="605CF44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843710" w:rsidRPr="00E80F49" w:rsidRDefault="00843710" w:rsidP="00843710">
            <w:pPr>
              <w:pStyle w:val="TAL"/>
              <w:rPr>
                <w:rFonts w:eastAsia="SimSun"/>
                <w:lang w:eastAsia="en-US"/>
              </w:rPr>
            </w:pPr>
            <w:r w:rsidRPr="00E80F49">
              <w:rPr>
                <w:rFonts w:eastAsia="Malgun Gothic"/>
                <w:lang w:eastAsia="zh-CN"/>
              </w:rPr>
              <w:t>DC_</w:t>
            </w:r>
            <w:r w:rsidRPr="00E80F49">
              <w:rPr>
                <w:rFonts w:eastAsia="Malgun Gothic"/>
                <w:lang w:eastAsia="ja-JP"/>
              </w:rPr>
              <w:t>8A_n77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843710" w:rsidRPr="00E80F49" w:rsidRDefault="00843710" w:rsidP="00843710">
            <w:pPr>
              <w:pStyle w:val="TAL"/>
              <w:rPr>
                <w:rFonts w:eastAsia="SimSun"/>
                <w:lang w:eastAsia="ja-JP"/>
              </w:rPr>
            </w:pPr>
            <w:r w:rsidRPr="00E80F49">
              <w:rPr>
                <w:rFonts w:eastAsia="Malgun Gothic"/>
                <w:lang w:eastAsia="ja-JP"/>
              </w:rPr>
              <w:t>38.521-3_TpAnalysisSpur(DC_8A_n77A)_v1.zip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FDB6DC" w14:textId="749DEA33" w:rsidR="00843710" w:rsidRPr="00E80F49" w:rsidRDefault="00843710" w:rsidP="00843710">
            <w:pPr>
              <w:pStyle w:val="TAL"/>
              <w:rPr>
                <w:rFonts w:eastAsia="SimSun"/>
                <w:lang w:eastAsia="en-US"/>
              </w:rPr>
            </w:pPr>
            <w:r w:rsidRPr="00E80F49">
              <w:rPr>
                <w:rFonts w:eastAsia="Malgun Gothic"/>
                <w:lang w:eastAsia="zh-CN"/>
              </w:rPr>
              <w:t>RAN5#91-e</w:t>
            </w:r>
          </w:p>
        </w:tc>
      </w:tr>
      <w:tr w:rsidR="00843710" w:rsidRPr="00E80F49" w14:paraId="5360150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8A_n78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38.521-3_TpAnalysisSpur(DC_8A_n78A)_v1.zip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RAN5#93-e</w:t>
            </w:r>
          </w:p>
        </w:tc>
      </w:tr>
      <w:tr w:rsidR="00843710" w:rsidRPr="00E80F49" w14:paraId="3B4C9F4F"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74E6A95A"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5F7E0A08"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38.521-3_TpAnalysisSpur(DC_11A_n79A)_v1.zip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59590A" w:rsidRPr="00E80F49" w14:paraId="2627774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59590A" w:rsidRPr="00E80F49" w:rsidRDefault="0059590A" w:rsidP="0059590A">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12A_n2</w:t>
            </w:r>
            <w:r>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17E352" w14:textId="7CC9C1BE" w:rsidR="0059590A" w:rsidRPr="00E80F49" w:rsidRDefault="0059590A" w:rsidP="0059590A">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38.521-3_TpAnalysisSpur(DC_12A_n2A).zip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2788F8A" w14:textId="631A9639" w:rsidR="0059590A" w:rsidRPr="00E80F49" w:rsidRDefault="0059590A" w:rsidP="0059590A">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RAN5#98</w:t>
            </w:r>
          </w:p>
        </w:tc>
      </w:tr>
      <w:tr w:rsidR="00843710" w:rsidRPr="00E80F49" w14:paraId="4DBF460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12A_n66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38.521-3_TpAnalysisSpur(DC_12A_n66A)_v1.zip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RAN5#91-e</w:t>
            </w:r>
          </w:p>
        </w:tc>
      </w:tr>
      <w:tr w:rsidR="00843710" w:rsidRPr="00E80F49" w14:paraId="4DF21FE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843710" w:rsidRPr="00E80F49" w:rsidRDefault="00843710" w:rsidP="00843710">
            <w:pPr>
              <w:pStyle w:val="TAL"/>
            </w:pPr>
            <w:r w:rsidRPr="00E80F49">
              <w:rPr>
                <w:lang w:eastAsia="zh-CN"/>
              </w:rPr>
              <w:t>DC_12A_n78A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843710" w:rsidRPr="00E80F49" w:rsidRDefault="00843710" w:rsidP="00843710">
            <w:pPr>
              <w:pStyle w:val="TAL"/>
              <w:rPr>
                <w:lang w:eastAsia="ja-JP"/>
              </w:rPr>
            </w:pPr>
            <w:r w:rsidRPr="00E80F49">
              <w:rPr>
                <w:lang w:eastAsia="ja-JP"/>
              </w:rPr>
              <w:t>38.521-3_TpAnalysisSpur(DC_12A_n78A)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843710" w:rsidRPr="00E80F49" w:rsidRDefault="00843710" w:rsidP="00843710">
            <w:pPr>
              <w:pStyle w:val="TAL"/>
            </w:pPr>
            <w:r w:rsidRPr="00E80F49">
              <w:rPr>
                <w:lang w:eastAsia="zh-CN"/>
              </w:rPr>
              <w:t>RAN5#92-e</w:t>
            </w:r>
          </w:p>
        </w:tc>
      </w:tr>
      <w:tr w:rsidR="00843710" w:rsidRPr="00E80F49" w14:paraId="59D28B05"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843710" w:rsidRPr="00E80F49" w:rsidRDefault="00843710" w:rsidP="00843710">
            <w:pPr>
              <w:pStyle w:val="TAL"/>
              <w:rPr>
                <w:lang w:eastAsia="zh-CN"/>
              </w:rPr>
            </w:pPr>
            <w:r w:rsidRPr="00E80F49">
              <w:rPr>
                <w:rFonts w:eastAsia="Malgun Gothic"/>
                <w:lang w:eastAsia="zh-CN"/>
              </w:rPr>
              <w:t>DC_</w:t>
            </w:r>
            <w:r w:rsidRPr="00E80F49">
              <w:rPr>
                <w:rFonts w:eastAsia="Malgun Gothic"/>
                <w:lang w:eastAsia="ja-JP"/>
              </w:rPr>
              <w:t>13A_n2</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A8A2AA8" w14:textId="2690784B" w:rsidR="00843710" w:rsidRPr="00E80F49" w:rsidRDefault="00843710" w:rsidP="00843710">
            <w:pPr>
              <w:pStyle w:val="TAL"/>
              <w:rPr>
                <w:lang w:eastAsia="ja-JP"/>
              </w:rPr>
            </w:pPr>
            <w:r w:rsidRPr="00E80F49">
              <w:rPr>
                <w:rFonts w:eastAsia="Malgun Gothic"/>
                <w:lang w:eastAsia="ja-JP"/>
              </w:rPr>
              <w:t>38.521-3_TpAnalysisSpur(DC_13A_n2A)_</w:t>
            </w:r>
            <w:r>
              <w:rPr>
                <w:rFonts w:eastAsia="Malgun Gothic"/>
                <w:lang w:eastAsia="ja-JP"/>
              </w:rPr>
              <w:t>v3</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934534" w14:textId="7E07333F" w:rsidR="00843710" w:rsidRPr="00E80F49" w:rsidRDefault="00843710" w:rsidP="00843710">
            <w:pPr>
              <w:pStyle w:val="TAL"/>
              <w:rPr>
                <w:lang w:eastAsia="zh-CN"/>
              </w:rPr>
            </w:pPr>
            <w:r w:rsidRPr="00E80F49">
              <w:rPr>
                <w:rFonts w:eastAsia="Malgun Gothic"/>
                <w:lang w:eastAsia="zh-CN"/>
              </w:rPr>
              <w:t>RAN5#</w:t>
            </w:r>
            <w:r>
              <w:rPr>
                <w:rFonts w:eastAsia="Malgun Gothic"/>
                <w:lang w:eastAsia="zh-CN"/>
              </w:rPr>
              <w:t>96-e</w:t>
            </w:r>
          </w:p>
        </w:tc>
      </w:tr>
      <w:tr w:rsidR="00843710" w:rsidRPr="00E80F49" w14:paraId="1E34FC0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13A_n66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38.521-3_TpAnalysisSpur(DC_13A_n66A).zip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843710" w:rsidRPr="00E80F49" w14:paraId="6B82044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843710" w:rsidRPr="00E80F49" w:rsidRDefault="00843710" w:rsidP="00843710">
            <w:pPr>
              <w:pStyle w:val="TAL"/>
              <w:rPr>
                <w:rFonts w:eastAsia="Malgun Gothic"/>
                <w:lang w:eastAsia="zh-CN"/>
              </w:rPr>
            </w:pPr>
            <w:r w:rsidRPr="00E80F49">
              <w:rPr>
                <w:lang w:eastAsia="zh-CN"/>
              </w:rPr>
              <w:t>DC_13A_n77A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7A0C74A" w14:textId="3588CA90" w:rsidR="00843710" w:rsidRPr="00E80F49" w:rsidRDefault="00843710" w:rsidP="00843710">
            <w:pPr>
              <w:pStyle w:val="TAL"/>
              <w:rPr>
                <w:rFonts w:eastAsia="Malgun Gothic"/>
                <w:lang w:eastAsia="ja-JP"/>
              </w:rPr>
            </w:pPr>
            <w:r w:rsidRPr="00E80F49">
              <w:rPr>
                <w:lang w:eastAsia="ja-JP"/>
              </w:rPr>
              <w:t>38.521-3_TpAnalysisSpur(DC_13A_n77A).zip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0A483B" w14:textId="1914930D" w:rsidR="00843710" w:rsidRPr="00E80F49" w:rsidRDefault="00843710" w:rsidP="00843710">
            <w:pPr>
              <w:pStyle w:val="TAL"/>
              <w:rPr>
                <w:rFonts w:eastAsia="Malgun Gothic"/>
                <w:lang w:eastAsia="zh-CN"/>
              </w:rPr>
            </w:pPr>
            <w:r w:rsidRPr="00E80F49">
              <w:rPr>
                <w:lang w:eastAsia="zh-CN"/>
              </w:rPr>
              <w:t>RAN5#94-e</w:t>
            </w:r>
          </w:p>
        </w:tc>
      </w:tr>
      <w:tr w:rsidR="00843710" w:rsidRPr="00E80F49" w14:paraId="64D3528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14A_n2</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D77CB1" w14:textId="3C6DA12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38.521-3_TpAnalysisSpur(DC_14A_n2A)_v4.zip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D74734" w14:textId="455A263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843710" w:rsidRPr="00E80F49" w14:paraId="78617BD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38.521-3_TpAnalysisSpur(DC_14A_n66A)_v4.zip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C4675F" w:rsidRPr="00E80F49" w14:paraId="2B2775A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D</w:t>
            </w:r>
            <w:r>
              <w:rPr>
                <w:rFonts w:ascii="Arial" w:hAnsi="Arial"/>
                <w:sz w:val="18"/>
                <w:lang w:eastAsia="ja-JP"/>
              </w:rPr>
              <w:t>C_18A_n77A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R</w:t>
            </w:r>
            <w:r>
              <w:rPr>
                <w:rFonts w:ascii="Arial" w:hAnsi="Arial"/>
                <w:sz w:val="18"/>
                <w:lang w:eastAsia="ja-JP"/>
              </w:rPr>
              <w:t>AN5#97</w:t>
            </w:r>
          </w:p>
        </w:tc>
      </w:tr>
      <w:tr w:rsidR="00C4675F" w:rsidRPr="00E80F49" w14:paraId="6569439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C4675F" w:rsidRDefault="00C4675F" w:rsidP="00C4675F">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DC_1</w:t>
            </w:r>
            <w:r>
              <w:rPr>
                <w:rFonts w:ascii="Arial" w:eastAsia="SimSun" w:hAnsi="Arial"/>
                <w:sz w:val="18"/>
              </w:rPr>
              <w:t>8</w:t>
            </w:r>
            <w:r w:rsidRPr="00E80F49">
              <w:rPr>
                <w:rFonts w:ascii="Arial" w:eastAsia="SimSun" w:hAnsi="Arial"/>
                <w:sz w:val="18"/>
              </w:rPr>
              <w:t>A_n7</w:t>
            </w:r>
            <w:r>
              <w:rPr>
                <w:rFonts w:ascii="Arial" w:eastAsia="SimSun" w:hAnsi="Arial"/>
                <w:sz w:val="18"/>
              </w:rPr>
              <w:t>8</w:t>
            </w:r>
            <w:r w:rsidRPr="00E80F49">
              <w:rPr>
                <w:rFonts w:ascii="Arial" w:eastAsia="SimSun" w:hAnsi="Arial"/>
                <w:sz w:val="18"/>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w:t>
            </w:r>
            <w:r>
              <w:rPr>
                <w:rFonts w:ascii="Arial" w:eastAsia="SimSun" w:hAnsi="Arial"/>
                <w:sz w:val="18"/>
                <w:lang w:eastAsia="ja-JP"/>
              </w:rPr>
              <w:t>8</w:t>
            </w:r>
            <w:r w:rsidRPr="00E80F49">
              <w:rPr>
                <w:rFonts w:ascii="Arial" w:eastAsia="SimSun" w:hAnsi="Arial"/>
                <w:sz w:val="18"/>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C4675F" w:rsidRDefault="00C4675F" w:rsidP="00C4675F">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RAN5#9</w:t>
            </w:r>
            <w:r>
              <w:rPr>
                <w:rFonts w:ascii="Arial" w:eastAsia="SimSun" w:hAnsi="Arial"/>
                <w:sz w:val="18"/>
              </w:rPr>
              <w:t>7</w:t>
            </w:r>
          </w:p>
        </w:tc>
      </w:tr>
      <w:tr w:rsidR="00C4675F" w:rsidRPr="00E80F49" w14:paraId="327139F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DC_19A_n1A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RAN5#94-e</w:t>
            </w:r>
          </w:p>
        </w:tc>
      </w:tr>
      <w:tr w:rsidR="00C4675F" w:rsidRPr="00E80F49" w14:paraId="5554BFF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DC_19A_n77A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RAN5#92-e</w:t>
            </w:r>
          </w:p>
        </w:tc>
      </w:tr>
      <w:tr w:rsidR="00C4675F" w:rsidRPr="00E80F49" w14:paraId="0B8C82A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68F6379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07E19FF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bookmarkStart w:id="391" w:name="_Hlk83802221"/>
            <w:r w:rsidRPr="00E80F49">
              <w:rPr>
                <w:rFonts w:ascii="Arial" w:eastAsia="SimSun" w:hAnsi="Arial"/>
                <w:sz w:val="18"/>
              </w:rPr>
              <w:t>DC_20A_n1A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38.521-3_TpAnalysisSpur(DC_20A-n1A)</w:t>
            </w:r>
            <w:r>
              <w:rPr>
                <w:rFonts w:ascii="Arial" w:eastAsia="SimSun" w:hAnsi="Arial"/>
                <w:sz w:val="18"/>
                <w:lang w:eastAsia="ja-JP"/>
              </w:rPr>
              <w:t>_v1</w:t>
            </w:r>
            <w:r w:rsidRPr="00E80F49">
              <w:rPr>
                <w:rFonts w:ascii="Arial" w:eastAsia="SimSun"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w:t>
            </w:r>
            <w:r>
              <w:rPr>
                <w:rFonts w:ascii="Arial" w:eastAsia="SimSun" w:hAnsi="Arial"/>
                <w:sz w:val="18"/>
              </w:rPr>
              <w:t>96-e</w:t>
            </w:r>
          </w:p>
        </w:tc>
      </w:tr>
      <w:tr w:rsidR="00C4675F" w:rsidRPr="00E80F49" w14:paraId="0570EF8D" w14:textId="77777777" w:rsidTr="007D18AF">
        <w:tc>
          <w:tcPr>
            <w:tcW w:w="1668" w:type="dxa"/>
            <w:shd w:val="clear" w:color="auto" w:fill="auto"/>
          </w:tcPr>
          <w:p w14:paraId="71B482FC"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DC_20A_n3A</w:t>
            </w:r>
          </w:p>
        </w:tc>
        <w:tc>
          <w:tcPr>
            <w:tcW w:w="4819" w:type="dxa"/>
            <w:shd w:val="clear" w:color="auto" w:fill="auto"/>
          </w:tcPr>
          <w:p w14:paraId="3511E878" w14:textId="524F4689"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w:t>
            </w:r>
            <w:r>
              <w:rPr>
                <w:rFonts w:ascii="Arial" w:eastAsia="SimSun" w:hAnsi="Arial"/>
                <w:sz w:val="18"/>
                <w:lang w:eastAsia="ja-JP"/>
              </w:rPr>
              <w:t>_n3A</w:t>
            </w:r>
            <w:r w:rsidRPr="00E80F49">
              <w:rPr>
                <w:rFonts w:ascii="Arial" w:eastAsia="SimSun" w:hAnsi="Arial"/>
                <w:sz w:val="18"/>
                <w:lang w:eastAsia="ja-JP"/>
              </w:rPr>
              <w:t>)_</w:t>
            </w:r>
            <w:r>
              <w:rPr>
                <w:rFonts w:ascii="Arial" w:eastAsia="SimSun" w:hAnsi="Arial"/>
                <w:sz w:val="18"/>
                <w:lang w:eastAsia="ja-JP"/>
              </w:rPr>
              <w:t>v2</w:t>
            </w:r>
            <w:r w:rsidRPr="00E80F49">
              <w:rPr>
                <w:rFonts w:ascii="Arial" w:eastAsia="SimSun" w:hAnsi="Arial"/>
                <w:sz w:val="18"/>
                <w:lang w:eastAsia="ja-JP"/>
              </w:rPr>
              <w:t>.zip</w:t>
            </w:r>
          </w:p>
        </w:tc>
        <w:tc>
          <w:tcPr>
            <w:tcW w:w="2268" w:type="dxa"/>
            <w:shd w:val="clear" w:color="auto" w:fill="auto"/>
          </w:tcPr>
          <w:p w14:paraId="0B10253B" w14:textId="4C42DD95"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w:t>
            </w:r>
            <w:r>
              <w:rPr>
                <w:rFonts w:ascii="Arial" w:eastAsia="SimSun" w:hAnsi="Arial"/>
                <w:sz w:val="18"/>
              </w:rPr>
              <w:t>96-e</w:t>
            </w:r>
          </w:p>
        </w:tc>
      </w:tr>
      <w:tr w:rsidR="00C4675F" w:rsidRPr="00E80F49" w14:paraId="0DA75C22" w14:textId="77777777" w:rsidTr="007D18AF">
        <w:tc>
          <w:tcPr>
            <w:tcW w:w="1668" w:type="dxa"/>
            <w:shd w:val="clear" w:color="auto" w:fill="auto"/>
          </w:tcPr>
          <w:p w14:paraId="5B679F67" w14:textId="24931AB9"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DC_20A_n7A</w:t>
            </w:r>
          </w:p>
        </w:tc>
        <w:tc>
          <w:tcPr>
            <w:tcW w:w="4819" w:type="dxa"/>
            <w:shd w:val="clear" w:color="auto" w:fill="auto"/>
          </w:tcPr>
          <w:p w14:paraId="315B280E" w14:textId="3A74F23D"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38.521-3_TpAnalysisSpur(DC_20A_n7A).zip</w:t>
            </w:r>
          </w:p>
        </w:tc>
        <w:tc>
          <w:tcPr>
            <w:tcW w:w="2268" w:type="dxa"/>
            <w:shd w:val="clear" w:color="auto" w:fill="auto"/>
          </w:tcPr>
          <w:p w14:paraId="111C81AC" w14:textId="3C3B8BC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bookmarkEnd w:id="391"/>
      <w:tr w:rsidR="00C4675F" w:rsidRPr="00E80F49" w14:paraId="1A7F193B" w14:textId="77777777" w:rsidTr="007D18AF">
        <w:tc>
          <w:tcPr>
            <w:tcW w:w="1668" w:type="dxa"/>
            <w:shd w:val="clear" w:color="auto" w:fill="auto"/>
          </w:tcPr>
          <w:p w14:paraId="2E6A8423" w14:textId="74C14DD0" w:rsidR="00C4675F" w:rsidRPr="00E80F49" w:rsidRDefault="00C4675F" w:rsidP="00C4675F">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lastRenderedPageBreak/>
              <w:t>DC_20A_n8A</w:t>
            </w:r>
          </w:p>
        </w:tc>
        <w:tc>
          <w:tcPr>
            <w:tcW w:w="4819" w:type="dxa"/>
            <w:shd w:val="clear" w:color="auto" w:fill="auto"/>
          </w:tcPr>
          <w:p w14:paraId="475BEF2F" w14:textId="36D30C30"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rPr>
              <w:t>38.521-3_TpAnalysisSpur(DC_20A_n8A).zip</w:t>
            </w:r>
          </w:p>
        </w:tc>
        <w:tc>
          <w:tcPr>
            <w:tcW w:w="2268" w:type="dxa"/>
            <w:shd w:val="clear" w:color="auto" w:fill="auto"/>
          </w:tcPr>
          <w:p w14:paraId="2CF3A7F4" w14:textId="536EF5D0" w:rsidR="00C4675F" w:rsidRPr="00E80F49" w:rsidRDefault="00C4675F" w:rsidP="00C4675F">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C4675F" w:rsidRPr="00E80F49" w14:paraId="0AD49E6E" w14:textId="77777777" w:rsidTr="007D18AF">
        <w:tc>
          <w:tcPr>
            <w:tcW w:w="1668" w:type="dxa"/>
            <w:shd w:val="clear" w:color="auto" w:fill="auto"/>
          </w:tcPr>
          <w:p w14:paraId="64110A94" w14:textId="7437C1A9"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DC_20A_n78A</w:t>
            </w:r>
          </w:p>
        </w:tc>
        <w:tc>
          <w:tcPr>
            <w:tcW w:w="4819" w:type="dxa"/>
            <w:shd w:val="clear" w:color="auto" w:fill="auto"/>
          </w:tcPr>
          <w:p w14:paraId="7CCFC10E" w14:textId="1A0D7193"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38.521-3_TpAnalysisSpur(DC_20A_n78A).zip</w:t>
            </w:r>
          </w:p>
        </w:tc>
        <w:tc>
          <w:tcPr>
            <w:tcW w:w="2268" w:type="dxa"/>
            <w:shd w:val="clear" w:color="auto" w:fill="auto"/>
          </w:tcPr>
          <w:p w14:paraId="492E2880" w14:textId="62D90B32"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36BDC274" w14:textId="77777777" w:rsidTr="007D18AF">
        <w:tc>
          <w:tcPr>
            <w:tcW w:w="1668" w:type="dxa"/>
            <w:shd w:val="clear" w:color="auto" w:fill="auto"/>
          </w:tcPr>
          <w:p w14:paraId="7EC9D023" w14:textId="46A45BC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DC_20A_n28A</w:t>
            </w:r>
          </w:p>
        </w:tc>
        <w:tc>
          <w:tcPr>
            <w:tcW w:w="4819" w:type="dxa"/>
            <w:shd w:val="clear" w:color="auto" w:fill="auto"/>
          </w:tcPr>
          <w:p w14:paraId="1F42BA50" w14:textId="2A627063"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38.521-3_TpAnalysisSpur(DC_20A_n28A).zip</w:t>
            </w:r>
          </w:p>
        </w:tc>
        <w:tc>
          <w:tcPr>
            <w:tcW w:w="2268" w:type="dxa"/>
            <w:shd w:val="clear" w:color="auto" w:fill="auto"/>
          </w:tcPr>
          <w:p w14:paraId="5DF2629B" w14:textId="3B8F66D0"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3B77612E" w14:textId="77777777" w:rsidTr="007D18AF">
        <w:tc>
          <w:tcPr>
            <w:tcW w:w="1668" w:type="dxa"/>
            <w:shd w:val="clear" w:color="auto" w:fill="auto"/>
          </w:tcPr>
          <w:p w14:paraId="13DF9C54" w14:textId="0C3436FA"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DC_21A_n1A</w:t>
            </w:r>
          </w:p>
        </w:tc>
        <w:tc>
          <w:tcPr>
            <w:tcW w:w="4819" w:type="dxa"/>
            <w:shd w:val="clear" w:color="auto" w:fill="auto"/>
          </w:tcPr>
          <w:p w14:paraId="047CFA31" w14:textId="4A2DDC2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38.521-3_TpAnalysisSpur(DC_21A_n1A).zip</w:t>
            </w:r>
          </w:p>
        </w:tc>
        <w:tc>
          <w:tcPr>
            <w:tcW w:w="2268" w:type="dxa"/>
            <w:shd w:val="clear" w:color="auto" w:fill="auto"/>
          </w:tcPr>
          <w:p w14:paraId="4996DBB4" w14:textId="076817C0"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256C82" w:rsidRPr="00E80F49" w14:paraId="456B9515" w14:textId="77777777" w:rsidTr="007D18AF">
        <w:tc>
          <w:tcPr>
            <w:tcW w:w="1668" w:type="dxa"/>
            <w:shd w:val="clear" w:color="auto" w:fill="auto"/>
          </w:tcPr>
          <w:p w14:paraId="49C20505" w14:textId="702FF597" w:rsidR="00256C82" w:rsidRPr="00E80F49" w:rsidRDefault="00256C82" w:rsidP="00256C82">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DC_21A_n</w:t>
            </w:r>
            <w:r>
              <w:rPr>
                <w:rFonts w:ascii="Arial" w:eastAsia="SimSun" w:hAnsi="Arial"/>
                <w:sz w:val="18"/>
              </w:rPr>
              <w:t>28</w:t>
            </w:r>
            <w:r w:rsidRPr="00E80F49">
              <w:rPr>
                <w:rFonts w:ascii="Arial" w:eastAsia="SimSun" w:hAnsi="Arial"/>
                <w:sz w:val="18"/>
              </w:rPr>
              <w:t>A</w:t>
            </w:r>
          </w:p>
        </w:tc>
        <w:tc>
          <w:tcPr>
            <w:tcW w:w="4819" w:type="dxa"/>
            <w:shd w:val="clear" w:color="auto" w:fill="auto"/>
          </w:tcPr>
          <w:p w14:paraId="334772AD" w14:textId="6CD284E6" w:rsidR="00256C82" w:rsidRPr="00E80F49" w:rsidRDefault="00256C82" w:rsidP="00256C82">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w:t>
            </w:r>
            <w:r>
              <w:rPr>
                <w:rFonts w:ascii="Arial" w:eastAsia="SimSun" w:hAnsi="Arial"/>
                <w:sz w:val="18"/>
                <w:lang w:eastAsia="ja-JP"/>
              </w:rPr>
              <w:t>28</w:t>
            </w:r>
            <w:r w:rsidRPr="00E80F49">
              <w:rPr>
                <w:rFonts w:ascii="Arial" w:eastAsia="SimSun" w:hAnsi="Arial"/>
                <w:sz w:val="18"/>
                <w:lang w:eastAsia="ja-JP"/>
              </w:rPr>
              <w:t>A)</w:t>
            </w:r>
            <w:r w:rsidR="00DA050A" w:rsidRPr="00DA050A">
              <w:rPr>
                <w:rFonts w:ascii="Arial" w:eastAsia="SimSun" w:hAnsi="Arial"/>
                <w:sz w:val="18"/>
                <w:lang w:eastAsia="ja-JP"/>
              </w:rPr>
              <w:t>_v2</w:t>
            </w:r>
            <w:r w:rsidRPr="00E80F49">
              <w:rPr>
                <w:rFonts w:ascii="Arial" w:eastAsia="SimSun" w:hAnsi="Arial"/>
                <w:sz w:val="18"/>
                <w:lang w:eastAsia="ja-JP"/>
              </w:rPr>
              <w:t>.zip</w:t>
            </w:r>
          </w:p>
        </w:tc>
        <w:tc>
          <w:tcPr>
            <w:tcW w:w="2268" w:type="dxa"/>
            <w:shd w:val="clear" w:color="auto" w:fill="auto"/>
          </w:tcPr>
          <w:p w14:paraId="570712DD" w14:textId="52718C6D" w:rsidR="00256C82" w:rsidRPr="00E80F49" w:rsidRDefault="00256C82" w:rsidP="00256C82">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w:t>
            </w:r>
            <w:r w:rsidR="00DA050A">
              <w:rPr>
                <w:rFonts w:ascii="Arial" w:eastAsia="SimSun" w:hAnsi="Arial"/>
                <w:sz w:val="18"/>
              </w:rPr>
              <w:t>9</w:t>
            </w:r>
          </w:p>
        </w:tc>
      </w:tr>
      <w:tr w:rsidR="00C4675F" w:rsidRPr="00E80F49" w14:paraId="23F3F627" w14:textId="77777777" w:rsidTr="007D18AF">
        <w:tc>
          <w:tcPr>
            <w:tcW w:w="1668" w:type="dxa"/>
            <w:shd w:val="clear" w:color="auto" w:fill="auto"/>
          </w:tcPr>
          <w:p w14:paraId="3716DD72" w14:textId="4625D13F"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DC_21A_n77A</w:t>
            </w:r>
          </w:p>
        </w:tc>
        <w:tc>
          <w:tcPr>
            <w:tcW w:w="4819" w:type="dxa"/>
            <w:shd w:val="clear" w:color="auto" w:fill="auto"/>
          </w:tcPr>
          <w:p w14:paraId="033A217B" w14:textId="33D93302"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38.521-3_TpAnalysisSpur(DC_21A_n77A).zip</w:t>
            </w:r>
          </w:p>
        </w:tc>
        <w:tc>
          <w:tcPr>
            <w:tcW w:w="2268" w:type="dxa"/>
            <w:shd w:val="clear" w:color="auto" w:fill="auto"/>
          </w:tcPr>
          <w:p w14:paraId="68230E99" w14:textId="3F63E09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6C17110C" w14:textId="77777777" w:rsidTr="007D18AF">
        <w:tc>
          <w:tcPr>
            <w:tcW w:w="1668" w:type="dxa"/>
            <w:shd w:val="clear" w:color="auto" w:fill="auto"/>
          </w:tcPr>
          <w:p w14:paraId="47938479" w14:textId="28B4268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DC_21A_n78A</w:t>
            </w:r>
          </w:p>
        </w:tc>
        <w:tc>
          <w:tcPr>
            <w:tcW w:w="4819" w:type="dxa"/>
            <w:shd w:val="clear" w:color="auto" w:fill="auto"/>
          </w:tcPr>
          <w:p w14:paraId="014DF62C" w14:textId="22375FA4"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38.521-3_TpAnalysisSpur(DC_21A_n78A).zip</w:t>
            </w:r>
          </w:p>
        </w:tc>
        <w:tc>
          <w:tcPr>
            <w:tcW w:w="2268" w:type="dxa"/>
            <w:shd w:val="clear" w:color="auto" w:fill="auto"/>
          </w:tcPr>
          <w:p w14:paraId="26E9A2CB" w14:textId="75ABD16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5694C05F" w14:textId="77777777" w:rsidTr="007D18AF">
        <w:tc>
          <w:tcPr>
            <w:tcW w:w="1668" w:type="dxa"/>
            <w:shd w:val="clear" w:color="auto" w:fill="auto"/>
          </w:tcPr>
          <w:p w14:paraId="3774B68A" w14:textId="00E9C0F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DC_21A_n79A</w:t>
            </w:r>
          </w:p>
        </w:tc>
        <w:tc>
          <w:tcPr>
            <w:tcW w:w="4819" w:type="dxa"/>
            <w:shd w:val="clear" w:color="auto" w:fill="auto"/>
          </w:tcPr>
          <w:p w14:paraId="138B9C62" w14:textId="229D4290"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38.521-3_TpAnalysisSpur(DC_21A_n79A).zip</w:t>
            </w:r>
          </w:p>
        </w:tc>
        <w:tc>
          <w:tcPr>
            <w:tcW w:w="2268" w:type="dxa"/>
            <w:shd w:val="clear" w:color="auto" w:fill="auto"/>
          </w:tcPr>
          <w:p w14:paraId="6DFB23AE" w14:textId="5B8D405F"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265A701B" w14:textId="77777777" w:rsidTr="007D18AF">
        <w:tc>
          <w:tcPr>
            <w:tcW w:w="1668" w:type="dxa"/>
            <w:shd w:val="clear" w:color="auto" w:fill="auto"/>
          </w:tcPr>
          <w:p w14:paraId="63BEEA68" w14:textId="12FE75E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DC_25</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2E338B66" w14:textId="3C3FABD6"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Malgun Gothic" w:hAnsi="Arial"/>
                <w:sz w:val="18"/>
                <w:lang w:eastAsia="ja-JP"/>
              </w:rPr>
              <w:t>38.521-3_TpAnalysisSpur(DC_25A_n41A)_v2.zip</w:t>
            </w:r>
          </w:p>
        </w:tc>
        <w:tc>
          <w:tcPr>
            <w:tcW w:w="2268" w:type="dxa"/>
            <w:shd w:val="clear" w:color="auto" w:fill="auto"/>
          </w:tcPr>
          <w:p w14:paraId="0A7785F3" w14:textId="54EB625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RAN5#94-e</w:t>
            </w:r>
          </w:p>
        </w:tc>
      </w:tr>
      <w:tr w:rsidR="00C4675F" w:rsidRPr="00E80F49" w14:paraId="76C1FC52" w14:textId="77777777" w:rsidTr="007D18AF">
        <w:tc>
          <w:tcPr>
            <w:tcW w:w="1668" w:type="dxa"/>
            <w:shd w:val="clear" w:color="auto" w:fill="auto"/>
          </w:tcPr>
          <w:p w14:paraId="21FF47AB" w14:textId="6DE6EDDD"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596D2C15" w14:textId="0AC939D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38.521-3_TpAnalysisSpur(DC_26A_n41A)_v2.zip</w:t>
            </w:r>
          </w:p>
        </w:tc>
        <w:tc>
          <w:tcPr>
            <w:tcW w:w="2268" w:type="dxa"/>
            <w:shd w:val="clear" w:color="auto" w:fill="auto"/>
          </w:tcPr>
          <w:p w14:paraId="4C410DFA" w14:textId="652877AC"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RAN5#94-e</w:t>
            </w:r>
          </w:p>
        </w:tc>
      </w:tr>
      <w:tr w:rsidR="00C4675F" w:rsidRPr="00E80F49" w14:paraId="16A683FF" w14:textId="77777777" w:rsidTr="007D18AF">
        <w:tc>
          <w:tcPr>
            <w:tcW w:w="1668" w:type="dxa"/>
            <w:shd w:val="clear" w:color="auto" w:fill="auto"/>
          </w:tcPr>
          <w:p w14:paraId="70F0B80A" w14:textId="596890D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shd w:val="clear" w:color="auto" w:fill="auto"/>
          </w:tcPr>
          <w:p w14:paraId="5DD14F5E" w14:textId="6BA11CF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38.521-3_TpAnalysisSpur(DC_26A_n77A)_v1.zip</w:t>
            </w:r>
          </w:p>
        </w:tc>
        <w:tc>
          <w:tcPr>
            <w:tcW w:w="2268" w:type="dxa"/>
            <w:shd w:val="clear" w:color="auto" w:fill="auto"/>
          </w:tcPr>
          <w:p w14:paraId="41DEAD2E" w14:textId="5C83FA0B"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C4675F" w:rsidRPr="00E80F49" w14:paraId="35EE4915" w14:textId="77777777" w:rsidTr="007D18AF">
        <w:tc>
          <w:tcPr>
            <w:tcW w:w="1668" w:type="dxa"/>
            <w:shd w:val="clear" w:color="auto" w:fill="auto"/>
          </w:tcPr>
          <w:p w14:paraId="717B2492" w14:textId="3F238E3F"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shd w:val="clear" w:color="auto" w:fill="auto"/>
          </w:tcPr>
          <w:p w14:paraId="1C36E2E3" w14:textId="6E9CECAA"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38.521-3_TpAnalysisSpur(DC_26A_n78A)_v1.zip</w:t>
            </w:r>
          </w:p>
        </w:tc>
        <w:tc>
          <w:tcPr>
            <w:tcW w:w="2268" w:type="dxa"/>
            <w:shd w:val="clear" w:color="auto" w:fill="auto"/>
          </w:tcPr>
          <w:p w14:paraId="00AADD09" w14:textId="4E1C5BCD"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C4675F" w:rsidRPr="00E80F49" w14:paraId="72A52618" w14:textId="77777777" w:rsidTr="007D18AF">
        <w:tc>
          <w:tcPr>
            <w:tcW w:w="1668" w:type="dxa"/>
            <w:shd w:val="clear" w:color="auto" w:fill="auto"/>
          </w:tcPr>
          <w:p w14:paraId="429D4AD9" w14:textId="03ED00F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shd w:val="clear" w:color="auto" w:fill="auto"/>
          </w:tcPr>
          <w:p w14:paraId="274D2BFE" w14:textId="292DCB92"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38.521-3_TpAnalysisSpur(DC_26A_n79A)_v1.zip</w:t>
            </w:r>
          </w:p>
        </w:tc>
        <w:tc>
          <w:tcPr>
            <w:tcW w:w="2268" w:type="dxa"/>
            <w:shd w:val="clear" w:color="auto" w:fill="auto"/>
          </w:tcPr>
          <w:p w14:paraId="569D7BD9" w14:textId="30FA9F3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C4675F" w:rsidRPr="00E80F49" w14:paraId="0AE1E71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C4675F" w:rsidRPr="00E80F49" w:rsidRDefault="00C4675F" w:rsidP="00C4675F">
            <w:pPr>
              <w:pStyle w:val="TAL"/>
            </w:pPr>
            <w:r w:rsidRPr="00E80F49">
              <w:rPr>
                <w:lang w:eastAsia="zh-CN"/>
              </w:rPr>
              <w:t>DC_28A_n3A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C4675F" w:rsidRPr="00E80F49" w:rsidRDefault="00C4675F" w:rsidP="00C4675F">
            <w:pPr>
              <w:pStyle w:val="TAL"/>
              <w:rPr>
                <w:lang w:eastAsia="ja-JP"/>
              </w:rPr>
            </w:pPr>
            <w:r w:rsidRPr="00E80F49">
              <w:rPr>
                <w:lang w:eastAsia="ja-JP"/>
              </w:rPr>
              <w:t>38.521-3_TpAnalysisSpur(DC_28A_n3A)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C4675F" w:rsidRPr="00E80F49" w:rsidRDefault="00C4675F" w:rsidP="00C4675F">
            <w:pPr>
              <w:pStyle w:val="TAL"/>
            </w:pPr>
            <w:r w:rsidRPr="00E80F49">
              <w:rPr>
                <w:lang w:eastAsia="zh-CN"/>
              </w:rPr>
              <w:t>RAN5#92-e</w:t>
            </w:r>
          </w:p>
        </w:tc>
      </w:tr>
      <w:tr w:rsidR="00C4675F" w:rsidRPr="00E80F49" w14:paraId="48E5AE2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C4675F" w:rsidRPr="00E80F49" w:rsidRDefault="00C4675F" w:rsidP="00C4675F">
            <w:pPr>
              <w:pStyle w:val="TAL"/>
              <w:rPr>
                <w:lang w:eastAsia="zh-CN"/>
              </w:rPr>
            </w:pPr>
            <w:r w:rsidRPr="00E80F49">
              <w:rPr>
                <w:lang w:eastAsia="zh-CN"/>
              </w:rPr>
              <w:t>DC_28A_n5A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C4675F" w:rsidRPr="00E80F49" w:rsidRDefault="00C4675F" w:rsidP="00C4675F">
            <w:pPr>
              <w:pStyle w:val="TAL"/>
              <w:rPr>
                <w:lang w:eastAsia="ja-JP"/>
              </w:rPr>
            </w:pPr>
            <w:r w:rsidRPr="00E80F49">
              <w:rPr>
                <w:lang w:eastAsia="ja-JP"/>
              </w:rPr>
              <w:t>38.521-3_TpAnalysisSpur(DC_28A_n5A).zip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C4675F" w:rsidRPr="00E80F49" w:rsidRDefault="00C4675F" w:rsidP="00C4675F">
            <w:pPr>
              <w:pStyle w:val="TAL"/>
              <w:rPr>
                <w:lang w:eastAsia="zh-CN"/>
              </w:rPr>
            </w:pPr>
            <w:r w:rsidRPr="00E80F49">
              <w:rPr>
                <w:lang w:eastAsia="zh-CN"/>
              </w:rPr>
              <w:t>RAN5#94-e</w:t>
            </w:r>
          </w:p>
        </w:tc>
      </w:tr>
      <w:tr w:rsidR="00C4675F" w:rsidRPr="00E80F49" w14:paraId="30778809"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C4675F" w:rsidRPr="00E80F49" w:rsidRDefault="00C4675F" w:rsidP="00C4675F">
            <w:pPr>
              <w:pStyle w:val="TAL"/>
              <w:rPr>
                <w:lang w:eastAsia="zh-CN"/>
              </w:rPr>
            </w:pPr>
            <w:r w:rsidRPr="00E80F49">
              <w:rPr>
                <w:rFonts w:eastAsia="SimSun"/>
              </w:rPr>
              <w:t>DC_28A_n7A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C4675F" w:rsidRPr="00E80F49" w:rsidRDefault="00C4675F" w:rsidP="00C4675F">
            <w:pPr>
              <w:pStyle w:val="TAL"/>
              <w:rPr>
                <w:lang w:eastAsia="ja-JP"/>
              </w:rPr>
            </w:pPr>
            <w:r w:rsidRPr="00E80F49">
              <w:rPr>
                <w:rFonts w:eastAsia="SimSun"/>
                <w:lang w:eastAsia="ja-JP"/>
              </w:rPr>
              <w:t>38.521-3_TpAnalysisSpur(DC_28A_n7A).zip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C4675F" w:rsidRPr="00E80F49" w:rsidRDefault="00C4675F" w:rsidP="00C4675F">
            <w:pPr>
              <w:pStyle w:val="TAL"/>
              <w:rPr>
                <w:lang w:eastAsia="zh-CN"/>
              </w:rPr>
            </w:pPr>
            <w:r w:rsidRPr="00E80F49">
              <w:rPr>
                <w:rFonts w:eastAsia="SimSun"/>
              </w:rPr>
              <w:t>RAN5#94-e</w:t>
            </w:r>
          </w:p>
        </w:tc>
      </w:tr>
      <w:tr w:rsidR="00C4675F" w:rsidRPr="00E80F49" w14:paraId="659DD3E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C4675F" w:rsidRPr="00E80F49" w:rsidRDefault="00C4675F" w:rsidP="00C4675F">
            <w:pPr>
              <w:pStyle w:val="TAL"/>
              <w:rPr>
                <w:lang w:eastAsia="zh-CN"/>
              </w:rPr>
            </w:pPr>
            <w:r w:rsidRPr="00E80F49">
              <w:rPr>
                <w:rFonts w:eastAsia="SimSun"/>
              </w:rPr>
              <w:t>DC_28A_n78A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C4675F" w:rsidRPr="00E80F49" w:rsidRDefault="00C4675F" w:rsidP="00C4675F">
            <w:pPr>
              <w:pStyle w:val="TAL"/>
              <w:rPr>
                <w:lang w:eastAsia="ja-JP"/>
              </w:rPr>
            </w:pPr>
            <w:r w:rsidRPr="00E80F49">
              <w:rPr>
                <w:rFonts w:eastAsia="SimSun"/>
                <w:lang w:eastAsia="ja-JP"/>
              </w:rPr>
              <w:t>38.521-3_TpAnalysisSpur(DC_28A_n78A).zip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C4675F" w:rsidRPr="00E80F49" w:rsidRDefault="00C4675F" w:rsidP="00C4675F">
            <w:pPr>
              <w:pStyle w:val="TAL"/>
              <w:rPr>
                <w:lang w:eastAsia="zh-CN"/>
              </w:rPr>
            </w:pPr>
            <w:r w:rsidRPr="00E80F49">
              <w:rPr>
                <w:rFonts w:eastAsia="SimSun"/>
              </w:rPr>
              <w:t>RAN5#92-e</w:t>
            </w:r>
          </w:p>
        </w:tc>
      </w:tr>
      <w:tr w:rsidR="00C4675F" w:rsidRPr="00E80F49" w14:paraId="65F03E64" w14:textId="77777777" w:rsidTr="007D18AF">
        <w:tc>
          <w:tcPr>
            <w:tcW w:w="1668" w:type="dxa"/>
            <w:shd w:val="clear" w:color="auto" w:fill="auto"/>
          </w:tcPr>
          <w:p w14:paraId="03C91F40"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DC_28A_n77A</w:t>
            </w:r>
          </w:p>
        </w:tc>
        <w:tc>
          <w:tcPr>
            <w:tcW w:w="4819" w:type="dxa"/>
            <w:shd w:val="clear" w:color="auto" w:fill="auto"/>
          </w:tcPr>
          <w:p w14:paraId="55C08110"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38.521-3_TpAnalysisSpur(DC_28A_n77A).zip</w:t>
            </w:r>
          </w:p>
        </w:tc>
        <w:tc>
          <w:tcPr>
            <w:tcW w:w="2268" w:type="dxa"/>
            <w:shd w:val="clear" w:color="auto" w:fill="auto"/>
          </w:tcPr>
          <w:p w14:paraId="55242019" w14:textId="4D0ABAC3"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437E4080" w14:textId="77777777" w:rsidTr="007D18AF">
        <w:tc>
          <w:tcPr>
            <w:tcW w:w="1668" w:type="dxa"/>
            <w:shd w:val="clear" w:color="auto" w:fill="auto"/>
          </w:tcPr>
          <w:p w14:paraId="722B5008" w14:textId="70B4A8B8"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DC_28A_n79A</w:t>
            </w:r>
          </w:p>
        </w:tc>
        <w:tc>
          <w:tcPr>
            <w:tcW w:w="4819" w:type="dxa"/>
            <w:shd w:val="clear" w:color="auto" w:fill="auto"/>
          </w:tcPr>
          <w:p w14:paraId="02AA2B49" w14:textId="5DB98085"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38.521-3_TpAnalysisSpur(DC_28A_n79A).zip</w:t>
            </w:r>
          </w:p>
        </w:tc>
        <w:tc>
          <w:tcPr>
            <w:tcW w:w="2268" w:type="dxa"/>
            <w:shd w:val="clear" w:color="auto" w:fill="auto"/>
          </w:tcPr>
          <w:p w14:paraId="554B440B" w14:textId="2FABA49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4C6784B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38.521-3_TpAnalysisSpur(DC_30A_n5A)_v1.zip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A39A6A" w14:textId="66D6990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C4675F" w:rsidRPr="00E80F49" w14:paraId="226BB333"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C4675F" w:rsidRPr="00E80F49" w:rsidRDefault="00C4675F" w:rsidP="00C4675F">
            <w:pPr>
              <w:pStyle w:val="TAL"/>
              <w:rPr>
                <w:rFonts w:eastAsia="SimSun"/>
                <w:lang w:eastAsia="en-US"/>
              </w:rPr>
            </w:pPr>
            <w:r w:rsidRPr="00E80F49">
              <w:rPr>
                <w:rFonts w:eastAsia="SimSun"/>
                <w:lang w:eastAsia="en-US"/>
              </w:rPr>
              <w:t>DC_39A_n41A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C4675F" w:rsidRPr="00E80F49" w:rsidRDefault="00C4675F" w:rsidP="00C4675F">
            <w:pPr>
              <w:pStyle w:val="TAL"/>
              <w:rPr>
                <w:rFonts w:eastAsia="SimSun"/>
                <w:lang w:eastAsia="ja-JP"/>
              </w:rPr>
            </w:pPr>
            <w:r w:rsidRPr="00E80F49">
              <w:rPr>
                <w:rFonts w:eastAsia="SimSun"/>
                <w:lang w:eastAsia="ja-JP"/>
              </w:rPr>
              <w:t>38.521-3_TpAnalysisSpur(DC_39A_n41A)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C4675F" w:rsidRPr="00E80F49" w:rsidRDefault="00C4675F" w:rsidP="00C4675F">
            <w:pPr>
              <w:pStyle w:val="TAL"/>
              <w:rPr>
                <w:rFonts w:eastAsia="SimSun"/>
                <w:lang w:eastAsia="en-US"/>
              </w:rPr>
            </w:pPr>
            <w:r w:rsidRPr="00E80F49">
              <w:rPr>
                <w:rFonts w:eastAsia="SimSun"/>
                <w:lang w:eastAsia="en-US"/>
              </w:rPr>
              <w:t>RAN5#94-e</w:t>
            </w:r>
          </w:p>
        </w:tc>
      </w:tr>
      <w:tr w:rsidR="00C4675F" w:rsidRPr="00E80F49" w14:paraId="70886AC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C4675F" w:rsidRPr="00E80F49" w:rsidRDefault="00C4675F" w:rsidP="00C4675F">
            <w:pPr>
              <w:pStyle w:val="TAL"/>
              <w:rPr>
                <w:rFonts w:eastAsia="SimSun"/>
                <w:lang w:eastAsia="en-US"/>
              </w:rPr>
            </w:pPr>
            <w:r w:rsidRPr="00E80F49">
              <w:rPr>
                <w:rFonts w:eastAsia="SimSun"/>
                <w:lang w:eastAsia="en-US"/>
              </w:rPr>
              <w:t>DC_39A_n79A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C4675F" w:rsidRPr="00E80F49" w:rsidRDefault="00C4675F" w:rsidP="00C4675F">
            <w:pPr>
              <w:pStyle w:val="TAL"/>
              <w:rPr>
                <w:rFonts w:eastAsia="SimSun"/>
                <w:lang w:eastAsia="ja-JP"/>
              </w:rPr>
            </w:pPr>
            <w:r w:rsidRPr="00E80F49">
              <w:rPr>
                <w:rFonts w:eastAsia="SimSun"/>
                <w:lang w:eastAsia="ja-JP"/>
              </w:rPr>
              <w:t>38.521-3_TpAnalysisSpur(DC_39A_n79A)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6116FF9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C4675F" w:rsidRPr="00E80F49" w:rsidRDefault="00C4675F" w:rsidP="00C4675F">
            <w:pPr>
              <w:pStyle w:val="TAL"/>
              <w:rPr>
                <w:rFonts w:eastAsia="SimSun"/>
              </w:rPr>
            </w:pPr>
            <w:r w:rsidRPr="00E80F49">
              <w:rPr>
                <w:rFonts w:eastAsia="SimSun"/>
              </w:rPr>
              <w:t>DC_40A_n1A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C4675F" w:rsidRPr="00E80F49" w:rsidRDefault="00C4675F" w:rsidP="00C4675F">
            <w:pPr>
              <w:pStyle w:val="TAL"/>
              <w:rPr>
                <w:rFonts w:eastAsia="SimSun"/>
                <w:lang w:eastAsia="ja-JP"/>
              </w:rPr>
            </w:pPr>
            <w:r w:rsidRPr="00E80F49">
              <w:rPr>
                <w:rFonts w:eastAsia="SimSun"/>
                <w:lang w:eastAsia="ja-JP"/>
              </w:rPr>
              <w:t>38.521-3_TpAnalysisSpur(DC_40A_n1A)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C4675F" w:rsidRPr="00E80F49" w:rsidRDefault="00C4675F" w:rsidP="00C4675F">
            <w:pPr>
              <w:pStyle w:val="TAL"/>
              <w:rPr>
                <w:rFonts w:eastAsia="SimSun"/>
              </w:rPr>
            </w:pPr>
            <w:r w:rsidRPr="00E80F49">
              <w:rPr>
                <w:rFonts w:eastAsia="SimSun"/>
              </w:rPr>
              <w:t>RAN5#92-e</w:t>
            </w:r>
          </w:p>
        </w:tc>
      </w:tr>
      <w:tr w:rsidR="00C4675F" w:rsidRPr="00E80F49" w14:paraId="3E6CF8E8"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C4675F" w:rsidRPr="00E80F49" w:rsidRDefault="00C4675F" w:rsidP="00C4675F">
            <w:pPr>
              <w:pStyle w:val="TAL"/>
              <w:rPr>
                <w:rFonts w:eastAsia="SimSun"/>
                <w:lang w:eastAsia="en-US"/>
              </w:rPr>
            </w:pPr>
            <w:r w:rsidRPr="00E80F49">
              <w:rPr>
                <w:rFonts w:eastAsia="SimSun"/>
                <w:lang w:eastAsia="en-US"/>
              </w:rPr>
              <w:t>DC_40A_n41A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C4675F" w:rsidRPr="00E80F49" w:rsidRDefault="00C4675F" w:rsidP="00C4675F">
            <w:pPr>
              <w:pStyle w:val="TAL"/>
              <w:rPr>
                <w:rFonts w:eastAsia="SimSun"/>
                <w:lang w:eastAsia="ja-JP"/>
              </w:rPr>
            </w:pPr>
            <w:r w:rsidRPr="00E80F49">
              <w:rPr>
                <w:rFonts w:eastAsia="SimSun"/>
                <w:lang w:eastAsia="ja-JP"/>
              </w:rPr>
              <w:t>38.521-3_TpAnalysisSpur(DC_40A_n41A)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C4675F" w:rsidRPr="00E80F49" w:rsidRDefault="00C4675F" w:rsidP="00C4675F">
            <w:pPr>
              <w:pStyle w:val="TAL"/>
              <w:rPr>
                <w:rFonts w:eastAsia="SimSun"/>
                <w:lang w:eastAsia="en-US"/>
              </w:rPr>
            </w:pPr>
            <w:r w:rsidRPr="00E80F49">
              <w:rPr>
                <w:rFonts w:eastAsia="SimSun"/>
                <w:lang w:eastAsia="en-US"/>
              </w:rPr>
              <w:t>RAN5#94-e</w:t>
            </w:r>
          </w:p>
        </w:tc>
      </w:tr>
      <w:tr w:rsidR="00C4675F" w:rsidRPr="00E80F49" w14:paraId="13B3019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C4675F" w:rsidRPr="00E80F49" w:rsidRDefault="00C4675F" w:rsidP="00C4675F">
            <w:pPr>
              <w:pStyle w:val="TAL"/>
              <w:rPr>
                <w:rFonts w:eastAsia="SimSun"/>
              </w:rPr>
            </w:pPr>
            <w:r w:rsidRPr="00E80F49">
              <w:rPr>
                <w:rFonts w:eastAsia="SimSun"/>
              </w:rPr>
              <w:t>DC_40A_n78A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C4675F" w:rsidRPr="00E80F49" w:rsidRDefault="00C4675F" w:rsidP="00C4675F">
            <w:pPr>
              <w:pStyle w:val="TAL"/>
              <w:rPr>
                <w:rFonts w:eastAsia="SimSun"/>
                <w:lang w:eastAsia="ja-JP"/>
              </w:rPr>
            </w:pPr>
            <w:r w:rsidRPr="00E80F49">
              <w:rPr>
                <w:rFonts w:eastAsia="SimSun"/>
                <w:lang w:eastAsia="ja-JP"/>
              </w:rPr>
              <w:t>38.521-3_TpAnalysisSpur(DC_40A_n78A)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C4675F" w:rsidRPr="00E80F49" w:rsidRDefault="00C4675F" w:rsidP="00C4675F">
            <w:pPr>
              <w:pStyle w:val="TAL"/>
              <w:rPr>
                <w:rFonts w:eastAsia="SimSun"/>
              </w:rPr>
            </w:pPr>
            <w:r w:rsidRPr="00E80F49">
              <w:rPr>
                <w:rFonts w:eastAsia="SimSun"/>
              </w:rPr>
              <w:t>RAN5#92-e</w:t>
            </w:r>
          </w:p>
        </w:tc>
      </w:tr>
      <w:tr w:rsidR="00C4675F" w:rsidRPr="00E80F49" w14:paraId="741A1C7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C4675F" w:rsidRPr="00E80F49" w:rsidRDefault="00C4675F" w:rsidP="00C4675F">
            <w:pPr>
              <w:pStyle w:val="TAL"/>
              <w:rPr>
                <w:rFonts w:eastAsia="SimSun"/>
              </w:rPr>
            </w:pPr>
            <w:r w:rsidRPr="00E80F49">
              <w:rPr>
                <w:rFonts w:eastAsia="SimSun"/>
              </w:rPr>
              <w:t>DC_40A_n79A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C4675F" w:rsidRPr="00E80F49" w:rsidRDefault="00C4675F" w:rsidP="00C4675F">
            <w:pPr>
              <w:pStyle w:val="TAL"/>
              <w:rPr>
                <w:rFonts w:eastAsia="SimSun"/>
                <w:lang w:eastAsia="ja-JP"/>
              </w:rPr>
            </w:pPr>
            <w:r w:rsidRPr="00E80F49">
              <w:rPr>
                <w:rFonts w:eastAsia="SimSun"/>
                <w:lang w:eastAsia="ja-JP"/>
              </w:rPr>
              <w:t>38.521-3_TpAnalysisSpur(DC_40A_n79A).zip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C4675F" w:rsidRPr="00E80F49" w:rsidRDefault="00C4675F" w:rsidP="00C4675F">
            <w:pPr>
              <w:pStyle w:val="TAL"/>
              <w:rPr>
                <w:rFonts w:eastAsia="SimSun"/>
              </w:rPr>
            </w:pPr>
            <w:r w:rsidRPr="00E80F49">
              <w:rPr>
                <w:rFonts w:eastAsia="SimSun"/>
              </w:rPr>
              <w:t>RAN5#94-e</w:t>
            </w:r>
          </w:p>
        </w:tc>
      </w:tr>
      <w:tr w:rsidR="00E76796" w:rsidRPr="00E80F49" w14:paraId="36FE3E8F"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E76796" w:rsidRPr="00E80F49" w:rsidRDefault="00E76796" w:rsidP="00E76796">
            <w:pPr>
              <w:pStyle w:val="TAL"/>
              <w:rPr>
                <w:rFonts w:eastAsia="SimSun"/>
              </w:rPr>
            </w:pPr>
            <w:r>
              <w:rPr>
                <w:rFonts w:hint="eastAsia"/>
                <w:lang w:eastAsia="ja-JP"/>
              </w:rPr>
              <w:t>D</w:t>
            </w:r>
            <w:r>
              <w:rPr>
                <w:lang w:eastAsia="ja-JP"/>
              </w:rPr>
              <w:t>C_41A_n28A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E76796" w:rsidRPr="00E80F49" w:rsidRDefault="00E76796" w:rsidP="00E76796">
            <w:pPr>
              <w:pStyle w:val="TAL"/>
              <w:rPr>
                <w:rFonts w:eastAsia="SimSun"/>
                <w:lang w:eastAsia="ja-JP"/>
              </w:rPr>
            </w:pPr>
            <w:r w:rsidRPr="00E80F49">
              <w:rPr>
                <w:rFonts w:eastAsia="SimSun"/>
                <w:lang w:eastAsia="ja-JP"/>
              </w:rPr>
              <w:t>38.521-3_TpAnalysisSpur(DC_4</w:t>
            </w:r>
            <w:r>
              <w:rPr>
                <w:rFonts w:eastAsia="SimSun"/>
                <w:lang w:eastAsia="ja-JP"/>
              </w:rPr>
              <w:t>1</w:t>
            </w:r>
            <w:r w:rsidRPr="00E80F49">
              <w:rPr>
                <w:rFonts w:eastAsia="SimSun"/>
                <w:lang w:eastAsia="ja-JP"/>
              </w:rPr>
              <w:t>A_n</w:t>
            </w:r>
            <w:r>
              <w:rPr>
                <w:rFonts w:eastAsia="SimSun"/>
                <w:lang w:eastAsia="ja-JP"/>
              </w:rPr>
              <w:t>28</w:t>
            </w:r>
            <w:r w:rsidRPr="00E80F49">
              <w:rPr>
                <w:rFonts w:eastAsia="SimSun"/>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E76796" w:rsidRPr="00E80F49" w:rsidRDefault="00E76796" w:rsidP="00E76796">
            <w:pPr>
              <w:pStyle w:val="TAL"/>
              <w:rPr>
                <w:rFonts w:eastAsia="SimSun"/>
              </w:rPr>
            </w:pPr>
            <w:r>
              <w:rPr>
                <w:rFonts w:eastAsia="Malgun Gothic"/>
                <w:lang w:eastAsia="zh-CN"/>
              </w:rPr>
              <w:t>RAN5#98</w:t>
            </w:r>
          </w:p>
        </w:tc>
      </w:tr>
      <w:tr w:rsidR="00C4675F" w:rsidRPr="00E80F49" w14:paraId="448EDCA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C4675F" w:rsidRPr="00E80F49" w:rsidRDefault="00C4675F" w:rsidP="00C4675F">
            <w:pPr>
              <w:pStyle w:val="TAL"/>
              <w:rPr>
                <w:rFonts w:eastAsia="SimSun"/>
              </w:rPr>
            </w:pPr>
            <w:r w:rsidRPr="00E80F49">
              <w:rPr>
                <w:rFonts w:eastAsia="Malgun Gothic"/>
                <w:lang w:eastAsia="zh-CN"/>
              </w:rPr>
              <w:t>DC_41</w:t>
            </w:r>
            <w:r w:rsidRPr="00E80F49">
              <w:rPr>
                <w:rFonts w:eastAsia="Malgun Gothic"/>
                <w:lang w:eastAsia="ja-JP"/>
              </w:rPr>
              <w:t>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D8A52B" w14:textId="4E013F1D" w:rsidR="00C4675F" w:rsidRPr="00E80F49" w:rsidRDefault="00C4675F" w:rsidP="00C4675F">
            <w:pPr>
              <w:pStyle w:val="TAL"/>
              <w:rPr>
                <w:rFonts w:eastAsia="SimSun"/>
                <w:lang w:eastAsia="ja-JP"/>
              </w:rPr>
            </w:pPr>
            <w:r w:rsidRPr="00E80F49">
              <w:rPr>
                <w:rFonts w:eastAsia="Malgun Gothic"/>
                <w:lang w:eastAsia="ja-JP"/>
              </w:rPr>
              <w:t>38.521-3_TpAnalysisSpur(DC_41A_n77A)_v1.zip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4545AD" w14:textId="7611400E" w:rsidR="00C4675F" w:rsidRPr="00E80F49" w:rsidRDefault="00C4675F" w:rsidP="00C4675F">
            <w:pPr>
              <w:pStyle w:val="TAL"/>
              <w:rPr>
                <w:rFonts w:eastAsia="SimSun"/>
              </w:rPr>
            </w:pPr>
            <w:r w:rsidRPr="00E80F49">
              <w:rPr>
                <w:rFonts w:eastAsia="Malgun Gothic"/>
                <w:lang w:eastAsia="zh-CN"/>
              </w:rPr>
              <w:t>RAN5#92-e</w:t>
            </w:r>
          </w:p>
        </w:tc>
      </w:tr>
      <w:tr w:rsidR="00C4675F" w:rsidRPr="00E80F49" w14:paraId="5C00D979"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C4675F" w:rsidRPr="00E80F49" w:rsidRDefault="00C4675F" w:rsidP="00C4675F">
            <w:pPr>
              <w:pStyle w:val="TAL"/>
              <w:rPr>
                <w:rFonts w:eastAsia="Malgun Gothic"/>
                <w:lang w:eastAsia="zh-CN"/>
              </w:rPr>
            </w:pPr>
            <w:r w:rsidRPr="00E80F49">
              <w:rPr>
                <w:rFonts w:eastAsia="Malgun Gothic"/>
                <w:lang w:eastAsia="zh-CN"/>
              </w:rPr>
              <w:t>DC_41</w:t>
            </w:r>
            <w:r w:rsidRPr="00E80F49">
              <w:rPr>
                <w:rFonts w:eastAsia="Malgun Gothic"/>
                <w:lang w:eastAsia="ja-JP"/>
              </w:rPr>
              <w:t>A_n78</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C4675F" w:rsidRPr="00E80F49" w:rsidRDefault="00C4675F" w:rsidP="00C4675F">
            <w:pPr>
              <w:pStyle w:val="TAL"/>
              <w:rPr>
                <w:rFonts w:eastAsia="Malgun Gothic"/>
                <w:lang w:eastAsia="ja-JP"/>
              </w:rPr>
            </w:pPr>
            <w:r w:rsidRPr="00E80F49">
              <w:rPr>
                <w:rFonts w:eastAsia="Malgun Gothic"/>
                <w:lang w:eastAsia="ja-JP"/>
              </w:rPr>
              <w:t>38.521-3_TpAnalysisSpur(DC_41A_n78A)_v1.zip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C4675F" w:rsidRPr="00E80F49" w:rsidRDefault="00C4675F" w:rsidP="00C4675F">
            <w:pPr>
              <w:pStyle w:val="TAL"/>
              <w:rPr>
                <w:rFonts w:eastAsia="Malgun Gothic"/>
                <w:lang w:eastAsia="zh-CN"/>
              </w:rPr>
            </w:pPr>
            <w:r w:rsidRPr="00E80F49">
              <w:rPr>
                <w:rFonts w:eastAsia="Malgun Gothic"/>
                <w:lang w:eastAsia="zh-CN"/>
              </w:rPr>
              <w:t>RAN5#92-e</w:t>
            </w:r>
          </w:p>
        </w:tc>
      </w:tr>
      <w:tr w:rsidR="00C4675F" w:rsidRPr="00E80F49" w14:paraId="6DAF813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C4675F" w:rsidRPr="00E80F49" w:rsidRDefault="00C4675F" w:rsidP="00C4675F">
            <w:pPr>
              <w:pStyle w:val="TAL"/>
              <w:rPr>
                <w:rFonts w:eastAsia="SimSun"/>
                <w:lang w:eastAsia="en-US"/>
              </w:rPr>
            </w:pPr>
            <w:r w:rsidRPr="00E80F49">
              <w:rPr>
                <w:rFonts w:eastAsia="SimSun"/>
                <w:lang w:eastAsia="en-US"/>
              </w:rPr>
              <w:t>DC_41A_n79A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C4675F" w:rsidRPr="00E80F49" w:rsidRDefault="00C4675F" w:rsidP="00C4675F">
            <w:pPr>
              <w:pStyle w:val="TAL"/>
              <w:rPr>
                <w:rFonts w:eastAsia="SimSun"/>
                <w:lang w:eastAsia="ja-JP"/>
              </w:rPr>
            </w:pPr>
            <w:r w:rsidRPr="00E80F49">
              <w:rPr>
                <w:rFonts w:eastAsia="SimSun"/>
                <w:lang w:eastAsia="ja-JP"/>
              </w:rPr>
              <w:t>38.521-3_TpAnalysisSpur(DC_41A_n79A)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0A11509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C4675F" w:rsidRPr="00E80F49" w:rsidRDefault="00C4675F" w:rsidP="00C4675F">
            <w:pPr>
              <w:pStyle w:val="TAL"/>
              <w:rPr>
                <w:rFonts w:eastAsia="SimSun"/>
                <w:lang w:eastAsia="en-US"/>
              </w:rPr>
            </w:pPr>
            <w:r w:rsidRPr="00E80F49">
              <w:rPr>
                <w:rFonts w:eastAsia="SimSun"/>
                <w:lang w:eastAsia="en-US"/>
              </w:rPr>
              <w:t>DC_42A_n77A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C4675F" w:rsidRPr="00E80F49" w:rsidRDefault="00C4675F" w:rsidP="00C4675F">
            <w:pPr>
              <w:pStyle w:val="TAL"/>
              <w:rPr>
                <w:rFonts w:eastAsia="SimSun"/>
                <w:lang w:eastAsia="ja-JP"/>
              </w:rPr>
            </w:pPr>
            <w:r w:rsidRPr="00E80F49">
              <w:rPr>
                <w:rFonts w:eastAsia="SimSun"/>
                <w:lang w:eastAsia="ja-JP"/>
              </w:rPr>
              <w:t>38.521-3_TpAnalysisSpur(DC_42A_n77A).zip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74BCBF9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C4675F" w:rsidRPr="00E80F49" w:rsidRDefault="00C4675F" w:rsidP="00C4675F">
            <w:pPr>
              <w:pStyle w:val="TAL"/>
              <w:rPr>
                <w:rFonts w:eastAsia="SimSun"/>
                <w:lang w:eastAsia="en-US"/>
              </w:rPr>
            </w:pPr>
            <w:r w:rsidRPr="00E80F49">
              <w:rPr>
                <w:rFonts w:eastAsia="Malgun Gothic"/>
                <w:lang w:eastAsia="zh-CN"/>
              </w:rPr>
              <w:t>DC_48A_n5A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C37594" w14:textId="083C7BD1" w:rsidR="00C4675F" w:rsidRPr="00E80F49" w:rsidRDefault="00C4675F" w:rsidP="00C4675F">
            <w:pPr>
              <w:pStyle w:val="TAL"/>
              <w:rPr>
                <w:rFonts w:eastAsia="SimSun"/>
                <w:lang w:eastAsia="ja-JP"/>
              </w:rPr>
            </w:pPr>
            <w:r w:rsidRPr="00E80F49">
              <w:rPr>
                <w:rFonts w:eastAsia="Malgun Gothic"/>
                <w:lang w:eastAsia="ja-JP"/>
              </w:rPr>
              <w:t>38.521-3_TpAnalysisSpur(DC_48A_n5A)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8281DC" w14:textId="2F0A6580" w:rsidR="00C4675F" w:rsidRPr="00E80F49" w:rsidRDefault="00C4675F" w:rsidP="00C4675F">
            <w:pPr>
              <w:pStyle w:val="TAL"/>
              <w:rPr>
                <w:rFonts w:eastAsia="SimSun"/>
                <w:lang w:eastAsia="en-US"/>
              </w:rPr>
            </w:pPr>
            <w:r w:rsidRPr="00E80F49">
              <w:rPr>
                <w:rFonts w:eastAsia="Malgun Gothic"/>
                <w:lang w:eastAsia="zh-CN"/>
              </w:rPr>
              <w:t>RAN5#</w:t>
            </w:r>
            <w:r>
              <w:rPr>
                <w:rFonts w:eastAsia="Malgun Gothic"/>
                <w:lang w:eastAsia="zh-CN"/>
              </w:rPr>
              <w:t>96-e</w:t>
            </w:r>
          </w:p>
        </w:tc>
      </w:tr>
      <w:tr w:rsidR="00C4675F" w:rsidRPr="00E80F49" w14:paraId="45C2E643"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C4675F" w:rsidRPr="00E80F49" w:rsidRDefault="00C4675F" w:rsidP="00C4675F">
            <w:pPr>
              <w:pStyle w:val="TAL"/>
              <w:rPr>
                <w:rFonts w:eastAsia="Malgun Gothic"/>
                <w:lang w:eastAsia="zh-CN"/>
              </w:rPr>
            </w:pPr>
            <w:r w:rsidRPr="00E80F49">
              <w:rPr>
                <w:rFonts w:eastAsia="Malgun Gothic"/>
                <w:lang w:eastAsia="zh-CN"/>
              </w:rPr>
              <w:t>DC_48A_n66A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C4675F" w:rsidRPr="00E80F49" w:rsidRDefault="00C4675F" w:rsidP="00C4675F">
            <w:pPr>
              <w:pStyle w:val="TAL"/>
              <w:rPr>
                <w:rFonts w:eastAsia="Malgun Gothic"/>
                <w:lang w:eastAsia="ja-JP"/>
              </w:rPr>
            </w:pPr>
            <w:r w:rsidRPr="00E80F49">
              <w:rPr>
                <w:rFonts w:eastAsia="Malgun Gothic"/>
                <w:lang w:eastAsia="ja-JP"/>
              </w:rPr>
              <w:t>38.521-3_TpAnalysisSpur(DC_48A_n66A)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C4675F" w:rsidRPr="00E80F49" w:rsidRDefault="00C4675F" w:rsidP="00C4675F">
            <w:pPr>
              <w:pStyle w:val="TAL"/>
              <w:rPr>
                <w:rFonts w:eastAsia="Malgun Gothic"/>
                <w:lang w:eastAsia="zh-CN"/>
              </w:rPr>
            </w:pPr>
            <w:r w:rsidRPr="00E80F49">
              <w:rPr>
                <w:rFonts w:eastAsia="Malgun Gothic"/>
                <w:lang w:eastAsia="zh-CN"/>
              </w:rPr>
              <w:t>RAN5#</w:t>
            </w:r>
            <w:r>
              <w:rPr>
                <w:rFonts w:eastAsia="Malgun Gothic"/>
                <w:lang w:eastAsia="zh-CN"/>
              </w:rPr>
              <w:t>96-e</w:t>
            </w:r>
          </w:p>
        </w:tc>
      </w:tr>
      <w:tr w:rsidR="00C4675F" w:rsidRPr="00E80F49" w14:paraId="1A1619E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C4675F" w:rsidRPr="00E80F49" w:rsidRDefault="00C4675F" w:rsidP="00C4675F">
            <w:pPr>
              <w:pStyle w:val="TAL"/>
              <w:rPr>
                <w:rFonts w:eastAsia="SimSun"/>
              </w:rPr>
            </w:pPr>
            <w:r w:rsidRPr="00E80F49">
              <w:rPr>
                <w:lang w:eastAsia="zh-CN"/>
              </w:rPr>
              <w:t>DC_66A</w:t>
            </w:r>
            <w:r w:rsidRPr="00E80F49">
              <w:rPr>
                <w:lang w:eastAsia="zh-TW"/>
              </w:rPr>
              <w:t>_</w:t>
            </w:r>
            <w:r w:rsidRPr="00E80F49">
              <w:rPr>
                <w:lang w:eastAsia="zh-CN"/>
              </w:rPr>
              <w:t>n</w:t>
            </w:r>
            <w:r w:rsidRPr="00E80F49">
              <w:rPr>
                <w:lang w:eastAsia="zh-TW"/>
              </w:rPr>
              <w:t>2</w:t>
            </w:r>
            <w:r w:rsidRPr="00E80F49">
              <w:rPr>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C4675F" w:rsidRPr="00E80F49" w:rsidRDefault="00C4675F" w:rsidP="00C4675F">
            <w:pPr>
              <w:pStyle w:val="TAL"/>
              <w:rPr>
                <w:rFonts w:eastAsia="SimSun"/>
                <w:lang w:eastAsia="ja-JP"/>
              </w:rPr>
            </w:pPr>
            <w:r w:rsidRPr="00E80F49">
              <w:rPr>
                <w:lang w:eastAsia="ja-JP"/>
              </w:rPr>
              <w:t>38.521-3_TpAnalysisSpur(DC_66A</w:t>
            </w:r>
            <w:r w:rsidRPr="00E80F49">
              <w:rPr>
                <w:lang w:eastAsia="zh-TW"/>
              </w:rPr>
              <w:t>_</w:t>
            </w:r>
            <w:r w:rsidRPr="00E80F49">
              <w:rPr>
                <w:lang w:eastAsia="ja-JP"/>
              </w:rPr>
              <w:t>n</w:t>
            </w:r>
            <w:r w:rsidRPr="00E80F49">
              <w:rPr>
                <w:lang w:eastAsia="zh-TW"/>
              </w:rPr>
              <w:t>2</w:t>
            </w:r>
            <w:r w:rsidRPr="00E80F49">
              <w:rPr>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C4675F" w:rsidRPr="00E80F49" w:rsidRDefault="00C4675F" w:rsidP="00C4675F">
            <w:pPr>
              <w:pStyle w:val="TAL"/>
              <w:rPr>
                <w:rFonts w:eastAsia="SimSun"/>
              </w:rPr>
            </w:pPr>
            <w:r w:rsidRPr="00E80F49">
              <w:rPr>
                <w:lang w:eastAsia="zh-CN"/>
              </w:rPr>
              <w:t>RAN5#8</w:t>
            </w:r>
            <w:r w:rsidRPr="00E80F49">
              <w:rPr>
                <w:lang w:eastAsia="zh-TW"/>
              </w:rPr>
              <w:t>8</w:t>
            </w:r>
            <w:r w:rsidRPr="00E80F49">
              <w:rPr>
                <w:lang w:eastAsia="zh-CN"/>
              </w:rPr>
              <w:t>-e</w:t>
            </w:r>
          </w:p>
        </w:tc>
      </w:tr>
      <w:tr w:rsidR="00C4675F" w:rsidRPr="00E80F49" w14:paraId="1EBA59D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C4675F" w:rsidRPr="00E80F49" w:rsidRDefault="00C4675F" w:rsidP="00C4675F">
            <w:pPr>
              <w:keepNext/>
              <w:keepLines/>
              <w:spacing w:after="0"/>
              <w:rPr>
                <w:rFonts w:ascii="Arial" w:hAnsi="Arial"/>
                <w:sz w:val="18"/>
              </w:rPr>
            </w:pPr>
            <w:r w:rsidRPr="00E80F49">
              <w:rPr>
                <w:rFonts w:ascii="Arial" w:hAnsi="Arial"/>
                <w:sz w:val="18"/>
                <w:lang w:eastAsia="zh-CN"/>
              </w:rPr>
              <w:t>DC_66A_n5A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38.521-3_TpAnalysisSpur(DC_66A_n5A)</w:t>
            </w:r>
            <w:r w:rsidRPr="00E80F49">
              <w:rPr>
                <w:rFonts w:ascii="Arial" w:eastAsia="Malgun Gothic"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C4675F" w:rsidRPr="00E80F49" w:rsidRDefault="00C4675F" w:rsidP="00C4675F">
            <w:pPr>
              <w:keepNext/>
              <w:keepLines/>
              <w:spacing w:after="0"/>
              <w:rPr>
                <w:rFonts w:ascii="Arial" w:hAnsi="Arial"/>
                <w:sz w:val="18"/>
              </w:rPr>
            </w:pPr>
            <w:r w:rsidRPr="00E80F49">
              <w:rPr>
                <w:rFonts w:ascii="Arial" w:hAnsi="Arial"/>
                <w:sz w:val="18"/>
                <w:lang w:eastAsia="zh-CN"/>
              </w:rPr>
              <w:t>RAN5#92-e</w:t>
            </w:r>
          </w:p>
        </w:tc>
      </w:tr>
      <w:tr w:rsidR="00C4675F" w:rsidRPr="00E80F49" w14:paraId="68CF0455"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DC_66A_n41A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38.521-3_TpAnalysisSpur(DC_66A_n41A)</w:t>
            </w:r>
            <w:r>
              <w:rPr>
                <w:rFonts w:ascii="Arial"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RAN5#</w:t>
            </w:r>
            <w:r>
              <w:rPr>
                <w:rFonts w:ascii="Arial" w:hAnsi="Arial"/>
                <w:sz w:val="18"/>
                <w:lang w:eastAsia="zh-CN"/>
              </w:rPr>
              <w:t>96-e</w:t>
            </w:r>
          </w:p>
        </w:tc>
      </w:tr>
      <w:tr w:rsidR="00C4675F" w:rsidRPr="00E80F49" w14:paraId="63CEB49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DC_66A_n71A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38.521-3_TpAnalysisSpur(DC_66A_n71A)</w:t>
            </w:r>
            <w:r w:rsidRPr="00E80F49">
              <w:rPr>
                <w:rFonts w:ascii="Arial" w:eastAsia="Malgun Gothic" w:hAnsi="Arial"/>
                <w:sz w:val="18"/>
                <w:lang w:eastAsia="ja-JP"/>
              </w:rPr>
              <w:t>_v2</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RAN5#92-e</w:t>
            </w:r>
          </w:p>
        </w:tc>
      </w:tr>
      <w:tr w:rsidR="00C4675F" w:rsidRPr="00E80F49" w14:paraId="314C801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C4675F" w:rsidRPr="00E80F49" w:rsidRDefault="00C4675F" w:rsidP="00C4675F">
            <w:pPr>
              <w:pStyle w:val="TAL"/>
              <w:rPr>
                <w:lang w:eastAsia="zh-CN"/>
              </w:rPr>
            </w:pPr>
            <w:r w:rsidRPr="00E80F49">
              <w:rPr>
                <w:lang w:eastAsia="zh-CN"/>
              </w:rPr>
              <w:t>DC_66A_n77A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C4675F" w:rsidRPr="00C46B3C" w:rsidRDefault="00C4675F" w:rsidP="00C4675F">
            <w:pPr>
              <w:pStyle w:val="TAL"/>
              <w:rPr>
                <w:lang w:eastAsia="ja-JP"/>
              </w:rPr>
            </w:pPr>
            <w:r w:rsidRPr="000D0E61">
              <w:rPr>
                <w:lang w:eastAsia="ja-JP"/>
              </w:rPr>
              <w:t>38.521-3_TpAnalysisSpur(DC_66A_n77A)_v2.zip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C4675F" w:rsidRPr="00E80F49" w:rsidRDefault="00C4675F" w:rsidP="00C4675F">
            <w:pPr>
              <w:pStyle w:val="TAL"/>
              <w:rPr>
                <w:lang w:eastAsia="zh-CN"/>
              </w:rPr>
            </w:pPr>
            <w:r w:rsidRPr="00E80F49">
              <w:rPr>
                <w:lang w:eastAsia="zh-CN"/>
              </w:rPr>
              <w:t>RAN5#94-e</w:t>
            </w:r>
          </w:p>
        </w:tc>
      </w:tr>
      <w:tr w:rsidR="00C4675F" w:rsidRPr="00E80F49" w14:paraId="34E9CD1C"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C4675F" w:rsidRPr="00E80F49" w:rsidRDefault="00C4675F" w:rsidP="00C4675F">
            <w:pPr>
              <w:keepNext/>
              <w:keepLines/>
              <w:spacing w:after="0"/>
              <w:rPr>
                <w:rFonts w:ascii="Arial" w:hAnsi="Arial"/>
                <w:sz w:val="18"/>
              </w:rPr>
            </w:pPr>
            <w:r w:rsidRPr="00E80F49">
              <w:rPr>
                <w:rFonts w:ascii="Arial" w:hAnsi="Arial"/>
                <w:sz w:val="18"/>
                <w:lang w:eastAsia="zh-CN"/>
              </w:rPr>
              <w:t>DC_66A_n78A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38.521-3_TpAnalysisSpur(DC_66A_n78A)_v2.zip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C4675F" w:rsidRPr="00E80F49" w:rsidRDefault="00C4675F" w:rsidP="00C4675F">
            <w:pPr>
              <w:keepNext/>
              <w:keepLines/>
              <w:spacing w:after="0"/>
              <w:rPr>
                <w:rFonts w:ascii="Arial" w:hAnsi="Arial"/>
                <w:sz w:val="18"/>
              </w:rPr>
            </w:pPr>
            <w:r w:rsidRPr="00E80F49">
              <w:rPr>
                <w:rFonts w:ascii="Arial" w:hAnsi="Arial"/>
                <w:sz w:val="18"/>
                <w:lang w:eastAsia="zh-CN"/>
              </w:rPr>
              <w:t>RAN5#92-e</w:t>
            </w:r>
          </w:p>
        </w:tc>
      </w:tr>
      <w:tr w:rsidR="00F9301B" w:rsidRPr="00E80F49" w14:paraId="41F75E92" w14:textId="77777777" w:rsidTr="003E0D66">
        <w:tc>
          <w:tcPr>
            <w:tcW w:w="1668"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F9301B" w:rsidRDefault="00F9301B" w:rsidP="003E0D66">
            <w:pPr>
              <w:keepNext/>
              <w:keepLines/>
              <w:spacing w:after="0"/>
              <w:rPr>
                <w:rFonts w:ascii="Arial" w:hAnsi="Arial"/>
                <w:sz w:val="18"/>
                <w:lang w:eastAsia="zh-CN"/>
              </w:rPr>
            </w:pPr>
            <w:r>
              <w:rPr>
                <w:rFonts w:ascii="Arial" w:hAnsi="Arial"/>
                <w:sz w:val="18"/>
                <w:lang w:eastAsia="zh-CN"/>
              </w:rPr>
              <w:t>DC_71A_n2A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72F2782" w14:textId="77777777" w:rsidR="00F9301B" w:rsidRDefault="00F9301B" w:rsidP="003E0D66">
            <w:pPr>
              <w:keepNext/>
              <w:keepLines/>
              <w:spacing w:after="0"/>
              <w:rPr>
                <w:rFonts w:ascii="Arial" w:hAnsi="Arial"/>
                <w:sz w:val="18"/>
                <w:lang w:eastAsia="ja-JP"/>
              </w:rPr>
            </w:pPr>
            <w:r>
              <w:rPr>
                <w:rFonts w:ascii="Arial" w:hAnsi="Arial"/>
                <w:sz w:val="18"/>
                <w:lang w:eastAsia="ja-JP"/>
              </w:rPr>
              <w:t>38.521-3_TpAnalysisSpur(DC_71A_n2A).zip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70B9245" w14:textId="77777777" w:rsidR="00F9301B" w:rsidRDefault="00F9301B" w:rsidP="003E0D66">
            <w:pPr>
              <w:keepNext/>
              <w:keepLines/>
              <w:spacing w:after="0"/>
              <w:rPr>
                <w:rFonts w:ascii="Arial" w:hAnsi="Arial"/>
                <w:sz w:val="18"/>
                <w:lang w:eastAsia="zh-CN"/>
              </w:rPr>
            </w:pPr>
            <w:r>
              <w:rPr>
                <w:rFonts w:ascii="Arial" w:hAnsi="Arial"/>
                <w:sz w:val="18"/>
                <w:lang w:eastAsia="zh-CN"/>
              </w:rPr>
              <w:t>RAN5#98</w:t>
            </w:r>
          </w:p>
        </w:tc>
      </w:tr>
      <w:tr w:rsidR="0059590A" w:rsidRPr="00E80F49" w14:paraId="6E7A8AD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59590A" w:rsidRPr="00E80F49" w:rsidRDefault="0059590A" w:rsidP="0059590A">
            <w:pPr>
              <w:keepNext/>
              <w:keepLines/>
              <w:spacing w:after="0"/>
              <w:rPr>
                <w:rFonts w:ascii="Arial" w:hAnsi="Arial"/>
                <w:sz w:val="18"/>
                <w:lang w:eastAsia="zh-CN"/>
              </w:rPr>
            </w:pPr>
            <w:r>
              <w:rPr>
                <w:rFonts w:ascii="Arial" w:hAnsi="Arial"/>
                <w:sz w:val="18"/>
                <w:lang w:eastAsia="zh-CN"/>
              </w:rPr>
              <w:t>DC_71A_n66A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59590A" w:rsidRPr="00E80F49" w:rsidRDefault="0059590A" w:rsidP="0059590A">
            <w:pPr>
              <w:keepNext/>
              <w:keepLines/>
              <w:spacing w:after="0"/>
              <w:rPr>
                <w:rFonts w:ascii="Arial" w:hAnsi="Arial"/>
                <w:sz w:val="18"/>
                <w:lang w:eastAsia="ja-JP"/>
              </w:rPr>
            </w:pPr>
            <w:r>
              <w:rPr>
                <w:rFonts w:ascii="Arial" w:hAnsi="Arial"/>
                <w:sz w:val="18"/>
                <w:lang w:eastAsia="ja-JP"/>
              </w:rPr>
              <w:t>38.521-3_TpAnalysisSpur(DC_71A_n66A).zip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59590A" w:rsidRPr="00E80F49" w:rsidRDefault="0059590A" w:rsidP="0059590A">
            <w:pPr>
              <w:keepNext/>
              <w:keepLines/>
              <w:spacing w:after="0"/>
              <w:rPr>
                <w:rFonts w:ascii="Arial" w:hAnsi="Arial"/>
                <w:sz w:val="18"/>
                <w:lang w:eastAsia="zh-CN"/>
              </w:rPr>
            </w:pPr>
            <w:r>
              <w:rPr>
                <w:rFonts w:ascii="Arial" w:hAnsi="Arial"/>
                <w:sz w:val="18"/>
                <w:lang w:eastAsia="zh-CN"/>
              </w:rPr>
              <w:t>RAN5#98</w:t>
            </w:r>
          </w:p>
        </w:tc>
      </w:tr>
    </w:tbl>
    <w:p w14:paraId="086E7D5F" w14:textId="23B3AB16" w:rsidR="00A668D8" w:rsidRDefault="00A668D8" w:rsidP="00DA44F7"/>
    <w:p w14:paraId="109BD321" w14:textId="77777777" w:rsidR="004F34D4" w:rsidRDefault="004F34D4" w:rsidP="004F34D4">
      <w:pPr>
        <w:pStyle w:val="Heading2"/>
      </w:pPr>
      <w:bookmarkStart w:id="392" w:name="_Toc138858417"/>
      <w:r w:rsidRPr="00E80F49">
        <w:t>4.</w:t>
      </w:r>
      <w:r>
        <w:t>4</w:t>
      </w:r>
      <w:r w:rsidRPr="00E80F49">
        <w:tab/>
        <w:t xml:space="preserve">Test point analysis for </w:t>
      </w:r>
      <w:r>
        <w:t>satellite access</w:t>
      </w:r>
      <w:r w:rsidRPr="00E80F49">
        <w:t xml:space="preserve"> test cases in TS 38.521-</w:t>
      </w:r>
      <w:r>
        <w:t>5</w:t>
      </w:r>
      <w:bookmarkEnd w:id="392"/>
    </w:p>
    <w:p w14:paraId="57918AE7" w14:textId="76A225F3" w:rsidR="004F34D4" w:rsidRDefault="004F34D4" w:rsidP="00D44BD4">
      <w:pPr>
        <w:rPr>
          <w:lang w:val="en-US" w:eastAsia="fr-FR"/>
        </w:rPr>
      </w:pPr>
      <w:r>
        <w:rPr>
          <w:lang w:val="en-US" w:eastAsia="fr-FR"/>
        </w:rPr>
        <w:t xml:space="preserve">This section contains information on test point selection for NR NTN test cases in [10]. The general rules in this section apply to all the NR NTN test cases. Separate analysis is not provided for each single test case </w:t>
      </w:r>
      <w:r w:rsidRPr="00413C39">
        <w:rPr>
          <w:lang w:val="en-US" w:eastAsia="fr-FR"/>
        </w:rPr>
        <w:t xml:space="preserve">unless specific </w:t>
      </w:r>
      <w:r>
        <w:rPr>
          <w:lang w:val="en-US" w:eastAsia="fr-FR"/>
        </w:rPr>
        <w:t xml:space="preserve">test </w:t>
      </w:r>
      <w:r w:rsidRPr="00413C39">
        <w:rPr>
          <w:lang w:val="en-US" w:eastAsia="fr-FR"/>
        </w:rPr>
        <w:t>requirement deviate</w:t>
      </w:r>
      <w:r>
        <w:rPr>
          <w:lang w:val="en-US" w:eastAsia="fr-FR"/>
        </w:rPr>
        <w:t>s</w:t>
      </w:r>
      <w:r w:rsidRPr="00413C39">
        <w:rPr>
          <w:lang w:val="en-US" w:eastAsia="fr-FR"/>
        </w:rPr>
        <w:t xml:space="preserve"> from</w:t>
      </w:r>
      <w:r>
        <w:rPr>
          <w:lang w:val="en-US" w:eastAsia="fr-FR"/>
        </w:rPr>
        <w:t xml:space="preserve"> the general rules.</w:t>
      </w:r>
    </w:p>
    <w:p w14:paraId="30B81EF8" w14:textId="4EA488CE" w:rsidR="004F34D4" w:rsidRDefault="004F34D4" w:rsidP="00D44BD4">
      <w:pPr>
        <w:pStyle w:val="H6"/>
        <w:rPr>
          <w:lang w:val="en-US" w:eastAsia="fr-FR"/>
        </w:rPr>
      </w:pPr>
      <w:r w:rsidRPr="004F34D4">
        <w:rPr>
          <w:lang w:val="en-US" w:eastAsia="fr-FR"/>
        </w:rPr>
        <w:t>General rules</w:t>
      </w:r>
      <w:r>
        <w:rPr>
          <w:lang w:val="en-US" w:eastAsia="fr-FR"/>
        </w:rPr>
        <w:t xml:space="preserve"> of test point selection:</w:t>
      </w:r>
    </w:p>
    <w:p w14:paraId="0953087B" w14:textId="600CB5A1" w:rsidR="004F34D4" w:rsidRDefault="004F34D4" w:rsidP="00D44BD4">
      <w:pPr>
        <w:rPr>
          <w:lang w:val="en-US" w:eastAsia="fr-FR"/>
        </w:rPr>
      </w:pPr>
      <w:r>
        <w:rPr>
          <w:lang w:val="en-US" w:eastAsia="fr-FR"/>
        </w:rPr>
        <w:t>Considering that NR NTN operating bands are defined like FR1 FDD bands, test environment, frequencies, SCSs, channel bandwidths, waveforms, and modulations of a Tx</w:t>
      </w:r>
      <w:r w:rsidR="00E2297F" w:rsidRPr="00E2297F">
        <w:rPr>
          <w:lang w:val="en-US" w:eastAsia="fr-FR"/>
        </w:rPr>
        <w:t xml:space="preserve"> or Rx</w:t>
      </w:r>
      <w:r>
        <w:rPr>
          <w:lang w:val="en-US" w:eastAsia="fr-FR"/>
        </w:rPr>
        <w:t xml:space="preserve"> test for an NR NTN band should be selected based on the same principles of the corresponding single carrier test for an FR1 FDD band.</w:t>
      </w:r>
    </w:p>
    <w:p w14:paraId="517902F7" w14:textId="77777777" w:rsidR="004F34D4" w:rsidRPr="00E80F49" w:rsidRDefault="004F34D4" w:rsidP="004F34D4">
      <w:pPr>
        <w:pStyle w:val="TH"/>
      </w:pPr>
      <w:r w:rsidRPr="00E80F49">
        <w:lastRenderedPageBreak/>
        <w:t>Table 4.</w:t>
      </w:r>
      <w:r>
        <w:t>4</w:t>
      </w:r>
      <w:r w:rsidRPr="00E80F49">
        <w:t xml:space="preserve">-1: NR UE transmitter test point selection for </w:t>
      </w:r>
      <w:r>
        <w:t>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4F34D4" w:rsidRPr="00E80F49" w14:paraId="586561F1" w14:textId="77777777" w:rsidTr="00135A41">
        <w:trPr>
          <w:trHeight w:val="248"/>
        </w:trPr>
        <w:tc>
          <w:tcPr>
            <w:tcW w:w="2160" w:type="dxa"/>
            <w:vAlign w:val="center"/>
          </w:tcPr>
          <w:p w14:paraId="2A73A4FC" w14:textId="77777777" w:rsidR="004F34D4" w:rsidRPr="00E80F49" w:rsidRDefault="004F34D4" w:rsidP="00135A41">
            <w:pPr>
              <w:pStyle w:val="TAH"/>
              <w:rPr>
                <w:rFonts w:cs="Arial"/>
              </w:rPr>
            </w:pPr>
            <w:r w:rsidRPr="00E80F49">
              <w:t>Subclause</w:t>
            </w:r>
          </w:p>
        </w:tc>
        <w:tc>
          <w:tcPr>
            <w:tcW w:w="1476" w:type="dxa"/>
            <w:shd w:val="clear" w:color="auto" w:fill="auto"/>
            <w:vAlign w:val="center"/>
          </w:tcPr>
          <w:p w14:paraId="318D1690" w14:textId="77777777" w:rsidR="004F34D4" w:rsidRPr="00E80F49" w:rsidRDefault="004F34D4" w:rsidP="00135A41">
            <w:pPr>
              <w:pStyle w:val="TAH"/>
            </w:pPr>
            <w:r w:rsidRPr="00E80F49">
              <w:t>Number of test points</w:t>
            </w:r>
          </w:p>
        </w:tc>
        <w:tc>
          <w:tcPr>
            <w:tcW w:w="4590" w:type="dxa"/>
            <w:shd w:val="clear" w:color="auto" w:fill="auto"/>
            <w:vAlign w:val="center"/>
          </w:tcPr>
          <w:p w14:paraId="0CA762F0" w14:textId="77777777" w:rsidR="004F34D4" w:rsidRPr="00E80F49" w:rsidRDefault="004F34D4" w:rsidP="00135A41">
            <w:pPr>
              <w:pStyle w:val="TAH"/>
            </w:pPr>
            <w:r w:rsidRPr="00E80F49">
              <w:t>Justification</w:t>
            </w:r>
          </w:p>
        </w:tc>
        <w:tc>
          <w:tcPr>
            <w:tcW w:w="1854" w:type="dxa"/>
            <w:vAlign w:val="center"/>
          </w:tcPr>
          <w:p w14:paraId="0C8B55C0" w14:textId="77777777" w:rsidR="004F34D4" w:rsidRPr="00E80F49" w:rsidRDefault="004F34D4" w:rsidP="00135A41">
            <w:pPr>
              <w:pStyle w:val="TAH"/>
            </w:pPr>
            <w:r w:rsidRPr="00E80F49">
              <w:t>Comments</w:t>
            </w:r>
          </w:p>
        </w:tc>
      </w:tr>
      <w:tr w:rsidR="004F34D4" w:rsidRPr="00E80F49" w14:paraId="50040010" w14:textId="77777777" w:rsidTr="00135A41">
        <w:trPr>
          <w:trHeight w:val="248"/>
        </w:trPr>
        <w:tc>
          <w:tcPr>
            <w:tcW w:w="2160" w:type="dxa"/>
            <w:vAlign w:val="center"/>
          </w:tcPr>
          <w:p w14:paraId="446B476C" w14:textId="77777777" w:rsidR="004F34D4" w:rsidRPr="00E80F49" w:rsidRDefault="004F34D4" w:rsidP="00135A41">
            <w:pPr>
              <w:pStyle w:val="TAL"/>
            </w:pPr>
            <w:r w:rsidRPr="00E80F49">
              <w:t>6.2.1</w:t>
            </w:r>
            <w:r w:rsidRPr="00E80F49">
              <w:tab/>
              <w:t>UE maximum output power</w:t>
            </w:r>
          </w:p>
        </w:tc>
        <w:tc>
          <w:tcPr>
            <w:tcW w:w="1476" w:type="dxa"/>
            <w:shd w:val="clear" w:color="auto" w:fill="auto"/>
            <w:vAlign w:val="center"/>
          </w:tcPr>
          <w:p w14:paraId="629FD126" w14:textId="77777777" w:rsidR="004F34D4" w:rsidRPr="00E80F49" w:rsidRDefault="004F34D4" w:rsidP="00135A41">
            <w:pPr>
              <w:pStyle w:val="TAC"/>
            </w:pPr>
            <w:r w:rsidRPr="00E80F49">
              <w:t>540</w:t>
            </w:r>
          </w:p>
        </w:tc>
        <w:tc>
          <w:tcPr>
            <w:tcW w:w="4590" w:type="dxa"/>
            <w:shd w:val="clear" w:color="auto" w:fill="auto"/>
            <w:vAlign w:val="center"/>
          </w:tcPr>
          <w:p w14:paraId="2827939F" w14:textId="77777777" w:rsidR="004F34D4" w:rsidRPr="00E80F49" w:rsidRDefault="004F34D4" w:rsidP="00135A41">
            <w:pPr>
              <w:pStyle w:val="TAL"/>
            </w:pPr>
            <w:r>
              <w:t xml:space="preserve">General rules of test point selection apply. </w:t>
            </w:r>
            <w:r w:rsidRPr="00CF6C2D">
              <w:t>Test points of TC 6.2.1 from TS 38.521-1 can be leveraged.</w:t>
            </w:r>
          </w:p>
        </w:tc>
        <w:tc>
          <w:tcPr>
            <w:tcW w:w="1854" w:type="dxa"/>
            <w:vAlign w:val="center"/>
          </w:tcPr>
          <w:p w14:paraId="1156F50F" w14:textId="77777777" w:rsidR="004F34D4" w:rsidRPr="00E80F49" w:rsidRDefault="004F34D4" w:rsidP="00135A41">
            <w:pPr>
              <w:pStyle w:val="TAL"/>
            </w:pPr>
            <w:r w:rsidRPr="00E80F49">
              <w:t>RAN5#</w:t>
            </w:r>
            <w:r>
              <w:t>98</w:t>
            </w:r>
          </w:p>
        </w:tc>
      </w:tr>
      <w:tr w:rsidR="004F34D4" w:rsidRPr="00E80F49" w14:paraId="148D60CC" w14:textId="77777777" w:rsidTr="00135A41">
        <w:trPr>
          <w:trHeight w:val="248"/>
        </w:trPr>
        <w:tc>
          <w:tcPr>
            <w:tcW w:w="2160" w:type="dxa"/>
            <w:vAlign w:val="center"/>
          </w:tcPr>
          <w:p w14:paraId="448347D2" w14:textId="77777777" w:rsidR="004F34D4" w:rsidRPr="00E80F49" w:rsidRDefault="004F34D4" w:rsidP="00135A41">
            <w:pPr>
              <w:pStyle w:val="TAL"/>
            </w:pPr>
            <w:r w:rsidRPr="00E80F49">
              <w:t>6.2.2</w:t>
            </w:r>
            <w:r w:rsidRPr="00E80F49">
              <w:tab/>
              <w:t>Maximum Output Power Reduction (MPR)</w:t>
            </w:r>
          </w:p>
        </w:tc>
        <w:tc>
          <w:tcPr>
            <w:tcW w:w="1476" w:type="dxa"/>
            <w:shd w:val="clear" w:color="auto" w:fill="auto"/>
            <w:vAlign w:val="center"/>
          </w:tcPr>
          <w:p w14:paraId="7B670D3D" w14:textId="77777777" w:rsidR="004F34D4" w:rsidRPr="00E80F49" w:rsidRDefault="004F34D4" w:rsidP="00135A41">
            <w:pPr>
              <w:pStyle w:val="TAC"/>
              <w:rPr>
                <w:lang w:eastAsia="zh-CN"/>
              </w:rPr>
            </w:pPr>
            <w:r w:rsidRPr="00E80F49">
              <w:rPr>
                <w:lang w:eastAsia="zh-CN"/>
              </w:rPr>
              <w:t>contiguous allocation: 100</w:t>
            </w:r>
            <w:r>
              <w:rPr>
                <w:lang w:eastAsia="zh-CN"/>
              </w:rPr>
              <w:t>0</w:t>
            </w:r>
          </w:p>
        </w:tc>
        <w:tc>
          <w:tcPr>
            <w:tcW w:w="4590" w:type="dxa"/>
            <w:shd w:val="clear" w:color="auto" w:fill="auto"/>
            <w:vAlign w:val="center"/>
          </w:tcPr>
          <w:p w14:paraId="3B73E814" w14:textId="77777777" w:rsidR="004F34D4" w:rsidRDefault="004F34D4" w:rsidP="00135A41">
            <w:pPr>
              <w:pStyle w:val="TAL"/>
            </w:pPr>
            <w:r>
              <w:t xml:space="preserve">General rules of test point selection apply. </w:t>
            </w:r>
            <w:r w:rsidRPr="00CF6C2D">
              <w:t>Test points of TC 6.2.</w:t>
            </w:r>
            <w:r>
              <w:t>2</w:t>
            </w:r>
            <w:r w:rsidRPr="00CF6C2D">
              <w:t xml:space="preserve"> from TS 38.521-1 can be leveraged except for the test point for almost contiguous allocation.</w:t>
            </w:r>
          </w:p>
          <w:p w14:paraId="689B181C" w14:textId="77777777" w:rsidR="004F34D4" w:rsidRDefault="004F34D4" w:rsidP="00135A41">
            <w:pPr>
              <w:pStyle w:val="TAL"/>
            </w:pPr>
          </w:p>
          <w:p w14:paraId="20F8EA00" w14:textId="77777777" w:rsidR="004F34D4" w:rsidRPr="00E80F49" w:rsidRDefault="004F34D4" w:rsidP="00135A41">
            <w:pPr>
              <w:pStyle w:val="TAL"/>
            </w:pPr>
            <w:r>
              <w:t>Note: There is no test point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tc>
        <w:tc>
          <w:tcPr>
            <w:tcW w:w="1854" w:type="dxa"/>
            <w:vAlign w:val="center"/>
          </w:tcPr>
          <w:p w14:paraId="0835D732" w14:textId="77777777" w:rsidR="004F34D4" w:rsidRPr="00E80F49" w:rsidRDefault="004F34D4" w:rsidP="00135A41">
            <w:pPr>
              <w:pStyle w:val="TAL"/>
              <w:rPr>
                <w:lang w:eastAsia="zh-CN"/>
              </w:rPr>
            </w:pPr>
            <w:r w:rsidRPr="00E80F49">
              <w:t>RAN5#</w:t>
            </w:r>
            <w:r w:rsidRPr="00E80F49">
              <w:rPr>
                <w:lang w:eastAsia="zh-CN"/>
              </w:rPr>
              <w:t>9</w:t>
            </w:r>
            <w:r>
              <w:rPr>
                <w:lang w:eastAsia="zh-CN"/>
              </w:rPr>
              <w:t>8</w:t>
            </w:r>
          </w:p>
        </w:tc>
      </w:tr>
      <w:tr w:rsidR="009E3604" w:rsidRPr="00E80F49" w14:paraId="1D149536" w14:textId="77777777" w:rsidTr="00135A41">
        <w:trPr>
          <w:trHeight w:val="248"/>
        </w:trPr>
        <w:tc>
          <w:tcPr>
            <w:tcW w:w="2160" w:type="dxa"/>
            <w:vAlign w:val="center"/>
          </w:tcPr>
          <w:p w14:paraId="1484849C" w14:textId="3A1807F9" w:rsidR="009E3604" w:rsidRPr="00E80F49" w:rsidRDefault="009E3604" w:rsidP="009E3604">
            <w:pPr>
              <w:pStyle w:val="TAL"/>
            </w:pPr>
            <w:r>
              <w:t xml:space="preserve">6.2.4 </w:t>
            </w:r>
            <w:r w:rsidRPr="0070523C">
              <w:t>Configured transmitted power</w:t>
            </w:r>
          </w:p>
        </w:tc>
        <w:tc>
          <w:tcPr>
            <w:tcW w:w="1476" w:type="dxa"/>
            <w:shd w:val="clear" w:color="auto" w:fill="auto"/>
            <w:vAlign w:val="center"/>
          </w:tcPr>
          <w:p w14:paraId="3AE01A35" w14:textId="46F6B931" w:rsidR="009E3604" w:rsidRPr="00E80F49" w:rsidRDefault="009E3604" w:rsidP="009E3604">
            <w:pPr>
              <w:pStyle w:val="TAC"/>
              <w:rPr>
                <w:lang w:eastAsia="zh-CN"/>
              </w:rPr>
            </w:pPr>
            <w:r>
              <w:rPr>
                <w:lang w:eastAsia="zh-CN"/>
              </w:rPr>
              <w:t>30</w:t>
            </w:r>
          </w:p>
        </w:tc>
        <w:tc>
          <w:tcPr>
            <w:tcW w:w="4590" w:type="dxa"/>
            <w:shd w:val="clear" w:color="auto" w:fill="auto"/>
            <w:vAlign w:val="center"/>
          </w:tcPr>
          <w:p w14:paraId="425A2C4F" w14:textId="022B6F8F" w:rsidR="009E3604" w:rsidRDefault="009E3604" w:rsidP="009E3604">
            <w:pPr>
              <w:pStyle w:val="TAL"/>
            </w:pPr>
            <w:r>
              <w:t>General rules of test point selection apply. Test points of TC 6.2.4 from TS 38.521-1 can be levereage except for Test ID 3, which applies to TDD bands only.</w:t>
            </w:r>
          </w:p>
        </w:tc>
        <w:tc>
          <w:tcPr>
            <w:tcW w:w="1854" w:type="dxa"/>
            <w:vAlign w:val="center"/>
          </w:tcPr>
          <w:p w14:paraId="1862B05D" w14:textId="576383DC" w:rsidR="009E3604" w:rsidRPr="00E80F49" w:rsidRDefault="009E3604" w:rsidP="009E3604">
            <w:pPr>
              <w:pStyle w:val="TAL"/>
            </w:pPr>
            <w:r>
              <w:t>RAN5#99</w:t>
            </w:r>
          </w:p>
        </w:tc>
      </w:tr>
      <w:tr w:rsidR="004F34D4" w:rsidRPr="00E80F49" w14:paraId="7760A6AA" w14:textId="77777777" w:rsidTr="00135A41">
        <w:trPr>
          <w:trHeight w:val="248"/>
        </w:trPr>
        <w:tc>
          <w:tcPr>
            <w:tcW w:w="2160" w:type="dxa"/>
            <w:vAlign w:val="center"/>
          </w:tcPr>
          <w:p w14:paraId="0EC73E77" w14:textId="77777777" w:rsidR="004F34D4" w:rsidRPr="00E80F49" w:rsidRDefault="004F34D4" w:rsidP="00135A41">
            <w:pPr>
              <w:pStyle w:val="TAL"/>
            </w:pPr>
            <w:r w:rsidRPr="002D2378">
              <w:t>6.3.1 Minimum output power</w:t>
            </w:r>
          </w:p>
        </w:tc>
        <w:tc>
          <w:tcPr>
            <w:tcW w:w="1476" w:type="dxa"/>
            <w:shd w:val="clear" w:color="auto" w:fill="auto"/>
            <w:vAlign w:val="center"/>
          </w:tcPr>
          <w:p w14:paraId="0CB4123B" w14:textId="77777777" w:rsidR="004F34D4" w:rsidRPr="00E80F49" w:rsidRDefault="004F34D4" w:rsidP="00135A41">
            <w:pPr>
              <w:pStyle w:val="TAC"/>
              <w:rPr>
                <w:lang w:eastAsia="zh-CN"/>
              </w:rPr>
            </w:pPr>
            <w:r w:rsidRPr="002D2378">
              <w:rPr>
                <w:lang w:eastAsia="zh-CN"/>
              </w:rPr>
              <w:t>45</w:t>
            </w:r>
          </w:p>
        </w:tc>
        <w:tc>
          <w:tcPr>
            <w:tcW w:w="4590" w:type="dxa"/>
            <w:shd w:val="clear" w:color="auto" w:fill="auto"/>
            <w:vAlign w:val="center"/>
          </w:tcPr>
          <w:p w14:paraId="732C2158" w14:textId="77777777" w:rsidR="004F34D4" w:rsidRDefault="004F34D4" w:rsidP="00135A41">
            <w:pPr>
              <w:pStyle w:val="TAL"/>
            </w:pPr>
            <w:r>
              <w:t xml:space="preserve">General rules of test point selection apply. </w:t>
            </w:r>
            <w:r w:rsidRPr="00CF6C2D">
              <w:t>Test points of TC 6.</w:t>
            </w:r>
            <w:r>
              <w:t>3</w:t>
            </w:r>
            <w:r w:rsidRPr="00CF6C2D">
              <w:t>.1 from TS 38.521-1 can be leveraged.</w:t>
            </w:r>
          </w:p>
        </w:tc>
        <w:tc>
          <w:tcPr>
            <w:tcW w:w="1854" w:type="dxa"/>
            <w:vAlign w:val="center"/>
          </w:tcPr>
          <w:p w14:paraId="7F082AD8" w14:textId="77777777" w:rsidR="004F34D4" w:rsidRPr="00E80F49" w:rsidRDefault="004F34D4" w:rsidP="00135A41">
            <w:pPr>
              <w:pStyle w:val="TAL"/>
            </w:pPr>
            <w:r w:rsidRPr="00E80F49">
              <w:t>RAN5#</w:t>
            </w:r>
            <w:r w:rsidRPr="00E80F49">
              <w:rPr>
                <w:lang w:eastAsia="zh-CN"/>
              </w:rPr>
              <w:t>9</w:t>
            </w:r>
            <w:r>
              <w:rPr>
                <w:lang w:eastAsia="zh-CN"/>
              </w:rPr>
              <w:t>8</w:t>
            </w:r>
          </w:p>
        </w:tc>
      </w:tr>
    </w:tbl>
    <w:p w14:paraId="3EB728E2" w14:textId="271E2CBB" w:rsidR="004F34D4" w:rsidRDefault="004F34D4" w:rsidP="00DA44F7"/>
    <w:p w14:paraId="244A4554" w14:textId="77777777" w:rsidR="00E2297F" w:rsidRPr="00E80F49" w:rsidRDefault="00E2297F" w:rsidP="00E2297F">
      <w:pPr>
        <w:pStyle w:val="TH"/>
      </w:pPr>
      <w:r w:rsidRPr="00E80F49">
        <w:t>Table 4.</w:t>
      </w:r>
      <w:r>
        <w:t>4</w:t>
      </w:r>
      <w:r w:rsidRPr="00E80F49">
        <w:t>-</w:t>
      </w:r>
      <w:r>
        <w:t>2</w:t>
      </w:r>
      <w:r w:rsidRPr="00E80F49">
        <w:t xml:space="preserve">: NR UE </w:t>
      </w:r>
      <w:r>
        <w:t>receiver</w:t>
      </w:r>
      <w:r w:rsidRPr="00E80F49">
        <w:t xml:space="preserve"> test point selection for </w:t>
      </w:r>
      <w:r>
        <w:t>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E2297F" w:rsidRPr="00E80F49" w14:paraId="5558794C" w14:textId="77777777" w:rsidTr="00207EE4">
        <w:trPr>
          <w:trHeight w:val="248"/>
        </w:trPr>
        <w:tc>
          <w:tcPr>
            <w:tcW w:w="2160" w:type="dxa"/>
            <w:vAlign w:val="center"/>
          </w:tcPr>
          <w:p w14:paraId="50526495" w14:textId="77777777" w:rsidR="00E2297F" w:rsidRPr="00E80F49" w:rsidRDefault="00E2297F" w:rsidP="00207EE4">
            <w:pPr>
              <w:pStyle w:val="TAH"/>
              <w:rPr>
                <w:rFonts w:cs="Arial"/>
              </w:rPr>
            </w:pPr>
            <w:r w:rsidRPr="00E80F49">
              <w:t>Subclause</w:t>
            </w:r>
          </w:p>
        </w:tc>
        <w:tc>
          <w:tcPr>
            <w:tcW w:w="1476" w:type="dxa"/>
            <w:shd w:val="clear" w:color="auto" w:fill="auto"/>
            <w:vAlign w:val="center"/>
          </w:tcPr>
          <w:p w14:paraId="03E98365" w14:textId="77777777" w:rsidR="00E2297F" w:rsidRPr="00E80F49" w:rsidRDefault="00E2297F" w:rsidP="00207EE4">
            <w:pPr>
              <w:pStyle w:val="TAH"/>
            </w:pPr>
            <w:r w:rsidRPr="00E80F49">
              <w:t>Number of test points</w:t>
            </w:r>
          </w:p>
        </w:tc>
        <w:tc>
          <w:tcPr>
            <w:tcW w:w="4590" w:type="dxa"/>
            <w:shd w:val="clear" w:color="auto" w:fill="auto"/>
            <w:vAlign w:val="center"/>
          </w:tcPr>
          <w:p w14:paraId="3062764F" w14:textId="77777777" w:rsidR="00E2297F" w:rsidRPr="00E80F49" w:rsidRDefault="00E2297F" w:rsidP="00207EE4">
            <w:pPr>
              <w:pStyle w:val="TAH"/>
            </w:pPr>
            <w:r w:rsidRPr="00E80F49">
              <w:t>Justification</w:t>
            </w:r>
          </w:p>
        </w:tc>
        <w:tc>
          <w:tcPr>
            <w:tcW w:w="1854" w:type="dxa"/>
            <w:vAlign w:val="center"/>
          </w:tcPr>
          <w:p w14:paraId="4C618C84" w14:textId="77777777" w:rsidR="00E2297F" w:rsidRPr="00E80F49" w:rsidRDefault="00E2297F" w:rsidP="00207EE4">
            <w:pPr>
              <w:pStyle w:val="TAH"/>
            </w:pPr>
            <w:r w:rsidRPr="00E80F49">
              <w:t>Comments</w:t>
            </w:r>
          </w:p>
        </w:tc>
      </w:tr>
      <w:tr w:rsidR="00E2297F" w:rsidRPr="00E80F49" w14:paraId="6FABCF8D" w14:textId="77777777" w:rsidTr="00207EE4">
        <w:trPr>
          <w:trHeight w:val="248"/>
        </w:trPr>
        <w:tc>
          <w:tcPr>
            <w:tcW w:w="2160" w:type="dxa"/>
            <w:vAlign w:val="center"/>
          </w:tcPr>
          <w:p w14:paraId="3E322E2E" w14:textId="77777777" w:rsidR="00E2297F" w:rsidRPr="00E80F49" w:rsidRDefault="00E2297F" w:rsidP="00207EE4">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6225ED3" w14:textId="77777777" w:rsidR="00E2297F" w:rsidRPr="00E80F49" w:rsidRDefault="00E2297F" w:rsidP="00207EE4">
            <w:pPr>
              <w:pStyle w:val="TAC"/>
            </w:pPr>
            <w:r>
              <w:t>3</w:t>
            </w:r>
          </w:p>
        </w:tc>
        <w:tc>
          <w:tcPr>
            <w:tcW w:w="4590" w:type="dxa"/>
            <w:shd w:val="clear" w:color="auto" w:fill="auto"/>
            <w:vAlign w:val="center"/>
          </w:tcPr>
          <w:p w14:paraId="0F9C7C67" w14:textId="77777777" w:rsidR="00E2297F" w:rsidRPr="00E80F49" w:rsidRDefault="00E2297F" w:rsidP="00207EE4">
            <w:pPr>
              <w:pStyle w:val="TAL"/>
            </w:pPr>
            <w:r>
              <w:t xml:space="preserve">General rules of test point selection apply. </w:t>
            </w:r>
            <w:r w:rsidRPr="00CF6C2D">
              <w:t xml:space="preserve">Test points of TC </w:t>
            </w:r>
            <w:r>
              <w:t>7.4</w:t>
            </w:r>
            <w:r w:rsidRPr="00CF6C2D">
              <w:t xml:space="preserve"> from TS 38.521-1 can be leveraged</w:t>
            </w:r>
            <w:r>
              <w:t xml:space="preserve"> limiting the modulation to 64QAM</w:t>
            </w:r>
            <w:r w:rsidRPr="00CF6C2D">
              <w:t>.</w:t>
            </w:r>
          </w:p>
        </w:tc>
        <w:tc>
          <w:tcPr>
            <w:tcW w:w="1854" w:type="dxa"/>
            <w:vAlign w:val="center"/>
          </w:tcPr>
          <w:p w14:paraId="015D344B" w14:textId="77777777" w:rsidR="00E2297F" w:rsidRPr="00E80F49" w:rsidRDefault="00E2297F" w:rsidP="00207EE4">
            <w:pPr>
              <w:pStyle w:val="TAL"/>
            </w:pPr>
            <w:r w:rsidRPr="00E80F49">
              <w:t>RAN5#</w:t>
            </w:r>
            <w:r>
              <w:t>99</w:t>
            </w:r>
          </w:p>
        </w:tc>
      </w:tr>
    </w:tbl>
    <w:p w14:paraId="4BA6D0E8" w14:textId="77777777" w:rsidR="00E2297F" w:rsidRPr="00E80F49" w:rsidRDefault="00E2297F" w:rsidP="00DA44F7"/>
    <w:bookmarkEnd w:id="389"/>
    <w:bookmarkEnd w:id="390"/>
    <w:p w14:paraId="11CC62F5" w14:textId="77777777" w:rsidR="00E547C9" w:rsidRPr="00E80F49" w:rsidRDefault="00E547C9" w:rsidP="00E23678">
      <w:pPr>
        <w:pStyle w:val="Heading9"/>
      </w:pPr>
      <w:r w:rsidRPr="00E80F49">
        <w:br w:type="page"/>
      </w:r>
      <w:bookmarkStart w:id="393" w:name="_Toc27418764"/>
      <w:bookmarkStart w:id="394" w:name="_Toc36042419"/>
      <w:bookmarkStart w:id="395" w:name="_Toc43899747"/>
      <w:bookmarkStart w:id="396" w:name="_Toc51767659"/>
      <w:bookmarkStart w:id="397" w:name="_Toc59039997"/>
      <w:bookmarkStart w:id="398" w:name="_Toc68073936"/>
      <w:bookmarkStart w:id="399" w:name="_Toc75371798"/>
      <w:bookmarkStart w:id="400" w:name="_Toc83727866"/>
      <w:bookmarkStart w:id="401" w:name="_Toc100005967"/>
      <w:bookmarkStart w:id="402" w:name="_Toc106703515"/>
      <w:bookmarkStart w:id="403" w:name="_Toc138858418"/>
      <w:r w:rsidRPr="00E80F49">
        <w:lastRenderedPageBreak/>
        <w:t>Annex A: Derivation documents</w:t>
      </w:r>
      <w:bookmarkEnd w:id="393"/>
      <w:bookmarkEnd w:id="394"/>
      <w:bookmarkEnd w:id="395"/>
      <w:bookmarkEnd w:id="396"/>
      <w:bookmarkEnd w:id="397"/>
      <w:bookmarkEnd w:id="398"/>
      <w:bookmarkEnd w:id="399"/>
      <w:bookmarkEnd w:id="400"/>
      <w:bookmarkEnd w:id="401"/>
      <w:bookmarkEnd w:id="402"/>
      <w:bookmarkEnd w:id="403"/>
    </w:p>
    <w:p w14:paraId="68FD0261" w14:textId="77777777" w:rsidR="00E547C9" w:rsidRPr="00E80F49" w:rsidRDefault="00E547C9" w:rsidP="00E547C9">
      <w:r w:rsidRPr="00E80F49">
        <w:t xml:space="preserve">The documents and spreadsheets used to give the background for the selected test points for each test case are included in the present document as zip files. </w:t>
      </w:r>
    </w:p>
    <w:p w14:paraId="4D5137FA" w14:textId="77777777" w:rsidR="00E547C9" w:rsidRPr="00E80F49" w:rsidRDefault="00E547C9" w:rsidP="00E547C9">
      <w:r w:rsidRPr="00E80F49">
        <w:t>The name of the zip shall:</w:t>
      </w:r>
    </w:p>
    <w:p w14:paraId="3FDD4B83" w14:textId="77777777" w:rsidR="00E547C9" w:rsidRPr="00E80F49" w:rsidRDefault="00E547C9" w:rsidP="00E547C9">
      <w:pPr>
        <w:pStyle w:val="B1"/>
      </w:pPr>
      <w:r w:rsidRPr="00E80F49">
        <w:t>-</w:t>
      </w:r>
      <w:r w:rsidRPr="00E80F49">
        <w:tab/>
        <w:t>Include a prefix allowing easier grouping of fi</w:t>
      </w:r>
      <w:r w:rsidR="00BC4112" w:rsidRPr="00E80F49">
        <w:t>“</w:t>
      </w:r>
      <w:r w:rsidR="00BC4112" w:rsidRPr="00E80F49">
        <w:rPr>
          <w:i/>
        </w:rPr>
        <w:t>38.521-1_TPanalysis</w:t>
      </w:r>
      <w:r w:rsidR="00BC4112" w:rsidRPr="00E80F49">
        <w:t>”, “</w:t>
      </w:r>
      <w:r w:rsidR="00BC4112" w:rsidRPr="00E80F49">
        <w:rPr>
          <w:i/>
        </w:rPr>
        <w:t>38.521-2_TPanalysis</w:t>
      </w:r>
      <w:r w:rsidR="00BC4112" w:rsidRPr="00E80F49">
        <w:t>” or “</w:t>
      </w:r>
      <w:r w:rsidR="00BC4112" w:rsidRPr="00E80F49">
        <w:rPr>
          <w:i/>
        </w:rPr>
        <w:t>38.521-3_TPanalysis</w:t>
      </w:r>
      <w:r w:rsidR="00BC4112" w:rsidRPr="00E80F49">
        <w:t>”.</w:t>
      </w:r>
      <w:r w:rsidRPr="00E80F49">
        <w:t>les in the same area, e.g. .</w:t>
      </w:r>
    </w:p>
    <w:p w14:paraId="27A6A454" w14:textId="77777777" w:rsidR="00E547C9" w:rsidRPr="00E80F49" w:rsidRDefault="00E547C9" w:rsidP="00E547C9">
      <w:pPr>
        <w:pStyle w:val="B1"/>
      </w:pPr>
      <w:r w:rsidRPr="00E80F49">
        <w:t>-</w:t>
      </w:r>
      <w:r w:rsidRPr="00E80F49">
        <w:tab/>
        <w:t>Include Test Case Number(s)</w:t>
      </w:r>
      <w:r w:rsidR="00BC4112" w:rsidRPr="00E80F49">
        <w:t xml:space="preserve"> and an abbreviation Test Case Name</w:t>
      </w:r>
      <w:r w:rsidRPr="00E80F49">
        <w:t xml:space="preserve">, e.g. </w:t>
      </w:r>
      <w:r w:rsidR="00BC4112" w:rsidRPr="00E80F49">
        <w:t>“</w:t>
      </w:r>
      <w:r w:rsidR="00BC4112" w:rsidRPr="00E80F49">
        <w:rPr>
          <w:i/>
        </w:rPr>
        <w:t>6.2.1_MOP</w:t>
      </w:r>
      <w:r w:rsidR="00BC4112" w:rsidRPr="00E80F49">
        <w:t>”, “</w:t>
      </w:r>
      <w:r w:rsidR="00BC4112" w:rsidRPr="00E80F49">
        <w:rPr>
          <w:i/>
        </w:rPr>
        <w:t>7.6.2.InB_Block</w:t>
      </w:r>
      <w:r w:rsidR="00BC4112" w:rsidRPr="00E80F49">
        <w:t>” or “</w:t>
      </w:r>
      <w:r w:rsidR="00BC4112" w:rsidRPr="00E80F49">
        <w:rPr>
          <w:i/>
        </w:rPr>
        <w:t>6.2.1_MOP+6.2.2_MPR</w:t>
      </w:r>
      <w:r w:rsidR="00BC4112" w:rsidRPr="00E80F49">
        <w:t>”.</w:t>
      </w:r>
    </w:p>
    <w:p w14:paraId="3EFAE5C9" w14:textId="77777777" w:rsidR="00E547C9" w:rsidRPr="00E80F49" w:rsidRDefault="00E547C9" w:rsidP="00E547C9">
      <w:pPr>
        <w:pStyle w:val="B1"/>
      </w:pPr>
      <w:r w:rsidRPr="00E80F49">
        <w:t>-</w:t>
      </w:r>
      <w:r w:rsidRPr="00E80F49">
        <w:tab/>
        <w:t xml:space="preserve">In cases where multiple analysis is needed per test cases, e.g. </w:t>
      </w:r>
      <w:r w:rsidR="00BC4112" w:rsidRPr="00E80F49">
        <w:t xml:space="preserve">for different CA configurations, include the CA band combination applicable in the parentheses, e.g. add </w:t>
      </w:r>
      <w:r w:rsidR="00BC4112" w:rsidRPr="00E80F49">
        <w:rPr>
          <w:i/>
        </w:rPr>
        <w:t>“(1A-3A)</w:t>
      </w:r>
      <w:r w:rsidR="00BC4112" w:rsidRPr="00E80F49">
        <w:t>” for CA_1A-3A</w:t>
      </w:r>
      <w:r w:rsidR="00DA44F7" w:rsidRPr="00E80F49">
        <w:t>.</w:t>
      </w:r>
    </w:p>
    <w:p w14:paraId="3A4E1D7F" w14:textId="77777777" w:rsidR="00E547C9" w:rsidRPr="00E80F49" w:rsidRDefault="00E547C9" w:rsidP="00E547C9">
      <w:pPr>
        <w:ind w:left="284"/>
      </w:pPr>
      <w:r w:rsidRPr="00E80F49">
        <w:t xml:space="preserve">Concatenated example file name: </w:t>
      </w:r>
      <w:r w:rsidR="00BC4112" w:rsidRPr="00E80F49">
        <w:t>“</w:t>
      </w:r>
      <w:r w:rsidR="00BC4112" w:rsidRPr="00E80F49">
        <w:rPr>
          <w:i/>
        </w:rPr>
        <w:t>38.521-1_TPanalysis</w:t>
      </w:r>
      <w:r w:rsidR="00BC4112" w:rsidRPr="00E80F49">
        <w:t>_</w:t>
      </w:r>
      <w:r w:rsidR="00BC4112" w:rsidRPr="00E80F49">
        <w:rPr>
          <w:i/>
        </w:rPr>
        <w:t>6.2.1_MOP.zip</w:t>
      </w:r>
      <w:r w:rsidR="00BC4112" w:rsidRPr="00E80F49">
        <w:t>”.</w:t>
      </w:r>
    </w:p>
    <w:p w14:paraId="5D0D8630" w14:textId="77777777" w:rsidR="006060A9" w:rsidRPr="00E80F49" w:rsidRDefault="00E547C9" w:rsidP="006060A9">
      <w:r w:rsidRPr="00E80F49">
        <w:t>If there is an update of test points for a test case the old corresponding zip file shall be replaced with a new zip file with a version stepping in the file name. e.g. “nnn_</w:t>
      </w:r>
      <w:r w:rsidR="00BC4112" w:rsidRPr="00E80F49">
        <w:t>v2</w:t>
      </w:r>
      <w:r w:rsidRPr="00E80F49">
        <w:t>.zip”. The aim is to provide a reference to completed test cases, so that test points for similar test cases can be selected on a common basis.</w:t>
      </w:r>
    </w:p>
    <w:p w14:paraId="6AE1BB39" w14:textId="6D8DDAA7" w:rsidR="006060A9" w:rsidRPr="00E80F49" w:rsidRDefault="006060A9" w:rsidP="006060A9">
      <w:pPr>
        <w:rPr>
          <w:rFonts w:eastAsia="MS Mincho"/>
          <w:lang w:eastAsia="de-DE"/>
        </w:rPr>
      </w:pPr>
      <w:r w:rsidRPr="00E80F49">
        <w:t>For cases when no spreadsheet is used then the principles for selecting reference sensitivity test points are described in Annex B, C or D.</w:t>
      </w:r>
    </w:p>
    <w:p w14:paraId="72772E74" w14:textId="2C43AFA2" w:rsidR="006060A9" w:rsidRPr="00E80F49" w:rsidRDefault="006060A9" w:rsidP="00CF3F9A">
      <w:pPr>
        <w:pStyle w:val="Heading1"/>
      </w:pPr>
      <w:bookmarkStart w:id="404" w:name="_Toc68073937"/>
      <w:bookmarkStart w:id="405" w:name="_Toc75371799"/>
      <w:bookmarkStart w:id="406" w:name="_Toc83727867"/>
      <w:bookmarkStart w:id="407" w:name="_Toc100005968"/>
      <w:bookmarkStart w:id="408" w:name="_Toc106703516"/>
      <w:bookmarkStart w:id="409" w:name="_Toc138858419"/>
      <w:r w:rsidRPr="00E80F49">
        <w:t>Annex B: Principles for test point selection for NR CA reference sensitivity test cases</w:t>
      </w:r>
      <w:bookmarkEnd w:id="404"/>
      <w:bookmarkEnd w:id="405"/>
      <w:bookmarkEnd w:id="406"/>
      <w:bookmarkEnd w:id="407"/>
      <w:bookmarkEnd w:id="408"/>
      <w:bookmarkEnd w:id="409"/>
    </w:p>
    <w:p w14:paraId="613E14EF" w14:textId="77777777" w:rsidR="006060A9" w:rsidRPr="00E80F49" w:rsidRDefault="006060A9" w:rsidP="006060A9">
      <w:pPr>
        <w:pStyle w:val="Heading1"/>
      </w:pPr>
      <w:bookmarkStart w:id="410" w:name="_Toc68073938"/>
      <w:bookmarkStart w:id="411" w:name="_Toc75371800"/>
      <w:bookmarkStart w:id="412" w:name="_Toc83727868"/>
      <w:bookmarkStart w:id="413" w:name="_Toc100005969"/>
      <w:bookmarkStart w:id="414" w:name="_Toc106703517"/>
      <w:bookmarkStart w:id="415" w:name="_Toc138858420"/>
      <w:r w:rsidRPr="00E80F49">
        <w:t>B.1</w:t>
      </w:r>
      <w:r w:rsidRPr="00E80F49">
        <w:tab/>
        <w:t>General</w:t>
      </w:r>
      <w:bookmarkEnd w:id="410"/>
      <w:bookmarkEnd w:id="411"/>
      <w:bookmarkEnd w:id="412"/>
      <w:bookmarkEnd w:id="413"/>
      <w:bookmarkEnd w:id="414"/>
      <w:bookmarkEnd w:id="415"/>
    </w:p>
    <w:p w14:paraId="25B5EF90" w14:textId="77777777" w:rsidR="006060A9" w:rsidRPr="00E80F49" w:rsidRDefault="006060A9" w:rsidP="006060A9">
      <w:pPr>
        <w:ind w:left="840" w:hanging="840"/>
      </w:pPr>
      <w:r w:rsidRPr="00E80F49">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E80F49" w14:paraId="5103690A" w14:textId="77777777" w:rsidTr="002E5133">
        <w:tc>
          <w:tcPr>
            <w:tcW w:w="5000" w:type="pct"/>
            <w:gridSpan w:val="5"/>
            <w:shd w:val="clear" w:color="auto" w:fill="auto"/>
          </w:tcPr>
          <w:p w14:paraId="4FB43FE1" w14:textId="77777777" w:rsidR="006060A9" w:rsidRPr="00E80F49" w:rsidRDefault="006060A9" w:rsidP="002E5133">
            <w:pPr>
              <w:pStyle w:val="TAH"/>
            </w:pPr>
            <w:r w:rsidRPr="00E80F49">
              <w:t>Initial Conditions</w:t>
            </w:r>
          </w:p>
        </w:tc>
      </w:tr>
      <w:tr w:rsidR="006060A9" w:rsidRPr="00E80F49" w14:paraId="2865E344" w14:textId="77777777" w:rsidTr="002E5133">
        <w:tc>
          <w:tcPr>
            <w:tcW w:w="2132" w:type="pct"/>
            <w:gridSpan w:val="3"/>
            <w:shd w:val="clear" w:color="auto" w:fill="auto"/>
          </w:tcPr>
          <w:p w14:paraId="0AE1775B" w14:textId="77777777" w:rsidR="006060A9" w:rsidRPr="00E80F49" w:rsidRDefault="006060A9" w:rsidP="002E5133">
            <w:pPr>
              <w:pStyle w:val="TAL"/>
            </w:pPr>
            <w:r w:rsidRPr="00E80F49">
              <w:t>Test Environment as specified in TS 38.508-1 [5] subclause 4.1</w:t>
            </w:r>
          </w:p>
        </w:tc>
        <w:tc>
          <w:tcPr>
            <w:tcW w:w="2868" w:type="pct"/>
            <w:gridSpan w:val="2"/>
          </w:tcPr>
          <w:p w14:paraId="06ACA5EB" w14:textId="77777777" w:rsidR="006060A9" w:rsidRPr="00E80F49" w:rsidRDefault="006060A9" w:rsidP="002E5133">
            <w:pPr>
              <w:pStyle w:val="TAL"/>
              <w:rPr>
                <w:lang w:eastAsia="zh-CN"/>
              </w:rPr>
            </w:pPr>
            <w:r w:rsidRPr="00E80F49">
              <w:t>Normal, TL/VL, TL/VH, TH/VL, TH/VH</w:t>
            </w:r>
          </w:p>
        </w:tc>
      </w:tr>
      <w:tr w:rsidR="006060A9" w:rsidRPr="00E80F49" w14:paraId="5A4A12E9" w14:textId="77777777" w:rsidTr="002E5133">
        <w:tc>
          <w:tcPr>
            <w:tcW w:w="2132" w:type="pct"/>
            <w:gridSpan w:val="3"/>
            <w:shd w:val="clear" w:color="auto" w:fill="auto"/>
          </w:tcPr>
          <w:p w14:paraId="67CC78B3" w14:textId="77777777" w:rsidR="006060A9" w:rsidRPr="00E80F49" w:rsidRDefault="006060A9" w:rsidP="002E5133">
            <w:pPr>
              <w:pStyle w:val="TAL"/>
            </w:pPr>
            <w:r w:rsidRPr="00E80F49">
              <w:t>Test Frequencies as specified in TS 38.508-1 [5] subclause4.3.1</w:t>
            </w:r>
          </w:p>
        </w:tc>
        <w:tc>
          <w:tcPr>
            <w:tcW w:w="2868" w:type="pct"/>
            <w:gridSpan w:val="2"/>
          </w:tcPr>
          <w:p w14:paraId="2A3F526E" w14:textId="77777777" w:rsidR="006060A9" w:rsidRPr="00E80F49" w:rsidRDefault="006060A9" w:rsidP="002E5133">
            <w:pPr>
              <w:pStyle w:val="TAL"/>
              <w:rPr>
                <w:lang w:eastAsia="zh-CN"/>
              </w:rPr>
            </w:pPr>
            <w:r w:rsidRPr="00E80F49">
              <w:t>Low range, Mid range, High range</w:t>
            </w:r>
            <w:r w:rsidRPr="00E80F49">
              <w:rPr>
                <w:szCs w:val="18"/>
              </w:rPr>
              <w:t xml:space="preserve"> (NOTE 4)</w:t>
            </w:r>
          </w:p>
        </w:tc>
      </w:tr>
      <w:tr w:rsidR="006060A9" w:rsidRPr="00E80F49" w14:paraId="4DB30C98" w14:textId="77777777" w:rsidTr="002E5133">
        <w:tc>
          <w:tcPr>
            <w:tcW w:w="2132" w:type="pct"/>
            <w:gridSpan w:val="3"/>
            <w:shd w:val="clear" w:color="auto" w:fill="auto"/>
          </w:tcPr>
          <w:p w14:paraId="66C46363" w14:textId="77777777" w:rsidR="006060A9" w:rsidRPr="00E80F49" w:rsidRDefault="006060A9" w:rsidP="002E5133">
            <w:pPr>
              <w:pStyle w:val="TAL"/>
              <w:rPr>
                <w:szCs w:val="18"/>
              </w:rPr>
            </w:pPr>
            <w:r w:rsidRPr="00E80F49">
              <w:rPr>
                <w:szCs w:val="18"/>
              </w:rPr>
              <w:t>Test Channel Bandwidths as specified in TS 38.508-1 [5] subclause 4.3.1</w:t>
            </w:r>
          </w:p>
        </w:tc>
        <w:tc>
          <w:tcPr>
            <w:tcW w:w="2868" w:type="pct"/>
            <w:gridSpan w:val="2"/>
          </w:tcPr>
          <w:p w14:paraId="1725B8A4" w14:textId="77777777" w:rsidR="006060A9" w:rsidRPr="00E80F49" w:rsidRDefault="006060A9" w:rsidP="002E5133">
            <w:pPr>
              <w:pStyle w:val="TAL"/>
              <w:rPr>
                <w:szCs w:val="18"/>
              </w:rPr>
            </w:pPr>
            <w:r w:rsidRPr="00E80F49">
              <w:rPr>
                <w:szCs w:val="18"/>
              </w:rPr>
              <w:t>Lowest, Mid, Highest (NOTE 4)</w:t>
            </w:r>
          </w:p>
          <w:p w14:paraId="1D291FBB" w14:textId="77777777" w:rsidR="006060A9" w:rsidRPr="00E80F49" w:rsidRDefault="006060A9" w:rsidP="002E5133">
            <w:pPr>
              <w:pStyle w:val="TAL"/>
              <w:rPr>
                <w:szCs w:val="18"/>
                <w:lang w:eastAsia="zh-CN"/>
              </w:rPr>
            </w:pPr>
            <w:r w:rsidRPr="00E80F49">
              <w:rPr>
                <w:szCs w:val="18"/>
              </w:rPr>
              <w:t>Lowest UL / Lowest DL, Lowest UL / Highest DL (NOTE 3)</w:t>
            </w:r>
          </w:p>
        </w:tc>
      </w:tr>
      <w:tr w:rsidR="006060A9" w:rsidRPr="00E80F49" w14:paraId="6ECCDD72" w14:textId="77777777" w:rsidTr="002E5133">
        <w:tc>
          <w:tcPr>
            <w:tcW w:w="2132" w:type="pct"/>
            <w:gridSpan w:val="3"/>
            <w:shd w:val="clear" w:color="auto" w:fill="auto"/>
          </w:tcPr>
          <w:p w14:paraId="68F6FDE1"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2868" w:type="pct"/>
            <w:gridSpan w:val="2"/>
          </w:tcPr>
          <w:p w14:paraId="667698B2"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Lowest</w:t>
            </w:r>
          </w:p>
        </w:tc>
      </w:tr>
      <w:tr w:rsidR="006060A9" w:rsidRPr="00E80F49" w14:paraId="0C133215" w14:textId="77777777" w:rsidTr="002E5133">
        <w:tc>
          <w:tcPr>
            <w:tcW w:w="5000" w:type="pct"/>
            <w:gridSpan w:val="5"/>
            <w:shd w:val="clear" w:color="auto" w:fill="auto"/>
          </w:tcPr>
          <w:p w14:paraId="44585720" w14:textId="77777777" w:rsidR="006060A9" w:rsidRPr="00E80F49" w:rsidRDefault="006060A9" w:rsidP="002E5133">
            <w:pPr>
              <w:pStyle w:val="TAH"/>
            </w:pPr>
            <w:r w:rsidRPr="00E80F49">
              <w:t>Test Parameters</w:t>
            </w:r>
          </w:p>
        </w:tc>
      </w:tr>
      <w:tr w:rsidR="006060A9" w:rsidRPr="00E80F49" w14:paraId="34BA4A01" w14:textId="77777777" w:rsidTr="002E5133">
        <w:tc>
          <w:tcPr>
            <w:tcW w:w="559" w:type="pct"/>
            <w:shd w:val="clear" w:color="auto" w:fill="auto"/>
          </w:tcPr>
          <w:p w14:paraId="5774FFBB" w14:textId="77777777" w:rsidR="006060A9" w:rsidRPr="00E80F49" w:rsidRDefault="006060A9" w:rsidP="002E5133">
            <w:pPr>
              <w:pStyle w:val="TAH"/>
              <w:rPr>
                <w:lang w:eastAsia="zh-CN"/>
              </w:rPr>
            </w:pPr>
            <w:r w:rsidRPr="00E80F49">
              <w:rPr>
                <w:lang w:eastAsia="zh-CN"/>
              </w:rPr>
              <w:t>Test ID</w:t>
            </w:r>
          </w:p>
        </w:tc>
        <w:tc>
          <w:tcPr>
            <w:tcW w:w="1573" w:type="pct"/>
            <w:gridSpan w:val="2"/>
            <w:shd w:val="clear" w:color="auto" w:fill="auto"/>
          </w:tcPr>
          <w:p w14:paraId="3E839A4D" w14:textId="77777777" w:rsidR="006060A9" w:rsidRPr="00E80F49" w:rsidRDefault="006060A9" w:rsidP="002E5133">
            <w:pPr>
              <w:pStyle w:val="TAH"/>
            </w:pPr>
            <w:r w:rsidRPr="00E80F49">
              <w:t>Downlink Configuration</w:t>
            </w:r>
          </w:p>
        </w:tc>
        <w:tc>
          <w:tcPr>
            <w:tcW w:w="2868" w:type="pct"/>
            <w:gridSpan w:val="2"/>
          </w:tcPr>
          <w:p w14:paraId="59C34EFE" w14:textId="77777777" w:rsidR="006060A9" w:rsidRPr="00E80F49" w:rsidRDefault="006060A9" w:rsidP="002E5133">
            <w:pPr>
              <w:pStyle w:val="TAH"/>
              <w:rPr>
                <w:lang w:eastAsia="zh-CN"/>
              </w:rPr>
            </w:pPr>
            <w:r w:rsidRPr="00E80F49">
              <w:t>Uplink Configuration</w:t>
            </w:r>
          </w:p>
        </w:tc>
      </w:tr>
      <w:tr w:rsidR="006060A9" w:rsidRPr="00E80F49" w14:paraId="0A06D6A4" w14:textId="77777777" w:rsidTr="002E5133">
        <w:tc>
          <w:tcPr>
            <w:tcW w:w="559" w:type="pct"/>
            <w:shd w:val="clear" w:color="auto" w:fill="auto"/>
          </w:tcPr>
          <w:p w14:paraId="69B5D922" w14:textId="77777777" w:rsidR="006060A9" w:rsidRPr="00E80F49" w:rsidRDefault="006060A9" w:rsidP="002E5133">
            <w:pPr>
              <w:pStyle w:val="TAH"/>
              <w:rPr>
                <w:lang w:eastAsia="zh-CN"/>
              </w:rPr>
            </w:pPr>
          </w:p>
        </w:tc>
        <w:tc>
          <w:tcPr>
            <w:tcW w:w="718" w:type="pct"/>
            <w:shd w:val="clear" w:color="auto" w:fill="auto"/>
          </w:tcPr>
          <w:p w14:paraId="0057E637" w14:textId="77777777" w:rsidR="006060A9" w:rsidRPr="00E80F49" w:rsidRDefault="006060A9" w:rsidP="002E5133">
            <w:pPr>
              <w:pStyle w:val="TAH"/>
            </w:pPr>
            <w:r w:rsidRPr="00E80F49">
              <w:rPr>
                <w:lang w:eastAsia="zh-CN"/>
              </w:rPr>
              <w:t>Modulation</w:t>
            </w:r>
          </w:p>
        </w:tc>
        <w:tc>
          <w:tcPr>
            <w:tcW w:w="854" w:type="pct"/>
            <w:shd w:val="clear" w:color="auto" w:fill="auto"/>
          </w:tcPr>
          <w:p w14:paraId="47277EEE" w14:textId="77777777" w:rsidR="006060A9" w:rsidRPr="00E80F49" w:rsidRDefault="006060A9" w:rsidP="002E5133">
            <w:pPr>
              <w:pStyle w:val="TAH"/>
            </w:pPr>
            <w:r w:rsidRPr="00E80F49">
              <w:rPr>
                <w:lang w:eastAsia="zh-CN"/>
              </w:rPr>
              <w:t>RB allocation</w:t>
            </w:r>
          </w:p>
        </w:tc>
        <w:tc>
          <w:tcPr>
            <w:tcW w:w="1697" w:type="pct"/>
          </w:tcPr>
          <w:p w14:paraId="513D5E15" w14:textId="77777777" w:rsidR="006060A9" w:rsidRPr="00E80F49" w:rsidRDefault="006060A9" w:rsidP="002E5133">
            <w:pPr>
              <w:pStyle w:val="TAH"/>
              <w:rPr>
                <w:lang w:eastAsia="zh-CN"/>
              </w:rPr>
            </w:pPr>
            <w:r w:rsidRPr="00E80F49">
              <w:rPr>
                <w:lang w:eastAsia="zh-CN"/>
              </w:rPr>
              <w:t>Modulation</w:t>
            </w:r>
          </w:p>
        </w:tc>
        <w:tc>
          <w:tcPr>
            <w:tcW w:w="1171" w:type="pct"/>
            <w:shd w:val="clear" w:color="auto" w:fill="auto"/>
          </w:tcPr>
          <w:p w14:paraId="3A4F29E4" w14:textId="77777777" w:rsidR="006060A9" w:rsidRPr="00E80F49" w:rsidRDefault="006060A9" w:rsidP="002E5133">
            <w:pPr>
              <w:pStyle w:val="TAH"/>
              <w:rPr>
                <w:lang w:eastAsia="zh-CN"/>
              </w:rPr>
            </w:pPr>
            <w:r w:rsidRPr="00E80F49">
              <w:rPr>
                <w:lang w:eastAsia="zh-CN"/>
              </w:rPr>
              <w:t>RB allocation</w:t>
            </w:r>
          </w:p>
        </w:tc>
      </w:tr>
      <w:tr w:rsidR="006060A9" w:rsidRPr="00E80F49" w14:paraId="4F9B22B6" w14:textId="77777777" w:rsidTr="002E5133">
        <w:trPr>
          <w:trHeight w:val="424"/>
        </w:trPr>
        <w:tc>
          <w:tcPr>
            <w:tcW w:w="559" w:type="pct"/>
            <w:shd w:val="clear" w:color="auto" w:fill="auto"/>
          </w:tcPr>
          <w:p w14:paraId="4364F7A4" w14:textId="77777777" w:rsidR="006060A9" w:rsidRPr="00E80F49" w:rsidRDefault="006060A9" w:rsidP="002E5133">
            <w:pPr>
              <w:pStyle w:val="TAC"/>
              <w:rPr>
                <w:lang w:eastAsia="zh-CN"/>
              </w:rPr>
            </w:pPr>
            <w:r w:rsidRPr="00E80F49">
              <w:t>1</w:t>
            </w:r>
          </w:p>
        </w:tc>
        <w:tc>
          <w:tcPr>
            <w:tcW w:w="718" w:type="pct"/>
            <w:shd w:val="clear" w:color="auto" w:fill="auto"/>
          </w:tcPr>
          <w:p w14:paraId="137D32E9" w14:textId="77777777" w:rsidR="006060A9" w:rsidRPr="00E80F49" w:rsidRDefault="006060A9" w:rsidP="002E5133">
            <w:pPr>
              <w:pStyle w:val="TAC"/>
            </w:pPr>
            <w:r w:rsidRPr="00E80F49">
              <w:t>CP-OFDM QPSK</w:t>
            </w:r>
          </w:p>
        </w:tc>
        <w:tc>
          <w:tcPr>
            <w:tcW w:w="854" w:type="pct"/>
            <w:shd w:val="clear" w:color="auto" w:fill="auto"/>
          </w:tcPr>
          <w:p w14:paraId="4516D070" w14:textId="77777777" w:rsidR="006060A9" w:rsidRPr="00E80F49" w:rsidRDefault="006060A9" w:rsidP="002E5133">
            <w:pPr>
              <w:pStyle w:val="TAC"/>
            </w:pPr>
            <w:r w:rsidRPr="00E80F49">
              <w:t>Full RB (NOTE 1)</w:t>
            </w:r>
          </w:p>
        </w:tc>
        <w:tc>
          <w:tcPr>
            <w:tcW w:w="1697" w:type="pct"/>
          </w:tcPr>
          <w:p w14:paraId="17473095" w14:textId="77777777" w:rsidR="006060A9" w:rsidRPr="00E80F49" w:rsidRDefault="006060A9" w:rsidP="002E5133">
            <w:pPr>
              <w:pStyle w:val="TAC"/>
            </w:pPr>
            <w:r w:rsidRPr="00E80F49">
              <w:t>DFT-s-OFDM QPSK</w:t>
            </w:r>
          </w:p>
        </w:tc>
        <w:tc>
          <w:tcPr>
            <w:tcW w:w="1171" w:type="pct"/>
            <w:shd w:val="clear" w:color="auto" w:fill="auto"/>
          </w:tcPr>
          <w:p w14:paraId="211F7A14" w14:textId="77777777" w:rsidR="006060A9" w:rsidRPr="00E80F49" w:rsidRDefault="006060A9" w:rsidP="002E5133">
            <w:pPr>
              <w:pStyle w:val="TAC"/>
            </w:pPr>
            <w:r w:rsidRPr="00E80F49">
              <w:t>REFERENCE SENSITIVITY (NOTE 2)</w:t>
            </w:r>
          </w:p>
        </w:tc>
      </w:tr>
      <w:tr w:rsidR="006060A9" w:rsidRPr="00E80F49" w14:paraId="7E476B8D" w14:textId="77777777" w:rsidTr="002E5133">
        <w:tc>
          <w:tcPr>
            <w:tcW w:w="5000" w:type="pct"/>
            <w:gridSpan w:val="5"/>
            <w:shd w:val="clear" w:color="auto" w:fill="auto"/>
          </w:tcPr>
          <w:p w14:paraId="0D8F8AF8" w14:textId="55BF50DB" w:rsidR="006060A9" w:rsidRPr="00E80F49" w:rsidRDefault="006060A9" w:rsidP="002E5133">
            <w:pPr>
              <w:pStyle w:val="TAN"/>
              <w:rPr>
                <w:lang w:eastAsia="zh-CN"/>
              </w:rPr>
            </w:pPr>
            <w:r w:rsidRPr="00E80F49">
              <w:rPr>
                <w:lang w:eastAsia="zh-CN"/>
              </w:rPr>
              <w:t>NOTE 1:</w:t>
            </w:r>
            <w:r w:rsidRPr="00E80F49">
              <w:rPr>
                <w:lang w:eastAsia="zh-CN"/>
              </w:rPr>
              <w:tab/>
              <w:t>Full RB allocation shall be used per each SCS and channel BW as specified in Table 7.3.2.4.1-2.</w:t>
            </w:r>
          </w:p>
          <w:p w14:paraId="56D30051" w14:textId="0CA3F80B" w:rsidR="006060A9" w:rsidRPr="00E80F49" w:rsidRDefault="006060A9" w:rsidP="002E5133">
            <w:pPr>
              <w:pStyle w:val="TAN"/>
              <w:rPr>
                <w:lang w:eastAsia="zh-CN"/>
              </w:rPr>
            </w:pPr>
            <w:r w:rsidRPr="00E80F49">
              <w:rPr>
                <w:lang w:eastAsia="zh-CN"/>
              </w:rPr>
              <w:t>NOTE 2:</w:t>
            </w:r>
            <w:r w:rsidRPr="00E80F49">
              <w:rPr>
                <w:lang w:eastAsia="zh-CN"/>
              </w:rPr>
              <w:tab/>
              <w:t>REFERENCE SENSITIVITY refers to Table 7.3.2.4.1-3 which defines uplink RB configuration and start RB location for each SCS, channel BW and NR band.</w:t>
            </w:r>
          </w:p>
          <w:p w14:paraId="77C0146A" w14:textId="77777777" w:rsidR="006060A9" w:rsidRPr="00E80F49" w:rsidRDefault="006060A9" w:rsidP="002E5133">
            <w:pPr>
              <w:pStyle w:val="TAN"/>
              <w:rPr>
                <w:lang w:eastAsia="zh-CN"/>
              </w:rPr>
            </w:pPr>
            <w:r w:rsidRPr="00E80F49">
              <w:rPr>
                <w:lang w:eastAsia="zh-CN"/>
              </w:rPr>
              <w:t>NOTE 3:</w:t>
            </w:r>
            <w:r w:rsidRPr="00E80F49">
              <w:rPr>
                <w:lang w:eastAsia="zh-CN"/>
              </w:rPr>
              <w:tab/>
              <w:t>According to asymmetric channel bandwidths specified in clause 5.3.6.</w:t>
            </w:r>
          </w:p>
          <w:p w14:paraId="1EDC236A" w14:textId="77777777" w:rsidR="006060A9" w:rsidRPr="00E80F49" w:rsidRDefault="006060A9" w:rsidP="002E5133">
            <w:pPr>
              <w:pStyle w:val="TAN"/>
              <w:rPr>
                <w:lang w:eastAsia="zh-CN"/>
              </w:rPr>
            </w:pPr>
            <w:r w:rsidRPr="00E80F49">
              <w:t>NOTE 4:</w:t>
            </w:r>
            <w:r w:rsidRPr="00E80F49">
              <w:tab/>
              <w:t>For n70, in addition to default test configurations, additional configurations shall be used to verify reference sensitivity requirements with the UE TX-RX frequency separation of 295MHz (table 5.4.4-1):</w:t>
            </w:r>
            <w:r w:rsidRPr="00E80F49">
              <w:br/>
              <w:t>5 MHz CH BW with DL @ low range, UL @ mid range</w:t>
            </w:r>
            <w:r w:rsidRPr="00E80F49">
              <w:br/>
              <w:t>5 MHz CH BW with DL @ mid range, UL @ high range</w:t>
            </w:r>
            <w:r w:rsidRPr="00E80F49">
              <w:br/>
              <w:t>10 MHz CH BW with DL @ low range, UL @ high range</w:t>
            </w:r>
          </w:p>
        </w:tc>
      </w:tr>
    </w:tbl>
    <w:p w14:paraId="14F5FC75" w14:textId="77777777" w:rsidR="006060A9" w:rsidRPr="00E80F49" w:rsidRDefault="006060A9" w:rsidP="006060A9"/>
    <w:p w14:paraId="3BE2CE46" w14:textId="77777777" w:rsidR="006060A9" w:rsidRPr="00E80F49" w:rsidRDefault="006060A9" w:rsidP="006060A9">
      <w:r w:rsidRPr="00E80F49">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E80F49"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E80F49" w:rsidRDefault="006060A9" w:rsidP="002E5133">
            <w:pPr>
              <w:pStyle w:val="TAH"/>
            </w:pPr>
            <w:r w:rsidRPr="00E80F49">
              <w:lastRenderedPageBreak/>
              <w:t>Initial Conditions</w:t>
            </w:r>
          </w:p>
        </w:tc>
      </w:tr>
      <w:tr w:rsidR="006060A9" w:rsidRPr="00E80F49" w14:paraId="13AA8CE2" w14:textId="77777777" w:rsidTr="002E5133">
        <w:trPr>
          <w:cantSplit/>
          <w:jc w:val="center"/>
        </w:trPr>
        <w:tc>
          <w:tcPr>
            <w:tcW w:w="4537" w:type="dxa"/>
            <w:gridSpan w:val="4"/>
          </w:tcPr>
          <w:p w14:paraId="5AC28C89" w14:textId="77777777" w:rsidR="006060A9" w:rsidRPr="00E80F49" w:rsidRDefault="006060A9" w:rsidP="002E5133">
            <w:pPr>
              <w:pStyle w:val="TAL"/>
              <w:ind w:left="800"/>
            </w:pPr>
            <w:r w:rsidRPr="00E80F49">
              <w:t>Test Environment as specified in</w:t>
            </w:r>
          </w:p>
          <w:p w14:paraId="74963A9C" w14:textId="77777777" w:rsidR="006060A9" w:rsidRPr="00E80F49" w:rsidRDefault="006060A9" w:rsidP="002E5133">
            <w:pPr>
              <w:pStyle w:val="TAL"/>
              <w:ind w:left="800"/>
            </w:pPr>
            <w:r w:rsidRPr="00E80F49">
              <w:t>TS 36.508[7] subclause 4.1</w:t>
            </w:r>
          </w:p>
        </w:tc>
        <w:tc>
          <w:tcPr>
            <w:tcW w:w="5386" w:type="dxa"/>
            <w:gridSpan w:val="6"/>
          </w:tcPr>
          <w:p w14:paraId="42536084" w14:textId="77777777" w:rsidR="006060A9" w:rsidRPr="00E80F49" w:rsidRDefault="006060A9" w:rsidP="002E5133">
            <w:pPr>
              <w:pStyle w:val="TAL"/>
              <w:ind w:left="800"/>
            </w:pPr>
            <w:r w:rsidRPr="00E80F49">
              <w:t>NC, TL/VL, TL/VH, TH/VL, TH/VH</w:t>
            </w:r>
          </w:p>
        </w:tc>
      </w:tr>
      <w:tr w:rsidR="006060A9" w:rsidRPr="00E80F49" w14:paraId="679FE017" w14:textId="77777777" w:rsidTr="002E5133">
        <w:trPr>
          <w:cantSplit/>
          <w:jc w:val="center"/>
        </w:trPr>
        <w:tc>
          <w:tcPr>
            <w:tcW w:w="4537" w:type="dxa"/>
            <w:gridSpan w:val="4"/>
          </w:tcPr>
          <w:p w14:paraId="10EB8748" w14:textId="77777777" w:rsidR="006060A9" w:rsidRPr="00E80F49" w:rsidRDefault="006060A9" w:rsidP="002E5133">
            <w:pPr>
              <w:pStyle w:val="TAL"/>
              <w:ind w:left="800"/>
            </w:pPr>
            <w:r w:rsidRPr="00E80F49">
              <w:t>Test Frequencies as specified in</w:t>
            </w:r>
          </w:p>
          <w:p w14:paraId="36B18C14" w14:textId="77777777" w:rsidR="006060A9" w:rsidRPr="00E80F49" w:rsidRDefault="006060A9" w:rsidP="002E5133">
            <w:pPr>
              <w:pStyle w:val="TAL"/>
              <w:ind w:left="800"/>
            </w:pPr>
            <w:r w:rsidRPr="00E80F49">
              <w:t>TS36.508 [7] subclause 4.3.1 for different CA bandwidth classes, and PCC and SCCs are mapped onto physical frequencies according to Table 7.1-2</w:t>
            </w:r>
          </w:p>
        </w:tc>
        <w:tc>
          <w:tcPr>
            <w:tcW w:w="5386" w:type="dxa"/>
            <w:gridSpan w:val="6"/>
          </w:tcPr>
          <w:p w14:paraId="5457BA93" w14:textId="77777777" w:rsidR="006060A9" w:rsidRPr="00E80F49" w:rsidRDefault="006060A9" w:rsidP="002E5133">
            <w:pPr>
              <w:pStyle w:val="TAL"/>
              <w:ind w:left="800"/>
            </w:pPr>
            <w:r w:rsidRPr="00E80F49">
              <w:rPr>
                <w:lang w:eastAsia="zh-CN"/>
              </w:rPr>
              <w:t xml:space="preserve">B: </w:t>
            </w:r>
            <w:r w:rsidRPr="00E80F49">
              <w:t>Low range, High range</w:t>
            </w:r>
          </w:p>
          <w:p w14:paraId="449D750A" w14:textId="77777777" w:rsidR="006060A9" w:rsidRPr="00E80F49" w:rsidRDefault="006060A9" w:rsidP="002E5133">
            <w:pPr>
              <w:pStyle w:val="TAL"/>
              <w:ind w:left="800"/>
            </w:pPr>
            <w:r w:rsidRPr="00E80F49">
              <w:t>C: Low range, High range (Note 4)</w:t>
            </w:r>
          </w:p>
        </w:tc>
      </w:tr>
      <w:tr w:rsidR="006060A9" w:rsidRPr="00E80F49" w14:paraId="5F7B7328" w14:textId="77777777" w:rsidTr="002E5133">
        <w:trPr>
          <w:cantSplit/>
          <w:jc w:val="center"/>
        </w:trPr>
        <w:tc>
          <w:tcPr>
            <w:tcW w:w="4537" w:type="dxa"/>
            <w:gridSpan w:val="4"/>
          </w:tcPr>
          <w:p w14:paraId="7B64BBED" w14:textId="77777777" w:rsidR="006060A9" w:rsidRPr="00E80F49" w:rsidRDefault="006060A9" w:rsidP="002E5133">
            <w:pPr>
              <w:pStyle w:val="TAL"/>
              <w:ind w:left="800"/>
            </w:pPr>
            <w:r w:rsidRPr="00E80F49">
              <w:t>Test CC Combination setting (N</w:t>
            </w:r>
            <w:r w:rsidRPr="00E80F49">
              <w:rPr>
                <w:vertAlign w:val="subscript"/>
              </w:rPr>
              <w:t>RB_agg</w:t>
            </w:r>
            <w:r w:rsidRPr="00E80F49">
              <w:t>) as specified in subclause 5.4.2A.1 for the CA Configuration across bandwidth combination sets supported by the UE.</w:t>
            </w:r>
          </w:p>
        </w:tc>
        <w:tc>
          <w:tcPr>
            <w:tcW w:w="5386" w:type="dxa"/>
            <w:gridSpan w:val="6"/>
          </w:tcPr>
          <w:p w14:paraId="628A70AD" w14:textId="77777777" w:rsidR="006060A9" w:rsidRPr="00E80F49" w:rsidRDefault="006060A9" w:rsidP="002E5133">
            <w:pPr>
              <w:pStyle w:val="TAL"/>
              <w:ind w:left="800"/>
              <w:rPr>
                <w:vertAlign w:val="subscript"/>
              </w:rPr>
            </w:pPr>
            <w:r w:rsidRPr="00E80F49">
              <w:t>Lowest N</w:t>
            </w:r>
            <w:r w:rsidRPr="00E80F49">
              <w:rPr>
                <w:vertAlign w:val="subscript"/>
              </w:rPr>
              <w:t>RB_agg</w:t>
            </w:r>
            <w:r w:rsidRPr="00E80F49">
              <w:t>, Highest N</w:t>
            </w:r>
            <w:r w:rsidRPr="00E80F49">
              <w:rPr>
                <w:vertAlign w:val="subscript"/>
              </w:rPr>
              <w:t>RB_agg</w:t>
            </w:r>
          </w:p>
          <w:p w14:paraId="7411872B" w14:textId="77777777" w:rsidR="006060A9" w:rsidRPr="00E80F49" w:rsidRDefault="006060A9" w:rsidP="002E5133">
            <w:pPr>
              <w:pStyle w:val="TAL"/>
              <w:ind w:left="800"/>
            </w:pPr>
            <w:r w:rsidRPr="00E80F49">
              <w:t>(Notes 3, 4)</w:t>
            </w:r>
          </w:p>
        </w:tc>
      </w:tr>
      <w:tr w:rsidR="006060A9" w:rsidRPr="00E80F49" w14:paraId="27E8B964" w14:textId="77777777" w:rsidTr="002E5133">
        <w:trPr>
          <w:cantSplit/>
          <w:jc w:val="center"/>
        </w:trPr>
        <w:tc>
          <w:tcPr>
            <w:tcW w:w="9923" w:type="dxa"/>
            <w:gridSpan w:val="10"/>
          </w:tcPr>
          <w:p w14:paraId="1DFDAD29" w14:textId="77777777" w:rsidR="006060A9" w:rsidRPr="00E80F49" w:rsidRDefault="006060A9" w:rsidP="002E5133">
            <w:pPr>
              <w:pStyle w:val="TAH"/>
            </w:pPr>
            <w:r w:rsidRPr="00E80F49">
              <w:rPr>
                <w:b w:val="0"/>
              </w:rPr>
              <w:t>Test Parameters for CA Configurations</w:t>
            </w:r>
          </w:p>
        </w:tc>
      </w:tr>
      <w:tr w:rsidR="006060A9" w:rsidRPr="00E80F49" w14:paraId="5D445ABD" w14:textId="77777777" w:rsidTr="002E5133">
        <w:trPr>
          <w:jc w:val="center"/>
        </w:trPr>
        <w:tc>
          <w:tcPr>
            <w:tcW w:w="1985" w:type="dxa"/>
            <w:gridSpan w:val="2"/>
          </w:tcPr>
          <w:p w14:paraId="261CED59" w14:textId="77777777" w:rsidR="006060A9" w:rsidRPr="00E80F49" w:rsidRDefault="006060A9" w:rsidP="002E5133">
            <w:pPr>
              <w:pStyle w:val="TAH"/>
            </w:pPr>
            <w:r w:rsidRPr="00E80F49">
              <w:t>CA Configuration / N</w:t>
            </w:r>
            <w:r w:rsidRPr="00E80F49">
              <w:rPr>
                <w:vertAlign w:val="subscript"/>
              </w:rPr>
              <w:t>RB_agg</w:t>
            </w:r>
          </w:p>
        </w:tc>
        <w:tc>
          <w:tcPr>
            <w:tcW w:w="2552" w:type="dxa"/>
            <w:gridSpan w:val="2"/>
          </w:tcPr>
          <w:p w14:paraId="3ECA35C4" w14:textId="77777777" w:rsidR="006060A9" w:rsidRPr="00E80F49" w:rsidRDefault="006060A9" w:rsidP="002E5133">
            <w:pPr>
              <w:pStyle w:val="TAH"/>
            </w:pPr>
            <w:r w:rsidRPr="00E80F49">
              <w:t>DL Allocation</w:t>
            </w:r>
          </w:p>
        </w:tc>
        <w:tc>
          <w:tcPr>
            <w:tcW w:w="5386" w:type="dxa"/>
            <w:gridSpan w:val="6"/>
          </w:tcPr>
          <w:p w14:paraId="6E7D7026" w14:textId="77777777" w:rsidR="006060A9" w:rsidRPr="00E80F49" w:rsidRDefault="006060A9" w:rsidP="002E5133">
            <w:pPr>
              <w:pStyle w:val="TAH"/>
            </w:pPr>
            <w:r w:rsidRPr="00E80F49">
              <w:t>UL Allocation</w:t>
            </w:r>
          </w:p>
        </w:tc>
      </w:tr>
      <w:tr w:rsidR="006060A9" w:rsidRPr="00E80F49" w14:paraId="5F20F41D" w14:textId="77777777" w:rsidTr="002E5133">
        <w:trPr>
          <w:jc w:val="center"/>
        </w:trPr>
        <w:tc>
          <w:tcPr>
            <w:tcW w:w="993" w:type="dxa"/>
          </w:tcPr>
          <w:p w14:paraId="2259E518" w14:textId="77777777" w:rsidR="006060A9" w:rsidRPr="00E80F49" w:rsidRDefault="006060A9" w:rsidP="002E5133">
            <w:pPr>
              <w:pStyle w:val="TAH"/>
            </w:pPr>
            <w:r w:rsidRPr="00E80F49">
              <w:t>PCC</w:t>
            </w:r>
            <w:r w:rsidRPr="00E80F49">
              <w:br/>
              <w:t>N</w:t>
            </w:r>
            <w:r w:rsidRPr="00E80F49">
              <w:rPr>
                <w:vertAlign w:val="subscript"/>
              </w:rPr>
              <w:t>RB</w:t>
            </w:r>
          </w:p>
        </w:tc>
        <w:tc>
          <w:tcPr>
            <w:tcW w:w="992" w:type="dxa"/>
          </w:tcPr>
          <w:p w14:paraId="6DB69ACA" w14:textId="77777777" w:rsidR="006060A9" w:rsidRPr="00E80F49" w:rsidRDefault="006060A9" w:rsidP="002E5133">
            <w:pPr>
              <w:pStyle w:val="TAH"/>
            </w:pPr>
            <w:r w:rsidRPr="00E80F49">
              <w:t>SCCs</w:t>
            </w:r>
          </w:p>
          <w:p w14:paraId="115D25C1" w14:textId="77777777" w:rsidR="006060A9" w:rsidRPr="00E80F49" w:rsidRDefault="006060A9" w:rsidP="002E5133">
            <w:pPr>
              <w:pStyle w:val="TAH"/>
            </w:pPr>
            <w:r w:rsidRPr="00E80F49">
              <w:t>N</w:t>
            </w:r>
            <w:r w:rsidRPr="00E80F49">
              <w:rPr>
                <w:vertAlign w:val="subscript"/>
              </w:rPr>
              <w:t>RB</w:t>
            </w:r>
          </w:p>
        </w:tc>
        <w:tc>
          <w:tcPr>
            <w:tcW w:w="992" w:type="dxa"/>
          </w:tcPr>
          <w:p w14:paraId="3D7E2605" w14:textId="77777777" w:rsidR="006060A9" w:rsidRPr="00E80F49" w:rsidRDefault="006060A9" w:rsidP="002E5133">
            <w:pPr>
              <w:pStyle w:val="TAH"/>
            </w:pPr>
            <w:r w:rsidRPr="00E80F49">
              <w:t>CC</w:t>
            </w:r>
            <w:r w:rsidRPr="00E80F49">
              <w:br/>
              <w:t>MOD</w:t>
            </w:r>
          </w:p>
        </w:tc>
        <w:tc>
          <w:tcPr>
            <w:tcW w:w="1560" w:type="dxa"/>
          </w:tcPr>
          <w:p w14:paraId="2B855D8B" w14:textId="77777777" w:rsidR="006060A9" w:rsidRPr="00E80F49" w:rsidRDefault="006060A9" w:rsidP="002E5133">
            <w:pPr>
              <w:pStyle w:val="TAH"/>
            </w:pPr>
            <w:r w:rsidRPr="00E80F49">
              <w:rPr>
                <w:rFonts w:cs="v5.0.0"/>
              </w:rPr>
              <w:t>PCC &amp; SCC RB allocation</w:t>
            </w:r>
          </w:p>
        </w:tc>
        <w:tc>
          <w:tcPr>
            <w:tcW w:w="850" w:type="dxa"/>
          </w:tcPr>
          <w:p w14:paraId="36625B2A" w14:textId="77777777" w:rsidR="006060A9" w:rsidRPr="00E80F49" w:rsidRDefault="006060A9" w:rsidP="002E5133">
            <w:pPr>
              <w:pStyle w:val="TAH"/>
            </w:pPr>
            <w:r w:rsidRPr="00E80F49">
              <w:t>CC</w:t>
            </w:r>
            <w:r w:rsidRPr="00E80F49">
              <w:br/>
              <w:t>MOD</w:t>
            </w:r>
          </w:p>
        </w:tc>
        <w:tc>
          <w:tcPr>
            <w:tcW w:w="992" w:type="dxa"/>
          </w:tcPr>
          <w:p w14:paraId="7650208A" w14:textId="77777777" w:rsidR="006060A9" w:rsidRPr="00E80F49" w:rsidRDefault="006060A9" w:rsidP="002E5133">
            <w:pPr>
              <w:pStyle w:val="TAH"/>
            </w:pPr>
            <w:r w:rsidRPr="00E80F49">
              <w:t>N</w:t>
            </w:r>
            <w:r w:rsidRPr="00E80F49">
              <w:rPr>
                <w:vertAlign w:val="subscript"/>
              </w:rPr>
              <w:t>RB_alloc</w:t>
            </w:r>
          </w:p>
        </w:tc>
        <w:tc>
          <w:tcPr>
            <w:tcW w:w="3544" w:type="dxa"/>
            <w:gridSpan w:val="4"/>
          </w:tcPr>
          <w:p w14:paraId="7AFD3681" w14:textId="77777777" w:rsidR="006060A9" w:rsidRPr="00E80F49" w:rsidRDefault="006060A9" w:rsidP="002E5133">
            <w:pPr>
              <w:pStyle w:val="TAH"/>
              <w:jc w:val="left"/>
            </w:pPr>
            <w:r w:rsidRPr="00E80F49">
              <w:rPr>
                <w:rFonts w:cs="Arial"/>
                <w:bCs/>
              </w:rPr>
              <w:t>PCC &amp; SCC RB allocations</w:t>
            </w:r>
            <w:r w:rsidRPr="00E80F49">
              <w:rPr>
                <w:rFonts w:cs="Arial"/>
                <w:bCs/>
              </w:rPr>
              <w:br/>
              <w:t>(L</w:t>
            </w:r>
            <w:r w:rsidRPr="00E80F49">
              <w:rPr>
                <w:rFonts w:cs="Arial"/>
                <w:bCs/>
                <w:vertAlign w:val="subscript"/>
              </w:rPr>
              <w:t>CRB</w:t>
            </w:r>
            <w:r w:rsidRPr="00E80F49">
              <w:rPr>
                <w:rFonts w:cs="Arial"/>
                <w:bCs/>
              </w:rPr>
              <w:t xml:space="preserve"> @ RB</w:t>
            </w:r>
            <w:r w:rsidRPr="00E80F49">
              <w:rPr>
                <w:rFonts w:cs="Arial"/>
                <w:bCs/>
                <w:vertAlign w:val="subscript"/>
              </w:rPr>
              <w:t>start</w:t>
            </w:r>
            <w:r w:rsidRPr="00E80F49">
              <w:rPr>
                <w:rFonts w:cs="Arial"/>
                <w:bCs/>
              </w:rPr>
              <w:t>)</w:t>
            </w:r>
          </w:p>
        </w:tc>
      </w:tr>
      <w:tr w:rsidR="006060A9" w:rsidRPr="00E80F49" w14:paraId="6DA0B629" w14:textId="77777777" w:rsidTr="002E5133">
        <w:trPr>
          <w:jc w:val="center"/>
        </w:trPr>
        <w:tc>
          <w:tcPr>
            <w:tcW w:w="993" w:type="dxa"/>
          </w:tcPr>
          <w:p w14:paraId="0E41E31E" w14:textId="77777777" w:rsidR="006060A9" w:rsidRPr="00E80F49" w:rsidRDefault="006060A9" w:rsidP="002E5133">
            <w:pPr>
              <w:pStyle w:val="TAC"/>
            </w:pPr>
            <w:r w:rsidRPr="00E80F49">
              <w:t>6</w:t>
            </w:r>
          </w:p>
        </w:tc>
        <w:tc>
          <w:tcPr>
            <w:tcW w:w="992" w:type="dxa"/>
          </w:tcPr>
          <w:p w14:paraId="10B29C91" w14:textId="77777777" w:rsidR="006060A9" w:rsidRPr="00E80F49" w:rsidRDefault="006060A9" w:rsidP="002E5133">
            <w:pPr>
              <w:pStyle w:val="TAC"/>
            </w:pPr>
            <w:r w:rsidRPr="00E80F49">
              <w:t>25</w:t>
            </w:r>
          </w:p>
        </w:tc>
        <w:tc>
          <w:tcPr>
            <w:tcW w:w="992" w:type="dxa"/>
          </w:tcPr>
          <w:p w14:paraId="2F2D0FAA" w14:textId="77777777" w:rsidR="006060A9" w:rsidRPr="00E80F49" w:rsidRDefault="006060A9" w:rsidP="002E5133">
            <w:pPr>
              <w:pStyle w:val="TAC"/>
            </w:pPr>
            <w:r w:rsidRPr="00E80F49">
              <w:t>QPSK</w:t>
            </w:r>
          </w:p>
        </w:tc>
        <w:tc>
          <w:tcPr>
            <w:tcW w:w="1560" w:type="dxa"/>
          </w:tcPr>
          <w:p w14:paraId="6EBEADF1" w14:textId="77777777" w:rsidR="006060A9" w:rsidRPr="00E80F49" w:rsidRDefault="006060A9" w:rsidP="002E5133">
            <w:pPr>
              <w:pStyle w:val="TAC"/>
            </w:pPr>
            <w:r w:rsidRPr="00E80F49">
              <w:t>6+25</w:t>
            </w:r>
          </w:p>
        </w:tc>
        <w:tc>
          <w:tcPr>
            <w:tcW w:w="850" w:type="dxa"/>
          </w:tcPr>
          <w:p w14:paraId="2423F7CE" w14:textId="77777777" w:rsidR="006060A9" w:rsidRPr="00E80F49" w:rsidRDefault="006060A9" w:rsidP="002E5133">
            <w:pPr>
              <w:pStyle w:val="TAC"/>
            </w:pPr>
            <w:r w:rsidRPr="00E80F49">
              <w:t>QPSK</w:t>
            </w:r>
          </w:p>
        </w:tc>
        <w:tc>
          <w:tcPr>
            <w:tcW w:w="992" w:type="dxa"/>
          </w:tcPr>
          <w:p w14:paraId="12E65A0D" w14:textId="77777777" w:rsidR="006060A9" w:rsidRPr="00E80F49" w:rsidRDefault="006060A9" w:rsidP="002E5133">
            <w:pPr>
              <w:pStyle w:val="TAC"/>
            </w:pPr>
            <w:r w:rsidRPr="00E80F49">
              <w:t>6</w:t>
            </w:r>
          </w:p>
        </w:tc>
        <w:tc>
          <w:tcPr>
            <w:tcW w:w="1276" w:type="dxa"/>
          </w:tcPr>
          <w:p w14:paraId="2A1971C0" w14:textId="77777777" w:rsidR="006060A9" w:rsidRPr="00E80F49" w:rsidRDefault="006060A9" w:rsidP="002E5133">
            <w:pPr>
              <w:pStyle w:val="TAC"/>
            </w:pPr>
            <w:r w:rsidRPr="00E80F49">
              <w:t>P_6@0</w:t>
            </w:r>
          </w:p>
        </w:tc>
        <w:tc>
          <w:tcPr>
            <w:tcW w:w="851" w:type="dxa"/>
          </w:tcPr>
          <w:p w14:paraId="2D2DA21A" w14:textId="77777777" w:rsidR="006060A9" w:rsidRPr="00E80F49" w:rsidRDefault="006060A9" w:rsidP="002E5133">
            <w:pPr>
              <w:pStyle w:val="TAC"/>
            </w:pPr>
            <w:r w:rsidRPr="00E80F49">
              <w:t>-</w:t>
            </w:r>
          </w:p>
        </w:tc>
        <w:tc>
          <w:tcPr>
            <w:tcW w:w="708" w:type="dxa"/>
          </w:tcPr>
          <w:p w14:paraId="4AB080A2" w14:textId="77777777" w:rsidR="006060A9" w:rsidRPr="00E80F49" w:rsidRDefault="006060A9" w:rsidP="002E5133">
            <w:pPr>
              <w:pStyle w:val="TAC"/>
            </w:pPr>
            <w:r w:rsidRPr="00E80F49">
              <w:t>-</w:t>
            </w:r>
          </w:p>
        </w:tc>
        <w:tc>
          <w:tcPr>
            <w:tcW w:w="709" w:type="dxa"/>
          </w:tcPr>
          <w:p w14:paraId="7043A1BD" w14:textId="77777777" w:rsidR="006060A9" w:rsidRPr="00E80F49" w:rsidRDefault="006060A9" w:rsidP="002E5133">
            <w:pPr>
              <w:pStyle w:val="TAC"/>
            </w:pPr>
            <w:r w:rsidRPr="00E80F49">
              <w:t>-</w:t>
            </w:r>
          </w:p>
        </w:tc>
      </w:tr>
      <w:tr w:rsidR="006060A9" w:rsidRPr="00E80F49" w14:paraId="7D254C85" w14:textId="77777777" w:rsidTr="002E5133">
        <w:trPr>
          <w:jc w:val="center"/>
        </w:trPr>
        <w:tc>
          <w:tcPr>
            <w:tcW w:w="993" w:type="dxa"/>
          </w:tcPr>
          <w:p w14:paraId="49792F51" w14:textId="77777777" w:rsidR="006060A9" w:rsidRPr="00E80F49" w:rsidRDefault="006060A9" w:rsidP="002E5133">
            <w:pPr>
              <w:pStyle w:val="TAC"/>
            </w:pPr>
            <w:r w:rsidRPr="00E80F49">
              <w:t>15</w:t>
            </w:r>
          </w:p>
        </w:tc>
        <w:tc>
          <w:tcPr>
            <w:tcW w:w="992" w:type="dxa"/>
          </w:tcPr>
          <w:p w14:paraId="491909F8" w14:textId="77777777" w:rsidR="006060A9" w:rsidRPr="00E80F49" w:rsidRDefault="006060A9" w:rsidP="002E5133">
            <w:pPr>
              <w:pStyle w:val="TAC"/>
            </w:pPr>
            <w:r w:rsidRPr="00E80F49">
              <w:t>50</w:t>
            </w:r>
          </w:p>
        </w:tc>
        <w:tc>
          <w:tcPr>
            <w:tcW w:w="992" w:type="dxa"/>
          </w:tcPr>
          <w:p w14:paraId="60A05D3D" w14:textId="77777777" w:rsidR="006060A9" w:rsidRPr="00E80F49" w:rsidRDefault="006060A9" w:rsidP="002E5133">
            <w:pPr>
              <w:pStyle w:val="TAC"/>
            </w:pPr>
            <w:r w:rsidRPr="00E80F49">
              <w:t>QPSK</w:t>
            </w:r>
          </w:p>
        </w:tc>
        <w:tc>
          <w:tcPr>
            <w:tcW w:w="1560" w:type="dxa"/>
          </w:tcPr>
          <w:p w14:paraId="0325C774" w14:textId="77777777" w:rsidR="006060A9" w:rsidRPr="00E80F49" w:rsidRDefault="006060A9" w:rsidP="002E5133">
            <w:pPr>
              <w:pStyle w:val="TAC"/>
            </w:pPr>
            <w:r w:rsidRPr="00E80F49">
              <w:t>15+50</w:t>
            </w:r>
          </w:p>
        </w:tc>
        <w:tc>
          <w:tcPr>
            <w:tcW w:w="850" w:type="dxa"/>
          </w:tcPr>
          <w:p w14:paraId="5B615BE5" w14:textId="77777777" w:rsidR="006060A9" w:rsidRPr="00E80F49" w:rsidRDefault="006060A9" w:rsidP="002E5133">
            <w:pPr>
              <w:pStyle w:val="TAC"/>
            </w:pPr>
            <w:r w:rsidRPr="00E80F49">
              <w:t>QPSK</w:t>
            </w:r>
          </w:p>
        </w:tc>
        <w:tc>
          <w:tcPr>
            <w:tcW w:w="992" w:type="dxa"/>
          </w:tcPr>
          <w:p w14:paraId="410F4738" w14:textId="77777777" w:rsidR="006060A9" w:rsidRPr="00E80F49" w:rsidRDefault="006060A9" w:rsidP="002E5133">
            <w:pPr>
              <w:pStyle w:val="TAC"/>
            </w:pPr>
            <w:r w:rsidRPr="00E80F49">
              <w:t>15</w:t>
            </w:r>
          </w:p>
        </w:tc>
        <w:tc>
          <w:tcPr>
            <w:tcW w:w="1276" w:type="dxa"/>
          </w:tcPr>
          <w:p w14:paraId="022C16D3" w14:textId="77777777" w:rsidR="006060A9" w:rsidRPr="00E80F49" w:rsidRDefault="006060A9" w:rsidP="002E5133">
            <w:pPr>
              <w:pStyle w:val="TAC"/>
            </w:pPr>
            <w:r w:rsidRPr="00E80F49">
              <w:t>P_15@0</w:t>
            </w:r>
          </w:p>
        </w:tc>
        <w:tc>
          <w:tcPr>
            <w:tcW w:w="851" w:type="dxa"/>
          </w:tcPr>
          <w:p w14:paraId="70744A35" w14:textId="77777777" w:rsidR="006060A9" w:rsidRPr="00E80F49" w:rsidRDefault="006060A9" w:rsidP="002E5133">
            <w:pPr>
              <w:pStyle w:val="TAC"/>
            </w:pPr>
            <w:r w:rsidRPr="00E80F49">
              <w:t>-</w:t>
            </w:r>
          </w:p>
        </w:tc>
        <w:tc>
          <w:tcPr>
            <w:tcW w:w="708" w:type="dxa"/>
          </w:tcPr>
          <w:p w14:paraId="384FBDE1" w14:textId="77777777" w:rsidR="006060A9" w:rsidRPr="00E80F49" w:rsidRDefault="006060A9" w:rsidP="002E5133">
            <w:pPr>
              <w:pStyle w:val="TAC"/>
            </w:pPr>
            <w:r w:rsidRPr="00E80F49">
              <w:t>-</w:t>
            </w:r>
          </w:p>
        </w:tc>
        <w:tc>
          <w:tcPr>
            <w:tcW w:w="709" w:type="dxa"/>
          </w:tcPr>
          <w:p w14:paraId="66343D6C" w14:textId="77777777" w:rsidR="006060A9" w:rsidRPr="00E80F49" w:rsidRDefault="006060A9" w:rsidP="002E5133">
            <w:pPr>
              <w:pStyle w:val="TAC"/>
            </w:pPr>
            <w:r w:rsidRPr="00E80F49">
              <w:t>-</w:t>
            </w:r>
          </w:p>
        </w:tc>
      </w:tr>
      <w:tr w:rsidR="006060A9" w:rsidRPr="00E80F49" w14:paraId="58797300" w14:textId="77777777" w:rsidTr="002E5133">
        <w:trPr>
          <w:jc w:val="center"/>
        </w:trPr>
        <w:tc>
          <w:tcPr>
            <w:tcW w:w="993" w:type="dxa"/>
          </w:tcPr>
          <w:p w14:paraId="1AF586ED" w14:textId="77777777" w:rsidR="006060A9" w:rsidRPr="00E80F49" w:rsidRDefault="006060A9" w:rsidP="002E5133">
            <w:pPr>
              <w:pStyle w:val="TAC"/>
            </w:pPr>
            <w:r w:rsidRPr="00E80F49">
              <w:t>25</w:t>
            </w:r>
          </w:p>
        </w:tc>
        <w:tc>
          <w:tcPr>
            <w:tcW w:w="992" w:type="dxa"/>
          </w:tcPr>
          <w:p w14:paraId="5845E845" w14:textId="77777777" w:rsidR="006060A9" w:rsidRPr="00E80F49" w:rsidRDefault="006060A9" w:rsidP="002E5133">
            <w:pPr>
              <w:pStyle w:val="TAC"/>
            </w:pPr>
            <w:r w:rsidRPr="00E80F49">
              <w:t>25</w:t>
            </w:r>
          </w:p>
        </w:tc>
        <w:tc>
          <w:tcPr>
            <w:tcW w:w="992" w:type="dxa"/>
          </w:tcPr>
          <w:p w14:paraId="0CEC856C" w14:textId="77777777" w:rsidR="006060A9" w:rsidRPr="00E80F49" w:rsidRDefault="006060A9" w:rsidP="002E5133">
            <w:pPr>
              <w:pStyle w:val="TAC"/>
            </w:pPr>
            <w:r w:rsidRPr="00E80F49">
              <w:t>QPSK</w:t>
            </w:r>
          </w:p>
        </w:tc>
        <w:tc>
          <w:tcPr>
            <w:tcW w:w="1560" w:type="dxa"/>
          </w:tcPr>
          <w:p w14:paraId="68C7385A" w14:textId="77777777" w:rsidR="006060A9" w:rsidRPr="00E80F49" w:rsidRDefault="006060A9" w:rsidP="002E5133">
            <w:pPr>
              <w:pStyle w:val="TAC"/>
            </w:pPr>
            <w:r w:rsidRPr="00E80F49">
              <w:t>25+25</w:t>
            </w:r>
          </w:p>
        </w:tc>
        <w:tc>
          <w:tcPr>
            <w:tcW w:w="850" w:type="dxa"/>
          </w:tcPr>
          <w:p w14:paraId="3DC9D6C5" w14:textId="77777777" w:rsidR="006060A9" w:rsidRPr="00E80F49" w:rsidRDefault="006060A9" w:rsidP="002E5133">
            <w:pPr>
              <w:pStyle w:val="TAC"/>
            </w:pPr>
            <w:r w:rsidRPr="00E80F49">
              <w:t>QPSK</w:t>
            </w:r>
          </w:p>
        </w:tc>
        <w:tc>
          <w:tcPr>
            <w:tcW w:w="992" w:type="dxa"/>
          </w:tcPr>
          <w:p w14:paraId="034129FF" w14:textId="77777777" w:rsidR="006060A9" w:rsidRPr="00E80F49" w:rsidRDefault="006060A9" w:rsidP="002E5133">
            <w:pPr>
              <w:pStyle w:val="TAC"/>
            </w:pPr>
            <w:r w:rsidRPr="00E80F49">
              <w:t>20</w:t>
            </w:r>
          </w:p>
        </w:tc>
        <w:tc>
          <w:tcPr>
            <w:tcW w:w="1276" w:type="dxa"/>
          </w:tcPr>
          <w:p w14:paraId="75F4DAB9" w14:textId="77777777" w:rsidR="006060A9" w:rsidRPr="00E80F49" w:rsidRDefault="006060A9" w:rsidP="002E5133">
            <w:pPr>
              <w:pStyle w:val="TAC"/>
            </w:pPr>
            <w:r w:rsidRPr="00E80F49">
              <w:t>P_20@0</w:t>
            </w:r>
          </w:p>
        </w:tc>
        <w:tc>
          <w:tcPr>
            <w:tcW w:w="851" w:type="dxa"/>
          </w:tcPr>
          <w:p w14:paraId="4D77E92A" w14:textId="77777777" w:rsidR="006060A9" w:rsidRPr="00E80F49" w:rsidRDefault="006060A9" w:rsidP="002E5133">
            <w:pPr>
              <w:pStyle w:val="TAC"/>
            </w:pPr>
            <w:r w:rsidRPr="00E80F49">
              <w:t>-</w:t>
            </w:r>
          </w:p>
        </w:tc>
        <w:tc>
          <w:tcPr>
            <w:tcW w:w="708" w:type="dxa"/>
          </w:tcPr>
          <w:p w14:paraId="0C38C7B4" w14:textId="77777777" w:rsidR="006060A9" w:rsidRPr="00E80F49" w:rsidRDefault="006060A9" w:rsidP="002E5133">
            <w:pPr>
              <w:pStyle w:val="TAC"/>
            </w:pPr>
            <w:r w:rsidRPr="00E80F49">
              <w:t>-</w:t>
            </w:r>
          </w:p>
        </w:tc>
        <w:tc>
          <w:tcPr>
            <w:tcW w:w="709" w:type="dxa"/>
          </w:tcPr>
          <w:p w14:paraId="7951F6E4" w14:textId="77777777" w:rsidR="006060A9" w:rsidRPr="00E80F49" w:rsidRDefault="006060A9" w:rsidP="002E5133">
            <w:pPr>
              <w:pStyle w:val="TAC"/>
            </w:pPr>
            <w:r w:rsidRPr="00E80F49">
              <w:t>-</w:t>
            </w:r>
          </w:p>
        </w:tc>
      </w:tr>
    </w:tbl>
    <w:p w14:paraId="463DAFAD" w14:textId="77777777" w:rsidR="006060A9" w:rsidRPr="00E80F49" w:rsidRDefault="006060A9" w:rsidP="006060A9"/>
    <w:p w14:paraId="4789502C" w14:textId="77777777" w:rsidR="006060A9" w:rsidRPr="00E80F49" w:rsidRDefault="006060A9" w:rsidP="006060A9">
      <w:pPr>
        <w:pStyle w:val="Heading1"/>
      </w:pPr>
      <w:bookmarkStart w:id="416" w:name="_Hlk63151569"/>
      <w:bookmarkStart w:id="417" w:name="_Toc68073939"/>
      <w:bookmarkStart w:id="418" w:name="_Toc75371801"/>
      <w:bookmarkStart w:id="419" w:name="_Toc83727869"/>
      <w:bookmarkStart w:id="420" w:name="_Toc100005970"/>
      <w:bookmarkStart w:id="421" w:name="_Toc106703518"/>
      <w:bookmarkStart w:id="422" w:name="_Toc138858421"/>
      <w:r w:rsidRPr="00E80F49">
        <w:t>B.2</w:t>
      </w:r>
      <w:bookmarkEnd w:id="416"/>
      <w:r w:rsidRPr="00E80F49">
        <w:tab/>
        <w:t>Test case structure</w:t>
      </w:r>
      <w:bookmarkEnd w:id="417"/>
      <w:bookmarkEnd w:id="418"/>
      <w:bookmarkEnd w:id="419"/>
      <w:bookmarkEnd w:id="420"/>
      <w:bookmarkEnd w:id="421"/>
      <w:bookmarkEnd w:id="422"/>
    </w:p>
    <w:p w14:paraId="79D57708" w14:textId="77777777" w:rsidR="006060A9" w:rsidRPr="00E80F49" w:rsidRDefault="006060A9" w:rsidP="00CF3F9A">
      <w:r w:rsidRPr="00E80F49">
        <w:t>This approach which is described in this clause is relying on certain properties of the RAN4 CA requirements and applies to both NR CA and EN-DC.</w:t>
      </w:r>
    </w:p>
    <w:p w14:paraId="0D445FF3" w14:textId="58302B17" w:rsidR="006060A9" w:rsidRPr="00E80F49" w:rsidRDefault="006060A9" w:rsidP="00CF3F9A">
      <w:pPr>
        <w:ind w:left="360"/>
        <w:textAlignment w:val="auto"/>
      </w:pPr>
      <w:r w:rsidRPr="00E80F49">
        <w:t>1.</w:t>
      </w:r>
      <w:r w:rsidRPr="00E80F49">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E80F49" w:rsidRDefault="006060A9" w:rsidP="00CF3F9A">
      <w:pPr>
        <w:ind w:left="567"/>
        <w:textAlignment w:val="auto"/>
      </w:pPr>
      <w:r w:rsidRPr="00E80F49">
        <w:t>2.</w:t>
      </w:r>
      <w:r w:rsidRPr="00E80F49">
        <w:tab/>
        <w:t xml:space="preserve">The RAN4 decision to only specify the affected (aggressor and victim) bands for an exception enables a different approach than in E-UTRA that in most cases makes fallback analysis redundant. </w:t>
      </w:r>
      <w:r w:rsidRPr="00E80F49">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E80F49" w:rsidRDefault="006060A9" w:rsidP="00CF3F9A">
      <w:pPr>
        <w:ind w:left="567"/>
        <w:textAlignment w:val="auto"/>
      </w:pPr>
      <w:r w:rsidRPr="00E80F49">
        <w:t>3.</w:t>
      </w:r>
      <w:r w:rsidRPr="00E80F49">
        <w:tab/>
        <w:t xml:space="preserve">Test cases can be split into </w:t>
      </w:r>
      <w:r w:rsidRPr="00E80F49">
        <w:rPr>
          <w:i/>
        </w:rPr>
        <w:t>default</w:t>
      </w:r>
      <w:r w:rsidRPr="00E80F49">
        <w:t xml:space="preserve"> and </w:t>
      </w:r>
      <w:r w:rsidRPr="00E80F49">
        <w:rPr>
          <w:i/>
        </w:rPr>
        <w:t>additional</w:t>
      </w:r>
      <w:r w:rsidRPr="00E80F49">
        <w:t xml:space="preserve"> test cases where default test cases only test where there is no exception (single carrier requirements apply), and additional only test the exceptions in TS 38.101-1 [5] clause 7.3A.</w:t>
      </w:r>
    </w:p>
    <w:p w14:paraId="0CD2DF9C" w14:textId="032EB4C1" w:rsidR="006060A9" w:rsidRPr="00E80F49" w:rsidRDefault="006060A9" w:rsidP="00CF3F9A">
      <w:pPr>
        <w:ind w:left="567"/>
        <w:textAlignment w:val="auto"/>
      </w:pPr>
      <w:r w:rsidRPr="00E80F49">
        <w:rPr>
          <w:i/>
        </w:rPr>
        <w:t>4.</w:t>
      </w:r>
      <w:r w:rsidRPr="00E80F49">
        <w:rPr>
          <w:i/>
        </w:rPr>
        <w:tab/>
        <w:t>Default</w:t>
      </w:r>
      <w:r w:rsidRPr="00E80F49">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E80F49" w:rsidRDefault="006060A9" w:rsidP="00CF3F9A">
      <w:pPr>
        <w:ind w:left="567"/>
        <w:textAlignment w:val="auto"/>
      </w:pPr>
      <w:r w:rsidRPr="00E80F49">
        <w:t>5.</w:t>
      </w:r>
      <w:r w:rsidRPr="00E80F49">
        <w:tab/>
        <w:t xml:space="preserve">As the </w:t>
      </w:r>
      <w:r w:rsidRPr="00E80F49">
        <w:rPr>
          <w:i/>
        </w:rPr>
        <w:t>default</w:t>
      </w:r>
      <w:r w:rsidRPr="00E80F49">
        <w:t xml:space="preserve"> test cases are not covering any CA exceptions, there is no need to configure UL CA in these test cases. Single UL configuration is sufficient to fulfil the test purpose.</w:t>
      </w:r>
    </w:p>
    <w:p w14:paraId="735CBE58" w14:textId="15EAA1A1" w:rsidR="006060A9" w:rsidRPr="00E80F49" w:rsidRDefault="006060A9" w:rsidP="00CF3F9A">
      <w:pPr>
        <w:ind w:left="567"/>
        <w:textAlignment w:val="auto"/>
      </w:pPr>
      <w:r w:rsidRPr="00E80F49">
        <w:rPr>
          <w:i/>
        </w:rPr>
        <w:t>6.</w:t>
      </w:r>
      <w:r w:rsidRPr="00E80F49">
        <w:rPr>
          <w:i/>
        </w:rPr>
        <w:tab/>
        <w:t>Additional</w:t>
      </w:r>
      <w:r w:rsidRPr="00E80F49">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E80F49" w:rsidRDefault="006060A9" w:rsidP="00CF3F9A">
      <w:pPr>
        <w:ind w:left="567"/>
        <w:textAlignment w:val="auto"/>
      </w:pPr>
      <w:r w:rsidRPr="00E80F49">
        <w:rPr>
          <w:i/>
        </w:rPr>
        <w:t>7.</w:t>
      </w:r>
      <w:r w:rsidRPr="00E80F49">
        <w:rPr>
          <w:i/>
        </w:rPr>
        <w:tab/>
        <w:t xml:space="preserve">Additional </w:t>
      </w:r>
      <w:r w:rsidRPr="00E80F49">
        <w:t>test cases only need to consider pure inter-band configurations since requirements are the same for intra-band contiguous or non-contiguous, and the essential aspect to test is the interference between bands.</w:t>
      </w:r>
    </w:p>
    <w:p w14:paraId="241EAFB2" w14:textId="36DCEEBB" w:rsidR="006060A9" w:rsidRPr="00E80F49" w:rsidRDefault="006060A9" w:rsidP="00CF3F9A">
      <w:pPr>
        <w:ind w:left="567"/>
        <w:textAlignment w:val="auto"/>
      </w:pPr>
      <w:r w:rsidRPr="00E80F49">
        <w:t>8.</w:t>
      </w:r>
      <w:r w:rsidRPr="00E80F49">
        <w:tab/>
        <w:t>It is important for sufficient test coverage to ensure that all band combinations with the highest number of CCs supported in the UE can always be tested.</w:t>
      </w:r>
    </w:p>
    <w:p w14:paraId="484715D5" w14:textId="25B66AA3" w:rsidR="006060A9" w:rsidRPr="00E80F49" w:rsidRDefault="006060A9" w:rsidP="00CF3F9A">
      <w:pPr>
        <w:ind w:left="567"/>
        <w:textAlignment w:val="auto"/>
      </w:pPr>
      <w:r w:rsidRPr="00E80F49">
        <w:t>9.</w:t>
      </w:r>
      <w:r w:rsidRPr="00E80F49">
        <w:tab/>
        <w:t xml:space="preserve">The highest supported CC number may be with a band including an exception that can be avoided by setting a different test frequency (e.g. harmonic interference). In such cases, there is a need to include test points in the </w:t>
      </w:r>
      <w:r w:rsidRPr="00E80F49">
        <w:rPr>
          <w:i/>
        </w:rPr>
        <w:t>default</w:t>
      </w:r>
      <w:r w:rsidRPr="00E80F49">
        <w:t xml:space="preserve"> test case so that this CA configuration can be tested without an exception (see example 1 below).</w:t>
      </w:r>
    </w:p>
    <w:p w14:paraId="6A1D61DF" w14:textId="318AFB94" w:rsidR="006060A9" w:rsidRPr="00E80F49" w:rsidRDefault="006060A9" w:rsidP="00CF3F9A">
      <w:pPr>
        <w:ind w:left="567"/>
        <w:textAlignment w:val="auto"/>
      </w:pPr>
      <w:r w:rsidRPr="00E80F49">
        <w:t>10.</w:t>
      </w:r>
      <w:r w:rsidRPr="00E80F49">
        <w:tab/>
        <w:t xml:space="preserve">The highest supported CC number may be with a band including an exception that cannot be avoided by setting a different test frequency (e.g. cross band isolation). In this case the test requirements of the </w:t>
      </w:r>
      <w:r w:rsidRPr="00E80F49">
        <w:rPr>
          <w:i/>
        </w:rPr>
        <w:t>default</w:t>
      </w:r>
      <w:r w:rsidRPr="00E80F49">
        <w:t xml:space="preserve"> test that are normally general for any CA config need to include this specific exception requirement. In addition, one </w:t>
      </w:r>
      <w:r w:rsidRPr="00E80F49">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E80F49" w:rsidRDefault="006060A9" w:rsidP="00CF3F9A">
      <w:pPr>
        <w:ind w:left="567"/>
        <w:textAlignment w:val="auto"/>
      </w:pPr>
      <w:r w:rsidRPr="00E80F49">
        <w:t>11.</w:t>
      </w:r>
      <w:r w:rsidRPr="00E80F49">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E80F49" w:rsidRDefault="006060A9" w:rsidP="00CF3F9A">
      <w:pPr>
        <w:ind w:left="360"/>
        <w:textAlignment w:val="auto"/>
      </w:pPr>
      <w:r w:rsidRPr="00E80F49">
        <w:t>12.</w:t>
      </w:r>
      <w:r w:rsidRPr="00E80F49">
        <w:tab/>
        <w:t>To ensure that it has been checked that the CA configuration has been fully analysed with regard to test configuration and fallback testing, the CA configuration is listed in TR 38.905.</w:t>
      </w:r>
    </w:p>
    <w:p w14:paraId="39047F04" w14:textId="77777777" w:rsidR="006060A9" w:rsidRPr="00E80F49" w:rsidRDefault="006060A9" w:rsidP="006060A9">
      <w:pPr>
        <w:pStyle w:val="Heading1"/>
      </w:pPr>
      <w:bookmarkStart w:id="423" w:name="_Toc68073940"/>
      <w:bookmarkStart w:id="424" w:name="_Toc75371802"/>
      <w:bookmarkStart w:id="425" w:name="_Toc83727870"/>
      <w:bookmarkStart w:id="426" w:name="_Toc100005971"/>
      <w:bookmarkStart w:id="427" w:name="_Toc106703519"/>
      <w:bookmarkStart w:id="428" w:name="_Toc138858422"/>
      <w:r w:rsidRPr="00E80F49">
        <w:t>B.3</w:t>
      </w:r>
      <w:r w:rsidRPr="00E80F49">
        <w:tab/>
        <w:t>Test Environment</w:t>
      </w:r>
      <w:bookmarkEnd w:id="423"/>
      <w:bookmarkEnd w:id="424"/>
      <w:bookmarkEnd w:id="425"/>
      <w:bookmarkEnd w:id="426"/>
      <w:bookmarkEnd w:id="427"/>
      <w:bookmarkEnd w:id="428"/>
    </w:p>
    <w:p w14:paraId="7C898E46" w14:textId="77777777" w:rsidR="006060A9" w:rsidRPr="00E80F49" w:rsidRDefault="006060A9" w:rsidP="006060A9">
      <w:pPr>
        <w:rPr>
          <w:lang w:eastAsia="ja-JP"/>
        </w:rPr>
      </w:pPr>
      <w:r w:rsidRPr="00E80F49">
        <w:rPr>
          <w:lang w:eastAsia="ja-JP"/>
        </w:rPr>
        <w:t xml:space="preserve">Reference sensitivity is one of the critical test cases for NR. Considering NR CA testing scenario is very similar to E-UTRA_CA test case, similar Test Environment shall be used for NR CA testing, i.e. </w:t>
      </w:r>
      <w:r w:rsidRPr="00E80F49">
        <w:t>NC, TL/VL, TL/VH, TH/VL, TH/VH.</w:t>
      </w:r>
    </w:p>
    <w:p w14:paraId="44240638" w14:textId="77777777" w:rsidR="006060A9" w:rsidRPr="00E80F49" w:rsidRDefault="006060A9" w:rsidP="006060A9">
      <w:pPr>
        <w:pStyle w:val="Heading1"/>
      </w:pPr>
      <w:bookmarkStart w:id="429" w:name="_Toc68073941"/>
      <w:bookmarkStart w:id="430" w:name="_Toc75371803"/>
      <w:bookmarkStart w:id="431" w:name="_Toc83727871"/>
      <w:bookmarkStart w:id="432" w:name="_Toc100005972"/>
      <w:bookmarkStart w:id="433" w:name="_Toc106703520"/>
      <w:bookmarkStart w:id="434" w:name="_Toc138858423"/>
      <w:r w:rsidRPr="00E80F49">
        <w:t>B.4</w:t>
      </w:r>
      <w:r w:rsidRPr="00E80F49">
        <w:tab/>
        <w:t>Test Frequencies selection</w:t>
      </w:r>
      <w:bookmarkEnd w:id="429"/>
      <w:bookmarkEnd w:id="430"/>
      <w:bookmarkEnd w:id="431"/>
      <w:bookmarkEnd w:id="432"/>
      <w:bookmarkEnd w:id="433"/>
      <w:bookmarkEnd w:id="434"/>
    </w:p>
    <w:p w14:paraId="350F76AC" w14:textId="77777777" w:rsidR="006060A9" w:rsidRPr="00E80F49" w:rsidRDefault="006060A9" w:rsidP="006060A9">
      <w:pPr>
        <w:rPr>
          <w:rFonts w:eastAsia="MS Mincho"/>
          <w:lang w:eastAsia="ja-JP"/>
        </w:rPr>
      </w:pPr>
      <w:r w:rsidRPr="00E80F49">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E80F49" w:rsidRDefault="006060A9" w:rsidP="006060A9">
      <w:pPr>
        <w:rPr>
          <w:lang w:eastAsia="ja-JP"/>
        </w:rPr>
      </w:pPr>
      <w:r w:rsidRPr="00E80F49">
        <w:rPr>
          <w:lang w:eastAsia="ja-JP"/>
        </w:rPr>
        <w:t>Considering NR CA testing scenario is very similar to E-UTRA_CA test case, similar Test Frequencies should be used for NR CA default case.</w:t>
      </w:r>
    </w:p>
    <w:p w14:paraId="1877ECE8" w14:textId="139F44DF" w:rsidR="006060A9" w:rsidRPr="00E80F49" w:rsidRDefault="006060A9" w:rsidP="006060A9">
      <w:r w:rsidRPr="00E80F49">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E80F49" w:rsidRDefault="006060A9" w:rsidP="00CF3F9A">
      <w:pPr>
        <w:pStyle w:val="TF"/>
      </w:pPr>
      <w:r w:rsidRPr="00E80F49">
        <w:t xml:space="preserve">Table </w:t>
      </w:r>
      <w:r w:rsidRPr="00E80F49">
        <w:rPr>
          <w:lang w:eastAsia="ja-JP"/>
        </w:rPr>
        <w:t>B.4-1:</w:t>
      </w:r>
      <w:r w:rsidRPr="00E80F49">
        <w:t xml:space="preserve"> </w:t>
      </w:r>
      <w:r w:rsidR="00D20444" w:rsidRPr="00E80F49">
        <w:t>Void</w:t>
      </w:r>
    </w:p>
    <w:p w14:paraId="53597E49" w14:textId="22E1A9DC" w:rsidR="006060A9" w:rsidRPr="00E80F49" w:rsidRDefault="006060A9" w:rsidP="006060A9">
      <w:r w:rsidRPr="00E80F49">
        <w:rPr>
          <w:b/>
          <w:lang w:eastAsia="ja-JP"/>
        </w:rPr>
        <w:t>Proposal 2a:</w:t>
      </w:r>
      <w:r w:rsidRPr="00E80F49">
        <w:t xml:space="preserve"> Low range and high range for intra band CA and mid range for inter-band CA shall be selected for NR in </w:t>
      </w:r>
      <w:r w:rsidRPr="00E80F49">
        <w:rPr>
          <w:i/>
          <w:iCs/>
        </w:rPr>
        <w:t>default</w:t>
      </w:r>
      <w:r w:rsidRPr="00E80F49">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E80F49" w:rsidRDefault="006060A9" w:rsidP="006060A9">
      <w:r w:rsidRPr="00E80F49">
        <w:rPr>
          <w:b/>
          <w:lang w:eastAsia="ja-JP"/>
        </w:rPr>
        <w:t xml:space="preserve">Proposal 2b: </w:t>
      </w:r>
      <w:r w:rsidRPr="00E80F49">
        <w:rPr>
          <w:bCs/>
          <w:lang w:eastAsia="ja-JP"/>
        </w:rPr>
        <w:t xml:space="preserve">In the </w:t>
      </w:r>
      <w:r w:rsidRPr="00E80F49">
        <w:rPr>
          <w:bCs/>
          <w:i/>
          <w:iCs/>
          <w:lang w:eastAsia="ja-JP"/>
        </w:rPr>
        <w:t>additional</w:t>
      </w:r>
      <w:r w:rsidRPr="00E80F49">
        <w:rPr>
          <w:bCs/>
          <w:lang w:eastAsia="ja-JP"/>
        </w:rPr>
        <w:t xml:space="preserve"> test case, one test frequency per exception is selected.</w:t>
      </w:r>
    </w:p>
    <w:p w14:paraId="7A3CBB76" w14:textId="77777777" w:rsidR="000D5725" w:rsidRPr="00F508B8" w:rsidRDefault="000D5725" w:rsidP="000D5725">
      <w:pPr>
        <w:pStyle w:val="Heading1"/>
        <w:rPr>
          <w:rStyle w:val="Heading1Char"/>
        </w:rPr>
      </w:pPr>
      <w:bookmarkStart w:id="435" w:name="_Toc68073942"/>
      <w:bookmarkStart w:id="436" w:name="_Toc75371804"/>
      <w:bookmarkStart w:id="437" w:name="_Toc83727872"/>
      <w:bookmarkStart w:id="438" w:name="_Toc100005973"/>
      <w:bookmarkStart w:id="439" w:name="_Toc106703521"/>
      <w:bookmarkStart w:id="440" w:name="_Toc138858424"/>
      <w:r w:rsidRPr="00F508B8">
        <w:rPr>
          <w:rStyle w:val="Heading1Char"/>
        </w:rPr>
        <w:t>B.4A</w:t>
      </w:r>
      <w:r w:rsidRPr="00F508B8">
        <w:rPr>
          <w:rStyle w:val="Heading1Char"/>
        </w:rPr>
        <w:tab/>
        <w:t>Frequency relation for exception requirements</w:t>
      </w:r>
      <w:bookmarkEnd w:id="440"/>
    </w:p>
    <w:p w14:paraId="06F09D79" w14:textId="77777777" w:rsidR="000D5725" w:rsidRPr="00F508B8" w:rsidRDefault="000D5725" w:rsidP="000D5725">
      <w:pPr>
        <w:rPr>
          <w:u w:val="single"/>
        </w:rPr>
      </w:pPr>
      <w:r w:rsidRPr="00F508B8">
        <w:rPr>
          <w:u w:val="single"/>
        </w:rPr>
        <w:t>Intra-band</w:t>
      </w:r>
    </w:p>
    <w:p w14:paraId="57D5EB52" w14:textId="77777777" w:rsidR="000D5725" w:rsidRPr="00F508B8" w:rsidRDefault="000D5725" w:rsidP="000D5725">
      <w:r w:rsidRPr="00F508B8">
        <w:t>No exceptions are applicable.</w:t>
      </w:r>
    </w:p>
    <w:p w14:paraId="44B183C1" w14:textId="77777777" w:rsidR="000D5725" w:rsidRPr="00F508B8" w:rsidRDefault="000D5725" w:rsidP="000D5725">
      <w:pPr>
        <w:rPr>
          <w:u w:val="single"/>
        </w:rPr>
      </w:pPr>
      <w:r w:rsidRPr="00F508B8">
        <w:rPr>
          <w:u w:val="single"/>
        </w:rPr>
        <w:t>Inter-band</w:t>
      </w:r>
    </w:p>
    <w:p w14:paraId="69184A38" w14:textId="77777777" w:rsidR="000D5725" w:rsidRPr="00F508B8" w:rsidRDefault="000D5725" w:rsidP="000D5725">
      <w:r w:rsidRPr="00F508B8">
        <w:t>There are 4 different types of interference related to inter-band operation that results in refsens exception if the frequency relation of the exception is fulfilled.</w:t>
      </w:r>
    </w:p>
    <w:p w14:paraId="63E42EA4" w14:textId="77777777" w:rsidR="000D5725" w:rsidRPr="00F508B8" w:rsidRDefault="000D5725" w:rsidP="000D5725">
      <w:pPr>
        <w:pStyle w:val="TH"/>
      </w:pPr>
      <w:r w:rsidRPr="00F508B8">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F508B8" w14:paraId="433AB576" w14:textId="77777777" w:rsidTr="00135A41">
        <w:tc>
          <w:tcPr>
            <w:tcW w:w="1864" w:type="pct"/>
            <w:shd w:val="clear" w:color="auto" w:fill="auto"/>
          </w:tcPr>
          <w:p w14:paraId="43DE43C9" w14:textId="77777777" w:rsidR="000D5725" w:rsidRPr="00F508B8" w:rsidRDefault="000D5725" w:rsidP="00135A41">
            <w:pPr>
              <w:pStyle w:val="TAH"/>
            </w:pPr>
            <w:r w:rsidRPr="00F508B8">
              <w:rPr>
                <w:lang w:eastAsia="zh-CN"/>
              </w:rPr>
              <w:t>Exception types</w:t>
            </w:r>
          </w:p>
        </w:tc>
        <w:tc>
          <w:tcPr>
            <w:tcW w:w="971" w:type="pct"/>
            <w:shd w:val="clear" w:color="auto" w:fill="auto"/>
          </w:tcPr>
          <w:p w14:paraId="40DB59AD" w14:textId="77777777" w:rsidR="000D5725" w:rsidRPr="00F508B8" w:rsidRDefault="000D5725" w:rsidP="00135A41">
            <w:pPr>
              <w:pStyle w:val="TAH"/>
            </w:pPr>
            <w:r w:rsidRPr="00F508B8">
              <w:rPr>
                <w:lang w:eastAsia="zh-CN"/>
              </w:rPr>
              <w:t>Aggressor</w:t>
            </w:r>
          </w:p>
        </w:tc>
        <w:tc>
          <w:tcPr>
            <w:tcW w:w="746" w:type="pct"/>
          </w:tcPr>
          <w:p w14:paraId="3A0C0BA7" w14:textId="77777777" w:rsidR="000D5725" w:rsidRPr="00F508B8" w:rsidRDefault="000D5725" w:rsidP="00135A41">
            <w:pPr>
              <w:pStyle w:val="TAH"/>
              <w:rPr>
                <w:lang w:eastAsia="zh-CN"/>
              </w:rPr>
            </w:pPr>
            <w:r w:rsidRPr="00F508B8">
              <w:rPr>
                <w:lang w:eastAsia="zh-CN"/>
              </w:rPr>
              <w:t>Victim</w:t>
            </w:r>
          </w:p>
        </w:tc>
        <w:tc>
          <w:tcPr>
            <w:tcW w:w="1419" w:type="pct"/>
            <w:shd w:val="clear" w:color="auto" w:fill="auto"/>
          </w:tcPr>
          <w:p w14:paraId="7B27DC48" w14:textId="77777777" w:rsidR="000D5725" w:rsidRPr="00F508B8" w:rsidRDefault="000D5725" w:rsidP="00135A41">
            <w:pPr>
              <w:pStyle w:val="TAH"/>
              <w:rPr>
                <w:lang w:eastAsia="zh-CN"/>
              </w:rPr>
            </w:pPr>
            <w:r w:rsidRPr="00F508B8">
              <w:rPr>
                <w:lang w:eastAsia="zh-CN"/>
              </w:rPr>
              <w:t xml:space="preserve">Frequency relation </w:t>
            </w:r>
          </w:p>
        </w:tc>
      </w:tr>
      <w:tr w:rsidR="000D5725" w:rsidRPr="00F508B8" w14:paraId="29000CAC" w14:textId="77777777" w:rsidTr="00135A41">
        <w:trPr>
          <w:trHeight w:val="115"/>
        </w:trPr>
        <w:tc>
          <w:tcPr>
            <w:tcW w:w="1864" w:type="pct"/>
            <w:shd w:val="clear" w:color="auto" w:fill="auto"/>
            <w:vAlign w:val="center"/>
          </w:tcPr>
          <w:p w14:paraId="3E503AB9" w14:textId="77777777" w:rsidR="000D5725" w:rsidRPr="00F508B8" w:rsidRDefault="000D5725" w:rsidP="00135A41">
            <w:pPr>
              <w:pStyle w:val="TAC"/>
            </w:pPr>
            <w:r w:rsidRPr="00F508B8">
              <w:t>UL harmonic interference (HD)</w:t>
            </w:r>
          </w:p>
        </w:tc>
        <w:tc>
          <w:tcPr>
            <w:tcW w:w="971" w:type="pct"/>
            <w:shd w:val="clear" w:color="auto" w:fill="auto"/>
            <w:vAlign w:val="center"/>
          </w:tcPr>
          <w:p w14:paraId="26E9904B" w14:textId="77777777" w:rsidR="000D5725" w:rsidRPr="00F508B8" w:rsidRDefault="000D5725" w:rsidP="00135A41">
            <w:pPr>
              <w:pStyle w:val="TAC"/>
            </w:pPr>
            <w:r w:rsidRPr="00F508B8">
              <w:t>Low band UL</w:t>
            </w:r>
          </w:p>
        </w:tc>
        <w:tc>
          <w:tcPr>
            <w:tcW w:w="746" w:type="pct"/>
            <w:vAlign w:val="center"/>
          </w:tcPr>
          <w:p w14:paraId="695152DA" w14:textId="77777777" w:rsidR="000D5725" w:rsidRPr="00F508B8" w:rsidRDefault="000D5725" w:rsidP="00135A41">
            <w:pPr>
              <w:pStyle w:val="TAC"/>
            </w:pPr>
            <w:r w:rsidRPr="00F508B8">
              <w:t>High band DL</w:t>
            </w:r>
          </w:p>
        </w:tc>
        <w:tc>
          <w:tcPr>
            <w:tcW w:w="1419" w:type="pct"/>
            <w:shd w:val="clear" w:color="auto" w:fill="auto"/>
            <w:vAlign w:val="center"/>
          </w:tcPr>
          <w:p w14:paraId="6FE46B94" w14:textId="1CA273C7" w:rsidR="000D5725" w:rsidRPr="00F508B8" w:rsidRDefault="000D5725" w:rsidP="00135A41">
            <w:pPr>
              <w:pStyle w:val="TAC"/>
            </w:pPr>
            <w:r w:rsidRPr="00F508B8">
              <w:t>a*f</w:t>
            </w:r>
            <w:r w:rsidRPr="00F508B8">
              <w:rPr>
                <w:vertAlign w:val="subscript"/>
              </w:rPr>
              <w:t>UL_LB</w:t>
            </w:r>
            <w:r w:rsidRPr="00F508B8">
              <w:t xml:space="preserve"> = f</w:t>
            </w:r>
            <w:r w:rsidRPr="00F508B8">
              <w:rPr>
                <w:vertAlign w:val="subscript"/>
              </w:rPr>
              <w:t>DL_HB</w:t>
            </w:r>
          </w:p>
        </w:tc>
      </w:tr>
      <w:tr w:rsidR="000D5725" w:rsidRPr="00F508B8" w14:paraId="0CF85AA4" w14:textId="77777777" w:rsidTr="00135A41">
        <w:trPr>
          <w:trHeight w:val="115"/>
        </w:trPr>
        <w:tc>
          <w:tcPr>
            <w:tcW w:w="1864" w:type="pct"/>
            <w:shd w:val="clear" w:color="auto" w:fill="auto"/>
            <w:vAlign w:val="center"/>
          </w:tcPr>
          <w:p w14:paraId="01F2D85D" w14:textId="77777777" w:rsidR="000D5725" w:rsidRPr="00F508B8" w:rsidRDefault="000D5725" w:rsidP="00135A41">
            <w:pPr>
              <w:pStyle w:val="TAC"/>
            </w:pPr>
            <w:r w:rsidRPr="00F508B8">
              <w:t>Receiver Harmonic Mixing (HM)</w:t>
            </w:r>
          </w:p>
        </w:tc>
        <w:tc>
          <w:tcPr>
            <w:tcW w:w="971" w:type="pct"/>
            <w:shd w:val="clear" w:color="auto" w:fill="auto"/>
            <w:vAlign w:val="center"/>
          </w:tcPr>
          <w:p w14:paraId="5C630BE6" w14:textId="77777777" w:rsidR="000D5725" w:rsidRPr="00F508B8" w:rsidRDefault="000D5725" w:rsidP="00135A41">
            <w:pPr>
              <w:pStyle w:val="TAC"/>
            </w:pPr>
            <w:r w:rsidRPr="00F508B8">
              <w:t>Low band DL LO and High band UL</w:t>
            </w:r>
          </w:p>
        </w:tc>
        <w:tc>
          <w:tcPr>
            <w:tcW w:w="746" w:type="pct"/>
            <w:vAlign w:val="center"/>
          </w:tcPr>
          <w:p w14:paraId="5ECC6586" w14:textId="77777777" w:rsidR="000D5725" w:rsidRPr="00F508B8" w:rsidRDefault="000D5725" w:rsidP="00135A41">
            <w:pPr>
              <w:pStyle w:val="TAC"/>
            </w:pPr>
            <w:r w:rsidRPr="00F508B8">
              <w:t>Low band DL</w:t>
            </w:r>
          </w:p>
        </w:tc>
        <w:tc>
          <w:tcPr>
            <w:tcW w:w="1419" w:type="pct"/>
            <w:shd w:val="clear" w:color="auto" w:fill="auto"/>
            <w:vAlign w:val="center"/>
          </w:tcPr>
          <w:p w14:paraId="625FB6E5" w14:textId="4AE1E653" w:rsidR="000D5725" w:rsidRPr="00F508B8" w:rsidRDefault="000D5725" w:rsidP="00135A41">
            <w:pPr>
              <w:pStyle w:val="TAC"/>
            </w:pPr>
            <w:r w:rsidRPr="00F508B8">
              <w:t>b*f</w:t>
            </w:r>
            <w:r w:rsidRPr="00F508B8">
              <w:rPr>
                <w:vertAlign w:val="subscript"/>
              </w:rPr>
              <w:t>DL_LB</w:t>
            </w:r>
            <w:r w:rsidR="00D44BD4">
              <w:rPr>
                <w:vertAlign w:val="subscript"/>
              </w:rPr>
              <w:t xml:space="preserve"> </w:t>
            </w:r>
            <w:r w:rsidRPr="00F508B8">
              <w:t>+ c*f</w:t>
            </w:r>
            <w:r w:rsidRPr="00F508B8">
              <w:rPr>
                <w:vertAlign w:val="subscript"/>
              </w:rPr>
              <w:t>UL_HB</w:t>
            </w:r>
            <w:r w:rsidRPr="00F508B8">
              <w:t xml:space="preserve"> = f</w:t>
            </w:r>
            <w:r w:rsidRPr="00F508B8">
              <w:rPr>
                <w:vertAlign w:val="subscript"/>
              </w:rPr>
              <w:t>DL_LB</w:t>
            </w:r>
          </w:p>
        </w:tc>
      </w:tr>
      <w:tr w:rsidR="000D5725" w:rsidRPr="00F508B8" w14:paraId="3C3B5FFE" w14:textId="77777777" w:rsidTr="00135A41">
        <w:trPr>
          <w:trHeight w:val="115"/>
        </w:trPr>
        <w:tc>
          <w:tcPr>
            <w:tcW w:w="1864" w:type="pct"/>
            <w:shd w:val="clear" w:color="auto" w:fill="auto"/>
            <w:vAlign w:val="center"/>
          </w:tcPr>
          <w:p w14:paraId="2EBA0B30" w14:textId="77777777" w:rsidR="000D5725" w:rsidRPr="00F508B8" w:rsidRDefault="000D5725" w:rsidP="00135A41">
            <w:pPr>
              <w:pStyle w:val="TAC"/>
            </w:pPr>
            <w:r w:rsidRPr="00F508B8">
              <w:t>Intermodulation due to Dual uplink (IMD)</w:t>
            </w:r>
          </w:p>
        </w:tc>
        <w:tc>
          <w:tcPr>
            <w:tcW w:w="971" w:type="pct"/>
            <w:shd w:val="clear" w:color="auto" w:fill="auto"/>
            <w:vAlign w:val="center"/>
          </w:tcPr>
          <w:p w14:paraId="324C0076" w14:textId="77777777" w:rsidR="000D5725" w:rsidRPr="00F508B8" w:rsidRDefault="000D5725" w:rsidP="00135A41">
            <w:pPr>
              <w:pStyle w:val="TAC"/>
            </w:pPr>
            <w:r w:rsidRPr="00F508B8">
              <w:t>Low band UL and High band UL</w:t>
            </w:r>
          </w:p>
        </w:tc>
        <w:tc>
          <w:tcPr>
            <w:tcW w:w="746" w:type="pct"/>
            <w:vAlign w:val="center"/>
          </w:tcPr>
          <w:p w14:paraId="28BA8869" w14:textId="77777777" w:rsidR="000D5725" w:rsidRPr="00F508B8" w:rsidRDefault="000D5725" w:rsidP="00135A41">
            <w:pPr>
              <w:pStyle w:val="TAC"/>
            </w:pPr>
            <w:r w:rsidRPr="00F508B8">
              <w:t>DL</w:t>
            </w:r>
          </w:p>
        </w:tc>
        <w:tc>
          <w:tcPr>
            <w:tcW w:w="1419" w:type="pct"/>
            <w:shd w:val="clear" w:color="auto" w:fill="auto"/>
            <w:vAlign w:val="center"/>
          </w:tcPr>
          <w:p w14:paraId="170FD9F2" w14:textId="2A50BA6F" w:rsidR="000D5725" w:rsidRPr="00F508B8" w:rsidRDefault="000D5725" w:rsidP="00135A41">
            <w:pPr>
              <w:pStyle w:val="TAC"/>
              <w:rPr>
                <w:vertAlign w:val="subscript"/>
              </w:rPr>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DL_LB</w:t>
            </w:r>
          </w:p>
          <w:p w14:paraId="5628DC6C" w14:textId="77777777" w:rsidR="000D5725" w:rsidRPr="00F508B8" w:rsidRDefault="000D5725" w:rsidP="00135A41">
            <w:pPr>
              <w:pStyle w:val="TAC"/>
              <w:rPr>
                <w:vertAlign w:val="subscript"/>
              </w:rPr>
            </w:pPr>
            <w:r w:rsidRPr="00F508B8">
              <w:t>or</w:t>
            </w:r>
            <w:r w:rsidRPr="00F508B8">
              <w:rPr>
                <w:vertAlign w:val="subscript"/>
              </w:rPr>
              <w:t xml:space="preserve"> </w:t>
            </w:r>
          </w:p>
          <w:p w14:paraId="789D0E52" w14:textId="77777777" w:rsidR="000D5725" w:rsidRPr="00F508B8" w:rsidRDefault="000D5725" w:rsidP="00135A41">
            <w:pPr>
              <w:pStyle w:val="TAC"/>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 xml:space="preserve">DL_HB </w:t>
            </w:r>
          </w:p>
        </w:tc>
      </w:tr>
      <w:tr w:rsidR="000D5725" w:rsidRPr="00F508B8" w14:paraId="7E173285" w14:textId="77777777" w:rsidTr="00135A41">
        <w:trPr>
          <w:trHeight w:val="115"/>
        </w:trPr>
        <w:tc>
          <w:tcPr>
            <w:tcW w:w="1864" w:type="pct"/>
            <w:shd w:val="clear" w:color="auto" w:fill="auto"/>
            <w:vAlign w:val="center"/>
          </w:tcPr>
          <w:p w14:paraId="4CDE6505" w14:textId="77777777" w:rsidR="000D5725" w:rsidRPr="00F508B8" w:rsidRDefault="000D5725" w:rsidP="00135A41">
            <w:pPr>
              <w:pStyle w:val="TAC"/>
            </w:pPr>
            <w:r w:rsidRPr="00F508B8">
              <w:t>Cross band isolation (CBI)</w:t>
            </w:r>
          </w:p>
        </w:tc>
        <w:tc>
          <w:tcPr>
            <w:tcW w:w="971" w:type="pct"/>
            <w:shd w:val="clear" w:color="auto" w:fill="auto"/>
            <w:vAlign w:val="center"/>
          </w:tcPr>
          <w:p w14:paraId="0AD6512E" w14:textId="77777777" w:rsidR="000D5725" w:rsidRPr="00F508B8" w:rsidRDefault="000D5725" w:rsidP="00135A41">
            <w:pPr>
              <w:pStyle w:val="TAC"/>
            </w:pPr>
            <w:r w:rsidRPr="00F508B8">
              <w:t>UL on other than victim band</w:t>
            </w:r>
          </w:p>
        </w:tc>
        <w:tc>
          <w:tcPr>
            <w:tcW w:w="746" w:type="pct"/>
            <w:vAlign w:val="center"/>
          </w:tcPr>
          <w:p w14:paraId="5AF4F573" w14:textId="77777777" w:rsidR="000D5725" w:rsidRPr="00F508B8" w:rsidRDefault="000D5725" w:rsidP="00135A41">
            <w:pPr>
              <w:pStyle w:val="TAC"/>
            </w:pPr>
            <w:r w:rsidRPr="00F508B8">
              <w:t>DL</w:t>
            </w:r>
          </w:p>
        </w:tc>
        <w:tc>
          <w:tcPr>
            <w:tcW w:w="1419" w:type="pct"/>
            <w:shd w:val="clear" w:color="auto" w:fill="auto"/>
            <w:vAlign w:val="center"/>
          </w:tcPr>
          <w:p w14:paraId="02792F46" w14:textId="77777777" w:rsidR="000D5725" w:rsidRPr="00F508B8" w:rsidRDefault="000D5725" w:rsidP="00135A41">
            <w:pPr>
              <w:pStyle w:val="TAC"/>
            </w:pPr>
          </w:p>
        </w:tc>
      </w:tr>
    </w:tbl>
    <w:p w14:paraId="5AFA0AF5" w14:textId="77777777" w:rsidR="000D5725" w:rsidRPr="00F508B8" w:rsidRDefault="000D5725" w:rsidP="000D5725"/>
    <w:p w14:paraId="45834679" w14:textId="77777777" w:rsidR="000D5725" w:rsidRPr="00F508B8" w:rsidRDefault="000D5725" w:rsidP="000D5725">
      <w:r w:rsidRPr="00F508B8">
        <w:t>The exception requirements for dual uplink intermodulation apply only for a specified test frequency setting per UL configuration in TS 38.101-1 [5].</w:t>
      </w:r>
    </w:p>
    <w:p w14:paraId="58337842" w14:textId="77777777" w:rsidR="000D5725" w:rsidRPr="00F508B8" w:rsidRDefault="000D5725" w:rsidP="000D5725">
      <w:r w:rsidRPr="00F508B8">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F508B8" w:rsidRDefault="000D5725" w:rsidP="000D5725">
      <w:r w:rsidRPr="00F508B8">
        <w:t>Some terminology from the RAN4 TRs for EN-DC that is listed in clause D.2.3 are re-used here to calculate test frequency for avoiding the exceptions, namely:</w:t>
      </w:r>
    </w:p>
    <w:p w14:paraId="19980EF2" w14:textId="77777777" w:rsidR="000D5725" w:rsidRPr="00F508B8" w:rsidRDefault="000D5725" w:rsidP="00D44BD4">
      <w:pPr>
        <w:pStyle w:val="B1"/>
      </w:pPr>
      <w:r w:rsidRPr="00F508B8">
        <w:t>BW</w:t>
      </w:r>
      <w:r w:rsidRPr="00F508B8">
        <w:rPr>
          <w:vertAlign w:val="subscript"/>
        </w:rPr>
        <w:t>INT</w:t>
      </w:r>
      <w:r w:rsidRPr="00F508B8">
        <w:t>: Effective bandwidth of the interference falling into the victim band which is |a|*BW</w:t>
      </w:r>
      <w:r w:rsidRPr="00F508B8">
        <w:rPr>
          <w:vertAlign w:val="subscript"/>
        </w:rPr>
        <w:t>LB</w:t>
      </w:r>
      <w:r w:rsidRPr="00F508B8">
        <w:t>+|c|*BW</w:t>
      </w:r>
      <w:r w:rsidRPr="00F508B8">
        <w:rPr>
          <w:vertAlign w:val="subscript"/>
        </w:rPr>
        <w:t>HB</w:t>
      </w:r>
      <w:r w:rsidRPr="00F508B8">
        <w:t>, where a and c are factors from Table B.4A-1.</w:t>
      </w:r>
    </w:p>
    <w:p w14:paraId="7106D429" w14:textId="77777777" w:rsidR="000D5725" w:rsidRDefault="000D5725" w:rsidP="00D44BD4">
      <w:pPr>
        <w:pStyle w:val="B1"/>
      </w:pPr>
      <w:r w:rsidRPr="00F508B8">
        <w:t>F</w:t>
      </w:r>
      <w:r w:rsidRPr="00F508B8">
        <w:rPr>
          <w:vertAlign w:val="subscript"/>
        </w:rPr>
        <w:t>INT</w:t>
      </w:r>
      <w:r w:rsidRPr="00F508B8">
        <w:t>: Interference centre frequency within the victim band which is the offset from the frequency relation in Table B.4A-1. If |F</w:t>
      </w:r>
      <w:r w:rsidRPr="00F508B8">
        <w:rPr>
          <w:vertAlign w:val="subscript"/>
        </w:rPr>
        <w:t xml:space="preserve">INT| </w:t>
      </w:r>
      <w:r w:rsidRPr="00F508B8">
        <w:t>≥ (BW</w:t>
      </w:r>
      <w:r w:rsidRPr="00F508B8">
        <w:rPr>
          <w:vertAlign w:val="subscript"/>
        </w:rPr>
        <w:t>INT</w:t>
      </w:r>
      <w:r w:rsidRPr="00F508B8">
        <w:t>+BW</w:t>
      </w:r>
      <w:r w:rsidRPr="00F508B8">
        <w:rPr>
          <w:vertAlign w:val="subscript"/>
        </w:rPr>
        <w:t>victim</w:t>
      </w:r>
      <w:r w:rsidRPr="00F508B8">
        <w:t>)/2 the interference is not overlapping the victim carrier and exception requirements do not apply.</w:t>
      </w:r>
    </w:p>
    <w:p w14:paraId="79481943" w14:textId="5B51ED3B" w:rsidR="006060A9" w:rsidRPr="00E80F49" w:rsidRDefault="006060A9" w:rsidP="000D5725">
      <w:pPr>
        <w:pStyle w:val="Heading1"/>
      </w:pPr>
      <w:bookmarkStart w:id="441" w:name="_Toc138858425"/>
      <w:r w:rsidRPr="00E80F49">
        <w:t>B.5</w:t>
      </w:r>
      <w:r w:rsidRPr="00E80F49">
        <w:tab/>
        <w:t>Test Channel Bandwidth selection</w:t>
      </w:r>
      <w:bookmarkEnd w:id="435"/>
      <w:bookmarkEnd w:id="436"/>
      <w:bookmarkEnd w:id="437"/>
      <w:bookmarkEnd w:id="438"/>
      <w:bookmarkEnd w:id="439"/>
      <w:bookmarkEnd w:id="441"/>
    </w:p>
    <w:p w14:paraId="5DFE05C4" w14:textId="2F093C3E" w:rsidR="006060A9" w:rsidRPr="00E80F49" w:rsidRDefault="006060A9" w:rsidP="006060A9">
      <w:r w:rsidRPr="00E80F49">
        <w:t xml:space="preserve">The objective is how to verify the NR CA reference sensitivity. In intra-band E-UTRA CA reference sensitivity testing, two extreme bandwidth combinations corresponding to Lowest NRB_agg Highest NRB_agg are selected. Highest NRB_agg is selected </w:t>
      </w:r>
      <w:r w:rsidRPr="00E80F49">
        <w:rPr>
          <w:lang w:eastAsia="ja-JP"/>
        </w:rPr>
        <w:t>for inter band E-UTRA CA testing.</w:t>
      </w:r>
    </w:p>
    <w:p w14:paraId="50BE857E" w14:textId="3ABF4015" w:rsidR="006060A9" w:rsidRPr="00E80F49" w:rsidRDefault="006060A9" w:rsidP="006060A9">
      <w:r w:rsidRPr="00E80F49">
        <w:t>As a simplification the highest aggregated channel bandwidth is proposed to test NR CA reference sensitivity.</w:t>
      </w:r>
    </w:p>
    <w:p w14:paraId="3814159B" w14:textId="66DA8019" w:rsidR="006060A9" w:rsidRPr="00E80F49" w:rsidRDefault="006060A9" w:rsidP="006060A9">
      <w:r w:rsidRPr="00E80F49">
        <w:rPr>
          <w:b/>
          <w:lang w:eastAsia="ja-JP"/>
        </w:rPr>
        <w:t>Proposal 3:</w:t>
      </w:r>
      <w:r w:rsidRPr="00E80F49">
        <w:t xml:space="preserve"> Highest aggregated channel bandwidth</w:t>
      </w:r>
      <w:r w:rsidRPr="00E80F49">
        <w:rPr>
          <w:lang w:eastAsia="ja-JP"/>
        </w:rPr>
        <w:t xml:space="preserve"> combinations shall be selected for</w:t>
      </w:r>
      <w:r w:rsidRPr="00E80F49">
        <w:t xml:space="preserve"> NR CA reference sensitivity measurement. (Highest NRB_agg).</w:t>
      </w:r>
    </w:p>
    <w:p w14:paraId="758DA52F" w14:textId="77777777" w:rsidR="006060A9" w:rsidRPr="00E80F49" w:rsidRDefault="006060A9" w:rsidP="006060A9">
      <w:pPr>
        <w:pStyle w:val="Heading1"/>
      </w:pPr>
      <w:bookmarkStart w:id="442" w:name="_Toc68073943"/>
      <w:bookmarkStart w:id="443" w:name="_Toc75371805"/>
      <w:bookmarkStart w:id="444" w:name="_Toc83727873"/>
      <w:bookmarkStart w:id="445" w:name="_Toc100005974"/>
      <w:bookmarkStart w:id="446" w:name="_Toc106703522"/>
      <w:bookmarkStart w:id="447" w:name="_Toc138858426"/>
      <w:r w:rsidRPr="00E80F49">
        <w:t>B.6</w:t>
      </w:r>
      <w:r w:rsidRPr="00E80F49">
        <w:tab/>
        <w:t>Modulation selections</w:t>
      </w:r>
      <w:bookmarkEnd w:id="442"/>
      <w:bookmarkEnd w:id="443"/>
      <w:bookmarkEnd w:id="444"/>
      <w:bookmarkEnd w:id="445"/>
      <w:bookmarkEnd w:id="446"/>
      <w:bookmarkEnd w:id="447"/>
    </w:p>
    <w:p w14:paraId="56070006" w14:textId="77777777" w:rsidR="006060A9" w:rsidRPr="00E80F49" w:rsidRDefault="006060A9" w:rsidP="006060A9">
      <w:pPr>
        <w:rPr>
          <w:lang w:eastAsia="ja-JP"/>
        </w:rPr>
      </w:pPr>
      <w:r w:rsidRPr="00E80F49">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E80F49" w:rsidRDefault="006060A9" w:rsidP="006060A9">
      <w:pPr>
        <w:pStyle w:val="Heading1"/>
      </w:pPr>
      <w:bookmarkStart w:id="448" w:name="_Toc68073944"/>
      <w:bookmarkStart w:id="449" w:name="_Toc75371806"/>
      <w:bookmarkStart w:id="450" w:name="_Toc83727874"/>
      <w:bookmarkStart w:id="451" w:name="_Toc100005975"/>
      <w:bookmarkStart w:id="452" w:name="_Toc106703523"/>
      <w:bookmarkStart w:id="453" w:name="_Toc138858427"/>
      <w:r w:rsidRPr="00E80F49">
        <w:t>B.7</w:t>
      </w:r>
      <w:r w:rsidRPr="00E80F49">
        <w:tab/>
        <w:t>Examples</w:t>
      </w:r>
      <w:bookmarkEnd w:id="448"/>
      <w:bookmarkEnd w:id="449"/>
      <w:bookmarkEnd w:id="450"/>
      <w:bookmarkEnd w:id="451"/>
      <w:bookmarkEnd w:id="452"/>
      <w:bookmarkEnd w:id="453"/>
    </w:p>
    <w:p w14:paraId="2F4D9A06" w14:textId="77777777" w:rsidR="006060A9" w:rsidRPr="00E80F49" w:rsidRDefault="006060A9" w:rsidP="006060A9">
      <w:pPr>
        <w:rPr>
          <w:u w:val="single"/>
        </w:rPr>
      </w:pPr>
      <w:r w:rsidRPr="00E80F49">
        <w:rPr>
          <w:b/>
          <w:bCs/>
          <w:u w:val="single"/>
        </w:rPr>
        <w:t>Example 1</w:t>
      </w:r>
      <w:r w:rsidRPr="00E80F49">
        <w:rPr>
          <w:u w:val="single"/>
        </w:rPr>
        <w:t xml:space="preserve"> (highest CC number has an exception that can be avoided):</w:t>
      </w:r>
    </w:p>
    <w:p w14:paraId="4F1AB504" w14:textId="4CB44E70"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4E9F3651" w14:textId="022424E1" w:rsidR="006060A9" w:rsidRPr="00E80F49" w:rsidRDefault="006060A9" w:rsidP="00CF3F9A">
      <w:pPr>
        <w:overflowPunct/>
        <w:autoSpaceDE/>
        <w:autoSpaceDN/>
        <w:adjustRightInd/>
        <w:ind w:left="720"/>
        <w:textAlignment w:val="auto"/>
      </w:pPr>
      <w:r w:rsidRPr="00E80F49">
        <w:t>-</w:t>
      </w:r>
      <w:r w:rsidRPr="00E80F49">
        <w:tab/>
        <w:t>CA_X-Y has an exception if testing Low+Low freq</w:t>
      </w:r>
    </w:p>
    <w:p w14:paraId="4CF38F6D" w14:textId="1E2FB384" w:rsidR="006060A9" w:rsidRPr="00E80F49" w:rsidRDefault="006060A9" w:rsidP="00CF3F9A">
      <w:pPr>
        <w:overflowPunct/>
        <w:autoSpaceDE/>
        <w:autoSpaceDN/>
        <w:adjustRightInd/>
        <w:ind w:left="720"/>
        <w:textAlignment w:val="auto"/>
      </w:pPr>
      <w:r w:rsidRPr="00E80F49">
        <w:t>-</w:t>
      </w:r>
      <w:r w:rsidRPr="00E80F49">
        <w:tab/>
        <w:t>CA_X-Y has no exception if testing Mid+Mid freq</w:t>
      </w:r>
    </w:p>
    <w:p w14:paraId="36D225CF" w14:textId="0FBC1720"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37014E8A" w14:textId="77777777" w:rsidR="006060A9" w:rsidRPr="00E80F49" w:rsidRDefault="006060A9" w:rsidP="006060A9">
      <w:r w:rsidRPr="00E80F49">
        <w:lastRenderedPageBreak/>
        <w:t>Applicable Test cases for the example:</w:t>
      </w:r>
    </w:p>
    <w:p w14:paraId="482EE3E4" w14:textId="77777777" w:rsidR="006060A9" w:rsidRPr="00E80F49" w:rsidRDefault="006060A9" w:rsidP="006060A9">
      <w:pPr>
        <w:ind w:left="284"/>
      </w:pPr>
      <w:r w:rsidRPr="00E80F49">
        <w:t>7.3A.1 2CC non-exception/“default”</w:t>
      </w:r>
    </w:p>
    <w:p w14:paraId="49E980E9" w14:textId="77777777" w:rsidR="006060A9" w:rsidRPr="00E80F49" w:rsidRDefault="006060A9" w:rsidP="006060A9">
      <w:pPr>
        <w:ind w:left="284" w:firstLine="284"/>
      </w:pPr>
      <w:r w:rsidRPr="00E80F49">
        <w:t>Skip test (no fallback analysis required)</w:t>
      </w:r>
    </w:p>
    <w:p w14:paraId="1E0357BE" w14:textId="77777777" w:rsidR="006060A9" w:rsidRPr="00E80F49" w:rsidRDefault="006060A9" w:rsidP="006060A9">
      <w:pPr>
        <w:ind w:left="284"/>
      </w:pPr>
      <w:r w:rsidRPr="00E80F49">
        <w:t>7.3B 3CC non-exception/“default”</w:t>
      </w:r>
    </w:p>
    <w:p w14:paraId="0149D97C" w14:textId="77777777" w:rsidR="006060A9" w:rsidRPr="00E80F49" w:rsidRDefault="006060A9" w:rsidP="006060A9">
      <w:pPr>
        <w:ind w:left="284" w:firstLine="284"/>
      </w:pPr>
      <w:r w:rsidRPr="00E80F49">
        <w:t>Skip test (no fallback analysis required)</w:t>
      </w:r>
    </w:p>
    <w:p w14:paraId="09292C23" w14:textId="77777777" w:rsidR="006060A9" w:rsidRPr="00E80F49" w:rsidRDefault="006060A9" w:rsidP="006060A9">
      <w:pPr>
        <w:ind w:left="284"/>
      </w:pPr>
      <w:r w:rsidRPr="00E80F49">
        <w:t>7.3A.3 4CC non-exception/“default”</w:t>
      </w:r>
    </w:p>
    <w:p w14:paraId="0B8EF623" w14:textId="77777777" w:rsidR="006060A9" w:rsidRPr="00E80F49" w:rsidRDefault="006060A9" w:rsidP="006060A9">
      <w:pPr>
        <w:ind w:left="284" w:firstLine="284"/>
      </w:pPr>
      <w:r w:rsidRPr="00E80F49">
        <w:t>Test CA_XA-YA-ZA-RA in Mid+Mid freq in bands X and Y respectively avoiding the exception</w:t>
      </w:r>
    </w:p>
    <w:p w14:paraId="06855D45" w14:textId="77777777" w:rsidR="006060A9" w:rsidRPr="00E80F49" w:rsidRDefault="006060A9" w:rsidP="006060A9">
      <w:pPr>
        <w:ind w:left="284"/>
      </w:pPr>
      <w:r w:rsidRPr="00E80F49">
        <w:t>7.3A.1_1 2CC exception/“additional”</w:t>
      </w:r>
    </w:p>
    <w:p w14:paraId="4557D2E8" w14:textId="77777777" w:rsidR="006060A9" w:rsidRPr="00E80F49" w:rsidRDefault="006060A9" w:rsidP="006060A9">
      <w:pPr>
        <w:ind w:left="284" w:firstLine="284"/>
      </w:pPr>
      <w:r w:rsidRPr="00E80F49">
        <w:t>Test CA_X-Y in Low+Low freq</w:t>
      </w:r>
    </w:p>
    <w:p w14:paraId="5542DE44" w14:textId="77777777" w:rsidR="006060A9" w:rsidRPr="00E80F49" w:rsidRDefault="006060A9" w:rsidP="006060A9">
      <w:pPr>
        <w:rPr>
          <w:u w:val="single"/>
        </w:rPr>
      </w:pPr>
      <w:r w:rsidRPr="00E80F49">
        <w:rPr>
          <w:b/>
          <w:bCs/>
          <w:u w:val="single"/>
        </w:rPr>
        <w:t>Example 2</w:t>
      </w:r>
      <w:r w:rsidRPr="00E80F49">
        <w:rPr>
          <w:u w:val="single"/>
        </w:rPr>
        <w:t xml:space="preserve"> (highest CC number has an exception that cannot be avoided):</w:t>
      </w:r>
    </w:p>
    <w:p w14:paraId="0155BFE8" w14:textId="247B6666"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51AFDBA8" w14:textId="56A99558" w:rsidR="006060A9" w:rsidRPr="00E80F49" w:rsidRDefault="006060A9" w:rsidP="00CF3F9A">
      <w:pPr>
        <w:overflowPunct/>
        <w:autoSpaceDE/>
        <w:autoSpaceDN/>
        <w:adjustRightInd/>
        <w:ind w:left="720"/>
        <w:textAlignment w:val="auto"/>
      </w:pPr>
      <w:r w:rsidRPr="00E80F49">
        <w:t>-</w:t>
      </w:r>
      <w:r w:rsidRPr="00E80F49">
        <w:tab/>
        <w:t>CA_X-Y has an exception always (e.g. cross band isolation) with band Y being the victim</w:t>
      </w:r>
    </w:p>
    <w:p w14:paraId="628A9499" w14:textId="4BC2ED8F"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79738B58" w14:textId="77777777" w:rsidR="006060A9" w:rsidRPr="00E80F49" w:rsidRDefault="006060A9" w:rsidP="006060A9">
      <w:r w:rsidRPr="00E80F49">
        <w:t>Applicable Test cases for the example:</w:t>
      </w:r>
    </w:p>
    <w:p w14:paraId="60B5A009" w14:textId="77777777" w:rsidR="006060A9" w:rsidRPr="00E80F49" w:rsidRDefault="006060A9" w:rsidP="006060A9">
      <w:pPr>
        <w:ind w:left="284"/>
      </w:pPr>
      <w:r w:rsidRPr="00E80F49">
        <w:t>7.3A.1 2CC non-exception/“default”</w:t>
      </w:r>
    </w:p>
    <w:p w14:paraId="32C956DB" w14:textId="77777777" w:rsidR="006060A9" w:rsidRPr="00E80F49" w:rsidRDefault="006060A9" w:rsidP="006060A9">
      <w:pPr>
        <w:ind w:left="284" w:firstLine="284"/>
      </w:pPr>
      <w:r w:rsidRPr="00E80F49">
        <w:t>Skip test (no fallback analysis required)</w:t>
      </w:r>
    </w:p>
    <w:p w14:paraId="7115E460" w14:textId="77777777" w:rsidR="006060A9" w:rsidRPr="00E80F49" w:rsidRDefault="006060A9" w:rsidP="006060A9">
      <w:pPr>
        <w:ind w:left="284"/>
      </w:pPr>
      <w:r w:rsidRPr="00E80F49">
        <w:t>7.3A.2 3CC non-exception/“default”</w:t>
      </w:r>
    </w:p>
    <w:p w14:paraId="6FE72864" w14:textId="77777777" w:rsidR="006060A9" w:rsidRPr="00E80F49" w:rsidRDefault="006060A9" w:rsidP="006060A9">
      <w:pPr>
        <w:ind w:left="284" w:firstLine="284"/>
      </w:pPr>
      <w:r w:rsidRPr="00E80F49">
        <w:t>Skip test (no fallback analysis required)</w:t>
      </w:r>
    </w:p>
    <w:p w14:paraId="1205655D" w14:textId="77777777" w:rsidR="006060A9" w:rsidRPr="00E80F49" w:rsidRDefault="006060A9" w:rsidP="006060A9">
      <w:pPr>
        <w:ind w:left="284"/>
      </w:pPr>
      <w:r w:rsidRPr="00E80F49">
        <w:t>7.3A.3 4CC non-exception/“default”</w:t>
      </w:r>
    </w:p>
    <w:p w14:paraId="740E5CF3" w14:textId="77777777" w:rsidR="006060A9" w:rsidRPr="00E80F49" w:rsidRDefault="006060A9" w:rsidP="006060A9">
      <w:pPr>
        <w:ind w:left="284" w:firstLine="284"/>
      </w:pPr>
      <w:r w:rsidRPr="00E80F49">
        <w:t>Test CA_XA-YA-ZA-RA and add exception in test requirements</w:t>
      </w:r>
    </w:p>
    <w:p w14:paraId="6610D102" w14:textId="77777777" w:rsidR="006060A9" w:rsidRPr="00E80F49" w:rsidRDefault="006060A9" w:rsidP="006060A9">
      <w:pPr>
        <w:ind w:left="284" w:firstLine="284"/>
      </w:pPr>
      <w:r w:rsidRPr="00E80F49">
        <w:t>Add test points for 3CC fallback avoiding the exception CA_YA-ZA-RA</w:t>
      </w:r>
    </w:p>
    <w:p w14:paraId="2E2F27F3" w14:textId="77777777" w:rsidR="006060A9" w:rsidRPr="00E80F49" w:rsidRDefault="006060A9" w:rsidP="006060A9">
      <w:pPr>
        <w:ind w:left="284"/>
      </w:pPr>
      <w:r w:rsidRPr="00E80F49">
        <w:t>7.3A.1_1 2CC exception/“additional”</w:t>
      </w:r>
    </w:p>
    <w:p w14:paraId="621C502B" w14:textId="484AC225" w:rsidR="006060A9" w:rsidRPr="00E80F49" w:rsidRDefault="006060A9" w:rsidP="006060A9">
      <w:pPr>
        <w:ind w:left="852"/>
      </w:pPr>
      <w:r w:rsidRPr="00E80F49">
        <w:t>Test CA_X-Y</w:t>
      </w:r>
    </w:p>
    <w:p w14:paraId="733C78FB" w14:textId="1C0F589F" w:rsidR="006060A9" w:rsidRPr="00E80F49" w:rsidRDefault="006060A9" w:rsidP="006060A9">
      <w:pPr>
        <w:pStyle w:val="Heading1"/>
      </w:pPr>
      <w:bookmarkStart w:id="454" w:name="_Toc68073945"/>
      <w:bookmarkStart w:id="455" w:name="_Toc75371807"/>
      <w:bookmarkStart w:id="456" w:name="_Toc83727875"/>
      <w:bookmarkStart w:id="457" w:name="_Toc100005976"/>
      <w:bookmarkStart w:id="458" w:name="_Toc106703524"/>
      <w:bookmarkStart w:id="459" w:name="_Toc138858428"/>
      <w:r w:rsidRPr="00E80F49">
        <w:t>B.8</w:t>
      </w:r>
      <w:r w:rsidRPr="00E80F49">
        <w:tab/>
        <w:t>Current test completion status per CA configuration</w:t>
      </w:r>
      <w:bookmarkEnd w:id="454"/>
      <w:bookmarkEnd w:id="455"/>
      <w:bookmarkEnd w:id="456"/>
      <w:bookmarkEnd w:id="457"/>
      <w:bookmarkEnd w:id="458"/>
      <w:bookmarkEnd w:id="459"/>
    </w:p>
    <w:p w14:paraId="4AD9B3BF" w14:textId="4EA53BDA" w:rsidR="00D20444" w:rsidRPr="00E80F49" w:rsidRDefault="006060A9" w:rsidP="0089486E">
      <w:pPr>
        <w:rPr>
          <w:lang w:eastAsia="ja-JP"/>
        </w:rPr>
      </w:pPr>
      <w:r w:rsidRPr="00E80F49">
        <w:rPr>
          <w:lang w:eastAsia="ja-JP"/>
        </w:rPr>
        <w:t>The completion status per EN-DC configuration is documented in clause 4.3.3.1.</w:t>
      </w:r>
    </w:p>
    <w:p w14:paraId="1CD18061" w14:textId="77777777" w:rsidR="00D20444" w:rsidRPr="00E80F49" w:rsidRDefault="00D20444" w:rsidP="00D20444">
      <w:pPr>
        <w:pStyle w:val="Heading1"/>
      </w:pPr>
      <w:bookmarkStart w:id="460" w:name="_Toc100005977"/>
      <w:bookmarkStart w:id="461" w:name="_Toc106703525"/>
      <w:bookmarkStart w:id="462" w:name="_Toc138858429"/>
      <w:r w:rsidRPr="00E80F49">
        <w:t>B.9</w:t>
      </w:r>
      <w:r w:rsidRPr="00E80F49">
        <w:tab/>
        <w:t>Reference Sensitivity checklist for CA</w:t>
      </w:r>
      <w:bookmarkEnd w:id="460"/>
      <w:bookmarkEnd w:id="461"/>
      <w:bookmarkEnd w:id="462"/>
    </w:p>
    <w:p w14:paraId="2C36C27C" w14:textId="5B7F3166" w:rsidR="00D20444" w:rsidRPr="00E80F49" w:rsidRDefault="00D20444" w:rsidP="00D20444">
      <w:pPr>
        <w:rPr>
          <w:rStyle w:val="jlqj4b"/>
        </w:rPr>
      </w:pPr>
      <w:r w:rsidRPr="00E80F49">
        <w:rPr>
          <w:rStyle w:val="jlqj4b"/>
        </w:rPr>
        <w:t>The purpose of this annex is to facilitate the reference sensitivity test point analysis in TR 38.905 for NR CA configurations.</w:t>
      </w:r>
    </w:p>
    <w:p w14:paraId="4BCFE032" w14:textId="77777777" w:rsidR="00D20444" w:rsidRPr="00E80F49" w:rsidRDefault="00D20444" w:rsidP="00D20444">
      <w:pPr>
        <w:pStyle w:val="Heading2"/>
        <w:rPr>
          <w:lang w:eastAsia="ja-JP"/>
        </w:rPr>
      </w:pPr>
      <w:bookmarkStart w:id="463" w:name="_Toc100005978"/>
      <w:bookmarkStart w:id="464" w:name="_Toc106703526"/>
      <w:bookmarkStart w:id="465" w:name="_Toc138858430"/>
      <w:r w:rsidRPr="00E80F49">
        <w:rPr>
          <w:rStyle w:val="jlqj4b"/>
        </w:rPr>
        <w:t>B.9.1</w:t>
      </w:r>
      <w:r w:rsidRPr="00E80F49">
        <w:rPr>
          <w:rStyle w:val="jlqj4b"/>
        </w:rPr>
        <w:tab/>
      </w:r>
      <w:r w:rsidRPr="00E80F49">
        <w:rPr>
          <w:lang w:eastAsia="ja-JP"/>
        </w:rPr>
        <w:t>Checklist for two bands</w:t>
      </w:r>
      <w:bookmarkEnd w:id="463"/>
      <w:bookmarkEnd w:id="464"/>
      <w:bookmarkEnd w:id="465"/>
    </w:p>
    <w:p w14:paraId="00D8AD25" w14:textId="5769A60C" w:rsidR="00D20444" w:rsidRPr="00E80F49" w:rsidRDefault="00D20444" w:rsidP="0089486E">
      <w:pPr>
        <w:pStyle w:val="B1"/>
        <w:rPr>
          <w:lang w:eastAsia="ja-JP"/>
        </w:rPr>
      </w:pPr>
      <w:r w:rsidRPr="00E80F49">
        <w:rPr>
          <w:lang w:eastAsia="ja-JP"/>
        </w:rPr>
        <w:t>1)</w:t>
      </w:r>
      <w:r w:rsidRPr="00E80F49">
        <w:rPr>
          <w:lang w:eastAsia="ja-JP"/>
        </w:rPr>
        <w:tab/>
        <w:t>Check if the 2 DL band configuration has reference sensitivity exceptions in the tables listed below:</w:t>
      </w:r>
    </w:p>
    <w:p w14:paraId="137702CA" w14:textId="5E88DC83" w:rsidR="00D20444" w:rsidRPr="00E80F49" w:rsidRDefault="00D20444" w:rsidP="0089486E">
      <w:pPr>
        <w:pStyle w:val="B2"/>
        <w:rPr>
          <w:lang w:eastAsia="ja-JP"/>
        </w:rPr>
      </w:pPr>
      <w:r w:rsidRPr="00E80F49">
        <w:rPr>
          <w:lang w:eastAsia="ja-JP"/>
        </w:rPr>
        <w:t>-</w:t>
      </w:r>
      <w:r w:rsidRPr="00E80F49">
        <w:rPr>
          <w:lang w:eastAsia="ja-JP"/>
        </w:rPr>
        <w:tab/>
        <w:t>UL Harmonic Distortion (HD), as defined in TS 38.101-1 [5], Table 7.3A.4-1.</w:t>
      </w:r>
    </w:p>
    <w:p w14:paraId="57B2C883" w14:textId="616B2AF9" w:rsidR="00D20444" w:rsidRPr="00E80F49" w:rsidRDefault="00D20444" w:rsidP="0089486E">
      <w:pPr>
        <w:pStyle w:val="B2"/>
        <w:rPr>
          <w:lang w:eastAsia="ja-JP"/>
        </w:rPr>
      </w:pPr>
      <w:r w:rsidRPr="00E80F49">
        <w:rPr>
          <w:lang w:eastAsia="ja-JP"/>
        </w:rPr>
        <w:t>-</w:t>
      </w:r>
      <w:r w:rsidRPr="00E80F49">
        <w:rPr>
          <w:lang w:eastAsia="ja-JP"/>
        </w:rPr>
        <w:tab/>
        <w:t>RX Harmonic Mixing (HM), as defined in TS 38.101-1 [5], Table 7.3A.4-4 to Table 7.3A.4-4a.</w:t>
      </w:r>
    </w:p>
    <w:p w14:paraId="00C339B9" w14:textId="71F163E4" w:rsidR="00D20444" w:rsidRPr="00E80F49" w:rsidRDefault="00D20444" w:rsidP="0089486E">
      <w:pPr>
        <w:pStyle w:val="B2"/>
        <w:rPr>
          <w:lang w:eastAsia="ja-JP"/>
        </w:rPr>
      </w:pPr>
      <w:r w:rsidRPr="00E80F49">
        <w:rPr>
          <w:lang w:eastAsia="ja-JP"/>
        </w:rPr>
        <w:lastRenderedPageBreak/>
        <w:t>-</w:t>
      </w:r>
      <w:r w:rsidRPr="00E80F49">
        <w:rPr>
          <w:lang w:eastAsia="ja-JP"/>
        </w:rPr>
        <w:tab/>
        <w:t>Intermodulation Distortion (IMD), as defined in TS 38.101-1 [5], Table 7.3A.5-1 to Table 7.3A.5-1a.</w:t>
      </w:r>
    </w:p>
    <w:p w14:paraId="5C8A2E32" w14:textId="073F953E" w:rsidR="00D20444" w:rsidRPr="00E80F49" w:rsidRDefault="00D20444" w:rsidP="0089486E">
      <w:pPr>
        <w:pStyle w:val="B2"/>
        <w:rPr>
          <w:lang w:eastAsia="ja-JP"/>
        </w:rPr>
      </w:pPr>
      <w:r w:rsidRPr="00E80F49">
        <w:rPr>
          <w:lang w:eastAsia="ja-JP"/>
        </w:rPr>
        <w:t>-</w:t>
      </w:r>
      <w:r w:rsidRPr="00E80F49">
        <w:rPr>
          <w:lang w:eastAsia="ja-JP"/>
        </w:rPr>
        <w:tab/>
        <w:t>Cross Band Isolation (CBI), as defined in TS 38.101-1 [5], Table 7.3A.6-1 to Table 7.3A.6-1b.</w:t>
      </w:r>
    </w:p>
    <w:p w14:paraId="3C1B12A6" w14:textId="2E5ABDDA" w:rsidR="00D20444" w:rsidRPr="00E80F49" w:rsidRDefault="00D20444" w:rsidP="0089486E">
      <w:pPr>
        <w:pStyle w:val="B1"/>
        <w:rPr>
          <w:lang w:eastAsia="ja-JP"/>
        </w:rPr>
      </w:pPr>
      <w:r w:rsidRPr="00E80F49">
        <w:rPr>
          <w:lang w:eastAsia="ja-JP"/>
        </w:rPr>
        <w:t>2)</w:t>
      </w:r>
      <w:r w:rsidRPr="00E80F49">
        <w:rPr>
          <w:lang w:eastAsia="ja-JP"/>
        </w:rPr>
        <w:tab/>
        <w:t>If reference sensitivity exceptions are found for two bands above:</w:t>
      </w:r>
    </w:p>
    <w:p w14:paraId="2EEDBA18" w14:textId="454C39F4" w:rsidR="00D20444" w:rsidRPr="00E80F49" w:rsidRDefault="00D20444" w:rsidP="0089486E">
      <w:pPr>
        <w:pStyle w:val="B2"/>
        <w:rPr>
          <w:lang w:eastAsia="ja-JP"/>
        </w:rPr>
      </w:pPr>
      <w:r w:rsidRPr="00E80F49">
        <w:rPr>
          <w:lang w:eastAsia="ja-JP"/>
        </w:rPr>
        <w:t>-</w:t>
      </w:r>
      <w:r w:rsidRPr="00E80F49">
        <w:rPr>
          <w:lang w:eastAsia="ja-JP"/>
        </w:rPr>
        <w:tab/>
        <w:t>Add test frequencies for HD, HM and CBI to Table 4.1.3.1-6</w:t>
      </w:r>
      <w:r w:rsidR="009E013D" w:rsidRPr="009E013D">
        <w:rPr>
          <w:lang w:eastAsia="ja-JP"/>
        </w:rPr>
        <w:t>.</w:t>
      </w:r>
      <w:r w:rsidRPr="00E80F49">
        <w:rPr>
          <w:lang w:eastAsia="ja-JP"/>
        </w:rPr>
        <w:t xml:space="preserve">. </w:t>
      </w:r>
    </w:p>
    <w:p w14:paraId="1C5B96FD" w14:textId="77777777" w:rsidR="009E013D" w:rsidRDefault="009E013D" w:rsidP="009E013D">
      <w:pPr>
        <w:pStyle w:val="B1"/>
        <w:rPr>
          <w:lang w:eastAsia="ja-JP"/>
        </w:rPr>
      </w:pPr>
      <w:r w:rsidRPr="009E013D">
        <w:rPr>
          <w:lang w:eastAsia="ja-JP"/>
        </w:rPr>
        <w:t>-</w:t>
      </w:r>
      <w:r w:rsidRPr="009E013D">
        <w:rPr>
          <w:lang w:eastAsia="ja-JP"/>
        </w:rPr>
        <w:tab/>
      </w:r>
      <w:r w:rsidR="00D20444" w:rsidRPr="00E80F49">
        <w:rPr>
          <w:lang w:eastAsia="ja-JP"/>
        </w:rPr>
        <w:t>Add two band test points to test case in TS 38.521-1 [2] Table 7.3A.1_1.4.1-1.</w:t>
      </w:r>
    </w:p>
    <w:p w14:paraId="00BC1D60" w14:textId="77777777" w:rsidR="009E013D" w:rsidRDefault="009E013D" w:rsidP="009E013D">
      <w:pPr>
        <w:pStyle w:val="B1"/>
        <w:rPr>
          <w:lang w:eastAsia="ja-JP"/>
        </w:rPr>
      </w:pPr>
      <w:r>
        <w:rPr>
          <w:lang w:eastAsia="ja-JP"/>
        </w:rPr>
        <w:t>3)</w:t>
      </w:r>
      <w:r>
        <w:rPr>
          <w:lang w:eastAsia="ja-JP"/>
        </w:rPr>
        <w:tab/>
        <w:t>Add the result from the check to Table 4.1.3.1-2 for 2CC if they do not already exist.</w:t>
      </w:r>
    </w:p>
    <w:p w14:paraId="4BBFA336" w14:textId="4DAF7640" w:rsidR="009E013D" w:rsidRDefault="009E013D" w:rsidP="009E013D">
      <w:pPr>
        <w:pStyle w:val="B1"/>
        <w:rPr>
          <w:lang w:eastAsia="ja-JP"/>
        </w:rPr>
      </w:pPr>
      <w:r>
        <w:rPr>
          <w:lang w:eastAsia="ja-JP"/>
        </w:rPr>
        <w:t>-</w:t>
      </w:r>
      <w:r>
        <w:rPr>
          <w:lang w:eastAsia="ja-JP"/>
        </w:rPr>
        <w:tab/>
        <w:t>If there are no sensitivity exceptions then still add the band configuration to Table 4.1.3.1-2 with</w:t>
      </w:r>
    </w:p>
    <w:p w14:paraId="1D3E7569" w14:textId="2AD8E62F" w:rsidR="009E013D" w:rsidRDefault="009E013D" w:rsidP="009E013D">
      <w:pPr>
        <w:pStyle w:val="B1"/>
        <w:rPr>
          <w:lang w:eastAsia="ja-JP"/>
        </w:rPr>
      </w:pPr>
      <w:r>
        <w:rPr>
          <w:lang w:eastAsia="ja-JP"/>
        </w:rPr>
        <w:t>NE: (Non-exception as defined in TS 38.101-1 [5], meaning single carrier NR requirements apply).</w:t>
      </w:r>
    </w:p>
    <w:p w14:paraId="013D3C6B" w14:textId="002B06F4" w:rsidR="00D20444" w:rsidRPr="00E80F49" w:rsidRDefault="009E013D" w:rsidP="009E013D">
      <w:pPr>
        <w:pStyle w:val="B1"/>
        <w:rPr>
          <w:lang w:eastAsia="ja-JP"/>
        </w:rPr>
      </w:pPr>
      <w:r>
        <w:rPr>
          <w:lang w:eastAsia="ja-JP"/>
        </w:rPr>
        <w:t>4)</w:t>
      </w:r>
      <w:r>
        <w:rPr>
          <w:lang w:eastAsia="ja-JP"/>
        </w:rPr>
        <w:tab/>
        <w:t>Add the 2 DL band configuration in TS 38.521-1 [2] Table 7.3A.1.5-1</w:t>
      </w:r>
    </w:p>
    <w:p w14:paraId="254393BD" w14:textId="77777777" w:rsidR="00D20444" w:rsidRPr="00E80F49" w:rsidRDefault="00D20444" w:rsidP="00D20444">
      <w:pPr>
        <w:pStyle w:val="Heading2"/>
        <w:rPr>
          <w:lang w:eastAsia="ja-JP"/>
        </w:rPr>
      </w:pPr>
      <w:bookmarkStart w:id="466" w:name="_Toc100005979"/>
      <w:bookmarkStart w:id="467" w:name="_Toc106703527"/>
      <w:bookmarkStart w:id="468" w:name="_Toc138858431"/>
      <w:r w:rsidRPr="00E80F49">
        <w:rPr>
          <w:rStyle w:val="jlqj4b"/>
        </w:rPr>
        <w:t>B.9.2</w:t>
      </w:r>
      <w:r w:rsidRPr="00E80F49">
        <w:rPr>
          <w:rStyle w:val="jlqj4b"/>
        </w:rPr>
        <w:tab/>
      </w:r>
      <w:r w:rsidRPr="00E80F49">
        <w:rPr>
          <w:lang w:eastAsia="ja-JP"/>
        </w:rPr>
        <w:t>Checklist for three bands</w:t>
      </w:r>
      <w:bookmarkEnd w:id="466"/>
      <w:bookmarkEnd w:id="467"/>
      <w:bookmarkEnd w:id="468"/>
    </w:p>
    <w:p w14:paraId="2C877C59" w14:textId="127C1761" w:rsidR="00D20444" w:rsidRPr="00E80F49" w:rsidRDefault="00D20444" w:rsidP="0089486E">
      <w:pPr>
        <w:pStyle w:val="B1"/>
        <w:rPr>
          <w:lang w:eastAsia="ja-JP"/>
        </w:rPr>
      </w:pPr>
      <w:r w:rsidRPr="00E80F49">
        <w:rPr>
          <w:lang w:eastAsia="ja-JP"/>
        </w:rPr>
        <w:t>1)</w:t>
      </w:r>
      <w:r w:rsidRPr="00E80F49">
        <w:rPr>
          <w:lang w:eastAsia="ja-JP"/>
        </w:rPr>
        <w:tab/>
        <w:t>Check all three band fallback configurations in accordance to B.9.1.</w:t>
      </w:r>
    </w:p>
    <w:p w14:paraId="64BA3AA2" w14:textId="10DAA282" w:rsidR="00D20444" w:rsidRPr="00E80F49" w:rsidRDefault="00D20444" w:rsidP="0089486E">
      <w:pPr>
        <w:pStyle w:val="B1"/>
        <w:rPr>
          <w:lang w:eastAsia="ja-JP"/>
        </w:rPr>
      </w:pPr>
      <w:r w:rsidRPr="00E80F49">
        <w:rPr>
          <w:lang w:eastAsia="ja-JP"/>
        </w:rPr>
        <w:t>2)</w:t>
      </w:r>
      <w:r w:rsidRPr="00E80F49">
        <w:rPr>
          <w:lang w:eastAsia="ja-JP"/>
        </w:rPr>
        <w:tab/>
        <w:t>Check for any 3DL/2UL IMD reference sensitivity exceptions in TS 38.101-1 [5], Table 7.3A.5-2 to Table 7.3A.5-2a.</w:t>
      </w:r>
    </w:p>
    <w:p w14:paraId="5768484E" w14:textId="44D3EAA0" w:rsidR="00D20444" w:rsidRPr="00E80F49" w:rsidRDefault="00D20444" w:rsidP="0089486E">
      <w:pPr>
        <w:pStyle w:val="B1"/>
        <w:rPr>
          <w:lang w:eastAsia="ja-JP"/>
        </w:rPr>
      </w:pPr>
      <w:r w:rsidRPr="00E80F49">
        <w:rPr>
          <w:lang w:eastAsia="ja-JP"/>
        </w:rPr>
        <w:t>3)</w:t>
      </w:r>
      <w:r w:rsidRPr="00E80F49">
        <w:rPr>
          <w:lang w:eastAsia="ja-JP"/>
        </w:rPr>
        <w:tab/>
        <w:t>If exceptions are found for three bands above:</w:t>
      </w:r>
    </w:p>
    <w:p w14:paraId="248F22F0" w14:textId="08605BFD" w:rsidR="009E013D" w:rsidRDefault="00D20444" w:rsidP="009E013D">
      <w:pPr>
        <w:pStyle w:val="B2"/>
        <w:rPr>
          <w:lang w:eastAsia="ja-JP"/>
        </w:rPr>
      </w:pPr>
      <w:r w:rsidRPr="00E80F49">
        <w:rPr>
          <w:lang w:eastAsia="ja-JP"/>
        </w:rPr>
        <w:t>-</w:t>
      </w:r>
      <w:r w:rsidRPr="00E80F49">
        <w:rPr>
          <w:lang w:eastAsia="ja-JP"/>
        </w:rPr>
        <w:tab/>
        <w:t xml:space="preserve">Add three band test points to test case in TS 38.521-1 [2] Table </w:t>
      </w:r>
      <w:r w:rsidR="009E013D" w:rsidRPr="009E013D">
        <w:rPr>
          <w:lang w:eastAsia="ja-JP"/>
        </w:rPr>
        <w:t>7.3A.2_1.4.1-1</w:t>
      </w:r>
      <w:r w:rsidRPr="00E80F49">
        <w:rPr>
          <w:lang w:eastAsia="ja-JP"/>
        </w:rPr>
        <w:t>.</w:t>
      </w:r>
    </w:p>
    <w:p w14:paraId="76D319AA" w14:textId="77777777" w:rsidR="009E013D" w:rsidRDefault="009E013D" w:rsidP="009E013D">
      <w:pPr>
        <w:pStyle w:val="B2"/>
        <w:rPr>
          <w:lang w:eastAsia="ja-JP"/>
        </w:rPr>
      </w:pPr>
      <w:r>
        <w:rPr>
          <w:lang w:eastAsia="ja-JP"/>
        </w:rPr>
        <w:t>4) Add the result from the check to Table 4.1.3.1.3-3 for the three bands if they not already exist.</w:t>
      </w:r>
    </w:p>
    <w:p w14:paraId="1B8C806D" w14:textId="77777777" w:rsidR="009E013D" w:rsidRDefault="009E013D" w:rsidP="009E013D">
      <w:pPr>
        <w:pStyle w:val="B2"/>
        <w:rPr>
          <w:lang w:eastAsia="ja-JP"/>
        </w:rPr>
      </w:pPr>
      <w:r>
        <w:rPr>
          <w:lang w:eastAsia="ja-JP"/>
        </w:rPr>
        <w:t>-</w:t>
      </w:r>
      <w:r>
        <w:rPr>
          <w:lang w:eastAsia="ja-JP"/>
        </w:rPr>
        <w:tab/>
        <w:t xml:space="preserve">If there are no sensitivity exceptions then still add the band configuration to Table 4.1.3.1-3 with </w:t>
      </w:r>
    </w:p>
    <w:p w14:paraId="78279E33" w14:textId="77777777" w:rsidR="009E013D" w:rsidRDefault="009E013D" w:rsidP="009E013D">
      <w:pPr>
        <w:pStyle w:val="B2"/>
        <w:rPr>
          <w:lang w:eastAsia="ja-JP"/>
        </w:rPr>
      </w:pPr>
      <w:r>
        <w:rPr>
          <w:lang w:eastAsia="ja-JP"/>
        </w:rPr>
        <w:t>NE: (Non-exception as defined in TS 38.101-1 [5], meaning single carrier NR requirements apply).</w:t>
      </w:r>
    </w:p>
    <w:p w14:paraId="4710AE9C" w14:textId="41059FF5" w:rsidR="00D20444" w:rsidRPr="00E80F49" w:rsidRDefault="009E013D" w:rsidP="0089486E">
      <w:pPr>
        <w:pStyle w:val="B2"/>
        <w:rPr>
          <w:lang w:eastAsia="ja-JP"/>
        </w:rPr>
      </w:pPr>
      <w:r>
        <w:rPr>
          <w:lang w:eastAsia="ja-JP"/>
        </w:rPr>
        <w:t>5)</w:t>
      </w:r>
      <w:r>
        <w:rPr>
          <w:lang w:eastAsia="ja-JP"/>
        </w:rPr>
        <w:tab/>
        <w:t>Add the 3 DL band configuration in TS 38.521-1 [2] Table 7.3A.2.5-1</w:t>
      </w:r>
    </w:p>
    <w:p w14:paraId="66077634" w14:textId="77777777" w:rsidR="00D20444" w:rsidRPr="00E80F49" w:rsidRDefault="00D20444" w:rsidP="00D20444">
      <w:pPr>
        <w:pStyle w:val="Heading2"/>
        <w:rPr>
          <w:lang w:eastAsia="ja-JP"/>
        </w:rPr>
      </w:pPr>
      <w:bookmarkStart w:id="469" w:name="_Toc100005980"/>
      <w:bookmarkStart w:id="470" w:name="_Toc106703528"/>
      <w:bookmarkStart w:id="471" w:name="_Toc138858432"/>
      <w:r w:rsidRPr="00E80F49">
        <w:rPr>
          <w:rStyle w:val="jlqj4b"/>
        </w:rPr>
        <w:t>B.9.3</w:t>
      </w:r>
      <w:r w:rsidRPr="00E80F49">
        <w:rPr>
          <w:rStyle w:val="jlqj4b"/>
        </w:rPr>
        <w:tab/>
      </w:r>
      <w:r w:rsidRPr="00E80F49">
        <w:rPr>
          <w:lang w:eastAsia="ja-JP"/>
        </w:rPr>
        <w:t>Checklist for four bands and five bands</w:t>
      </w:r>
      <w:bookmarkEnd w:id="469"/>
      <w:bookmarkEnd w:id="470"/>
      <w:bookmarkEnd w:id="471"/>
    </w:p>
    <w:p w14:paraId="474E996F" w14:textId="6A6D177C" w:rsidR="00D20444" w:rsidRPr="00E80F49" w:rsidRDefault="00D20444" w:rsidP="0089486E">
      <w:pPr>
        <w:pStyle w:val="B1"/>
        <w:rPr>
          <w:lang w:eastAsia="ja-JP"/>
        </w:rPr>
      </w:pPr>
      <w:r w:rsidRPr="00E80F49">
        <w:rPr>
          <w:lang w:eastAsia="ja-JP"/>
        </w:rPr>
        <w:t>1)</w:t>
      </w:r>
      <w:r w:rsidRPr="00E80F49">
        <w:rPr>
          <w:lang w:eastAsia="ja-JP"/>
        </w:rPr>
        <w:tab/>
        <w:t>Check all two band and three band fall backs in accordance to B.9.1 and B.9.2 above.</w:t>
      </w:r>
    </w:p>
    <w:p w14:paraId="23277372" w14:textId="103AC334" w:rsidR="006060A9" w:rsidRPr="00E80F49" w:rsidRDefault="00D20444" w:rsidP="006060A9">
      <w:pPr>
        <w:spacing w:after="0"/>
      </w:pPr>
      <w:r w:rsidRPr="00E80F49">
        <w:rPr>
          <w:lang w:eastAsia="ja-JP"/>
        </w:rPr>
        <w:t>No reference sensitivity exceptions exists for four bands and five bands in TS 38.101-1 [5].</w:t>
      </w:r>
    </w:p>
    <w:p w14:paraId="3B84A4DF" w14:textId="77777777" w:rsidR="006060A9" w:rsidRPr="00E80F49" w:rsidRDefault="006060A9" w:rsidP="006060A9">
      <w:pPr>
        <w:pStyle w:val="Heading1"/>
      </w:pPr>
      <w:bookmarkStart w:id="472" w:name="_Toc68073946"/>
      <w:bookmarkStart w:id="473" w:name="_Toc75371808"/>
      <w:bookmarkStart w:id="474" w:name="_Toc83727876"/>
      <w:bookmarkStart w:id="475" w:name="_Toc100005981"/>
      <w:bookmarkStart w:id="476" w:name="_Toc106703529"/>
      <w:bookmarkStart w:id="477" w:name="_Toc138858433"/>
      <w:r w:rsidRPr="00E80F49">
        <w:t>Annex C: Principles for test point selection for FR2 NR CA reference sensitivity test cases</w:t>
      </w:r>
      <w:bookmarkEnd w:id="472"/>
      <w:bookmarkEnd w:id="473"/>
      <w:bookmarkEnd w:id="474"/>
      <w:bookmarkEnd w:id="475"/>
      <w:bookmarkEnd w:id="476"/>
      <w:bookmarkEnd w:id="477"/>
    </w:p>
    <w:p w14:paraId="5B44AC46" w14:textId="314A8D2E" w:rsidR="006060A9" w:rsidRPr="00E80F49" w:rsidRDefault="006060A9" w:rsidP="0089486E">
      <w:r w:rsidRPr="00E80F49">
        <w:t>FFS</w:t>
      </w:r>
    </w:p>
    <w:p w14:paraId="1BDE1329" w14:textId="4CDC82AF" w:rsidR="006060A9" w:rsidRPr="00E80F49" w:rsidRDefault="006060A9" w:rsidP="00CF3F9A">
      <w:pPr>
        <w:pStyle w:val="Heading1"/>
      </w:pPr>
      <w:bookmarkStart w:id="478" w:name="_Toc68073947"/>
      <w:bookmarkStart w:id="479" w:name="_Toc75371809"/>
      <w:bookmarkStart w:id="480" w:name="_Toc83727877"/>
      <w:bookmarkStart w:id="481" w:name="_Toc100005982"/>
      <w:bookmarkStart w:id="482" w:name="_Toc106703530"/>
      <w:bookmarkStart w:id="483" w:name="_Toc138858434"/>
      <w:r w:rsidRPr="00E80F49">
        <w:t>Annex D: Principles for test point selection for EN-DC reference sensitivity test cases</w:t>
      </w:r>
      <w:bookmarkEnd w:id="478"/>
      <w:bookmarkEnd w:id="479"/>
      <w:bookmarkEnd w:id="480"/>
      <w:bookmarkEnd w:id="481"/>
      <w:bookmarkEnd w:id="482"/>
      <w:bookmarkEnd w:id="483"/>
    </w:p>
    <w:p w14:paraId="3191C8F6" w14:textId="77777777" w:rsidR="006060A9" w:rsidRPr="00E80F49" w:rsidRDefault="006060A9" w:rsidP="006060A9">
      <w:pPr>
        <w:pStyle w:val="Heading1"/>
      </w:pPr>
      <w:bookmarkStart w:id="484" w:name="_Toc68073948"/>
      <w:bookmarkStart w:id="485" w:name="_Toc75371810"/>
      <w:bookmarkStart w:id="486" w:name="_Toc83727878"/>
      <w:bookmarkStart w:id="487" w:name="_Toc100005983"/>
      <w:bookmarkStart w:id="488" w:name="_Toc106703531"/>
      <w:bookmarkStart w:id="489" w:name="_Toc138858435"/>
      <w:r w:rsidRPr="00E80F49">
        <w:t>D.1</w:t>
      </w:r>
      <w:r w:rsidRPr="00E80F49">
        <w:tab/>
        <w:t>General</w:t>
      </w:r>
      <w:bookmarkEnd w:id="484"/>
      <w:bookmarkEnd w:id="485"/>
      <w:bookmarkEnd w:id="486"/>
      <w:bookmarkEnd w:id="487"/>
      <w:bookmarkEnd w:id="488"/>
      <w:bookmarkEnd w:id="489"/>
    </w:p>
    <w:p w14:paraId="40D760A1" w14:textId="241A75B2" w:rsidR="006060A9" w:rsidRPr="00E80F49" w:rsidRDefault="006060A9" w:rsidP="006060A9">
      <w:pPr>
        <w:rPr>
          <w:lang w:eastAsia="ja-JP"/>
        </w:rPr>
      </w:pPr>
      <w:r w:rsidRPr="00E80F49">
        <w:rPr>
          <w:lang w:eastAsia="ja-JP"/>
        </w:rPr>
        <w:t>The purpose of this Annex is to describe the test point selection of NR and E-UTRA carriers for RX sensitivity testing within FR1. Considering the high number of EN-DC band combinations</w:t>
      </w:r>
      <w:r w:rsidR="00CE50D5" w:rsidRPr="00E80F49">
        <w:rPr>
          <w:lang w:eastAsia="ja-JP"/>
        </w:rPr>
        <w:t>,</w:t>
      </w:r>
      <w:r w:rsidRPr="00E80F49">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E80F49" w:rsidRDefault="006060A9" w:rsidP="006060A9">
      <w:pPr>
        <w:rPr>
          <w:lang w:eastAsia="ja-JP"/>
        </w:rPr>
      </w:pPr>
      <w:r w:rsidRPr="00E80F49">
        <w:rPr>
          <w:lang w:eastAsia="ja-JP"/>
        </w:rPr>
        <w:lastRenderedPageBreak/>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E80F49" w:rsidRDefault="006060A9" w:rsidP="006060A9">
      <w:pPr>
        <w:rPr>
          <w:lang w:eastAsia="ja-JP"/>
        </w:rPr>
      </w:pPr>
      <w:r w:rsidRPr="00E80F49">
        <w:rPr>
          <w:lang w:eastAsia="ja-JP"/>
        </w:rPr>
        <w:t>When no NR or E-UTRA exception or additional requirements exist, the E-UTRA anchor is configured such that it does not interfere with NR operation (based on TS 38.101-3 [7] clause 6.1 and 7.1). The EN-DC testing is performed in E</w:t>
      </w:r>
      <w:r w:rsidRPr="00E80F49">
        <w:rPr>
          <w:lang w:eastAsia="ja-JP"/>
        </w:rPr>
        <w:noBreakHyphen/>
        <w:t xml:space="preserve">UTRA anchor-agnostic mode. </w:t>
      </w:r>
      <w:r w:rsidR="00CE50D5" w:rsidRPr="00E80F49">
        <w:rPr>
          <w:lang w:eastAsia="ja-JP"/>
        </w:rPr>
        <w:t>NR</w:t>
      </w:r>
      <w:r w:rsidRPr="00E80F49">
        <w:rPr>
          <w:lang w:eastAsia="ja-JP"/>
        </w:rPr>
        <w:t xml:space="preserve"> is tested but in SA as per TS 38.521-1 [2].</w:t>
      </w:r>
    </w:p>
    <w:p w14:paraId="101C737E" w14:textId="77777777" w:rsidR="006060A9" w:rsidRPr="00E80F49" w:rsidRDefault="006060A9" w:rsidP="006060A9">
      <w:pPr>
        <w:rPr>
          <w:lang w:eastAsia="ja-JP"/>
        </w:rPr>
      </w:pPr>
      <w:r w:rsidRPr="00E80F49">
        <w:rPr>
          <w:lang w:eastAsia="ja-JP"/>
        </w:rPr>
        <w:t>General initial conditions to be used for NR RX sensitivity testing are:</w:t>
      </w:r>
    </w:p>
    <w:p w14:paraId="2E8757FB" w14:textId="36284E6D" w:rsidR="006060A9" w:rsidRPr="00E80F49" w:rsidRDefault="006060A9" w:rsidP="006060A9">
      <w:pPr>
        <w:pStyle w:val="TH"/>
      </w:pPr>
      <w:r w:rsidRPr="00E80F49">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E80F49" w14:paraId="5502E381" w14:textId="77777777" w:rsidTr="002E5133">
        <w:tc>
          <w:tcPr>
            <w:tcW w:w="5000" w:type="pct"/>
            <w:gridSpan w:val="6"/>
            <w:shd w:val="clear" w:color="auto" w:fill="auto"/>
          </w:tcPr>
          <w:p w14:paraId="194707CC" w14:textId="77777777" w:rsidR="006060A9" w:rsidRPr="00E80F49" w:rsidRDefault="006060A9" w:rsidP="002E5133">
            <w:pPr>
              <w:pStyle w:val="TAH"/>
            </w:pPr>
            <w:r w:rsidRPr="00E80F49">
              <w:t>Initial Conditions</w:t>
            </w:r>
          </w:p>
        </w:tc>
      </w:tr>
      <w:tr w:rsidR="006060A9" w:rsidRPr="00E80F49" w14:paraId="269909D1" w14:textId="77777777" w:rsidTr="002E5133">
        <w:tc>
          <w:tcPr>
            <w:tcW w:w="3075" w:type="pct"/>
            <w:gridSpan w:val="4"/>
            <w:shd w:val="clear" w:color="auto" w:fill="auto"/>
          </w:tcPr>
          <w:p w14:paraId="6ADEAB82" w14:textId="77777777" w:rsidR="006060A9" w:rsidRPr="00E80F49" w:rsidRDefault="006060A9" w:rsidP="002E5133">
            <w:pPr>
              <w:pStyle w:val="TAL"/>
            </w:pPr>
            <w:r w:rsidRPr="00E80F49">
              <w:t>Test Environment as specified in TS 38.508-1 [5] subclause 4.1</w:t>
            </w:r>
          </w:p>
        </w:tc>
        <w:tc>
          <w:tcPr>
            <w:tcW w:w="1925" w:type="pct"/>
            <w:gridSpan w:val="2"/>
          </w:tcPr>
          <w:p w14:paraId="7B668213" w14:textId="77777777" w:rsidR="006060A9" w:rsidRPr="00E80F49" w:rsidRDefault="006060A9" w:rsidP="002E5133">
            <w:pPr>
              <w:pStyle w:val="TAL"/>
              <w:rPr>
                <w:lang w:eastAsia="zh-CN"/>
              </w:rPr>
            </w:pPr>
            <w:r w:rsidRPr="00E80F49">
              <w:t>Normal, TL/VL, TL/VH, TH/VL, TH/VH</w:t>
            </w:r>
          </w:p>
        </w:tc>
      </w:tr>
      <w:tr w:rsidR="006060A9" w:rsidRPr="00E80F49" w14:paraId="06A843E1" w14:textId="77777777" w:rsidTr="002E5133">
        <w:tc>
          <w:tcPr>
            <w:tcW w:w="3075" w:type="pct"/>
            <w:gridSpan w:val="4"/>
            <w:shd w:val="clear" w:color="auto" w:fill="auto"/>
          </w:tcPr>
          <w:p w14:paraId="581A5497" w14:textId="77777777" w:rsidR="006060A9" w:rsidRPr="00E80F49" w:rsidRDefault="006060A9" w:rsidP="002E5133">
            <w:pPr>
              <w:pStyle w:val="TAL"/>
            </w:pPr>
            <w:r w:rsidRPr="00E80F49">
              <w:t>Test Frequencies as specified in TS 38.508-1 [5] subclause 4.3.1</w:t>
            </w:r>
          </w:p>
        </w:tc>
        <w:tc>
          <w:tcPr>
            <w:tcW w:w="1925" w:type="pct"/>
            <w:gridSpan w:val="2"/>
          </w:tcPr>
          <w:p w14:paraId="052C1181" w14:textId="77777777" w:rsidR="006060A9" w:rsidRPr="00E80F49" w:rsidRDefault="006060A9" w:rsidP="002E5133">
            <w:pPr>
              <w:pStyle w:val="TAL"/>
              <w:rPr>
                <w:lang w:eastAsia="zh-CN"/>
              </w:rPr>
            </w:pPr>
            <w:r w:rsidRPr="00E80F49">
              <w:t>Low range, Mid range, High range</w:t>
            </w:r>
          </w:p>
        </w:tc>
      </w:tr>
      <w:tr w:rsidR="006060A9" w:rsidRPr="00E80F49" w14:paraId="6BAC05A3" w14:textId="77777777" w:rsidTr="002E5133">
        <w:tc>
          <w:tcPr>
            <w:tcW w:w="3075" w:type="pct"/>
            <w:gridSpan w:val="4"/>
            <w:shd w:val="clear" w:color="auto" w:fill="auto"/>
          </w:tcPr>
          <w:p w14:paraId="0040C331" w14:textId="77777777" w:rsidR="006060A9" w:rsidRPr="00E80F49" w:rsidRDefault="006060A9" w:rsidP="002E5133">
            <w:pPr>
              <w:pStyle w:val="TAL"/>
              <w:rPr>
                <w:szCs w:val="18"/>
              </w:rPr>
            </w:pPr>
            <w:r w:rsidRPr="00E80F49">
              <w:rPr>
                <w:szCs w:val="18"/>
              </w:rPr>
              <w:t>Test Channel Bandwidths as specified in TS 38.508-1 [5] subclause 4.3.1</w:t>
            </w:r>
          </w:p>
        </w:tc>
        <w:tc>
          <w:tcPr>
            <w:tcW w:w="1925" w:type="pct"/>
            <w:gridSpan w:val="2"/>
          </w:tcPr>
          <w:p w14:paraId="4F8CE7F8" w14:textId="77777777" w:rsidR="006060A9" w:rsidRPr="00E80F49" w:rsidRDefault="006060A9" w:rsidP="002E5133">
            <w:pPr>
              <w:pStyle w:val="TAL"/>
              <w:rPr>
                <w:szCs w:val="18"/>
                <w:lang w:eastAsia="zh-CN"/>
              </w:rPr>
            </w:pPr>
            <w:r w:rsidRPr="00E80F49">
              <w:rPr>
                <w:szCs w:val="18"/>
              </w:rPr>
              <w:t>Lowest, Mid, Highest</w:t>
            </w:r>
          </w:p>
        </w:tc>
      </w:tr>
      <w:tr w:rsidR="006060A9" w:rsidRPr="00E80F49" w14:paraId="0255D697" w14:textId="77777777" w:rsidTr="002E5133">
        <w:tc>
          <w:tcPr>
            <w:tcW w:w="3075" w:type="pct"/>
            <w:gridSpan w:val="4"/>
            <w:shd w:val="clear" w:color="auto" w:fill="auto"/>
          </w:tcPr>
          <w:p w14:paraId="41611FB2"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1925" w:type="pct"/>
            <w:gridSpan w:val="2"/>
          </w:tcPr>
          <w:p w14:paraId="4609D5A4"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 xml:space="preserve">Lowest supported SCS per test channel BW </w:t>
            </w:r>
          </w:p>
        </w:tc>
      </w:tr>
      <w:tr w:rsidR="006060A9" w:rsidRPr="00E80F49" w14:paraId="1168B3F9" w14:textId="77777777" w:rsidTr="002E5133">
        <w:tc>
          <w:tcPr>
            <w:tcW w:w="5000" w:type="pct"/>
            <w:gridSpan w:val="6"/>
            <w:shd w:val="clear" w:color="auto" w:fill="auto"/>
          </w:tcPr>
          <w:p w14:paraId="32160273" w14:textId="77777777" w:rsidR="006060A9" w:rsidRPr="00E80F49" w:rsidRDefault="006060A9" w:rsidP="002E5133">
            <w:pPr>
              <w:pStyle w:val="TAH"/>
            </w:pPr>
            <w:r w:rsidRPr="00E80F49">
              <w:t>Test Parameters</w:t>
            </w:r>
          </w:p>
        </w:tc>
      </w:tr>
      <w:tr w:rsidR="006060A9" w:rsidRPr="00E80F49" w14:paraId="7BDEFFB9" w14:textId="77777777" w:rsidTr="002E5133">
        <w:tc>
          <w:tcPr>
            <w:tcW w:w="486" w:type="pct"/>
            <w:shd w:val="clear" w:color="auto" w:fill="auto"/>
          </w:tcPr>
          <w:p w14:paraId="78CD18CB" w14:textId="77777777" w:rsidR="006060A9" w:rsidRPr="00E80F49" w:rsidRDefault="006060A9" w:rsidP="002E5133">
            <w:pPr>
              <w:pStyle w:val="TAH"/>
              <w:rPr>
                <w:lang w:eastAsia="zh-CN"/>
              </w:rPr>
            </w:pPr>
            <w:r w:rsidRPr="00E80F49">
              <w:rPr>
                <w:lang w:eastAsia="zh-CN"/>
              </w:rPr>
              <w:t>Test ID</w:t>
            </w:r>
          </w:p>
        </w:tc>
        <w:tc>
          <w:tcPr>
            <w:tcW w:w="1798" w:type="pct"/>
            <w:gridSpan w:val="2"/>
            <w:shd w:val="clear" w:color="auto" w:fill="auto"/>
          </w:tcPr>
          <w:p w14:paraId="6F3D0C91" w14:textId="77777777" w:rsidR="006060A9" w:rsidRPr="00E80F49" w:rsidRDefault="006060A9" w:rsidP="002E5133">
            <w:pPr>
              <w:pStyle w:val="TAH"/>
            </w:pPr>
            <w:r w:rsidRPr="00E80F49">
              <w:t>Downlink Configuration</w:t>
            </w:r>
          </w:p>
        </w:tc>
        <w:tc>
          <w:tcPr>
            <w:tcW w:w="2716" w:type="pct"/>
            <w:gridSpan w:val="3"/>
          </w:tcPr>
          <w:p w14:paraId="14181B60" w14:textId="77777777" w:rsidR="006060A9" w:rsidRPr="00E80F49" w:rsidRDefault="006060A9" w:rsidP="002E5133">
            <w:pPr>
              <w:pStyle w:val="TAH"/>
              <w:rPr>
                <w:lang w:eastAsia="zh-CN"/>
              </w:rPr>
            </w:pPr>
            <w:r w:rsidRPr="00E80F49">
              <w:t>Uplink Configuration</w:t>
            </w:r>
          </w:p>
        </w:tc>
      </w:tr>
      <w:tr w:rsidR="006060A9" w:rsidRPr="00E80F49" w14:paraId="087C7325" w14:textId="77777777" w:rsidTr="002E5133">
        <w:tc>
          <w:tcPr>
            <w:tcW w:w="486" w:type="pct"/>
            <w:shd w:val="clear" w:color="auto" w:fill="auto"/>
          </w:tcPr>
          <w:p w14:paraId="350551D8" w14:textId="77777777" w:rsidR="006060A9" w:rsidRPr="00E80F49" w:rsidRDefault="006060A9" w:rsidP="002E5133">
            <w:pPr>
              <w:pStyle w:val="TAH"/>
              <w:rPr>
                <w:lang w:eastAsia="zh-CN"/>
              </w:rPr>
            </w:pPr>
          </w:p>
        </w:tc>
        <w:tc>
          <w:tcPr>
            <w:tcW w:w="863" w:type="pct"/>
            <w:shd w:val="clear" w:color="auto" w:fill="auto"/>
          </w:tcPr>
          <w:p w14:paraId="2821AC34" w14:textId="77777777" w:rsidR="006060A9" w:rsidRPr="00E80F49" w:rsidRDefault="006060A9" w:rsidP="002E5133">
            <w:pPr>
              <w:pStyle w:val="TAH"/>
            </w:pPr>
            <w:r w:rsidRPr="00E80F49">
              <w:rPr>
                <w:lang w:eastAsia="zh-CN"/>
              </w:rPr>
              <w:t>Modulation</w:t>
            </w:r>
          </w:p>
        </w:tc>
        <w:tc>
          <w:tcPr>
            <w:tcW w:w="935" w:type="pct"/>
            <w:shd w:val="clear" w:color="auto" w:fill="auto"/>
          </w:tcPr>
          <w:p w14:paraId="2ED80D79" w14:textId="77777777" w:rsidR="006060A9" w:rsidRPr="00E80F49" w:rsidRDefault="006060A9" w:rsidP="002E5133">
            <w:pPr>
              <w:pStyle w:val="TAH"/>
            </w:pPr>
            <w:r w:rsidRPr="00E80F49">
              <w:rPr>
                <w:lang w:eastAsia="zh-CN"/>
              </w:rPr>
              <w:t>RB allocation</w:t>
            </w:r>
          </w:p>
        </w:tc>
        <w:tc>
          <w:tcPr>
            <w:tcW w:w="1078" w:type="pct"/>
            <w:gridSpan w:val="2"/>
          </w:tcPr>
          <w:p w14:paraId="3189B8D8" w14:textId="77777777" w:rsidR="006060A9" w:rsidRPr="00E80F49" w:rsidRDefault="006060A9" w:rsidP="002E5133">
            <w:pPr>
              <w:pStyle w:val="TAH"/>
              <w:rPr>
                <w:lang w:eastAsia="zh-CN"/>
              </w:rPr>
            </w:pPr>
            <w:r w:rsidRPr="00E80F49">
              <w:rPr>
                <w:lang w:eastAsia="zh-CN"/>
              </w:rPr>
              <w:t>Modulation</w:t>
            </w:r>
          </w:p>
        </w:tc>
        <w:tc>
          <w:tcPr>
            <w:tcW w:w="1637" w:type="pct"/>
            <w:shd w:val="clear" w:color="auto" w:fill="auto"/>
          </w:tcPr>
          <w:p w14:paraId="0B8500CD" w14:textId="77777777" w:rsidR="006060A9" w:rsidRPr="00E80F49" w:rsidRDefault="006060A9" w:rsidP="002E5133">
            <w:pPr>
              <w:pStyle w:val="TAH"/>
              <w:rPr>
                <w:lang w:eastAsia="zh-CN"/>
              </w:rPr>
            </w:pPr>
            <w:r w:rsidRPr="00E80F49">
              <w:rPr>
                <w:lang w:eastAsia="zh-CN"/>
              </w:rPr>
              <w:t>RB allocation</w:t>
            </w:r>
          </w:p>
        </w:tc>
      </w:tr>
      <w:tr w:rsidR="006060A9" w:rsidRPr="00E80F49" w14:paraId="78B611CD" w14:textId="77777777" w:rsidTr="002E5133">
        <w:trPr>
          <w:trHeight w:val="115"/>
        </w:trPr>
        <w:tc>
          <w:tcPr>
            <w:tcW w:w="486" w:type="pct"/>
            <w:shd w:val="clear" w:color="auto" w:fill="auto"/>
            <w:vAlign w:val="center"/>
          </w:tcPr>
          <w:p w14:paraId="295A0E89" w14:textId="77777777" w:rsidR="006060A9" w:rsidRPr="00E80F49" w:rsidRDefault="006060A9" w:rsidP="002E5133">
            <w:pPr>
              <w:pStyle w:val="TAC"/>
              <w:rPr>
                <w:lang w:eastAsia="zh-CN"/>
              </w:rPr>
            </w:pPr>
            <w:r w:rsidRPr="00E80F49">
              <w:t>1</w:t>
            </w:r>
          </w:p>
        </w:tc>
        <w:tc>
          <w:tcPr>
            <w:tcW w:w="863" w:type="pct"/>
            <w:shd w:val="clear" w:color="auto" w:fill="auto"/>
            <w:vAlign w:val="center"/>
          </w:tcPr>
          <w:p w14:paraId="7EEC6B2B" w14:textId="77777777" w:rsidR="006060A9" w:rsidRPr="00E80F49" w:rsidRDefault="006060A9" w:rsidP="002E5133">
            <w:pPr>
              <w:pStyle w:val="TAC"/>
            </w:pPr>
            <w:r w:rsidRPr="00E80F49">
              <w:t>CP-OFDM QPSK</w:t>
            </w:r>
          </w:p>
        </w:tc>
        <w:tc>
          <w:tcPr>
            <w:tcW w:w="935" w:type="pct"/>
            <w:shd w:val="clear" w:color="auto" w:fill="auto"/>
            <w:vAlign w:val="center"/>
          </w:tcPr>
          <w:p w14:paraId="4ED842D0" w14:textId="77777777" w:rsidR="006060A9" w:rsidRPr="00E80F49" w:rsidRDefault="006060A9" w:rsidP="002E5133">
            <w:pPr>
              <w:pStyle w:val="TAC"/>
            </w:pPr>
            <w:r w:rsidRPr="00E80F49">
              <w:t>Full RB (Note 1)</w:t>
            </w:r>
          </w:p>
        </w:tc>
        <w:tc>
          <w:tcPr>
            <w:tcW w:w="1078" w:type="pct"/>
            <w:gridSpan w:val="2"/>
            <w:vAlign w:val="center"/>
          </w:tcPr>
          <w:p w14:paraId="5987F882" w14:textId="77777777" w:rsidR="006060A9" w:rsidRPr="00E80F49" w:rsidRDefault="006060A9" w:rsidP="002E5133">
            <w:pPr>
              <w:pStyle w:val="TAC"/>
            </w:pPr>
            <w:r w:rsidRPr="00E80F49">
              <w:t>DFT-s-OFDM QPSK</w:t>
            </w:r>
          </w:p>
        </w:tc>
        <w:tc>
          <w:tcPr>
            <w:tcW w:w="1637" w:type="pct"/>
            <w:shd w:val="clear" w:color="auto" w:fill="auto"/>
            <w:vAlign w:val="center"/>
          </w:tcPr>
          <w:p w14:paraId="50556FFD" w14:textId="77777777" w:rsidR="006060A9" w:rsidRPr="00E80F49" w:rsidRDefault="006060A9" w:rsidP="002E5133">
            <w:pPr>
              <w:pStyle w:val="TAC"/>
            </w:pPr>
            <w:r w:rsidRPr="00E80F49">
              <w:t>REFERENCE SENSITIVITY (Note 2)</w:t>
            </w:r>
          </w:p>
        </w:tc>
      </w:tr>
    </w:tbl>
    <w:p w14:paraId="7BD5DDF4" w14:textId="77777777" w:rsidR="006060A9" w:rsidRPr="00E80F49" w:rsidRDefault="006060A9" w:rsidP="006060A9"/>
    <w:p w14:paraId="56B0DCD7" w14:textId="77777777" w:rsidR="006060A9" w:rsidRPr="00E80F49" w:rsidRDefault="006060A9" w:rsidP="006060A9">
      <w:pPr>
        <w:pStyle w:val="Heading1"/>
      </w:pPr>
      <w:bookmarkStart w:id="490" w:name="_Toc68073949"/>
      <w:bookmarkStart w:id="491" w:name="_Toc75371811"/>
      <w:bookmarkStart w:id="492" w:name="_Toc83727879"/>
      <w:bookmarkStart w:id="493" w:name="_Toc100005984"/>
      <w:bookmarkStart w:id="494" w:name="_Toc106703532"/>
      <w:bookmarkStart w:id="495" w:name="_Toc138858436"/>
      <w:r w:rsidRPr="00E80F49">
        <w:t>D.2</w:t>
      </w:r>
      <w:r w:rsidRPr="00E80F49">
        <w:tab/>
        <w:t>Requirements</w:t>
      </w:r>
      <w:bookmarkEnd w:id="490"/>
      <w:bookmarkEnd w:id="491"/>
      <w:bookmarkEnd w:id="492"/>
      <w:bookmarkEnd w:id="493"/>
      <w:bookmarkEnd w:id="494"/>
      <w:bookmarkEnd w:id="495"/>
    </w:p>
    <w:p w14:paraId="5A15000B" w14:textId="77777777" w:rsidR="006060A9" w:rsidRPr="00E80F49" w:rsidRDefault="006060A9" w:rsidP="006060A9">
      <w:pPr>
        <w:pStyle w:val="Heading2"/>
      </w:pPr>
      <w:bookmarkStart w:id="496" w:name="_Hlk63087402"/>
      <w:bookmarkStart w:id="497" w:name="_Toc68073950"/>
      <w:bookmarkStart w:id="498" w:name="_Toc75371812"/>
      <w:bookmarkStart w:id="499" w:name="_Toc83727880"/>
      <w:bookmarkStart w:id="500" w:name="_Toc100005985"/>
      <w:bookmarkStart w:id="501" w:name="_Toc106703533"/>
      <w:bookmarkStart w:id="502" w:name="_Toc138858437"/>
      <w:r w:rsidRPr="00E80F49">
        <w:t>D.2.1</w:t>
      </w:r>
      <w:bookmarkEnd w:id="496"/>
      <w:r w:rsidRPr="00E80F49">
        <w:tab/>
        <w:t>Defined EN-DC configurations</w:t>
      </w:r>
      <w:bookmarkEnd w:id="497"/>
      <w:bookmarkEnd w:id="498"/>
      <w:bookmarkEnd w:id="499"/>
      <w:bookmarkEnd w:id="500"/>
      <w:bookmarkEnd w:id="501"/>
      <w:bookmarkEnd w:id="502"/>
    </w:p>
    <w:p w14:paraId="72AF7AF6" w14:textId="77777777" w:rsidR="006060A9" w:rsidRPr="00E80F49" w:rsidRDefault="006060A9" w:rsidP="006060A9">
      <w:r w:rsidRPr="00E80F49">
        <w:rPr>
          <w:lang w:eastAsia="ja-JP"/>
        </w:rPr>
        <w:t>Downlink EN-DC configurations in 38.101-3 V16.5.0 clause 5.5B are</w:t>
      </w:r>
      <w:r w:rsidRPr="00E80F49">
        <w:t>:</w:t>
      </w:r>
      <w:r w:rsidRPr="00E80F49">
        <w:br/>
      </w:r>
      <w:r w:rsidRPr="00E80F49">
        <w:rPr>
          <w:lang w:eastAsia="ja-JP"/>
        </w:rPr>
        <w:t>Currently defined downlink EN-DC configurations in 38.101-3 [7] V16.6.0 clause 5.5B are</w:t>
      </w:r>
      <w:r w:rsidRPr="00E80F49">
        <w:t>:</w:t>
      </w:r>
    </w:p>
    <w:p w14:paraId="510D2ED2" w14:textId="54E2DA0E" w:rsidR="006060A9" w:rsidRPr="00E80F49" w:rsidRDefault="006060A9" w:rsidP="00605797">
      <w:pPr>
        <w:pStyle w:val="B1"/>
      </w:pPr>
      <w:r w:rsidRPr="00E80F49">
        <w:t>-</w:t>
      </w:r>
      <w:r w:rsidRPr="00E80F49">
        <w:tab/>
        <w:t xml:space="preserve">Intra-band contiguous EN-DC configurations within a single band includes max 2 NR CCs and max 3 E-UTRA </w:t>
      </w:r>
      <w:r w:rsidRPr="00E80F49">
        <w:rPr>
          <w:lang w:eastAsia="ja-JP"/>
        </w:rPr>
        <w:t>CC, but in total max 4 CCs.</w:t>
      </w:r>
    </w:p>
    <w:p w14:paraId="01CA0715" w14:textId="00E1FDAF" w:rsidR="006060A9" w:rsidRPr="00E80F49" w:rsidRDefault="006060A9" w:rsidP="00605797">
      <w:pPr>
        <w:pStyle w:val="B1"/>
      </w:pPr>
      <w:r w:rsidRPr="00E80F49">
        <w:t>-</w:t>
      </w:r>
      <w:r w:rsidRPr="00E80F49">
        <w:tab/>
        <w:t>Intra-band non-contiguous EN-DC configurations within a single band does not include NR CA (max 1NR CC), only E-UTRA CA (max 3 E-UTRA CC)</w:t>
      </w:r>
    </w:p>
    <w:p w14:paraId="3E7E6D79" w14:textId="0DFE82D4" w:rsidR="006060A9" w:rsidRPr="00E80F49" w:rsidRDefault="006060A9" w:rsidP="00605797">
      <w:pPr>
        <w:pStyle w:val="B1"/>
      </w:pPr>
      <w:r w:rsidRPr="00E80F49">
        <w:t>-</w:t>
      </w:r>
      <w:r w:rsidRPr="00E80F49">
        <w:tab/>
        <w:t>Inter-band EN-DC configurations include up to 6 bands and 8 CCs but for NR the maximum is:</w:t>
      </w:r>
    </w:p>
    <w:p w14:paraId="133A8152" w14:textId="00B57F52" w:rsidR="006060A9" w:rsidRPr="00E80F49" w:rsidRDefault="006060A9" w:rsidP="00605797">
      <w:pPr>
        <w:pStyle w:val="B2"/>
      </w:pPr>
      <w:r w:rsidRPr="00E80F49">
        <w:t>-</w:t>
      </w:r>
      <w:r w:rsidRPr="00E80F49">
        <w:tab/>
        <w:t>2 NR CCs in 1 band (nXC or nX(2A))</w:t>
      </w:r>
    </w:p>
    <w:p w14:paraId="467FE069" w14:textId="5BE43042" w:rsidR="006060A9" w:rsidRPr="00E80F49" w:rsidRDefault="006060A9" w:rsidP="00605797">
      <w:pPr>
        <w:pStyle w:val="B2"/>
      </w:pPr>
      <w:r w:rsidRPr="00E80F49">
        <w:t>-</w:t>
      </w:r>
      <w:r w:rsidRPr="00E80F49">
        <w:tab/>
        <w:t>4 NR CCs in 2 bands (nXA-nYA, nXA-nYC, nXA-nY(2A), nX(2A)-nY(2A))</w:t>
      </w:r>
    </w:p>
    <w:p w14:paraId="32D0E9C5" w14:textId="61B3580B" w:rsidR="006060A9" w:rsidRPr="00E80F49" w:rsidRDefault="006060A9" w:rsidP="00605797">
      <w:pPr>
        <w:pStyle w:val="B1"/>
      </w:pPr>
      <w:r w:rsidRPr="00E80F49">
        <w:t>-</w:t>
      </w:r>
      <w:r w:rsidRPr="00E80F49">
        <w:tab/>
        <w:t>Combinations of intra-band contiguous EN-DC + inter-band E-UTRA/NR CA.</w:t>
      </w:r>
    </w:p>
    <w:p w14:paraId="13A50B4D" w14:textId="4C3088B9" w:rsidR="006060A9" w:rsidRPr="00E80F49" w:rsidRDefault="006060A9" w:rsidP="00605797">
      <w:pPr>
        <w:pStyle w:val="B1"/>
      </w:pPr>
      <w:r w:rsidRPr="00E80F49">
        <w:t>-</w:t>
      </w:r>
      <w:r w:rsidRPr="00E80F49">
        <w:tab/>
        <w:t>Combinations of intra-band non-contiguous EN-DC + inter-band E-UTRA/NR CA.</w:t>
      </w:r>
    </w:p>
    <w:p w14:paraId="3DAF4F8E" w14:textId="77777777" w:rsidR="006060A9" w:rsidRPr="00E80F49" w:rsidRDefault="006060A9" w:rsidP="006060A9">
      <w:r w:rsidRPr="00E80F49">
        <w:t xml:space="preserve">Currently defined uplink EN-DC configurations in TS 38.101-3 [7] </w:t>
      </w:r>
      <w:r w:rsidRPr="00E80F49">
        <w:rPr>
          <w:lang w:eastAsia="ja-JP"/>
        </w:rPr>
        <w:t>V16.6.0 clause 5.5B are</w:t>
      </w:r>
      <w:r w:rsidRPr="00E80F49">
        <w:t>:</w:t>
      </w:r>
    </w:p>
    <w:p w14:paraId="098BD87A" w14:textId="50522D8B" w:rsidR="006060A9" w:rsidRPr="00E80F49" w:rsidRDefault="006060A9" w:rsidP="00605797">
      <w:pPr>
        <w:pStyle w:val="B1"/>
      </w:pPr>
      <w:r w:rsidRPr="00E80F49">
        <w:t>-</w:t>
      </w:r>
      <w:r w:rsidRPr="00E80F49">
        <w:tab/>
        <w:t>The UL configuration contains at least 1 E-UTRA CC and 1 NR CC, meaning 2 UL CC.</w:t>
      </w:r>
    </w:p>
    <w:p w14:paraId="54FC6449" w14:textId="58A6B879" w:rsidR="006060A9" w:rsidRPr="00E80F49" w:rsidRDefault="006060A9" w:rsidP="00605797">
      <w:pPr>
        <w:pStyle w:val="B1"/>
      </w:pPr>
      <w:r w:rsidRPr="00E80F49">
        <w:t>-</w:t>
      </w:r>
      <w:r w:rsidRPr="00E80F49">
        <w:tab/>
        <w:t>3 UL CC configurations are also defined only with intra-band contiguous CA on either E-UTRA or NR (DC_XA-nYC or DC_XC-nYA).</w:t>
      </w:r>
    </w:p>
    <w:p w14:paraId="71A0258D" w14:textId="77777777" w:rsidR="006060A9" w:rsidRPr="00E80F49" w:rsidRDefault="006060A9" w:rsidP="006060A9">
      <w:pPr>
        <w:pStyle w:val="Heading2"/>
      </w:pPr>
      <w:bookmarkStart w:id="503" w:name="_Toc68073951"/>
      <w:bookmarkStart w:id="504" w:name="_Toc75371813"/>
      <w:bookmarkStart w:id="505" w:name="_Toc83727881"/>
      <w:bookmarkStart w:id="506" w:name="_Toc100005986"/>
      <w:bookmarkStart w:id="507" w:name="_Toc106703534"/>
      <w:bookmarkStart w:id="508" w:name="_Toc138858438"/>
      <w:r w:rsidRPr="00E80F49">
        <w:t>D.2.2</w:t>
      </w:r>
      <w:r w:rsidRPr="00E80F49">
        <w:tab/>
        <w:t>Definition of exception requirements</w:t>
      </w:r>
      <w:bookmarkEnd w:id="503"/>
      <w:bookmarkEnd w:id="504"/>
      <w:bookmarkEnd w:id="505"/>
      <w:bookmarkEnd w:id="506"/>
      <w:bookmarkEnd w:id="507"/>
      <w:bookmarkEnd w:id="508"/>
    </w:p>
    <w:p w14:paraId="27CD74AE" w14:textId="77777777" w:rsidR="006060A9" w:rsidRPr="00E80F49" w:rsidRDefault="006060A9" w:rsidP="006060A9">
      <w:r w:rsidRPr="00E80F49">
        <w:t>Before going into the test case details, the term “exception” needs to be clarified since it is different for EN-DC compared to SA. We can have the following situations:</w:t>
      </w:r>
    </w:p>
    <w:p w14:paraId="100204C4" w14:textId="155ABB5B" w:rsidR="006060A9" w:rsidRPr="00E80F49" w:rsidRDefault="006060A9" w:rsidP="00605797">
      <w:pPr>
        <w:pStyle w:val="B1"/>
      </w:pPr>
      <w:r w:rsidRPr="00E80F49">
        <w:t>1.</w:t>
      </w:r>
      <w:r w:rsidRPr="00E80F49">
        <w:tab/>
        <w:t>EN-DC config without exception</w:t>
      </w:r>
    </w:p>
    <w:p w14:paraId="42A1B303" w14:textId="58360F71" w:rsidR="006060A9" w:rsidRPr="00E80F49" w:rsidRDefault="006060A9" w:rsidP="00605797">
      <w:pPr>
        <w:pStyle w:val="B2"/>
      </w:pPr>
      <w:r w:rsidRPr="00E80F49">
        <w:t>a.</w:t>
      </w:r>
      <w:r w:rsidRPr="00E80F49">
        <w:tab/>
        <w:t>Anchor agnostic, only need to be tested for UE not supporting SA</w:t>
      </w:r>
    </w:p>
    <w:p w14:paraId="505D579A" w14:textId="4E9EEBFC" w:rsidR="006060A9" w:rsidRPr="00E80F49" w:rsidRDefault="006060A9" w:rsidP="00605797">
      <w:pPr>
        <w:pStyle w:val="B1"/>
      </w:pPr>
      <w:r w:rsidRPr="00E80F49">
        <w:lastRenderedPageBreak/>
        <w:t>2.</w:t>
      </w:r>
      <w:r w:rsidRPr="00E80F49">
        <w:tab/>
        <w:t>EN-DC config with exception when the exception applies</w:t>
      </w:r>
    </w:p>
    <w:p w14:paraId="361E6D62" w14:textId="4FE3697C" w:rsidR="006060A9" w:rsidRPr="00E80F49" w:rsidRDefault="006060A9" w:rsidP="00605797">
      <w:pPr>
        <w:pStyle w:val="B2"/>
      </w:pPr>
      <w:r w:rsidRPr="00E80F49">
        <w:t>b.</w:t>
      </w:r>
      <w:r w:rsidRPr="00E80F49">
        <w:tab/>
        <w:t>Need to be tested for all EN-DC UEs</w:t>
      </w:r>
    </w:p>
    <w:p w14:paraId="4857292F" w14:textId="4C1F8DFE" w:rsidR="006060A9" w:rsidRPr="00E80F49" w:rsidRDefault="006060A9" w:rsidP="00605797">
      <w:pPr>
        <w:pStyle w:val="B1"/>
      </w:pPr>
      <w:r w:rsidRPr="00E80F49">
        <w:t>3.</w:t>
      </w:r>
      <w:r w:rsidRPr="00E80F49">
        <w:tab/>
        <w:t>EN-DC config with exception when the exception does not apply (single carrier requirement applies)</w:t>
      </w:r>
    </w:p>
    <w:p w14:paraId="52D3CF15" w14:textId="347DB136" w:rsidR="006060A9" w:rsidRPr="00E80F49" w:rsidRDefault="006060A9" w:rsidP="00605797">
      <w:pPr>
        <w:pStyle w:val="B2"/>
      </w:pPr>
      <w:r w:rsidRPr="00E80F49">
        <w:t>c.</w:t>
      </w:r>
      <w:r w:rsidRPr="00E80F49">
        <w:tab/>
        <w:t>Need to be tested for some exception types. Which exception types that need to this test coverage is defined in clause D.2.</w:t>
      </w:r>
      <w:r w:rsidR="00CE50D5" w:rsidRPr="00E80F49">
        <w:t>10</w:t>
      </w:r>
      <w:r w:rsidRPr="00E80F49">
        <w:t>.3.</w:t>
      </w:r>
    </w:p>
    <w:p w14:paraId="22BC3EC2" w14:textId="231C9DFE" w:rsidR="006060A9" w:rsidRPr="00E80F49" w:rsidRDefault="006060A9" w:rsidP="00605797">
      <w:pPr>
        <w:pStyle w:val="B2"/>
      </w:pPr>
      <w:r w:rsidRPr="00E80F49">
        <w:t>d.</w:t>
      </w:r>
      <w:r w:rsidRPr="00E80F49">
        <w:tab/>
        <w:t>In some cases, it is not possible to avoid the exception.</w:t>
      </w:r>
    </w:p>
    <w:p w14:paraId="317E9B2A" w14:textId="12C143CC" w:rsidR="006060A9" w:rsidRPr="00E80F49" w:rsidRDefault="006060A9" w:rsidP="00605797">
      <w:pPr>
        <w:pStyle w:val="B2"/>
      </w:pPr>
      <w:r w:rsidRPr="00E80F49">
        <w:t>e.</w:t>
      </w:r>
      <w:r w:rsidRPr="00E80F49">
        <w:tab/>
        <w:t>Anchor agnostic approach shall not be followed. It is important that E-UTRA aggressor is active to test performance when the interferer falls outside of the victim carrier</w:t>
      </w:r>
    </w:p>
    <w:p w14:paraId="61135932" w14:textId="77777777" w:rsidR="006060A9" w:rsidRPr="00E80F49" w:rsidRDefault="006060A9" w:rsidP="006060A9">
      <w:pPr>
        <w:pStyle w:val="Heading2"/>
      </w:pPr>
      <w:bookmarkStart w:id="509" w:name="_Hlk63085735"/>
      <w:bookmarkStart w:id="510" w:name="_Toc68073952"/>
      <w:bookmarkStart w:id="511" w:name="_Toc75371814"/>
      <w:bookmarkStart w:id="512" w:name="_Toc83727882"/>
      <w:bookmarkStart w:id="513" w:name="_Toc100005987"/>
      <w:bookmarkStart w:id="514" w:name="_Toc106703535"/>
      <w:bookmarkStart w:id="515" w:name="_Toc138858439"/>
      <w:r w:rsidRPr="00E80F49">
        <w:t>D.2.3</w:t>
      </w:r>
      <w:bookmarkEnd w:id="509"/>
      <w:r w:rsidRPr="00E80F49">
        <w:tab/>
        <w:t>Reference sensitivity</w:t>
      </w:r>
      <w:bookmarkEnd w:id="510"/>
      <w:bookmarkEnd w:id="511"/>
      <w:bookmarkEnd w:id="512"/>
      <w:bookmarkEnd w:id="513"/>
      <w:bookmarkEnd w:id="514"/>
      <w:bookmarkEnd w:id="515"/>
    </w:p>
    <w:p w14:paraId="3E51C32F" w14:textId="77777777" w:rsidR="006060A9" w:rsidRPr="00E80F49" w:rsidRDefault="006060A9" w:rsidP="006060A9">
      <w:pPr>
        <w:rPr>
          <w:u w:val="single"/>
        </w:rPr>
      </w:pPr>
      <w:r w:rsidRPr="00E80F49">
        <w:rPr>
          <w:u w:val="single"/>
        </w:rPr>
        <w:t>Intra-band</w:t>
      </w:r>
    </w:p>
    <w:p w14:paraId="61B9AAC1" w14:textId="712D68A1" w:rsidR="006060A9" w:rsidRPr="00E80F49" w:rsidRDefault="006060A9" w:rsidP="006060A9">
      <w:r w:rsidRPr="00E80F49">
        <w:t>Unlike for standalone NR, there are exceptions for intra-band operation, currently limited to band 3 for non-contiguous operation and band 71 for contiguous operation.</w:t>
      </w:r>
    </w:p>
    <w:p w14:paraId="2AD88F4C" w14:textId="77777777" w:rsidR="006060A9" w:rsidRPr="00E80F49" w:rsidRDefault="006060A9" w:rsidP="006060A9">
      <w:r w:rsidRPr="00E80F49">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E80F49" w:rsidRDefault="006060A9" w:rsidP="006060A9">
      <w:r w:rsidRPr="00E80F49">
        <w:t>It can therefore be treated in the same way as inter-band intermodulation and added in the “additional” test case.</w:t>
      </w:r>
    </w:p>
    <w:p w14:paraId="4036F8BD" w14:textId="77777777" w:rsidR="006060A9" w:rsidRPr="00E80F49" w:rsidRDefault="006060A9" w:rsidP="006060A9">
      <w:r w:rsidRPr="00E80F49">
        <w:t>The intra-band contiguous exceptions are not expected to be very common. Currently only band 71 is affected, which can be added in the “additional” test case.</w:t>
      </w:r>
    </w:p>
    <w:p w14:paraId="17F1373D" w14:textId="77777777" w:rsidR="006060A9" w:rsidRPr="00E80F49" w:rsidRDefault="006060A9" w:rsidP="006060A9">
      <w:pPr>
        <w:rPr>
          <w:u w:val="single"/>
        </w:rPr>
      </w:pPr>
      <w:r w:rsidRPr="00E80F49">
        <w:rPr>
          <w:u w:val="single"/>
        </w:rPr>
        <w:t>Inter-band</w:t>
      </w:r>
    </w:p>
    <w:p w14:paraId="1BE0EB11" w14:textId="77777777" w:rsidR="006060A9" w:rsidRPr="00E80F49" w:rsidRDefault="006060A9" w:rsidP="006060A9">
      <w:r w:rsidRPr="00E80F49">
        <w:t>For both SA and NSA there are 4 different types of interference related to inter-band operation that results in refsens exception if the frequency relation of the exception is fulfilled.</w:t>
      </w:r>
    </w:p>
    <w:p w14:paraId="1EA69EBB" w14:textId="77777777" w:rsidR="006060A9" w:rsidRPr="00E80F49" w:rsidRDefault="006060A9" w:rsidP="006060A9">
      <w:pPr>
        <w:pStyle w:val="TH"/>
      </w:pPr>
      <w:r w:rsidRPr="00E80F49">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E80F49" w14:paraId="7B97702A" w14:textId="77777777" w:rsidTr="002E5133">
        <w:tc>
          <w:tcPr>
            <w:tcW w:w="1864" w:type="pct"/>
            <w:shd w:val="clear" w:color="auto" w:fill="auto"/>
          </w:tcPr>
          <w:p w14:paraId="79241E35" w14:textId="77777777" w:rsidR="006060A9" w:rsidRPr="00E80F49" w:rsidRDefault="006060A9" w:rsidP="002E5133">
            <w:pPr>
              <w:pStyle w:val="TAH"/>
            </w:pPr>
            <w:r w:rsidRPr="00E80F49">
              <w:rPr>
                <w:lang w:eastAsia="zh-CN"/>
              </w:rPr>
              <w:t>Exception types</w:t>
            </w:r>
          </w:p>
        </w:tc>
        <w:tc>
          <w:tcPr>
            <w:tcW w:w="971" w:type="pct"/>
            <w:shd w:val="clear" w:color="auto" w:fill="auto"/>
          </w:tcPr>
          <w:p w14:paraId="79A7D2E2" w14:textId="77777777" w:rsidR="006060A9" w:rsidRPr="00E80F49" w:rsidRDefault="006060A9" w:rsidP="002E5133">
            <w:pPr>
              <w:pStyle w:val="TAH"/>
            </w:pPr>
            <w:r w:rsidRPr="00E80F49">
              <w:rPr>
                <w:lang w:eastAsia="zh-CN"/>
              </w:rPr>
              <w:t>Aggressor</w:t>
            </w:r>
          </w:p>
        </w:tc>
        <w:tc>
          <w:tcPr>
            <w:tcW w:w="746" w:type="pct"/>
          </w:tcPr>
          <w:p w14:paraId="36521D37" w14:textId="77777777" w:rsidR="006060A9" w:rsidRPr="00E80F49" w:rsidRDefault="006060A9" w:rsidP="002E5133">
            <w:pPr>
              <w:pStyle w:val="TAH"/>
              <w:rPr>
                <w:lang w:eastAsia="zh-CN"/>
              </w:rPr>
            </w:pPr>
            <w:r w:rsidRPr="00E80F49">
              <w:rPr>
                <w:lang w:eastAsia="zh-CN"/>
              </w:rPr>
              <w:t>Victim</w:t>
            </w:r>
          </w:p>
        </w:tc>
        <w:tc>
          <w:tcPr>
            <w:tcW w:w="1419" w:type="pct"/>
            <w:shd w:val="clear" w:color="auto" w:fill="auto"/>
          </w:tcPr>
          <w:p w14:paraId="07379D3A" w14:textId="77777777" w:rsidR="006060A9" w:rsidRPr="00E80F49" w:rsidRDefault="006060A9" w:rsidP="002E5133">
            <w:pPr>
              <w:pStyle w:val="TAH"/>
              <w:rPr>
                <w:lang w:eastAsia="zh-CN"/>
              </w:rPr>
            </w:pPr>
            <w:r w:rsidRPr="00E80F49">
              <w:rPr>
                <w:lang w:eastAsia="zh-CN"/>
              </w:rPr>
              <w:t xml:space="preserve">Frequency relation </w:t>
            </w:r>
          </w:p>
        </w:tc>
      </w:tr>
      <w:tr w:rsidR="006060A9" w:rsidRPr="00E80F49" w14:paraId="55B50F6F" w14:textId="77777777" w:rsidTr="002E5133">
        <w:trPr>
          <w:trHeight w:val="115"/>
        </w:trPr>
        <w:tc>
          <w:tcPr>
            <w:tcW w:w="1864" w:type="pct"/>
            <w:shd w:val="clear" w:color="auto" w:fill="auto"/>
            <w:vAlign w:val="center"/>
          </w:tcPr>
          <w:p w14:paraId="7BB70100" w14:textId="77777777" w:rsidR="006060A9" w:rsidRPr="00E80F49" w:rsidRDefault="006060A9" w:rsidP="002E5133">
            <w:pPr>
              <w:pStyle w:val="TAC"/>
            </w:pPr>
            <w:r w:rsidRPr="00E80F49">
              <w:t>UL harmonic interference (HD)</w:t>
            </w:r>
          </w:p>
        </w:tc>
        <w:tc>
          <w:tcPr>
            <w:tcW w:w="971" w:type="pct"/>
            <w:shd w:val="clear" w:color="auto" w:fill="auto"/>
            <w:vAlign w:val="center"/>
          </w:tcPr>
          <w:p w14:paraId="36AE660B" w14:textId="77777777" w:rsidR="006060A9" w:rsidRPr="00E80F49" w:rsidRDefault="006060A9" w:rsidP="002E5133">
            <w:pPr>
              <w:pStyle w:val="TAC"/>
            </w:pPr>
            <w:r w:rsidRPr="00E80F49">
              <w:t>Low band UL</w:t>
            </w:r>
          </w:p>
        </w:tc>
        <w:tc>
          <w:tcPr>
            <w:tcW w:w="746" w:type="pct"/>
            <w:vAlign w:val="center"/>
          </w:tcPr>
          <w:p w14:paraId="5B8D9660" w14:textId="77777777" w:rsidR="006060A9" w:rsidRPr="00E80F49" w:rsidRDefault="006060A9" w:rsidP="002E5133">
            <w:pPr>
              <w:pStyle w:val="TAC"/>
            </w:pPr>
            <w:r w:rsidRPr="00E80F49">
              <w:t>High band DL</w:t>
            </w:r>
          </w:p>
        </w:tc>
        <w:tc>
          <w:tcPr>
            <w:tcW w:w="1419" w:type="pct"/>
            <w:shd w:val="clear" w:color="auto" w:fill="auto"/>
            <w:vAlign w:val="center"/>
          </w:tcPr>
          <w:p w14:paraId="61CECDAB" w14:textId="2A62708E" w:rsidR="006060A9" w:rsidRPr="00E80F49" w:rsidRDefault="006060A9" w:rsidP="002E5133">
            <w:pPr>
              <w:pStyle w:val="TAC"/>
            </w:pPr>
            <w:r w:rsidRPr="00E80F49">
              <w:t>a*f</w:t>
            </w:r>
            <w:r w:rsidRPr="00E80F49">
              <w:rPr>
                <w:vertAlign w:val="subscript"/>
              </w:rPr>
              <w:t>UL_LB</w:t>
            </w:r>
            <w:r w:rsidRPr="00E80F49">
              <w:t xml:space="preserve"> = f</w:t>
            </w:r>
            <w:r w:rsidRPr="00E80F49">
              <w:rPr>
                <w:vertAlign w:val="subscript"/>
              </w:rPr>
              <w:t>DL_HB</w:t>
            </w:r>
          </w:p>
        </w:tc>
      </w:tr>
      <w:tr w:rsidR="006060A9" w:rsidRPr="00E80F49" w14:paraId="294CDB32" w14:textId="77777777" w:rsidTr="002E5133">
        <w:trPr>
          <w:trHeight w:val="115"/>
        </w:trPr>
        <w:tc>
          <w:tcPr>
            <w:tcW w:w="1864" w:type="pct"/>
            <w:shd w:val="clear" w:color="auto" w:fill="auto"/>
            <w:vAlign w:val="center"/>
          </w:tcPr>
          <w:p w14:paraId="1E1DE7E6" w14:textId="77777777" w:rsidR="006060A9" w:rsidRPr="00E80F49" w:rsidRDefault="006060A9" w:rsidP="002E5133">
            <w:pPr>
              <w:pStyle w:val="TAC"/>
            </w:pPr>
            <w:r w:rsidRPr="00E80F49">
              <w:t>Receiver Harmonic Mixing (HM)</w:t>
            </w:r>
          </w:p>
        </w:tc>
        <w:tc>
          <w:tcPr>
            <w:tcW w:w="971" w:type="pct"/>
            <w:shd w:val="clear" w:color="auto" w:fill="auto"/>
            <w:vAlign w:val="center"/>
          </w:tcPr>
          <w:p w14:paraId="7C561C79" w14:textId="77777777" w:rsidR="006060A9" w:rsidRPr="00E80F49" w:rsidRDefault="006060A9" w:rsidP="002E5133">
            <w:pPr>
              <w:pStyle w:val="TAC"/>
            </w:pPr>
            <w:r w:rsidRPr="00E80F49">
              <w:t>Low band DL LO and High band UL</w:t>
            </w:r>
          </w:p>
        </w:tc>
        <w:tc>
          <w:tcPr>
            <w:tcW w:w="746" w:type="pct"/>
            <w:vAlign w:val="center"/>
          </w:tcPr>
          <w:p w14:paraId="0E8F3776" w14:textId="77777777" w:rsidR="006060A9" w:rsidRPr="00E80F49" w:rsidRDefault="006060A9" w:rsidP="002E5133">
            <w:pPr>
              <w:pStyle w:val="TAC"/>
            </w:pPr>
            <w:r w:rsidRPr="00E80F49">
              <w:t>Low band DL</w:t>
            </w:r>
          </w:p>
        </w:tc>
        <w:tc>
          <w:tcPr>
            <w:tcW w:w="1419" w:type="pct"/>
            <w:shd w:val="clear" w:color="auto" w:fill="auto"/>
            <w:vAlign w:val="center"/>
          </w:tcPr>
          <w:p w14:paraId="274F53C1" w14:textId="40F60B1F" w:rsidR="006060A9" w:rsidRPr="00E80F49" w:rsidRDefault="006060A9" w:rsidP="002E5133">
            <w:pPr>
              <w:pStyle w:val="TAC"/>
            </w:pPr>
            <w:r w:rsidRPr="00E80F49">
              <w:t>b*f</w:t>
            </w:r>
            <w:r w:rsidRPr="00E80F49">
              <w:rPr>
                <w:vertAlign w:val="subscript"/>
              </w:rPr>
              <w:t>DL_LB</w:t>
            </w:r>
            <w:r w:rsidR="00D44BD4">
              <w:rPr>
                <w:vertAlign w:val="subscript"/>
              </w:rPr>
              <w:t xml:space="preserve"> </w:t>
            </w:r>
            <w:r w:rsidRPr="00E80F49">
              <w:t>+ c*f</w:t>
            </w:r>
            <w:r w:rsidRPr="00E80F49">
              <w:rPr>
                <w:vertAlign w:val="subscript"/>
              </w:rPr>
              <w:t>UL_HB</w:t>
            </w:r>
            <w:r w:rsidRPr="00E80F49">
              <w:t xml:space="preserve"> = f</w:t>
            </w:r>
            <w:r w:rsidRPr="00E80F49">
              <w:rPr>
                <w:vertAlign w:val="subscript"/>
              </w:rPr>
              <w:t>DL_LB</w:t>
            </w:r>
          </w:p>
        </w:tc>
      </w:tr>
      <w:tr w:rsidR="006060A9" w:rsidRPr="00E80F49" w14:paraId="6768A66D" w14:textId="77777777" w:rsidTr="002E5133">
        <w:trPr>
          <w:trHeight w:val="115"/>
        </w:trPr>
        <w:tc>
          <w:tcPr>
            <w:tcW w:w="1864" w:type="pct"/>
            <w:shd w:val="clear" w:color="auto" w:fill="auto"/>
            <w:vAlign w:val="center"/>
          </w:tcPr>
          <w:p w14:paraId="0481DCF7" w14:textId="77777777" w:rsidR="006060A9" w:rsidRPr="00E80F49" w:rsidRDefault="006060A9" w:rsidP="002E5133">
            <w:pPr>
              <w:pStyle w:val="TAC"/>
            </w:pPr>
            <w:r w:rsidRPr="00E80F49">
              <w:t>Intermodulation due to Dual uplink (IMD)</w:t>
            </w:r>
          </w:p>
        </w:tc>
        <w:tc>
          <w:tcPr>
            <w:tcW w:w="971" w:type="pct"/>
            <w:shd w:val="clear" w:color="auto" w:fill="auto"/>
            <w:vAlign w:val="center"/>
          </w:tcPr>
          <w:p w14:paraId="0506B45E" w14:textId="77777777" w:rsidR="006060A9" w:rsidRPr="00E80F49" w:rsidRDefault="006060A9" w:rsidP="002E5133">
            <w:pPr>
              <w:pStyle w:val="TAC"/>
            </w:pPr>
            <w:r w:rsidRPr="00E80F49">
              <w:t>Low band UL and High band UL</w:t>
            </w:r>
          </w:p>
        </w:tc>
        <w:tc>
          <w:tcPr>
            <w:tcW w:w="746" w:type="pct"/>
            <w:vAlign w:val="center"/>
          </w:tcPr>
          <w:p w14:paraId="6D423C4F" w14:textId="77777777" w:rsidR="006060A9" w:rsidRPr="00E80F49" w:rsidRDefault="006060A9" w:rsidP="002E5133">
            <w:pPr>
              <w:pStyle w:val="TAC"/>
            </w:pPr>
            <w:r w:rsidRPr="00E80F49">
              <w:t>DL</w:t>
            </w:r>
          </w:p>
        </w:tc>
        <w:tc>
          <w:tcPr>
            <w:tcW w:w="1419" w:type="pct"/>
            <w:shd w:val="clear" w:color="auto" w:fill="auto"/>
            <w:vAlign w:val="center"/>
          </w:tcPr>
          <w:p w14:paraId="21108B74" w14:textId="6630651A" w:rsidR="006060A9" w:rsidRPr="00E80F49" w:rsidRDefault="006060A9" w:rsidP="002E5133">
            <w:pPr>
              <w:pStyle w:val="TAC"/>
              <w:rPr>
                <w:vertAlign w:val="subscript"/>
              </w:rPr>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DL_LB</w:t>
            </w:r>
          </w:p>
          <w:p w14:paraId="12C29239" w14:textId="77777777" w:rsidR="006060A9" w:rsidRPr="00E80F49" w:rsidRDefault="006060A9" w:rsidP="002E5133">
            <w:pPr>
              <w:pStyle w:val="TAC"/>
              <w:rPr>
                <w:vertAlign w:val="subscript"/>
              </w:rPr>
            </w:pPr>
            <w:r w:rsidRPr="00E80F49">
              <w:t>or</w:t>
            </w:r>
            <w:r w:rsidRPr="00E80F49">
              <w:rPr>
                <w:vertAlign w:val="subscript"/>
              </w:rPr>
              <w:t xml:space="preserve"> </w:t>
            </w:r>
          </w:p>
          <w:p w14:paraId="4D704735" w14:textId="77777777" w:rsidR="006060A9" w:rsidRPr="00E80F49" w:rsidRDefault="006060A9" w:rsidP="002E5133">
            <w:pPr>
              <w:pStyle w:val="TAC"/>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DL_HB </w:t>
            </w:r>
          </w:p>
        </w:tc>
      </w:tr>
      <w:tr w:rsidR="006060A9" w:rsidRPr="00E80F49" w14:paraId="2ACD82D4" w14:textId="77777777" w:rsidTr="002E5133">
        <w:trPr>
          <w:trHeight w:val="115"/>
        </w:trPr>
        <w:tc>
          <w:tcPr>
            <w:tcW w:w="1864" w:type="pct"/>
            <w:shd w:val="clear" w:color="auto" w:fill="auto"/>
            <w:vAlign w:val="center"/>
          </w:tcPr>
          <w:p w14:paraId="34C58C33" w14:textId="77777777" w:rsidR="006060A9" w:rsidRPr="00E80F49" w:rsidRDefault="006060A9" w:rsidP="002E5133">
            <w:pPr>
              <w:pStyle w:val="TAC"/>
            </w:pPr>
            <w:r w:rsidRPr="00E80F49">
              <w:t>Cross band isolation (CBI)</w:t>
            </w:r>
          </w:p>
        </w:tc>
        <w:tc>
          <w:tcPr>
            <w:tcW w:w="971" w:type="pct"/>
            <w:shd w:val="clear" w:color="auto" w:fill="auto"/>
            <w:vAlign w:val="center"/>
          </w:tcPr>
          <w:p w14:paraId="19A049E3" w14:textId="77777777" w:rsidR="006060A9" w:rsidRPr="00E80F49" w:rsidRDefault="006060A9" w:rsidP="002E5133">
            <w:pPr>
              <w:pStyle w:val="TAC"/>
            </w:pPr>
            <w:r w:rsidRPr="00E80F49">
              <w:t>UL on other than victim band</w:t>
            </w:r>
          </w:p>
        </w:tc>
        <w:tc>
          <w:tcPr>
            <w:tcW w:w="746" w:type="pct"/>
            <w:vAlign w:val="center"/>
          </w:tcPr>
          <w:p w14:paraId="353F3646" w14:textId="77777777" w:rsidR="006060A9" w:rsidRPr="00E80F49" w:rsidRDefault="006060A9" w:rsidP="002E5133">
            <w:pPr>
              <w:pStyle w:val="TAC"/>
            </w:pPr>
            <w:r w:rsidRPr="00E80F49">
              <w:t>DL</w:t>
            </w:r>
          </w:p>
        </w:tc>
        <w:tc>
          <w:tcPr>
            <w:tcW w:w="1419" w:type="pct"/>
            <w:shd w:val="clear" w:color="auto" w:fill="auto"/>
            <w:vAlign w:val="center"/>
          </w:tcPr>
          <w:p w14:paraId="5511E6BB" w14:textId="77777777" w:rsidR="006060A9" w:rsidRPr="00E80F49" w:rsidRDefault="006060A9" w:rsidP="002E5133">
            <w:pPr>
              <w:pStyle w:val="TAC"/>
            </w:pPr>
          </w:p>
        </w:tc>
      </w:tr>
    </w:tbl>
    <w:p w14:paraId="2920D243" w14:textId="77777777" w:rsidR="006060A9" w:rsidRPr="00E80F49" w:rsidRDefault="006060A9" w:rsidP="006060A9"/>
    <w:p w14:paraId="6B2F269C" w14:textId="1925B1C4" w:rsidR="006060A9" w:rsidRPr="00E80F49" w:rsidRDefault="006060A9" w:rsidP="006060A9">
      <w:r w:rsidRPr="00E80F49">
        <w:t>The exception requirements for dual uplink intermodulation apply only for a specified test frequency setting per UL configuration</w:t>
      </w:r>
      <w:r w:rsidR="00670C2F" w:rsidRPr="00E80F49">
        <w:t xml:space="preserve"> in TS 38.101-3 [7]</w:t>
      </w:r>
      <w:r w:rsidRPr="00E80F49">
        <w:t>.</w:t>
      </w:r>
    </w:p>
    <w:p w14:paraId="0AE91973" w14:textId="59A284E8" w:rsidR="006060A9" w:rsidRPr="00E80F49" w:rsidRDefault="006060A9" w:rsidP="006060A9">
      <w:r w:rsidRPr="00E80F49">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E80F49" w:rsidRDefault="006060A9" w:rsidP="006060A9">
      <w:pPr>
        <w:ind w:left="284"/>
      </w:pPr>
      <w:r w:rsidRPr="00E80F49">
        <w:t>BW</w:t>
      </w:r>
      <w:r w:rsidRPr="00E80F49">
        <w:rPr>
          <w:vertAlign w:val="subscript"/>
        </w:rPr>
        <w:t>INT</w:t>
      </w:r>
      <w:r w:rsidRPr="00E80F49">
        <w:t>: Effective bandwidth of the interference falling into the victim band</w:t>
      </w:r>
      <w:r w:rsidR="000D5725" w:rsidRPr="000D5725">
        <w:t xml:space="preserve"> which is |a|*BWLB+|c|*BWHB, where a and c are factors from Table D.2.3-1</w:t>
      </w:r>
      <w:r w:rsidRPr="00E80F49">
        <w:t>.</w:t>
      </w:r>
    </w:p>
    <w:p w14:paraId="34FE4DE4" w14:textId="50505E6E" w:rsidR="006060A9" w:rsidRPr="00E80F49" w:rsidRDefault="006060A9" w:rsidP="006060A9">
      <w:pPr>
        <w:ind w:left="284"/>
      </w:pPr>
      <w:r w:rsidRPr="00E80F49">
        <w:t>F</w:t>
      </w:r>
      <w:r w:rsidRPr="00E80F49">
        <w:rPr>
          <w:vertAlign w:val="subscript"/>
        </w:rPr>
        <w:t>INT</w:t>
      </w:r>
      <w:r w:rsidRPr="00E80F49">
        <w:t>: Interference centr</w:t>
      </w:r>
      <w:r w:rsidR="00CF3F9A" w:rsidRPr="00E80F49">
        <w:t>e</w:t>
      </w:r>
      <w:r w:rsidRPr="00E80F49">
        <w:t xml:space="preserve"> frequency</w:t>
      </w:r>
      <w:r w:rsidR="000D5725" w:rsidRPr="000D5725">
        <w:t xml:space="preserve"> within the victim band which is the offset from the frequency relation in Table D.2.3-1</w:t>
      </w:r>
      <w:r w:rsidRPr="00E80F49">
        <w:t>. If |F</w:t>
      </w:r>
      <w:r w:rsidRPr="00E80F49">
        <w:rPr>
          <w:vertAlign w:val="subscript"/>
        </w:rPr>
        <w:t xml:space="preserve">INT| </w:t>
      </w:r>
      <w:r w:rsidRPr="00E80F49">
        <w:t>≥ (BW</w:t>
      </w:r>
      <w:r w:rsidRPr="00E80F49">
        <w:rPr>
          <w:vertAlign w:val="subscript"/>
        </w:rPr>
        <w:t>INT</w:t>
      </w:r>
      <w:r w:rsidRPr="00E80F49">
        <w:t>+BW</w:t>
      </w:r>
      <w:r w:rsidRPr="00E80F49">
        <w:rPr>
          <w:vertAlign w:val="subscript"/>
        </w:rPr>
        <w:t>victim</w:t>
      </w:r>
      <w:r w:rsidRPr="00E80F49">
        <w:t>)/2 the interference is not overlapping the victim carrier and exception requirements do not apply.</w:t>
      </w:r>
    </w:p>
    <w:p w14:paraId="1AFEF5E1" w14:textId="4AD1A5FA" w:rsidR="006060A9" w:rsidRPr="00E80F49" w:rsidRDefault="00670C2F" w:rsidP="006060A9">
      <w:r w:rsidRPr="00E80F49">
        <w:lastRenderedPageBreak/>
        <w:t>It has been agreed</w:t>
      </w:r>
      <w:r w:rsidR="006060A9" w:rsidRPr="00E80F49">
        <w:t xml:space="preserve"> that </w:t>
      </w:r>
      <w:r w:rsidRPr="00E80F49">
        <w:t xml:space="preserve">for SA tests </w:t>
      </w:r>
      <w:r w:rsidR="006060A9" w:rsidRPr="00E80F49">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E80F49" w:rsidRDefault="006060A9" w:rsidP="006060A9">
      <w:r w:rsidRPr="00E80F49">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E80F49" w:rsidRDefault="006060A9" w:rsidP="006060A9">
      <w:r w:rsidRPr="00E80F49">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E80F49" w:rsidRDefault="006060A9" w:rsidP="006060A9">
      <w:pPr>
        <w:pStyle w:val="Heading2"/>
      </w:pPr>
      <w:bookmarkStart w:id="516" w:name="_Toc68073953"/>
      <w:bookmarkStart w:id="517" w:name="_Toc75371815"/>
      <w:bookmarkStart w:id="518" w:name="_Toc83727883"/>
      <w:bookmarkStart w:id="519" w:name="_Toc100005988"/>
      <w:bookmarkStart w:id="520" w:name="_Toc106703536"/>
      <w:bookmarkStart w:id="521" w:name="_Toc138858440"/>
      <w:r w:rsidRPr="00E80F49">
        <w:t>D.2.4</w:t>
      </w:r>
      <w:r w:rsidRPr="00E80F49">
        <w:tab/>
        <w:t>Rx requirements other than reference sensitivity</w:t>
      </w:r>
      <w:bookmarkEnd w:id="516"/>
      <w:bookmarkEnd w:id="517"/>
      <w:bookmarkEnd w:id="518"/>
      <w:bookmarkEnd w:id="519"/>
      <w:bookmarkEnd w:id="520"/>
      <w:bookmarkEnd w:id="521"/>
    </w:p>
    <w:p w14:paraId="2419B5EE" w14:textId="77777777" w:rsidR="006060A9" w:rsidRPr="00E80F49" w:rsidRDefault="006060A9" w:rsidP="006060A9">
      <w:r w:rsidRPr="00E80F49">
        <w:t>The requirements are in some cases referring back to standalone requirements in TS 36.101/ TS 38.101-1. In other cases, specific exceptions for EN-DC are defined in TS 38.101-3 [7]. This is summarized in Table 2.1.3-1.</w:t>
      </w:r>
    </w:p>
    <w:p w14:paraId="0965320C" w14:textId="77777777" w:rsidR="006060A9" w:rsidRPr="00E80F49" w:rsidRDefault="006060A9" w:rsidP="006060A9">
      <w:pPr>
        <w:pStyle w:val="TH"/>
      </w:pPr>
      <w:r w:rsidRPr="00E80F49">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E80F49" w14:paraId="6B8BA7CD" w14:textId="77777777" w:rsidTr="002E5133">
        <w:tc>
          <w:tcPr>
            <w:tcW w:w="843" w:type="dxa"/>
            <w:vMerge w:val="restart"/>
            <w:shd w:val="clear" w:color="auto" w:fill="auto"/>
          </w:tcPr>
          <w:p w14:paraId="0A3DADE3" w14:textId="77777777" w:rsidR="006060A9" w:rsidRPr="00E80F49" w:rsidRDefault="006060A9" w:rsidP="002E5133">
            <w:pPr>
              <w:pStyle w:val="TAH"/>
            </w:pPr>
            <w:r w:rsidRPr="00E80F49">
              <w:t>Clause</w:t>
            </w:r>
          </w:p>
        </w:tc>
        <w:tc>
          <w:tcPr>
            <w:tcW w:w="1817" w:type="dxa"/>
            <w:vMerge w:val="restart"/>
            <w:shd w:val="clear" w:color="auto" w:fill="auto"/>
          </w:tcPr>
          <w:p w14:paraId="7B44816D" w14:textId="77777777" w:rsidR="006060A9" w:rsidRPr="00E80F49" w:rsidRDefault="006060A9" w:rsidP="002E5133">
            <w:pPr>
              <w:pStyle w:val="TAH"/>
            </w:pPr>
            <w:r w:rsidRPr="00E80F49">
              <w:t>Title</w:t>
            </w:r>
          </w:p>
        </w:tc>
        <w:tc>
          <w:tcPr>
            <w:tcW w:w="6946" w:type="dxa"/>
            <w:gridSpan w:val="3"/>
            <w:shd w:val="clear" w:color="auto" w:fill="auto"/>
          </w:tcPr>
          <w:p w14:paraId="0E2639FF" w14:textId="77777777" w:rsidR="006060A9" w:rsidRPr="00E80F49" w:rsidRDefault="006060A9" w:rsidP="002E5133">
            <w:pPr>
              <w:pStyle w:val="TAH"/>
            </w:pPr>
            <w:r w:rsidRPr="00E80F49">
              <w:t>Requirement</w:t>
            </w:r>
          </w:p>
        </w:tc>
      </w:tr>
      <w:tr w:rsidR="006060A9" w:rsidRPr="00E80F49" w14:paraId="3676E2BC" w14:textId="77777777" w:rsidTr="002E5133">
        <w:tc>
          <w:tcPr>
            <w:tcW w:w="843" w:type="dxa"/>
            <w:vMerge/>
            <w:shd w:val="clear" w:color="auto" w:fill="auto"/>
          </w:tcPr>
          <w:p w14:paraId="67B15E34" w14:textId="77777777" w:rsidR="006060A9" w:rsidRPr="00E80F49" w:rsidRDefault="006060A9" w:rsidP="002E5133">
            <w:pPr>
              <w:pStyle w:val="TAH"/>
            </w:pPr>
          </w:p>
        </w:tc>
        <w:tc>
          <w:tcPr>
            <w:tcW w:w="1817" w:type="dxa"/>
            <w:vMerge/>
            <w:shd w:val="clear" w:color="auto" w:fill="auto"/>
          </w:tcPr>
          <w:p w14:paraId="1A77DF1D" w14:textId="77777777" w:rsidR="006060A9" w:rsidRPr="00E80F49" w:rsidRDefault="006060A9" w:rsidP="002E5133">
            <w:pPr>
              <w:pStyle w:val="TAH"/>
            </w:pPr>
          </w:p>
        </w:tc>
        <w:tc>
          <w:tcPr>
            <w:tcW w:w="1984" w:type="dxa"/>
            <w:shd w:val="clear" w:color="auto" w:fill="auto"/>
          </w:tcPr>
          <w:p w14:paraId="03B7166F" w14:textId="77777777" w:rsidR="006060A9" w:rsidRPr="00E80F49" w:rsidRDefault="006060A9" w:rsidP="002E5133">
            <w:pPr>
              <w:pStyle w:val="TAH"/>
            </w:pPr>
            <w:r w:rsidRPr="00E80F49">
              <w:t>Intra-band contiguous</w:t>
            </w:r>
          </w:p>
        </w:tc>
        <w:tc>
          <w:tcPr>
            <w:tcW w:w="1985" w:type="dxa"/>
            <w:shd w:val="clear" w:color="auto" w:fill="auto"/>
          </w:tcPr>
          <w:p w14:paraId="21E44AF6" w14:textId="77777777" w:rsidR="006060A9" w:rsidRPr="00E80F49" w:rsidRDefault="006060A9" w:rsidP="002E5133">
            <w:pPr>
              <w:pStyle w:val="TAH"/>
            </w:pPr>
            <w:r w:rsidRPr="00E80F49">
              <w:t>Intra-band non</w:t>
            </w:r>
            <w:r w:rsidRPr="00E80F49">
              <w:noBreakHyphen/>
              <w:t>contiguous</w:t>
            </w:r>
          </w:p>
        </w:tc>
        <w:tc>
          <w:tcPr>
            <w:tcW w:w="2977" w:type="dxa"/>
            <w:shd w:val="clear" w:color="auto" w:fill="auto"/>
          </w:tcPr>
          <w:p w14:paraId="4E1C8068" w14:textId="77777777" w:rsidR="006060A9" w:rsidRPr="00E80F49" w:rsidRDefault="006060A9" w:rsidP="002E5133">
            <w:pPr>
              <w:pStyle w:val="TAH"/>
            </w:pPr>
            <w:r w:rsidRPr="00E80F49">
              <w:t>Inter-band</w:t>
            </w:r>
          </w:p>
        </w:tc>
      </w:tr>
      <w:tr w:rsidR="006060A9" w:rsidRPr="00E80F49" w14:paraId="1FCB8435" w14:textId="77777777" w:rsidTr="002E5133">
        <w:tc>
          <w:tcPr>
            <w:tcW w:w="843" w:type="dxa"/>
            <w:shd w:val="clear" w:color="auto" w:fill="auto"/>
          </w:tcPr>
          <w:p w14:paraId="09E50EAE" w14:textId="77777777" w:rsidR="006060A9" w:rsidRPr="00E80F49" w:rsidRDefault="006060A9" w:rsidP="002E5133">
            <w:pPr>
              <w:pStyle w:val="TAL"/>
            </w:pPr>
            <w:r w:rsidRPr="00E80F49">
              <w:t>7.4B</w:t>
            </w:r>
          </w:p>
        </w:tc>
        <w:tc>
          <w:tcPr>
            <w:tcW w:w="1817" w:type="dxa"/>
            <w:shd w:val="clear" w:color="auto" w:fill="auto"/>
          </w:tcPr>
          <w:p w14:paraId="3370EE85" w14:textId="77777777" w:rsidR="006060A9" w:rsidRPr="00E80F49" w:rsidRDefault="006060A9" w:rsidP="002E5133">
            <w:pPr>
              <w:pStyle w:val="TAL"/>
            </w:pPr>
            <w:r w:rsidRPr="00E80F49">
              <w:t>Max input level</w:t>
            </w:r>
          </w:p>
        </w:tc>
        <w:tc>
          <w:tcPr>
            <w:tcW w:w="1984" w:type="dxa"/>
            <w:shd w:val="clear" w:color="auto" w:fill="auto"/>
          </w:tcPr>
          <w:p w14:paraId="0E7B3ED5" w14:textId="77777777" w:rsidR="006060A9" w:rsidRPr="00E80F49" w:rsidRDefault="006060A9" w:rsidP="002E5133">
            <w:pPr>
              <w:pStyle w:val="TAL"/>
            </w:pPr>
            <w:r w:rsidRPr="00E80F49">
              <w:t>Exception with 2UL</w:t>
            </w:r>
          </w:p>
        </w:tc>
        <w:tc>
          <w:tcPr>
            <w:tcW w:w="1985" w:type="dxa"/>
            <w:shd w:val="clear" w:color="auto" w:fill="auto"/>
          </w:tcPr>
          <w:p w14:paraId="2926350A" w14:textId="77777777" w:rsidR="006060A9" w:rsidRPr="00E80F49" w:rsidRDefault="006060A9" w:rsidP="002E5133">
            <w:pPr>
              <w:pStyle w:val="TAL"/>
            </w:pPr>
            <w:r w:rsidRPr="00E80F49">
              <w:t>Standalone</w:t>
            </w:r>
          </w:p>
        </w:tc>
        <w:tc>
          <w:tcPr>
            <w:tcW w:w="2977" w:type="dxa"/>
            <w:shd w:val="clear" w:color="auto" w:fill="auto"/>
          </w:tcPr>
          <w:p w14:paraId="39CD9B4C" w14:textId="77777777" w:rsidR="006060A9" w:rsidRPr="00E80F49" w:rsidRDefault="006060A9" w:rsidP="002E5133">
            <w:pPr>
              <w:pStyle w:val="TAL"/>
            </w:pPr>
            <w:r w:rsidRPr="00E80F49">
              <w:t>Standalone</w:t>
            </w:r>
          </w:p>
        </w:tc>
      </w:tr>
      <w:tr w:rsidR="006060A9" w:rsidRPr="00E80F49" w14:paraId="61A59E7C" w14:textId="77777777" w:rsidTr="002E5133">
        <w:tc>
          <w:tcPr>
            <w:tcW w:w="843" w:type="dxa"/>
            <w:shd w:val="clear" w:color="auto" w:fill="auto"/>
          </w:tcPr>
          <w:p w14:paraId="5D9BB7AC" w14:textId="77777777" w:rsidR="006060A9" w:rsidRPr="00E80F49" w:rsidRDefault="006060A9" w:rsidP="002E5133">
            <w:pPr>
              <w:pStyle w:val="TAL"/>
            </w:pPr>
            <w:r w:rsidRPr="00E80F49">
              <w:t>7.5B</w:t>
            </w:r>
          </w:p>
        </w:tc>
        <w:tc>
          <w:tcPr>
            <w:tcW w:w="1817" w:type="dxa"/>
            <w:shd w:val="clear" w:color="auto" w:fill="auto"/>
          </w:tcPr>
          <w:p w14:paraId="39E23A32" w14:textId="77777777" w:rsidR="006060A9" w:rsidRPr="00E80F49" w:rsidRDefault="006060A9" w:rsidP="002E5133">
            <w:pPr>
              <w:pStyle w:val="TAL"/>
            </w:pPr>
            <w:r w:rsidRPr="00E80F49">
              <w:t>ACS</w:t>
            </w:r>
          </w:p>
        </w:tc>
        <w:tc>
          <w:tcPr>
            <w:tcW w:w="1984" w:type="dxa"/>
            <w:shd w:val="clear" w:color="auto" w:fill="auto"/>
          </w:tcPr>
          <w:p w14:paraId="36DF5B8B" w14:textId="77777777" w:rsidR="006060A9" w:rsidRPr="00E80F49" w:rsidRDefault="006060A9" w:rsidP="002E5133">
            <w:pPr>
              <w:pStyle w:val="TAL"/>
            </w:pPr>
            <w:r w:rsidRPr="00E80F49">
              <w:t>Exception with 2UL</w:t>
            </w:r>
          </w:p>
        </w:tc>
        <w:tc>
          <w:tcPr>
            <w:tcW w:w="1985" w:type="dxa"/>
            <w:shd w:val="clear" w:color="auto" w:fill="auto"/>
          </w:tcPr>
          <w:p w14:paraId="31C7B2FF" w14:textId="77777777" w:rsidR="006060A9" w:rsidRPr="00E80F49" w:rsidRDefault="006060A9" w:rsidP="002E5133">
            <w:pPr>
              <w:pStyle w:val="TAL"/>
            </w:pPr>
            <w:r w:rsidRPr="00E80F49">
              <w:t>Standalone</w:t>
            </w:r>
          </w:p>
        </w:tc>
        <w:tc>
          <w:tcPr>
            <w:tcW w:w="2977" w:type="dxa"/>
            <w:shd w:val="clear" w:color="auto" w:fill="auto"/>
          </w:tcPr>
          <w:p w14:paraId="552AAFC3" w14:textId="77777777" w:rsidR="006060A9" w:rsidRPr="00E80F49" w:rsidRDefault="006060A9" w:rsidP="002E5133">
            <w:pPr>
              <w:pStyle w:val="TAL"/>
            </w:pPr>
            <w:r w:rsidRPr="00E80F49">
              <w:t>Standalone</w:t>
            </w:r>
          </w:p>
        </w:tc>
      </w:tr>
      <w:tr w:rsidR="006060A9" w:rsidRPr="00E80F49" w14:paraId="5F3B8769" w14:textId="77777777" w:rsidTr="002E5133">
        <w:tc>
          <w:tcPr>
            <w:tcW w:w="843" w:type="dxa"/>
            <w:shd w:val="clear" w:color="auto" w:fill="auto"/>
          </w:tcPr>
          <w:p w14:paraId="29BDE24D" w14:textId="77777777" w:rsidR="006060A9" w:rsidRPr="00E80F49" w:rsidRDefault="006060A9" w:rsidP="002E5133">
            <w:pPr>
              <w:pStyle w:val="TAL"/>
            </w:pPr>
            <w:r w:rsidRPr="00E80F49">
              <w:t>7.6B.2</w:t>
            </w:r>
          </w:p>
        </w:tc>
        <w:tc>
          <w:tcPr>
            <w:tcW w:w="1817" w:type="dxa"/>
            <w:shd w:val="clear" w:color="auto" w:fill="auto"/>
          </w:tcPr>
          <w:p w14:paraId="749F62FC" w14:textId="77777777" w:rsidR="006060A9" w:rsidRPr="00E80F49" w:rsidRDefault="006060A9" w:rsidP="002E5133">
            <w:pPr>
              <w:pStyle w:val="TAL"/>
            </w:pPr>
            <w:r w:rsidRPr="00E80F49">
              <w:t>IBB</w:t>
            </w:r>
          </w:p>
        </w:tc>
        <w:tc>
          <w:tcPr>
            <w:tcW w:w="1984" w:type="dxa"/>
            <w:shd w:val="clear" w:color="auto" w:fill="auto"/>
          </w:tcPr>
          <w:p w14:paraId="21A55489" w14:textId="77777777" w:rsidR="006060A9" w:rsidRPr="00E80F49" w:rsidRDefault="006060A9" w:rsidP="002E5133">
            <w:pPr>
              <w:pStyle w:val="TAL"/>
            </w:pPr>
            <w:r w:rsidRPr="00E80F49">
              <w:t>Exception with 2UL</w:t>
            </w:r>
          </w:p>
        </w:tc>
        <w:tc>
          <w:tcPr>
            <w:tcW w:w="1985" w:type="dxa"/>
            <w:shd w:val="clear" w:color="auto" w:fill="auto"/>
          </w:tcPr>
          <w:p w14:paraId="5EA8D054" w14:textId="77777777" w:rsidR="006060A9" w:rsidRPr="00E80F49" w:rsidRDefault="006060A9" w:rsidP="002E5133">
            <w:pPr>
              <w:pStyle w:val="TAL"/>
            </w:pPr>
            <w:r w:rsidRPr="00E80F49">
              <w:t>Standalone</w:t>
            </w:r>
          </w:p>
        </w:tc>
        <w:tc>
          <w:tcPr>
            <w:tcW w:w="2977" w:type="dxa"/>
            <w:shd w:val="clear" w:color="auto" w:fill="auto"/>
          </w:tcPr>
          <w:p w14:paraId="0D4D0813" w14:textId="77777777" w:rsidR="006060A9" w:rsidRPr="00E80F49" w:rsidRDefault="006060A9" w:rsidP="002E5133">
            <w:pPr>
              <w:pStyle w:val="TAL"/>
            </w:pPr>
            <w:r w:rsidRPr="00E80F49">
              <w:t>Standalone</w:t>
            </w:r>
          </w:p>
        </w:tc>
      </w:tr>
      <w:tr w:rsidR="006060A9" w:rsidRPr="00E80F49" w14:paraId="282BDCF4" w14:textId="77777777" w:rsidTr="002E5133">
        <w:tc>
          <w:tcPr>
            <w:tcW w:w="843" w:type="dxa"/>
            <w:shd w:val="clear" w:color="auto" w:fill="auto"/>
          </w:tcPr>
          <w:p w14:paraId="09C69E11" w14:textId="77777777" w:rsidR="006060A9" w:rsidRPr="00E80F49" w:rsidRDefault="006060A9" w:rsidP="002E5133">
            <w:pPr>
              <w:pStyle w:val="TAL"/>
            </w:pPr>
            <w:r w:rsidRPr="00E80F49">
              <w:t>7.6B.3</w:t>
            </w:r>
          </w:p>
        </w:tc>
        <w:tc>
          <w:tcPr>
            <w:tcW w:w="1817" w:type="dxa"/>
            <w:shd w:val="clear" w:color="auto" w:fill="auto"/>
          </w:tcPr>
          <w:p w14:paraId="23AA9A44" w14:textId="77777777" w:rsidR="006060A9" w:rsidRPr="00E80F49" w:rsidRDefault="006060A9" w:rsidP="002E5133">
            <w:pPr>
              <w:pStyle w:val="TAL"/>
            </w:pPr>
            <w:r w:rsidRPr="00E80F49">
              <w:t>OOBB</w:t>
            </w:r>
          </w:p>
        </w:tc>
        <w:tc>
          <w:tcPr>
            <w:tcW w:w="1984" w:type="dxa"/>
            <w:shd w:val="clear" w:color="auto" w:fill="auto"/>
          </w:tcPr>
          <w:p w14:paraId="62ECDCFF" w14:textId="77777777" w:rsidR="006060A9" w:rsidRPr="00E80F49" w:rsidRDefault="006060A9" w:rsidP="002E5133">
            <w:pPr>
              <w:pStyle w:val="TAL"/>
            </w:pPr>
            <w:r w:rsidRPr="00E80F49">
              <w:t>Exception with 2UL</w:t>
            </w:r>
          </w:p>
        </w:tc>
        <w:tc>
          <w:tcPr>
            <w:tcW w:w="1985" w:type="dxa"/>
            <w:shd w:val="clear" w:color="auto" w:fill="auto"/>
          </w:tcPr>
          <w:p w14:paraId="33E7089D" w14:textId="77777777" w:rsidR="006060A9" w:rsidRPr="00E80F49" w:rsidRDefault="006060A9" w:rsidP="002E5133">
            <w:pPr>
              <w:pStyle w:val="TAL"/>
            </w:pPr>
            <w:r w:rsidRPr="00E80F49">
              <w:t>Standalone</w:t>
            </w:r>
          </w:p>
        </w:tc>
        <w:tc>
          <w:tcPr>
            <w:tcW w:w="2977" w:type="dxa"/>
            <w:shd w:val="clear" w:color="auto" w:fill="auto"/>
          </w:tcPr>
          <w:p w14:paraId="4142510B" w14:textId="77777777" w:rsidR="006060A9" w:rsidRPr="00E80F49" w:rsidRDefault="006060A9" w:rsidP="002E5133">
            <w:pPr>
              <w:pStyle w:val="TAL"/>
            </w:pPr>
            <w:r w:rsidRPr="00E80F49">
              <w:t>Standalone (only 2 band needed)</w:t>
            </w:r>
          </w:p>
        </w:tc>
      </w:tr>
      <w:tr w:rsidR="006060A9" w:rsidRPr="00E80F49" w14:paraId="6E8CC844" w14:textId="77777777" w:rsidTr="002E5133">
        <w:tc>
          <w:tcPr>
            <w:tcW w:w="843" w:type="dxa"/>
            <w:shd w:val="clear" w:color="auto" w:fill="auto"/>
          </w:tcPr>
          <w:p w14:paraId="35C83AD5" w14:textId="77777777" w:rsidR="006060A9" w:rsidRPr="00E80F49" w:rsidRDefault="006060A9" w:rsidP="002E5133">
            <w:pPr>
              <w:pStyle w:val="TAL"/>
            </w:pPr>
            <w:r w:rsidRPr="00E80F49">
              <w:t>7.6B.4</w:t>
            </w:r>
          </w:p>
        </w:tc>
        <w:tc>
          <w:tcPr>
            <w:tcW w:w="1817" w:type="dxa"/>
            <w:shd w:val="clear" w:color="auto" w:fill="auto"/>
          </w:tcPr>
          <w:p w14:paraId="5D85CE13" w14:textId="77777777" w:rsidR="006060A9" w:rsidRPr="00E80F49" w:rsidRDefault="006060A9" w:rsidP="002E5133">
            <w:pPr>
              <w:pStyle w:val="TAL"/>
            </w:pPr>
            <w:r w:rsidRPr="00E80F49">
              <w:t>NBB</w:t>
            </w:r>
          </w:p>
        </w:tc>
        <w:tc>
          <w:tcPr>
            <w:tcW w:w="1984" w:type="dxa"/>
            <w:shd w:val="clear" w:color="auto" w:fill="auto"/>
          </w:tcPr>
          <w:p w14:paraId="713FA0CA" w14:textId="77777777" w:rsidR="006060A9" w:rsidRPr="00E80F49" w:rsidRDefault="006060A9" w:rsidP="002E5133">
            <w:pPr>
              <w:pStyle w:val="TAL"/>
            </w:pPr>
            <w:r w:rsidRPr="00E80F49">
              <w:t>Exception with 2UL</w:t>
            </w:r>
          </w:p>
        </w:tc>
        <w:tc>
          <w:tcPr>
            <w:tcW w:w="1985" w:type="dxa"/>
            <w:shd w:val="clear" w:color="auto" w:fill="auto"/>
          </w:tcPr>
          <w:p w14:paraId="3108692F" w14:textId="77777777" w:rsidR="006060A9" w:rsidRPr="00E80F49" w:rsidRDefault="006060A9" w:rsidP="002E5133">
            <w:pPr>
              <w:pStyle w:val="TAL"/>
            </w:pPr>
            <w:r w:rsidRPr="00E80F49">
              <w:t>Standalone</w:t>
            </w:r>
          </w:p>
        </w:tc>
        <w:tc>
          <w:tcPr>
            <w:tcW w:w="2977" w:type="dxa"/>
            <w:shd w:val="clear" w:color="auto" w:fill="auto"/>
          </w:tcPr>
          <w:p w14:paraId="2AB7F708" w14:textId="77777777" w:rsidR="006060A9" w:rsidRPr="00E80F49" w:rsidRDefault="006060A9" w:rsidP="002E5133">
            <w:pPr>
              <w:pStyle w:val="TAL"/>
            </w:pPr>
            <w:r w:rsidRPr="00E80F49">
              <w:t>Standalone</w:t>
            </w:r>
          </w:p>
        </w:tc>
      </w:tr>
      <w:tr w:rsidR="006060A9" w:rsidRPr="00E80F49" w14:paraId="384AD259" w14:textId="77777777" w:rsidTr="002E5133">
        <w:tc>
          <w:tcPr>
            <w:tcW w:w="843" w:type="dxa"/>
            <w:shd w:val="clear" w:color="auto" w:fill="auto"/>
          </w:tcPr>
          <w:p w14:paraId="29EBDB28" w14:textId="77777777" w:rsidR="006060A9" w:rsidRPr="00E80F49" w:rsidRDefault="006060A9" w:rsidP="002E5133">
            <w:pPr>
              <w:pStyle w:val="TAL"/>
            </w:pPr>
            <w:r w:rsidRPr="00E80F49">
              <w:t>7.7B</w:t>
            </w:r>
          </w:p>
        </w:tc>
        <w:tc>
          <w:tcPr>
            <w:tcW w:w="1817" w:type="dxa"/>
            <w:shd w:val="clear" w:color="auto" w:fill="auto"/>
          </w:tcPr>
          <w:p w14:paraId="58434A26" w14:textId="77777777" w:rsidR="006060A9" w:rsidRPr="00E80F49" w:rsidRDefault="006060A9" w:rsidP="002E5133">
            <w:pPr>
              <w:pStyle w:val="TAL"/>
            </w:pPr>
            <w:r w:rsidRPr="00E80F49">
              <w:t>Spurious response</w:t>
            </w:r>
          </w:p>
        </w:tc>
        <w:tc>
          <w:tcPr>
            <w:tcW w:w="1984" w:type="dxa"/>
            <w:shd w:val="clear" w:color="auto" w:fill="auto"/>
          </w:tcPr>
          <w:p w14:paraId="28806B9F" w14:textId="77777777" w:rsidR="006060A9" w:rsidRPr="00E80F49" w:rsidRDefault="006060A9" w:rsidP="002E5133">
            <w:pPr>
              <w:pStyle w:val="TAL"/>
            </w:pPr>
            <w:r w:rsidRPr="00E80F49">
              <w:t>Exception with 2UL</w:t>
            </w:r>
          </w:p>
        </w:tc>
        <w:tc>
          <w:tcPr>
            <w:tcW w:w="1985" w:type="dxa"/>
            <w:shd w:val="clear" w:color="auto" w:fill="auto"/>
          </w:tcPr>
          <w:p w14:paraId="61AD881A" w14:textId="77777777" w:rsidR="006060A9" w:rsidRPr="00E80F49" w:rsidRDefault="006060A9" w:rsidP="002E5133">
            <w:pPr>
              <w:pStyle w:val="TAL"/>
            </w:pPr>
            <w:r w:rsidRPr="00E80F49">
              <w:t>Standalone</w:t>
            </w:r>
          </w:p>
        </w:tc>
        <w:tc>
          <w:tcPr>
            <w:tcW w:w="2977" w:type="dxa"/>
            <w:shd w:val="clear" w:color="auto" w:fill="auto"/>
          </w:tcPr>
          <w:p w14:paraId="594B4960" w14:textId="77777777" w:rsidR="006060A9" w:rsidRPr="00E80F49" w:rsidRDefault="006060A9" w:rsidP="002E5133">
            <w:pPr>
              <w:pStyle w:val="TAL"/>
            </w:pPr>
            <w:r w:rsidRPr="00E80F49">
              <w:t>Standalone (only 2 band needed)</w:t>
            </w:r>
          </w:p>
        </w:tc>
      </w:tr>
      <w:tr w:rsidR="006060A9" w:rsidRPr="00E80F49" w14:paraId="7925F90E" w14:textId="77777777" w:rsidTr="002E5133">
        <w:tc>
          <w:tcPr>
            <w:tcW w:w="843" w:type="dxa"/>
            <w:shd w:val="clear" w:color="auto" w:fill="auto"/>
          </w:tcPr>
          <w:p w14:paraId="29747E72" w14:textId="77777777" w:rsidR="006060A9" w:rsidRPr="00E80F49" w:rsidRDefault="006060A9" w:rsidP="002E5133">
            <w:pPr>
              <w:pStyle w:val="TAL"/>
            </w:pPr>
            <w:r w:rsidRPr="00E80F49">
              <w:t>7.8B</w:t>
            </w:r>
          </w:p>
        </w:tc>
        <w:tc>
          <w:tcPr>
            <w:tcW w:w="1817" w:type="dxa"/>
            <w:shd w:val="clear" w:color="auto" w:fill="auto"/>
          </w:tcPr>
          <w:p w14:paraId="75239448" w14:textId="77777777" w:rsidR="006060A9" w:rsidRPr="00E80F49" w:rsidRDefault="006060A9" w:rsidP="002E5133">
            <w:pPr>
              <w:pStyle w:val="TAL"/>
            </w:pPr>
            <w:r w:rsidRPr="00E80F49">
              <w:t>Intermodulation</w:t>
            </w:r>
          </w:p>
        </w:tc>
        <w:tc>
          <w:tcPr>
            <w:tcW w:w="1984" w:type="dxa"/>
            <w:shd w:val="clear" w:color="auto" w:fill="auto"/>
          </w:tcPr>
          <w:p w14:paraId="70FC8930" w14:textId="77777777" w:rsidR="006060A9" w:rsidRPr="00E80F49" w:rsidRDefault="006060A9" w:rsidP="002E5133">
            <w:pPr>
              <w:pStyle w:val="TAL"/>
            </w:pPr>
            <w:r w:rsidRPr="00E80F49">
              <w:t>Exception with 2UL</w:t>
            </w:r>
          </w:p>
        </w:tc>
        <w:tc>
          <w:tcPr>
            <w:tcW w:w="1985" w:type="dxa"/>
            <w:shd w:val="clear" w:color="auto" w:fill="auto"/>
          </w:tcPr>
          <w:p w14:paraId="2327DA2B" w14:textId="77777777" w:rsidR="006060A9" w:rsidRPr="00E80F49" w:rsidRDefault="006060A9" w:rsidP="002E5133">
            <w:pPr>
              <w:pStyle w:val="TAL"/>
            </w:pPr>
            <w:r w:rsidRPr="00E80F49">
              <w:t>Standalone</w:t>
            </w:r>
          </w:p>
        </w:tc>
        <w:tc>
          <w:tcPr>
            <w:tcW w:w="2977" w:type="dxa"/>
            <w:shd w:val="clear" w:color="auto" w:fill="auto"/>
          </w:tcPr>
          <w:p w14:paraId="4AE97478" w14:textId="77777777" w:rsidR="006060A9" w:rsidRPr="00E80F49" w:rsidRDefault="006060A9" w:rsidP="002E5133">
            <w:pPr>
              <w:pStyle w:val="TAL"/>
            </w:pPr>
            <w:r w:rsidRPr="00E80F49">
              <w:t>Standalone</w:t>
            </w:r>
          </w:p>
        </w:tc>
      </w:tr>
      <w:tr w:rsidR="006060A9" w:rsidRPr="00E80F49" w14:paraId="0516AAB0" w14:textId="77777777" w:rsidTr="002E5133">
        <w:tc>
          <w:tcPr>
            <w:tcW w:w="843" w:type="dxa"/>
            <w:shd w:val="clear" w:color="auto" w:fill="auto"/>
          </w:tcPr>
          <w:p w14:paraId="40D089A5" w14:textId="77777777" w:rsidR="006060A9" w:rsidRPr="00E80F49" w:rsidRDefault="006060A9" w:rsidP="002E5133">
            <w:pPr>
              <w:pStyle w:val="TAL"/>
            </w:pPr>
            <w:r w:rsidRPr="00E80F49">
              <w:t>7.9B</w:t>
            </w:r>
          </w:p>
        </w:tc>
        <w:tc>
          <w:tcPr>
            <w:tcW w:w="1817" w:type="dxa"/>
            <w:shd w:val="clear" w:color="auto" w:fill="auto"/>
          </w:tcPr>
          <w:p w14:paraId="1B3D46A6" w14:textId="77777777" w:rsidR="006060A9" w:rsidRPr="00E80F49" w:rsidRDefault="006060A9" w:rsidP="002E5133">
            <w:pPr>
              <w:pStyle w:val="TAL"/>
            </w:pPr>
            <w:r w:rsidRPr="00E80F49">
              <w:t>Rx spurious</w:t>
            </w:r>
          </w:p>
        </w:tc>
        <w:tc>
          <w:tcPr>
            <w:tcW w:w="1984" w:type="dxa"/>
            <w:shd w:val="clear" w:color="auto" w:fill="auto"/>
          </w:tcPr>
          <w:p w14:paraId="18CC21A1" w14:textId="77777777" w:rsidR="006060A9" w:rsidRPr="00E80F49" w:rsidRDefault="006060A9" w:rsidP="002E5133">
            <w:pPr>
              <w:pStyle w:val="TAL"/>
            </w:pPr>
            <w:r w:rsidRPr="00E80F49">
              <w:t>Standalone</w:t>
            </w:r>
          </w:p>
        </w:tc>
        <w:tc>
          <w:tcPr>
            <w:tcW w:w="1985" w:type="dxa"/>
            <w:shd w:val="clear" w:color="auto" w:fill="auto"/>
          </w:tcPr>
          <w:p w14:paraId="6A32D05D" w14:textId="77777777" w:rsidR="006060A9" w:rsidRPr="00E80F49" w:rsidRDefault="006060A9" w:rsidP="002E5133">
            <w:pPr>
              <w:pStyle w:val="TAL"/>
            </w:pPr>
            <w:r w:rsidRPr="00E80F49">
              <w:t>Standalone</w:t>
            </w:r>
          </w:p>
        </w:tc>
        <w:tc>
          <w:tcPr>
            <w:tcW w:w="2977" w:type="dxa"/>
            <w:shd w:val="clear" w:color="auto" w:fill="auto"/>
          </w:tcPr>
          <w:p w14:paraId="3A706670" w14:textId="77777777" w:rsidR="006060A9" w:rsidRPr="00E80F49" w:rsidRDefault="006060A9" w:rsidP="002E5133">
            <w:pPr>
              <w:pStyle w:val="TAL"/>
            </w:pPr>
            <w:r w:rsidRPr="00E80F49">
              <w:t>Standalone</w:t>
            </w:r>
          </w:p>
        </w:tc>
      </w:tr>
    </w:tbl>
    <w:p w14:paraId="519EC6CD" w14:textId="77777777" w:rsidR="006060A9" w:rsidRPr="00E80F49" w:rsidRDefault="006060A9" w:rsidP="006060A9">
      <w:pPr>
        <w:rPr>
          <w:u w:val="single"/>
        </w:rPr>
      </w:pPr>
    </w:p>
    <w:p w14:paraId="533D8E66" w14:textId="77777777" w:rsidR="006060A9" w:rsidRPr="00E80F49" w:rsidRDefault="006060A9" w:rsidP="006060A9">
      <w:pPr>
        <w:pStyle w:val="Heading2"/>
      </w:pPr>
      <w:bookmarkStart w:id="522" w:name="_Hlk63084791"/>
      <w:bookmarkStart w:id="523" w:name="_Toc68073954"/>
      <w:bookmarkStart w:id="524" w:name="_Toc75371816"/>
      <w:bookmarkStart w:id="525" w:name="_Toc83727884"/>
      <w:bookmarkStart w:id="526" w:name="_Toc100005989"/>
      <w:bookmarkStart w:id="527" w:name="_Toc106703537"/>
      <w:bookmarkStart w:id="528" w:name="_Toc138858441"/>
      <w:r w:rsidRPr="00E80F49">
        <w:t>D.2.5</w:t>
      </w:r>
      <w:bookmarkEnd w:id="522"/>
      <w:r w:rsidRPr="00E80F49">
        <w:tab/>
        <w:t>Test case structure and test coverage</w:t>
      </w:r>
      <w:bookmarkEnd w:id="523"/>
      <w:bookmarkEnd w:id="524"/>
      <w:bookmarkEnd w:id="525"/>
      <w:bookmarkEnd w:id="526"/>
      <w:bookmarkEnd w:id="527"/>
      <w:bookmarkEnd w:id="528"/>
    </w:p>
    <w:p w14:paraId="7B8CB66B" w14:textId="67D93EA9" w:rsidR="006060A9" w:rsidRPr="00E80F49" w:rsidRDefault="006060A9" w:rsidP="006060A9">
      <w:r w:rsidRPr="00E80F49">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E80F49">
        <w:t>TS 38.521-3[4]</w:t>
      </w:r>
      <w:r w:rsidRPr="00E80F49">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E80F49" w:rsidRDefault="006060A9" w:rsidP="006060A9">
      <w:r w:rsidRPr="00E80F49">
        <w:t>The following principles are suggested for EN-DC Rx test cases:</w:t>
      </w:r>
    </w:p>
    <w:p w14:paraId="709A235B" w14:textId="16E5BD5E" w:rsidR="006060A9" w:rsidRPr="00E80F49" w:rsidRDefault="006060A9" w:rsidP="00605797">
      <w:pPr>
        <w:pStyle w:val="B1"/>
      </w:pPr>
      <w:r w:rsidRPr="00E80F49">
        <w:t>1.</w:t>
      </w:r>
      <w:r w:rsidRPr="00E80F49">
        <w:tab/>
        <w:t>Let the 2CC test cases cover all reference sensitivity exceptions. Include test coverage of reference sensitivity when exception is avoided.</w:t>
      </w:r>
    </w:p>
    <w:p w14:paraId="644B4940" w14:textId="285888D3" w:rsidR="006060A9" w:rsidRPr="00E80F49" w:rsidRDefault="006060A9" w:rsidP="00605797">
      <w:pPr>
        <w:pStyle w:val="B1"/>
      </w:pPr>
      <w:r w:rsidRPr="00E80F49">
        <w:t>2.</w:t>
      </w:r>
      <w:r w:rsidRPr="00E80F49">
        <w:tab/>
        <w:t>The 2CC test cases always need to be tested even for UE supporting more CCs since some of the exceptions are not covered in &gt;2CC test cases.</w:t>
      </w:r>
    </w:p>
    <w:p w14:paraId="37460B5F" w14:textId="6E7F3D56" w:rsidR="006060A9" w:rsidRPr="00E80F49" w:rsidRDefault="006060A9" w:rsidP="00605797">
      <w:pPr>
        <w:pStyle w:val="B1"/>
      </w:pPr>
      <w:r w:rsidRPr="00E80F49">
        <w:t>3.</w:t>
      </w:r>
      <w:r w:rsidRPr="00E80F49">
        <w:tab/>
        <w:t>Let the 3CC-5CC test cases cover mainly non-exception</w:t>
      </w:r>
      <w:r w:rsidR="00CE50D5" w:rsidRPr="00E80F49">
        <w:t xml:space="preserve"> testing (anchor agnostic), including EN-DC not affected by exceptions and EN-DC affected by exceptions</w:t>
      </w:r>
      <w:r w:rsidRPr="00E80F49">
        <w:t>. 2UL 3 band intermodulation exceptions are tested in the 3CC test.</w:t>
      </w:r>
      <w:r w:rsidR="00CE50D5" w:rsidRPr="00E80F49">
        <w:t xml:space="preserve"> Exceptions that 2CC fallback cannot cover are tested in 3CC test.</w:t>
      </w:r>
    </w:p>
    <w:p w14:paraId="152EFD4D" w14:textId="45620D1D" w:rsidR="006060A9" w:rsidRPr="00E80F49" w:rsidRDefault="006060A9" w:rsidP="00605797">
      <w:pPr>
        <w:pStyle w:val="B1"/>
      </w:pPr>
      <w:r w:rsidRPr="00E80F49">
        <w:t>4.</w:t>
      </w:r>
      <w:r w:rsidRPr="00E80F49">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E80F49" w:rsidRDefault="006060A9" w:rsidP="00605797">
      <w:pPr>
        <w:pStyle w:val="B1"/>
      </w:pPr>
      <w:r w:rsidRPr="00E80F49">
        <w:t>5.</w:t>
      </w:r>
      <w:r w:rsidRPr="00E80F49">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E80F49" w:rsidRDefault="006060A9" w:rsidP="00605797">
      <w:pPr>
        <w:pStyle w:val="B1"/>
      </w:pPr>
      <w:r w:rsidRPr="00E80F49">
        <w:lastRenderedPageBreak/>
        <w:t>6.</w:t>
      </w:r>
      <w:r w:rsidRPr="00E80F49">
        <w:tab/>
        <w:t>The test configuration shall be with 1UL or 2UL active depending on the exception type as indicated in Table D.2.5-1.</w:t>
      </w:r>
    </w:p>
    <w:p w14:paraId="37446545" w14:textId="77777777" w:rsidR="006060A9" w:rsidRPr="00E80F49" w:rsidRDefault="006060A9" w:rsidP="006060A9">
      <w:pPr>
        <w:pStyle w:val="TH"/>
        <w:rPr>
          <w:rFonts w:ascii="Times New Roman" w:hAnsi="Times New Roman"/>
        </w:rPr>
      </w:pPr>
      <w:r w:rsidRPr="00E80F49">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E80F49" w14:paraId="4078FD00" w14:textId="77777777" w:rsidTr="002E5133">
        <w:tc>
          <w:tcPr>
            <w:tcW w:w="3119" w:type="dxa"/>
            <w:shd w:val="clear" w:color="auto" w:fill="auto"/>
          </w:tcPr>
          <w:p w14:paraId="55EDE5BA" w14:textId="77777777" w:rsidR="006060A9" w:rsidRPr="00E80F49" w:rsidRDefault="006060A9" w:rsidP="002E5133">
            <w:pPr>
              <w:pStyle w:val="TH"/>
            </w:pPr>
            <w:r w:rsidRPr="00E80F49">
              <w:t>Exception type</w:t>
            </w:r>
          </w:p>
        </w:tc>
        <w:tc>
          <w:tcPr>
            <w:tcW w:w="1984" w:type="dxa"/>
            <w:shd w:val="clear" w:color="auto" w:fill="auto"/>
          </w:tcPr>
          <w:p w14:paraId="2292EC5C" w14:textId="77777777" w:rsidR="006060A9" w:rsidRPr="00E80F49" w:rsidRDefault="006060A9" w:rsidP="002E5133">
            <w:pPr>
              <w:pStyle w:val="TH"/>
            </w:pPr>
            <w:r w:rsidRPr="00E80F49">
              <w:t>Intra-band contiguous EN-DC</w:t>
            </w:r>
          </w:p>
        </w:tc>
        <w:tc>
          <w:tcPr>
            <w:tcW w:w="2552" w:type="dxa"/>
            <w:shd w:val="clear" w:color="auto" w:fill="auto"/>
          </w:tcPr>
          <w:p w14:paraId="79824C73" w14:textId="77777777" w:rsidR="006060A9" w:rsidRPr="00E80F49" w:rsidRDefault="006060A9" w:rsidP="002E5133">
            <w:pPr>
              <w:pStyle w:val="TH"/>
            </w:pPr>
            <w:r w:rsidRPr="00E80F49">
              <w:t>Intra-band non</w:t>
            </w:r>
            <w:r w:rsidRPr="00E80F49">
              <w:noBreakHyphen/>
              <w:t>contiguous EN-DC</w:t>
            </w:r>
          </w:p>
        </w:tc>
        <w:tc>
          <w:tcPr>
            <w:tcW w:w="1984" w:type="dxa"/>
            <w:shd w:val="clear" w:color="auto" w:fill="auto"/>
          </w:tcPr>
          <w:p w14:paraId="16BBDF7A" w14:textId="77777777" w:rsidR="006060A9" w:rsidRPr="00E80F49" w:rsidRDefault="006060A9" w:rsidP="002E5133">
            <w:pPr>
              <w:pStyle w:val="TH"/>
            </w:pPr>
            <w:r w:rsidRPr="00E80F49">
              <w:t>Inter-band EN-DC</w:t>
            </w:r>
          </w:p>
        </w:tc>
      </w:tr>
      <w:tr w:rsidR="006060A9" w:rsidRPr="00E80F49" w14:paraId="07D5CC01" w14:textId="77777777" w:rsidTr="002E5133">
        <w:tc>
          <w:tcPr>
            <w:tcW w:w="3119" w:type="dxa"/>
            <w:shd w:val="clear" w:color="auto" w:fill="auto"/>
          </w:tcPr>
          <w:p w14:paraId="7C8EACE2" w14:textId="77777777" w:rsidR="006060A9" w:rsidRPr="00E80F49" w:rsidRDefault="006060A9" w:rsidP="002E5133">
            <w:pPr>
              <w:pStyle w:val="TAL"/>
            </w:pPr>
            <w:r w:rsidRPr="00E80F49">
              <w:t>Intra-band contiguous (band 71)</w:t>
            </w:r>
          </w:p>
        </w:tc>
        <w:tc>
          <w:tcPr>
            <w:tcW w:w="1984" w:type="dxa"/>
            <w:shd w:val="clear" w:color="auto" w:fill="auto"/>
          </w:tcPr>
          <w:p w14:paraId="088B49AC" w14:textId="77777777" w:rsidR="006060A9" w:rsidRPr="00E80F49" w:rsidRDefault="006060A9" w:rsidP="002E5133">
            <w:pPr>
              <w:pStyle w:val="TAL"/>
            </w:pPr>
            <w:r w:rsidRPr="00E80F49">
              <w:t>2UL</w:t>
            </w:r>
            <w:r w:rsidRPr="00E80F49">
              <w:rPr>
                <w:vertAlign w:val="superscript"/>
              </w:rPr>
              <w:t>1</w:t>
            </w:r>
          </w:p>
        </w:tc>
        <w:tc>
          <w:tcPr>
            <w:tcW w:w="2552" w:type="dxa"/>
            <w:shd w:val="clear" w:color="auto" w:fill="auto"/>
          </w:tcPr>
          <w:p w14:paraId="629610CB" w14:textId="77777777" w:rsidR="006060A9" w:rsidRPr="00E80F49" w:rsidRDefault="006060A9" w:rsidP="002E5133">
            <w:pPr>
              <w:pStyle w:val="TAL"/>
            </w:pPr>
            <w:r w:rsidRPr="00E80F49">
              <w:t>-</w:t>
            </w:r>
          </w:p>
        </w:tc>
        <w:tc>
          <w:tcPr>
            <w:tcW w:w="1984" w:type="dxa"/>
            <w:shd w:val="clear" w:color="auto" w:fill="auto"/>
          </w:tcPr>
          <w:p w14:paraId="320F1643" w14:textId="77777777" w:rsidR="006060A9" w:rsidRPr="00E80F49" w:rsidRDefault="006060A9" w:rsidP="002E5133">
            <w:pPr>
              <w:pStyle w:val="TAL"/>
            </w:pPr>
            <w:r w:rsidRPr="00E80F49">
              <w:t>-</w:t>
            </w:r>
          </w:p>
        </w:tc>
      </w:tr>
      <w:tr w:rsidR="006060A9" w:rsidRPr="00E80F49" w14:paraId="637EC548" w14:textId="77777777" w:rsidTr="002E5133">
        <w:tc>
          <w:tcPr>
            <w:tcW w:w="3119" w:type="dxa"/>
            <w:shd w:val="clear" w:color="auto" w:fill="auto"/>
          </w:tcPr>
          <w:p w14:paraId="2FFFF6AA" w14:textId="77777777" w:rsidR="006060A9" w:rsidRPr="00E80F49" w:rsidRDefault="006060A9" w:rsidP="002E5133">
            <w:pPr>
              <w:pStyle w:val="TAL"/>
            </w:pPr>
            <w:r w:rsidRPr="00E80F49">
              <w:t xml:space="preserve">Intra-band non-contiguous (band 3) </w:t>
            </w:r>
          </w:p>
        </w:tc>
        <w:tc>
          <w:tcPr>
            <w:tcW w:w="1984" w:type="dxa"/>
            <w:shd w:val="clear" w:color="auto" w:fill="auto"/>
          </w:tcPr>
          <w:p w14:paraId="09A6A95C" w14:textId="77777777" w:rsidR="006060A9" w:rsidRPr="00E80F49" w:rsidRDefault="006060A9" w:rsidP="002E5133">
            <w:pPr>
              <w:pStyle w:val="TAL"/>
            </w:pPr>
            <w:r w:rsidRPr="00E80F49">
              <w:t>-</w:t>
            </w:r>
          </w:p>
        </w:tc>
        <w:tc>
          <w:tcPr>
            <w:tcW w:w="2552" w:type="dxa"/>
            <w:shd w:val="clear" w:color="auto" w:fill="auto"/>
          </w:tcPr>
          <w:p w14:paraId="59BBDA7A" w14:textId="77777777" w:rsidR="006060A9" w:rsidRPr="00E80F49" w:rsidRDefault="006060A9" w:rsidP="002E5133">
            <w:pPr>
              <w:pStyle w:val="TAL"/>
            </w:pPr>
            <w:r w:rsidRPr="00E80F49">
              <w:t>2UL</w:t>
            </w:r>
            <w:r w:rsidRPr="00E80F49">
              <w:rPr>
                <w:vertAlign w:val="superscript"/>
              </w:rPr>
              <w:t>1</w:t>
            </w:r>
          </w:p>
        </w:tc>
        <w:tc>
          <w:tcPr>
            <w:tcW w:w="1984" w:type="dxa"/>
            <w:shd w:val="clear" w:color="auto" w:fill="auto"/>
          </w:tcPr>
          <w:p w14:paraId="16B97308" w14:textId="77777777" w:rsidR="006060A9" w:rsidRPr="00E80F49" w:rsidRDefault="006060A9" w:rsidP="002E5133">
            <w:pPr>
              <w:pStyle w:val="TAL"/>
            </w:pPr>
            <w:r w:rsidRPr="00E80F49">
              <w:t>-</w:t>
            </w:r>
          </w:p>
        </w:tc>
      </w:tr>
      <w:tr w:rsidR="006060A9" w:rsidRPr="00E80F49" w14:paraId="72FFCFE2" w14:textId="77777777" w:rsidTr="002E5133">
        <w:tc>
          <w:tcPr>
            <w:tcW w:w="3119" w:type="dxa"/>
            <w:shd w:val="clear" w:color="auto" w:fill="auto"/>
          </w:tcPr>
          <w:p w14:paraId="11635106" w14:textId="77777777" w:rsidR="006060A9" w:rsidRPr="00E80F49" w:rsidRDefault="006060A9" w:rsidP="002E5133">
            <w:pPr>
              <w:pStyle w:val="TAL"/>
            </w:pPr>
            <w:r w:rsidRPr="00E80F49">
              <w:t>UL harmonics, Rx mixing, cross band isolation</w:t>
            </w:r>
          </w:p>
        </w:tc>
        <w:tc>
          <w:tcPr>
            <w:tcW w:w="1984" w:type="dxa"/>
            <w:shd w:val="clear" w:color="auto" w:fill="auto"/>
          </w:tcPr>
          <w:p w14:paraId="2A27FBF1" w14:textId="77777777" w:rsidR="006060A9" w:rsidRPr="00E80F49" w:rsidRDefault="006060A9" w:rsidP="002E5133">
            <w:pPr>
              <w:pStyle w:val="TAL"/>
            </w:pPr>
            <w:r w:rsidRPr="00E80F49">
              <w:t>-</w:t>
            </w:r>
          </w:p>
        </w:tc>
        <w:tc>
          <w:tcPr>
            <w:tcW w:w="2552" w:type="dxa"/>
            <w:shd w:val="clear" w:color="auto" w:fill="auto"/>
          </w:tcPr>
          <w:p w14:paraId="5AF91F32" w14:textId="77777777" w:rsidR="006060A9" w:rsidRPr="00E80F49" w:rsidRDefault="006060A9" w:rsidP="002E5133">
            <w:pPr>
              <w:pStyle w:val="TAL"/>
            </w:pPr>
            <w:r w:rsidRPr="00E80F49">
              <w:t>-</w:t>
            </w:r>
          </w:p>
        </w:tc>
        <w:tc>
          <w:tcPr>
            <w:tcW w:w="1984" w:type="dxa"/>
            <w:shd w:val="clear" w:color="auto" w:fill="auto"/>
          </w:tcPr>
          <w:p w14:paraId="222EA86B" w14:textId="226100E8" w:rsidR="006060A9" w:rsidRPr="00E80F49" w:rsidRDefault="00CE50D5" w:rsidP="002E5133">
            <w:pPr>
              <w:pStyle w:val="TAL"/>
            </w:pPr>
            <w:r w:rsidRPr="00E80F49">
              <w:t>1</w:t>
            </w:r>
            <w:r w:rsidR="006060A9" w:rsidRPr="00E80F49">
              <w:t>UL</w:t>
            </w:r>
          </w:p>
        </w:tc>
      </w:tr>
      <w:tr w:rsidR="006060A9" w:rsidRPr="00E80F49" w14:paraId="435856FE" w14:textId="77777777" w:rsidTr="002E5133">
        <w:tc>
          <w:tcPr>
            <w:tcW w:w="3119" w:type="dxa"/>
            <w:shd w:val="clear" w:color="auto" w:fill="auto"/>
          </w:tcPr>
          <w:p w14:paraId="5AD70816" w14:textId="77777777" w:rsidR="006060A9" w:rsidRPr="00E80F49" w:rsidRDefault="006060A9" w:rsidP="002E5133">
            <w:pPr>
              <w:pStyle w:val="TAL"/>
            </w:pPr>
            <w:r w:rsidRPr="00E80F49">
              <w:t>2UL Intermodulation</w:t>
            </w:r>
          </w:p>
        </w:tc>
        <w:tc>
          <w:tcPr>
            <w:tcW w:w="1984" w:type="dxa"/>
            <w:shd w:val="clear" w:color="auto" w:fill="auto"/>
          </w:tcPr>
          <w:p w14:paraId="065E1EEB" w14:textId="77777777" w:rsidR="006060A9" w:rsidRPr="00E80F49" w:rsidRDefault="006060A9" w:rsidP="002E5133">
            <w:pPr>
              <w:pStyle w:val="TAL"/>
            </w:pPr>
            <w:r w:rsidRPr="00E80F49">
              <w:t>-</w:t>
            </w:r>
          </w:p>
        </w:tc>
        <w:tc>
          <w:tcPr>
            <w:tcW w:w="2552" w:type="dxa"/>
            <w:shd w:val="clear" w:color="auto" w:fill="auto"/>
          </w:tcPr>
          <w:p w14:paraId="63D4D890" w14:textId="77777777" w:rsidR="006060A9" w:rsidRPr="00E80F49" w:rsidRDefault="006060A9" w:rsidP="002E5133">
            <w:pPr>
              <w:pStyle w:val="TAL"/>
            </w:pPr>
            <w:r w:rsidRPr="00E80F49">
              <w:t>-</w:t>
            </w:r>
          </w:p>
        </w:tc>
        <w:tc>
          <w:tcPr>
            <w:tcW w:w="1984" w:type="dxa"/>
            <w:shd w:val="clear" w:color="auto" w:fill="auto"/>
          </w:tcPr>
          <w:p w14:paraId="7784F92E" w14:textId="77777777" w:rsidR="006060A9" w:rsidRPr="00E80F49" w:rsidRDefault="006060A9" w:rsidP="002E5133">
            <w:pPr>
              <w:pStyle w:val="TAL"/>
            </w:pPr>
            <w:r w:rsidRPr="00E80F49">
              <w:t>2UL</w:t>
            </w:r>
            <w:r w:rsidRPr="00E80F49">
              <w:rPr>
                <w:vertAlign w:val="superscript"/>
              </w:rPr>
              <w:t>1</w:t>
            </w:r>
          </w:p>
        </w:tc>
      </w:tr>
      <w:tr w:rsidR="006060A9" w:rsidRPr="00E80F49" w14:paraId="17A6D94A" w14:textId="77777777" w:rsidTr="002E5133">
        <w:tc>
          <w:tcPr>
            <w:tcW w:w="3119" w:type="dxa"/>
            <w:shd w:val="clear" w:color="auto" w:fill="auto"/>
          </w:tcPr>
          <w:p w14:paraId="2F0E1CBA" w14:textId="77777777" w:rsidR="006060A9" w:rsidRPr="00E80F49" w:rsidRDefault="006060A9" w:rsidP="002E5133">
            <w:pPr>
              <w:pStyle w:val="TAL"/>
            </w:pPr>
            <w:r w:rsidRPr="00E80F49">
              <w:t>EN-DC config w/o exception</w:t>
            </w:r>
          </w:p>
        </w:tc>
        <w:tc>
          <w:tcPr>
            <w:tcW w:w="1984" w:type="dxa"/>
            <w:shd w:val="clear" w:color="auto" w:fill="auto"/>
          </w:tcPr>
          <w:p w14:paraId="4B70C5DD" w14:textId="77777777" w:rsidR="006060A9" w:rsidRPr="00E80F49" w:rsidRDefault="006060A9" w:rsidP="002E5133">
            <w:pPr>
              <w:pStyle w:val="TAL"/>
            </w:pPr>
            <w:r w:rsidRPr="00E80F49">
              <w:t>2UL</w:t>
            </w:r>
            <w:r w:rsidRPr="00E80F49">
              <w:rPr>
                <w:vertAlign w:val="superscript"/>
              </w:rPr>
              <w:t>2</w:t>
            </w:r>
          </w:p>
        </w:tc>
        <w:tc>
          <w:tcPr>
            <w:tcW w:w="2552" w:type="dxa"/>
            <w:shd w:val="clear" w:color="auto" w:fill="auto"/>
          </w:tcPr>
          <w:p w14:paraId="40639543" w14:textId="77777777" w:rsidR="006060A9" w:rsidRPr="00E80F49" w:rsidRDefault="006060A9" w:rsidP="002E5133">
            <w:pPr>
              <w:pStyle w:val="TAL"/>
            </w:pPr>
            <w:r w:rsidRPr="00E80F49">
              <w:t>1UL (anchor agnostic)</w:t>
            </w:r>
            <w:r w:rsidRPr="00E80F49">
              <w:rPr>
                <w:vertAlign w:val="superscript"/>
              </w:rPr>
              <w:t>3</w:t>
            </w:r>
          </w:p>
        </w:tc>
        <w:tc>
          <w:tcPr>
            <w:tcW w:w="1984" w:type="dxa"/>
            <w:shd w:val="clear" w:color="auto" w:fill="auto"/>
          </w:tcPr>
          <w:p w14:paraId="47620D59" w14:textId="77777777" w:rsidR="006060A9" w:rsidRPr="00E80F49" w:rsidRDefault="006060A9" w:rsidP="002E5133">
            <w:pPr>
              <w:pStyle w:val="TAL"/>
            </w:pPr>
            <w:r w:rsidRPr="00E80F49">
              <w:t>1UL (anchor agnostic)</w:t>
            </w:r>
          </w:p>
        </w:tc>
      </w:tr>
      <w:tr w:rsidR="006060A9" w:rsidRPr="00E80F49" w14:paraId="75B9E543" w14:textId="77777777" w:rsidTr="002E5133">
        <w:tc>
          <w:tcPr>
            <w:tcW w:w="9639" w:type="dxa"/>
            <w:gridSpan w:val="4"/>
            <w:shd w:val="clear" w:color="auto" w:fill="auto"/>
          </w:tcPr>
          <w:p w14:paraId="76EAAA12" w14:textId="7E6C9713" w:rsidR="006060A9" w:rsidRPr="00E80F49" w:rsidRDefault="006060A9" w:rsidP="002E5133">
            <w:pPr>
              <w:pStyle w:val="TAN"/>
              <w:rPr>
                <w:lang w:eastAsia="zh-CN"/>
              </w:rPr>
            </w:pPr>
            <w:r w:rsidRPr="00E80F49">
              <w:rPr>
                <w:lang w:eastAsia="zh-CN"/>
              </w:rPr>
              <w:t>NOTE 1: Exception requirements apply only with 2UL and apply only for one test frequency/BW setting.</w:t>
            </w:r>
          </w:p>
          <w:p w14:paraId="238B6B9A" w14:textId="77777777" w:rsidR="006060A9" w:rsidRPr="00E80F49" w:rsidRDefault="006060A9" w:rsidP="002E5133">
            <w:pPr>
              <w:pStyle w:val="TAN"/>
              <w:rPr>
                <w:lang w:eastAsia="zh-CN"/>
              </w:rPr>
            </w:pPr>
            <w:r w:rsidRPr="00E80F49">
              <w:rPr>
                <w:lang w:eastAsia="zh-CN"/>
              </w:rPr>
              <w:t>NOTE 2: Other than refsens requirements in this configuration mandate 2UL</w:t>
            </w:r>
          </w:p>
          <w:p w14:paraId="36ABBE8D" w14:textId="77777777" w:rsidR="006060A9" w:rsidRPr="00E80F49" w:rsidRDefault="006060A9" w:rsidP="002E5133">
            <w:pPr>
              <w:pStyle w:val="TAN"/>
              <w:rPr>
                <w:lang w:eastAsia="zh-CN"/>
              </w:rPr>
            </w:pPr>
            <w:r w:rsidRPr="00E80F49">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E80F49" w:rsidRDefault="006060A9" w:rsidP="00CF3F9A"/>
    <w:p w14:paraId="4C3E65A2" w14:textId="271AA2CF" w:rsidR="006060A9" w:rsidRPr="00E80F49" w:rsidRDefault="006060A9" w:rsidP="00605797">
      <w:pPr>
        <w:pStyle w:val="B1"/>
      </w:pPr>
      <w:r w:rsidRPr="00E80F49">
        <w:t>7.</w:t>
      </w:r>
      <w:r w:rsidRPr="00E80F49">
        <w:tab/>
        <w:t>Void</w:t>
      </w:r>
    </w:p>
    <w:p w14:paraId="10CDC8A1" w14:textId="67C7EFFC" w:rsidR="006060A9" w:rsidRPr="00E80F49" w:rsidRDefault="006060A9" w:rsidP="00605797">
      <w:pPr>
        <w:pStyle w:val="B1"/>
        <w:rPr>
          <w:b/>
          <w:bCs/>
        </w:rPr>
      </w:pPr>
      <w:r w:rsidRPr="00E80F49">
        <w:t>8.</w:t>
      </w:r>
      <w:r w:rsidRPr="00E80F49">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E80F49" w:rsidRDefault="006060A9" w:rsidP="00605797">
      <w:pPr>
        <w:pStyle w:val="B1"/>
      </w:pPr>
      <w:r w:rsidRPr="00E80F49">
        <w:t>9.</w:t>
      </w:r>
      <w:r w:rsidRPr="00E80F49">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E80F49" w:rsidRDefault="006060A9" w:rsidP="006060A9">
      <w:pPr>
        <w:pStyle w:val="Heading2"/>
      </w:pPr>
      <w:bookmarkStart w:id="529" w:name="_Toc68073955"/>
      <w:bookmarkStart w:id="530" w:name="_Toc75371817"/>
      <w:bookmarkStart w:id="531" w:name="_Toc83727885"/>
      <w:bookmarkStart w:id="532" w:name="_Toc100005990"/>
      <w:bookmarkStart w:id="533" w:name="_Toc106703538"/>
      <w:bookmarkStart w:id="534" w:name="_Toc138858442"/>
      <w:r w:rsidRPr="00E80F49">
        <w:t>D.2.6</w:t>
      </w:r>
      <w:r w:rsidRPr="00E80F49">
        <w:tab/>
        <w:t>EN-DC configurations to test</w:t>
      </w:r>
      <w:bookmarkEnd w:id="529"/>
      <w:bookmarkEnd w:id="530"/>
      <w:bookmarkEnd w:id="531"/>
      <w:bookmarkEnd w:id="532"/>
      <w:bookmarkEnd w:id="533"/>
      <w:bookmarkEnd w:id="534"/>
    </w:p>
    <w:p w14:paraId="50DD7230" w14:textId="77777777" w:rsidR="006060A9" w:rsidRPr="00E80F49" w:rsidRDefault="006060A9" w:rsidP="006060A9">
      <w:pPr>
        <w:pStyle w:val="Heading3"/>
      </w:pPr>
      <w:bookmarkStart w:id="535" w:name="_Toc68073956"/>
      <w:bookmarkStart w:id="536" w:name="_Toc75371818"/>
      <w:bookmarkStart w:id="537" w:name="_Toc83727886"/>
      <w:bookmarkStart w:id="538" w:name="_Toc100005991"/>
      <w:bookmarkStart w:id="539" w:name="_Toc106703539"/>
      <w:bookmarkStart w:id="540" w:name="_Toc138858443"/>
      <w:r w:rsidRPr="00E80F49">
        <w:t>D.2.6.1</w:t>
      </w:r>
      <w:r w:rsidRPr="00E80F49">
        <w:tab/>
        <w:t>Lower order fallbacks</w:t>
      </w:r>
      <w:bookmarkEnd w:id="535"/>
      <w:bookmarkEnd w:id="536"/>
      <w:bookmarkEnd w:id="537"/>
      <w:bookmarkEnd w:id="538"/>
      <w:bookmarkEnd w:id="539"/>
      <w:bookmarkEnd w:id="540"/>
    </w:p>
    <w:p w14:paraId="5A727FD7" w14:textId="1445C73E" w:rsidR="006060A9" w:rsidRPr="00E80F49" w:rsidRDefault="006060A9" w:rsidP="006060A9">
      <w:r w:rsidRPr="00E80F49">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E80F49" w:rsidRDefault="006060A9" w:rsidP="006060A9">
      <w:pPr>
        <w:rPr>
          <w:u w:val="single"/>
        </w:rPr>
      </w:pPr>
      <w:r w:rsidRPr="00E80F49">
        <w:rPr>
          <w:u w:val="single"/>
        </w:rPr>
        <w:t>EN-DC fallback</w:t>
      </w:r>
    </w:p>
    <w:p w14:paraId="7A095F33" w14:textId="77777777" w:rsidR="006060A9" w:rsidRPr="00E80F49" w:rsidRDefault="006060A9" w:rsidP="006060A9">
      <w:r w:rsidRPr="00E80F49">
        <w:t>EN-DC fallback does not need to be handled since this would mean falling back to pure E-UTRA operation, which is covered by TS 36.521-1 test cases.</w:t>
      </w:r>
    </w:p>
    <w:p w14:paraId="54962ABA" w14:textId="77777777" w:rsidR="006060A9" w:rsidRPr="00E80F49" w:rsidRDefault="006060A9" w:rsidP="006060A9">
      <w:pPr>
        <w:rPr>
          <w:u w:val="single"/>
        </w:rPr>
      </w:pPr>
      <w:r w:rsidRPr="00E80F49">
        <w:rPr>
          <w:u w:val="single"/>
        </w:rPr>
        <w:t>E-UTRA CA fallback</w:t>
      </w:r>
    </w:p>
    <w:p w14:paraId="1FF1FD82" w14:textId="77777777" w:rsidR="006060A9" w:rsidRPr="00E80F49" w:rsidRDefault="006060A9" w:rsidP="006060A9">
      <w:r w:rsidRPr="00E80F49">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E80F49" w:rsidRDefault="006060A9" w:rsidP="006060A9">
      <w:r w:rsidRPr="00E80F49">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E80F49" w:rsidRDefault="006060A9" w:rsidP="006060A9">
      <w:r w:rsidRPr="00E80F49">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E80F49" w:rsidRDefault="006060A9" w:rsidP="006060A9">
      <w:r w:rsidRPr="00E80F49">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E80F49" w:rsidRDefault="006060A9" w:rsidP="006060A9">
      <w:pPr>
        <w:rPr>
          <w:u w:val="single"/>
        </w:rPr>
      </w:pPr>
      <w:r w:rsidRPr="00E80F49">
        <w:rPr>
          <w:u w:val="single"/>
        </w:rPr>
        <w:lastRenderedPageBreak/>
        <w:t>NR CA fallback</w:t>
      </w:r>
    </w:p>
    <w:p w14:paraId="1A902299" w14:textId="77777777" w:rsidR="006060A9" w:rsidRPr="00E80F49" w:rsidRDefault="006060A9" w:rsidP="006060A9">
      <w:r w:rsidRPr="00E80F49">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E80F49" w:rsidRDefault="006060A9" w:rsidP="006060A9">
      <w:pPr>
        <w:pStyle w:val="TH"/>
      </w:pPr>
      <w:r w:rsidRPr="00E80F49">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E80F49"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E80F49" w:rsidRDefault="006060A9" w:rsidP="002E5133">
            <w:pPr>
              <w:pStyle w:val="TAH"/>
            </w:pPr>
            <w:r w:rsidRPr="00E80F49">
              <w:t>Clause number</w:t>
            </w:r>
          </w:p>
        </w:tc>
        <w:tc>
          <w:tcPr>
            <w:tcW w:w="2282" w:type="dxa"/>
            <w:vMerge w:val="restart"/>
            <w:shd w:val="clear" w:color="auto" w:fill="auto"/>
            <w:noWrap/>
            <w:tcMar>
              <w:left w:w="45" w:type="dxa"/>
              <w:right w:w="45" w:type="dxa"/>
            </w:tcMar>
            <w:vAlign w:val="center"/>
            <w:hideMark/>
          </w:tcPr>
          <w:p w14:paraId="3875983C" w14:textId="77777777" w:rsidR="006060A9" w:rsidRPr="00E80F49" w:rsidRDefault="006060A9" w:rsidP="002E5133">
            <w:pPr>
              <w:pStyle w:val="TAH"/>
            </w:pPr>
            <w:r w:rsidRPr="00E80F49">
              <w:t>Title</w:t>
            </w:r>
          </w:p>
        </w:tc>
        <w:tc>
          <w:tcPr>
            <w:tcW w:w="2785" w:type="dxa"/>
            <w:vMerge w:val="restart"/>
            <w:shd w:val="clear" w:color="auto" w:fill="auto"/>
            <w:noWrap/>
            <w:tcMar>
              <w:left w:w="45" w:type="dxa"/>
              <w:right w:w="45" w:type="dxa"/>
            </w:tcMar>
            <w:vAlign w:val="center"/>
            <w:hideMark/>
          </w:tcPr>
          <w:p w14:paraId="125DFA82" w14:textId="77777777" w:rsidR="006060A9" w:rsidRPr="00E80F49" w:rsidRDefault="006060A9" w:rsidP="002E5133">
            <w:pPr>
              <w:pStyle w:val="TAH"/>
            </w:pPr>
            <w:r w:rsidRPr="00E80F49">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E80F49" w:rsidRDefault="006060A9" w:rsidP="002E5133">
            <w:pPr>
              <w:pStyle w:val="TAH"/>
            </w:pPr>
            <w:r w:rsidRPr="00E80F49">
              <w:t>EN-DC configuration type</w:t>
            </w:r>
          </w:p>
        </w:tc>
      </w:tr>
      <w:tr w:rsidR="006060A9" w:rsidRPr="00E80F49"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E80F49"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E80F49"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E80F49"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E80F49" w:rsidDel="001A4C8F" w:rsidRDefault="006060A9" w:rsidP="002E5133">
            <w:pPr>
              <w:pStyle w:val="TAH"/>
            </w:pPr>
            <w:r w:rsidRPr="00E80F49">
              <w:t>Intra-band cont EN-DC</w:t>
            </w:r>
          </w:p>
        </w:tc>
        <w:tc>
          <w:tcPr>
            <w:tcW w:w="1134" w:type="dxa"/>
            <w:shd w:val="clear" w:color="auto" w:fill="auto"/>
            <w:tcMar>
              <w:left w:w="34" w:type="dxa"/>
              <w:right w:w="34" w:type="dxa"/>
            </w:tcMar>
            <w:vAlign w:val="center"/>
          </w:tcPr>
          <w:p w14:paraId="1FB64677" w14:textId="77777777" w:rsidR="006060A9" w:rsidRPr="00E80F49" w:rsidRDefault="006060A9" w:rsidP="002E5133">
            <w:pPr>
              <w:pStyle w:val="TAH"/>
            </w:pPr>
            <w:r w:rsidRPr="00E80F49">
              <w:t>Intra-band non-cont EN-DC</w:t>
            </w:r>
          </w:p>
        </w:tc>
        <w:tc>
          <w:tcPr>
            <w:tcW w:w="1559" w:type="dxa"/>
            <w:shd w:val="clear" w:color="auto" w:fill="auto"/>
            <w:tcMar>
              <w:left w:w="34" w:type="dxa"/>
              <w:right w:w="34" w:type="dxa"/>
            </w:tcMar>
            <w:vAlign w:val="center"/>
          </w:tcPr>
          <w:p w14:paraId="2EB9FEF3" w14:textId="77777777" w:rsidR="006060A9" w:rsidRPr="00E80F49" w:rsidRDefault="006060A9" w:rsidP="002E5133">
            <w:pPr>
              <w:pStyle w:val="TAH"/>
            </w:pPr>
            <w:r w:rsidRPr="00E80F49">
              <w:t>Inter-band EN-DC</w:t>
            </w:r>
          </w:p>
        </w:tc>
      </w:tr>
      <w:tr w:rsidR="006060A9" w:rsidRPr="00E80F49"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E80F49" w:rsidRDefault="006060A9" w:rsidP="002E5133">
            <w:pPr>
              <w:pStyle w:val="TAL"/>
            </w:pPr>
            <w:r w:rsidRPr="00E80F49">
              <w:t>7.3B.2.1</w:t>
            </w:r>
          </w:p>
        </w:tc>
        <w:tc>
          <w:tcPr>
            <w:tcW w:w="2282" w:type="dxa"/>
            <w:shd w:val="clear" w:color="auto" w:fill="auto"/>
            <w:noWrap/>
            <w:tcMar>
              <w:left w:w="45" w:type="dxa"/>
              <w:right w:w="45" w:type="dxa"/>
            </w:tcMar>
            <w:vAlign w:val="center"/>
            <w:hideMark/>
          </w:tcPr>
          <w:p w14:paraId="4685EB71" w14:textId="77777777" w:rsidR="006060A9" w:rsidRPr="00E80F49" w:rsidRDefault="006060A9" w:rsidP="002E5133">
            <w:pPr>
              <w:pStyle w:val="TAL"/>
            </w:pPr>
            <w:r w:rsidRPr="00E80F49">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E80F49" w:rsidRDefault="006060A9" w:rsidP="00CF3F9A">
            <w:pPr>
              <w:pStyle w:val="TAL"/>
              <w:overflowPunct/>
              <w:autoSpaceDE/>
              <w:autoSpaceDN/>
              <w:adjustRightInd/>
              <w:ind w:left="360"/>
              <w:textAlignment w:val="auto"/>
            </w:pPr>
            <w:r w:rsidRPr="00E80F49">
              <w:t>1.</w:t>
            </w:r>
            <w:r w:rsidRPr="00E80F49">
              <w:tab/>
              <w:t>Band n71 exceptions</w:t>
            </w:r>
          </w:p>
          <w:p w14:paraId="70A90647" w14:textId="691B3216"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1F62C0EA" w14:textId="77777777" w:rsidR="006060A9" w:rsidRPr="00E80F49" w:rsidRDefault="006060A9" w:rsidP="002E5133">
            <w:pPr>
              <w:pStyle w:val="TAL"/>
              <w:jc w:val="center"/>
            </w:pPr>
            <w:r w:rsidRPr="00E80F49">
              <w:t>Yes</w:t>
            </w:r>
          </w:p>
        </w:tc>
        <w:tc>
          <w:tcPr>
            <w:tcW w:w="1134" w:type="dxa"/>
            <w:tcMar>
              <w:left w:w="34" w:type="dxa"/>
              <w:right w:w="34" w:type="dxa"/>
            </w:tcMar>
            <w:vAlign w:val="center"/>
          </w:tcPr>
          <w:p w14:paraId="2A8F92DF"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610241E3" w14:textId="77777777" w:rsidR="006060A9" w:rsidRPr="00E80F49" w:rsidRDefault="006060A9" w:rsidP="002E5133">
            <w:pPr>
              <w:pStyle w:val="TAL"/>
              <w:jc w:val="center"/>
            </w:pPr>
            <w:r w:rsidRPr="00E80F49">
              <w:t>-</w:t>
            </w:r>
          </w:p>
        </w:tc>
      </w:tr>
      <w:tr w:rsidR="006060A9" w:rsidRPr="00E80F49"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E80F49" w:rsidRDefault="006060A9" w:rsidP="002E5133">
            <w:pPr>
              <w:pStyle w:val="TAL"/>
            </w:pPr>
            <w:r w:rsidRPr="00E80F49">
              <w:t>7.3B.2.2</w:t>
            </w:r>
          </w:p>
        </w:tc>
        <w:tc>
          <w:tcPr>
            <w:tcW w:w="2282" w:type="dxa"/>
            <w:shd w:val="clear" w:color="auto" w:fill="auto"/>
            <w:noWrap/>
            <w:tcMar>
              <w:left w:w="45" w:type="dxa"/>
              <w:right w:w="45" w:type="dxa"/>
            </w:tcMar>
            <w:vAlign w:val="center"/>
            <w:hideMark/>
          </w:tcPr>
          <w:p w14:paraId="03EEE2C9" w14:textId="77777777" w:rsidR="006060A9" w:rsidRPr="00E80F49" w:rsidRDefault="006060A9" w:rsidP="002E5133">
            <w:pPr>
              <w:pStyle w:val="TAL"/>
            </w:pPr>
            <w:r w:rsidRPr="00E80F49">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E80F49" w:rsidRDefault="006060A9" w:rsidP="00CF3F9A">
            <w:pPr>
              <w:pStyle w:val="TAL"/>
              <w:overflowPunct/>
              <w:autoSpaceDE/>
              <w:autoSpaceDN/>
              <w:adjustRightInd/>
              <w:ind w:left="360"/>
              <w:textAlignment w:val="auto"/>
            </w:pPr>
            <w:r w:rsidRPr="00E80F49">
              <w:t>1.</w:t>
            </w:r>
            <w:r w:rsidRPr="00E80F49">
              <w:tab/>
              <w:t>Band n3 exceptions</w:t>
            </w:r>
          </w:p>
          <w:p w14:paraId="6377D602" w14:textId="744D383E"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075A00E4"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2E0EF77" w14:textId="77777777" w:rsidR="006060A9" w:rsidRPr="00E80F49" w:rsidRDefault="006060A9" w:rsidP="002E5133">
            <w:pPr>
              <w:pStyle w:val="TAL"/>
              <w:jc w:val="center"/>
            </w:pPr>
            <w:r w:rsidRPr="00E80F49">
              <w:t>Yes</w:t>
            </w:r>
          </w:p>
        </w:tc>
        <w:tc>
          <w:tcPr>
            <w:tcW w:w="1559" w:type="dxa"/>
            <w:tcMar>
              <w:left w:w="34" w:type="dxa"/>
              <w:right w:w="34" w:type="dxa"/>
            </w:tcMar>
            <w:vAlign w:val="center"/>
          </w:tcPr>
          <w:p w14:paraId="2A4F6A65" w14:textId="77777777" w:rsidR="006060A9" w:rsidRPr="00E80F49" w:rsidRDefault="006060A9" w:rsidP="002E5133">
            <w:pPr>
              <w:pStyle w:val="TAL"/>
              <w:jc w:val="center"/>
            </w:pPr>
            <w:r w:rsidRPr="00E80F49">
              <w:t>-</w:t>
            </w:r>
          </w:p>
        </w:tc>
      </w:tr>
      <w:tr w:rsidR="006060A9" w:rsidRPr="00E80F49"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E80F49" w:rsidRDefault="006060A9" w:rsidP="002E5133">
            <w:pPr>
              <w:pStyle w:val="TAL"/>
            </w:pPr>
            <w:r w:rsidRPr="00E80F49">
              <w:t>7.3B.2.3</w:t>
            </w:r>
          </w:p>
        </w:tc>
        <w:tc>
          <w:tcPr>
            <w:tcW w:w="2282" w:type="dxa"/>
            <w:shd w:val="clear" w:color="auto" w:fill="auto"/>
            <w:noWrap/>
            <w:tcMar>
              <w:left w:w="45" w:type="dxa"/>
              <w:right w:w="45" w:type="dxa"/>
            </w:tcMar>
            <w:vAlign w:val="center"/>
            <w:hideMark/>
          </w:tcPr>
          <w:p w14:paraId="41FBD5E1" w14:textId="77777777" w:rsidR="006060A9" w:rsidRPr="00E80F49" w:rsidRDefault="006060A9" w:rsidP="002E5133">
            <w:pPr>
              <w:pStyle w:val="TAL"/>
            </w:pPr>
            <w:r w:rsidRPr="00E80F49">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E80F49" w:rsidRDefault="006060A9" w:rsidP="00CF3F9A">
            <w:pPr>
              <w:pStyle w:val="TAL"/>
              <w:overflowPunct/>
              <w:autoSpaceDE/>
              <w:autoSpaceDN/>
              <w:adjustRightInd/>
              <w:ind w:left="360"/>
              <w:textAlignment w:val="auto"/>
            </w:pPr>
            <w:r w:rsidRPr="00E80F49">
              <w:t>1.</w:t>
            </w:r>
            <w:r w:rsidRPr="00E80F49">
              <w:tab/>
              <w:t>UL harmonics, harmonic mixing, cross band isolation, 2UL intermodulation (2 band)</w:t>
            </w:r>
          </w:p>
          <w:p w14:paraId="087E013D" w14:textId="2114A0C6" w:rsidR="006060A9" w:rsidRPr="00E80F49" w:rsidRDefault="006060A9" w:rsidP="00CF3F9A">
            <w:pPr>
              <w:pStyle w:val="TAL"/>
              <w:overflowPunct/>
              <w:autoSpaceDE/>
              <w:autoSpaceDN/>
              <w:adjustRightInd/>
              <w:ind w:left="360"/>
              <w:textAlignment w:val="auto"/>
            </w:pPr>
            <w:r w:rsidRPr="00E80F49">
              <w:t>2.</w:t>
            </w:r>
            <w:r w:rsidRPr="00E80F49">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1F45B2ED"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4FEDED69" w14:textId="77777777" w:rsidR="006060A9" w:rsidRPr="00E80F49" w:rsidRDefault="006060A9" w:rsidP="002E5133">
            <w:pPr>
              <w:pStyle w:val="TAL"/>
              <w:jc w:val="center"/>
            </w:pPr>
            <w:r w:rsidRPr="00E80F49">
              <w:t>Yes</w:t>
            </w:r>
          </w:p>
        </w:tc>
      </w:tr>
      <w:tr w:rsidR="006060A9" w:rsidRPr="00E80F49"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E80F49" w:rsidRDefault="006060A9" w:rsidP="002E5133">
            <w:pPr>
              <w:pStyle w:val="TAL"/>
              <w:ind w:left="268" w:hanging="261"/>
            </w:pPr>
            <w:r w:rsidRPr="00E80F49">
              <w:t>7.3B.2.3_1.1</w:t>
            </w:r>
          </w:p>
        </w:tc>
        <w:tc>
          <w:tcPr>
            <w:tcW w:w="2282" w:type="dxa"/>
            <w:shd w:val="clear" w:color="auto" w:fill="auto"/>
            <w:noWrap/>
            <w:tcMar>
              <w:left w:w="45" w:type="dxa"/>
              <w:right w:w="45" w:type="dxa"/>
            </w:tcMar>
            <w:vAlign w:val="center"/>
            <w:hideMark/>
          </w:tcPr>
          <w:p w14:paraId="174FFB96" w14:textId="77777777" w:rsidR="006060A9" w:rsidRPr="00E80F49" w:rsidRDefault="006060A9" w:rsidP="002E5133">
            <w:pPr>
              <w:pStyle w:val="TAL"/>
            </w:pPr>
            <w:r w:rsidRPr="00E80F49">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E80F49" w:rsidRDefault="006060A9" w:rsidP="00CF3F9A">
            <w:pPr>
              <w:pStyle w:val="TAL"/>
              <w:overflowPunct/>
              <w:autoSpaceDE/>
              <w:autoSpaceDN/>
              <w:adjustRightInd/>
              <w:ind w:left="360"/>
              <w:textAlignment w:val="auto"/>
            </w:pPr>
            <w:r w:rsidRPr="00E80F49">
              <w:t>1.</w:t>
            </w:r>
            <w:r w:rsidRPr="00E80F49">
              <w:tab/>
              <w:t>standalone NR requirements,</w:t>
            </w:r>
          </w:p>
          <w:p w14:paraId="508E5313" w14:textId="3FB84824" w:rsidR="006060A9" w:rsidRPr="00E80F49" w:rsidRDefault="006060A9" w:rsidP="00CF3F9A">
            <w:pPr>
              <w:pStyle w:val="TAL"/>
              <w:overflowPunct/>
              <w:autoSpaceDE/>
              <w:autoSpaceDN/>
              <w:adjustRightInd/>
              <w:ind w:left="360"/>
              <w:textAlignment w:val="auto"/>
            </w:pPr>
            <w:r w:rsidRPr="00E80F49">
              <w:t>2.</w:t>
            </w:r>
            <w:r w:rsidRPr="00E80F49">
              <w:tab/>
              <w:t>2UL intermodulation (3 band)</w:t>
            </w:r>
          </w:p>
        </w:tc>
        <w:tc>
          <w:tcPr>
            <w:tcW w:w="1418" w:type="dxa"/>
            <w:shd w:val="clear" w:color="auto" w:fill="auto"/>
            <w:tcMar>
              <w:left w:w="34" w:type="dxa"/>
              <w:right w:w="34" w:type="dxa"/>
            </w:tcMar>
            <w:vAlign w:val="center"/>
            <w:hideMark/>
          </w:tcPr>
          <w:p w14:paraId="7F15D23F" w14:textId="77777777" w:rsidR="006060A9" w:rsidRPr="00E80F49" w:rsidRDefault="006060A9" w:rsidP="002E5133">
            <w:pPr>
              <w:pStyle w:val="TAL"/>
              <w:jc w:val="center"/>
            </w:pPr>
            <w:r w:rsidRPr="00E80F49">
              <w:t xml:space="preserve">Yes </w:t>
            </w:r>
            <w:r w:rsidRPr="00E80F49">
              <w:br/>
              <w:t>(2E-UTRA+1NR, Note 1)</w:t>
            </w:r>
          </w:p>
        </w:tc>
        <w:tc>
          <w:tcPr>
            <w:tcW w:w="1134" w:type="dxa"/>
            <w:tcMar>
              <w:left w:w="34" w:type="dxa"/>
              <w:right w:w="34" w:type="dxa"/>
            </w:tcMar>
            <w:vAlign w:val="center"/>
          </w:tcPr>
          <w:p w14:paraId="032FACA2"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56FE6C23" w14:textId="77777777" w:rsidR="006060A9" w:rsidRPr="00E80F49" w:rsidRDefault="006060A9" w:rsidP="002E5133">
            <w:pPr>
              <w:pStyle w:val="TAL"/>
              <w:jc w:val="center"/>
            </w:pPr>
            <w:r w:rsidRPr="00E80F49">
              <w:t xml:space="preserve">Yes </w:t>
            </w:r>
            <w:r w:rsidRPr="00E80F49">
              <w:br/>
              <w:t>(1E-UTRA+2NR, 2E-UTRA+1NR, Note 2)</w:t>
            </w:r>
          </w:p>
        </w:tc>
      </w:tr>
      <w:tr w:rsidR="006060A9" w:rsidRPr="00E80F49"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0FBB07F7" w14:textId="77777777" w:rsidR="006060A9" w:rsidRPr="00E80F49" w:rsidRDefault="006060A9" w:rsidP="002E5133">
            <w:pPr>
              <w:pStyle w:val="TAL"/>
            </w:pPr>
            <w:r w:rsidRPr="00E80F49">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E80F49" w:rsidRDefault="006060A9" w:rsidP="00CF3F9A">
            <w:pPr>
              <w:pStyle w:val="TAL"/>
              <w:overflowPunct/>
              <w:autoSpaceDE/>
              <w:autoSpaceDN/>
              <w:adjustRightInd/>
              <w:ind w:left="360"/>
              <w:textAlignment w:val="auto"/>
            </w:pPr>
            <w:r w:rsidRPr="00E80F49">
              <w:t>standalone NR requirements</w:t>
            </w:r>
          </w:p>
        </w:tc>
        <w:tc>
          <w:tcPr>
            <w:tcW w:w="1418" w:type="dxa"/>
            <w:shd w:val="clear" w:color="auto" w:fill="auto"/>
            <w:noWrap/>
            <w:tcMar>
              <w:left w:w="34" w:type="dxa"/>
              <w:right w:w="34" w:type="dxa"/>
            </w:tcMar>
            <w:vAlign w:val="center"/>
          </w:tcPr>
          <w:p w14:paraId="051DD3BF" w14:textId="77777777" w:rsidR="006060A9" w:rsidRPr="00E80F49" w:rsidRDefault="006060A9" w:rsidP="002E5133">
            <w:pPr>
              <w:pStyle w:val="TAL"/>
              <w:jc w:val="center"/>
            </w:pPr>
            <w:r w:rsidRPr="00E80F49">
              <w:t xml:space="preserve">Yes </w:t>
            </w:r>
            <w:r w:rsidRPr="00E80F49">
              <w:br/>
              <w:t>(3E-UTRA+1NR, Note 1)</w:t>
            </w:r>
          </w:p>
        </w:tc>
        <w:tc>
          <w:tcPr>
            <w:tcW w:w="1134" w:type="dxa"/>
            <w:tcMar>
              <w:left w:w="34" w:type="dxa"/>
              <w:right w:w="34" w:type="dxa"/>
            </w:tcMar>
            <w:vAlign w:val="center"/>
          </w:tcPr>
          <w:p w14:paraId="645107B9"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A22D09" w14:textId="77777777" w:rsidR="006060A9" w:rsidRPr="00E80F49" w:rsidDel="00A37786" w:rsidRDefault="006060A9" w:rsidP="002E5133">
            <w:pPr>
              <w:pStyle w:val="TAL"/>
              <w:jc w:val="center"/>
            </w:pPr>
            <w:r w:rsidRPr="00E80F49">
              <w:t>Yes (</w:t>
            </w:r>
            <w:r w:rsidRPr="00E80F49">
              <w:br/>
              <w:t>1E-UTRA+3NR, Note 4)</w:t>
            </w:r>
          </w:p>
        </w:tc>
      </w:tr>
      <w:tr w:rsidR="006060A9" w:rsidRPr="00E80F49"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4753DA63" w14:textId="77777777" w:rsidR="006060A9" w:rsidRPr="00E80F49" w:rsidRDefault="006060A9" w:rsidP="002E5133">
            <w:pPr>
              <w:pStyle w:val="TAL"/>
            </w:pPr>
            <w:r w:rsidRPr="00E80F49">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E80F49" w:rsidRDefault="006060A9" w:rsidP="00CF3F9A">
            <w:pPr>
              <w:pStyle w:val="TAL"/>
              <w:overflowPunct/>
              <w:autoSpaceDE/>
              <w:autoSpaceDN/>
              <w:adjustRightInd/>
              <w:textAlignment w:val="auto"/>
            </w:pPr>
            <w:r w:rsidRPr="00E80F49">
              <w:t>standalone NR requirements</w:t>
            </w:r>
          </w:p>
        </w:tc>
        <w:tc>
          <w:tcPr>
            <w:tcW w:w="1418" w:type="dxa"/>
            <w:shd w:val="clear" w:color="auto" w:fill="auto"/>
            <w:noWrap/>
            <w:tcMar>
              <w:left w:w="34" w:type="dxa"/>
              <w:right w:w="34" w:type="dxa"/>
            </w:tcMar>
            <w:vAlign w:val="center"/>
          </w:tcPr>
          <w:p w14:paraId="208EDB6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383D676"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C730C1" w14:textId="77777777" w:rsidR="006060A9" w:rsidRPr="00E80F49" w:rsidDel="00A37786" w:rsidRDefault="006060A9" w:rsidP="002E5133">
            <w:pPr>
              <w:pStyle w:val="TAL"/>
              <w:jc w:val="center"/>
            </w:pPr>
            <w:r w:rsidRPr="00E80F49">
              <w:t xml:space="preserve">Yes </w:t>
            </w:r>
            <w:r w:rsidRPr="00E80F49">
              <w:br/>
              <w:t>(1E-UTRA+4NR, Note 4)</w:t>
            </w:r>
          </w:p>
        </w:tc>
      </w:tr>
      <w:tr w:rsidR="006060A9" w:rsidRPr="00E80F49" w14:paraId="1D0512AB" w14:textId="77777777" w:rsidTr="002E5133">
        <w:trPr>
          <w:trHeight w:val="600"/>
        </w:trPr>
        <w:tc>
          <w:tcPr>
            <w:tcW w:w="10346" w:type="dxa"/>
            <w:gridSpan w:val="6"/>
            <w:shd w:val="clear" w:color="auto" w:fill="auto"/>
            <w:noWrap/>
            <w:vAlign w:val="bottom"/>
          </w:tcPr>
          <w:p w14:paraId="0FF28007" w14:textId="77777777" w:rsidR="006060A9" w:rsidRPr="00E80F49" w:rsidRDefault="006060A9" w:rsidP="002E5133">
            <w:pPr>
              <w:pStyle w:val="TAN"/>
              <w:rPr>
                <w:lang w:eastAsia="zh-CN"/>
              </w:rPr>
            </w:pPr>
            <w:r w:rsidRPr="00E80F49">
              <w:rPr>
                <w:lang w:eastAsia="zh-CN"/>
              </w:rPr>
              <w:t>NOTE 1: This is needed for other than refsens Rx test case that refers back to refsens test config table</w:t>
            </w:r>
          </w:p>
          <w:p w14:paraId="652639B9" w14:textId="69CE93AA" w:rsidR="006060A9" w:rsidRPr="00E80F49" w:rsidRDefault="006060A9" w:rsidP="002E5133">
            <w:pPr>
              <w:pStyle w:val="TAN"/>
              <w:rPr>
                <w:lang w:eastAsia="zh-CN"/>
              </w:rPr>
            </w:pPr>
            <w:r w:rsidRPr="00E80F49">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E80F49" w:rsidRDefault="006060A9" w:rsidP="002E5133">
            <w:pPr>
              <w:pStyle w:val="TAN"/>
            </w:pPr>
            <w:r w:rsidRPr="00E80F49">
              <w:t>NOTE 3</w:t>
            </w:r>
            <w:r w:rsidRPr="00E80F49">
              <w:rPr>
                <w:lang w:eastAsia="zh-CN"/>
              </w:rPr>
              <w:t>: Void</w:t>
            </w:r>
          </w:p>
          <w:p w14:paraId="2BC0C2FC" w14:textId="5E62B4C2" w:rsidR="006060A9" w:rsidRPr="00E80F49" w:rsidRDefault="006060A9" w:rsidP="002E5133">
            <w:pPr>
              <w:pStyle w:val="TAN"/>
            </w:pPr>
            <w:r w:rsidRPr="00E80F49">
              <w:t>NOTE 4: Test of max number of NR CCs. Anchor agnostic testing</w:t>
            </w:r>
            <w:r w:rsidR="00CE50D5" w:rsidRPr="00E80F49">
              <w:t>.</w:t>
            </w:r>
          </w:p>
        </w:tc>
      </w:tr>
    </w:tbl>
    <w:p w14:paraId="66A9EAC8" w14:textId="77777777" w:rsidR="006060A9" w:rsidRPr="00E80F49" w:rsidRDefault="006060A9" w:rsidP="006060A9"/>
    <w:p w14:paraId="1FA0F17F" w14:textId="77777777" w:rsidR="006060A9" w:rsidRPr="00E80F49" w:rsidRDefault="006060A9" w:rsidP="006060A9">
      <w:pPr>
        <w:pStyle w:val="Heading3"/>
      </w:pPr>
      <w:bookmarkStart w:id="541" w:name="_Hlk63086493"/>
      <w:bookmarkStart w:id="542" w:name="_Toc68073957"/>
      <w:bookmarkStart w:id="543" w:name="_Toc75371819"/>
      <w:bookmarkStart w:id="544" w:name="_Toc83727887"/>
      <w:bookmarkStart w:id="545" w:name="_Toc100005992"/>
      <w:bookmarkStart w:id="546" w:name="_Toc106703540"/>
      <w:bookmarkStart w:id="547" w:name="_Toc138858444"/>
      <w:r w:rsidRPr="00E80F49">
        <w:t>D.2.6.2</w:t>
      </w:r>
      <w:bookmarkEnd w:id="541"/>
      <w:r w:rsidRPr="00E80F49">
        <w:tab/>
        <w:t>EN-DC configurations requiring testing and max number of CCs</w:t>
      </w:r>
      <w:bookmarkEnd w:id="542"/>
      <w:bookmarkEnd w:id="543"/>
      <w:bookmarkEnd w:id="544"/>
      <w:bookmarkEnd w:id="545"/>
      <w:bookmarkEnd w:id="546"/>
      <w:bookmarkEnd w:id="547"/>
    </w:p>
    <w:p w14:paraId="7C5D4BC2" w14:textId="41395A2A" w:rsidR="006060A9" w:rsidRPr="00E80F49" w:rsidRDefault="006060A9" w:rsidP="006060A9">
      <w:r w:rsidRPr="00E80F49">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E80F49" w:rsidRDefault="006060A9" w:rsidP="006060A9">
      <w:pPr>
        <w:pStyle w:val="Heading3"/>
      </w:pPr>
      <w:bookmarkStart w:id="548" w:name="_Toc68073958"/>
      <w:bookmarkStart w:id="549" w:name="_Toc75371820"/>
      <w:bookmarkStart w:id="550" w:name="_Toc83727888"/>
      <w:bookmarkStart w:id="551" w:name="_Toc100005993"/>
      <w:bookmarkStart w:id="552" w:name="_Toc106703541"/>
      <w:bookmarkStart w:id="553" w:name="_Toc138858445"/>
      <w:r w:rsidRPr="00E80F49">
        <w:t>D.2.6.3</w:t>
      </w:r>
      <w:r w:rsidRPr="00E80F49">
        <w:tab/>
        <w:t>Test coverage</w:t>
      </w:r>
      <w:bookmarkEnd w:id="548"/>
      <w:bookmarkEnd w:id="549"/>
      <w:bookmarkEnd w:id="550"/>
      <w:bookmarkEnd w:id="551"/>
      <w:bookmarkEnd w:id="552"/>
      <w:bookmarkEnd w:id="553"/>
    </w:p>
    <w:p w14:paraId="2F5ED88D" w14:textId="77777777" w:rsidR="006060A9" w:rsidRPr="00E80F49" w:rsidRDefault="006060A9" w:rsidP="006060A9">
      <w:r w:rsidRPr="00E80F49">
        <w:t>As explained in clause D.2.1 only certain configurations are specified in TS 38.101-3 [7].</w:t>
      </w:r>
    </w:p>
    <w:p w14:paraId="64A6772E" w14:textId="77777777" w:rsidR="006060A9" w:rsidRPr="00E80F49" w:rsidRDefault="006060A9" w:rsidP="006060A9">
      <w:r w:rsidRPr="00E80F49">
        <w:t>Additionally, some configurations may not need to be tested for reasons like:</w:t>
      </w:r>
    </w:p>
    <w:p w14:paraId="6137175F" w14:textId="7301112F" w:rsidR="006060A9" w:rsidRPr="00E80F49" w:rsidRDefault="00DB050C" w:rsidP="00DB050C">
      <w:pPr>
        <w:pStyle w:val="B1"/>
      </w:pPr>
      <w:r>
        <w:t>1)</w:t>
      </w:r>
      <w:r>
        <w:tab/>
      </w:r>
      <w:r w:rsidR="006060A9" w:rsidRPr="00E80F49">
        <w:t>To test an exception, it is sufficient to test with fewer CCs (“No test needed” in tables below)</w:t>
      </w:r>
    </w:p>
    <w:p w14:paraId="1988746D" w14:textId="187F2B43" w:rsidR="006060A9" w:rsidRPr="00E80F49" w:rsidRDefault="00DB050C" w:rsidP="00DB050C">
      <w:pPr>
        <w:pStyle w:val="B1"/>
      </w:pPr>
      <w:r>
        <w:t>2)</w:t>
      </w:r>
      <w:r>
        <w:tab/>
      </w:r>
      <w:r w:rsidR="006060A9" w:rsidRPr="00E80F49">
        <w:t>No exception requirement exists (“N/A” in tables below)</w:t>
      </w:r>
    </w:p>
    <w:p w14:paraId="22E73611" w14:textId="36C358D0" w:rsidR="006060A9" w:rsidRPr="00E80F49" w:rsidRDefault="00DB050C" w:rsidP="00DB050C">
      <w:pPr>
        <w:pStyle w:val="B1"/>
      </w:pPr>
      <w:r>
        <w:t>3)</w:t>
      </w:r>
      <w:r>
        <w:tab/>
      </w:r>
      <w:r w:rsidR="006060A9" w:rsidRPr="00E80F49">
        <w:t>No such configuration is defined in TS 38.101-3[7] clause 5.5B (“N/A” in tables below)</w:t>
      </w:r>
    </w:p>
    <w:p w14:paraId="1B11F40F" w14:textId="77777777" w:rsidR="006060A9" w:rsidRPr="00E80F49" w:rsidRDefault="006060A9" w:rsidP="006060A9">
      <w:r w:rsidRPr="00E80F49">
        <w:t>For configurations that need to be tested, anchor agnostic approach can be used for E-UTRA when testing a non-exception requirement. In other cases, the E-UTRA carrier need to be fully configured.</w:t>
      </w:r>
    </w:p>
    <w:p w14:paraId="1ACC9AAD" w14:textId="77777777" w:rsidR="006060A9" w:rsidRPr="00E80F49" w:rsidRDefault="006060A9" w:rsidP="006060A9">
      <w:r w:rsidRPr="00E80F49">
        <w:lastRenderedPageBreak/>
        <w:t>The different cases that may happen for 3CC and 4CC configurations, and the proposed test coverage are listed in the tables below where the following general rules have been applied:</w:t>
      </w:r>
    </w:p>
    <w:p w14:paraId="36568D4E" w14:textId="5A310BFB" w:rsidR="006060A9" w:rsidRPr="00E80F49" w:rsidRDefault="006060A9" w:rsidP="00CF3F9A">
      <w:pPr>
        <w:pStyle w:val="B1"/>
      </w:pPr>
      <w:r w:rsidRPr="00E80F49">
        <w:t>-</w:t>
      </w:r>
      <w:r w:rsidRPr="00E80F49">
        <w:tab/>
        <w:t>Harmonic exceptions are only tested in the 2CC test and need not be considered in &gt;2CC test cases. 2CC test cases are always run</w:t>
      </w:r>
      <w:r w:rsidR="00CE50D5" w:rsidRPr="00E80F49">
        <w:t>.</w:t>
      </w:r>
    </w:p>
    <w:p w14:paraId="3177B47D" w14:textId="2F5DC041" w:rsidR="006060A9" w:rsidRPr="00E80F49" w:rsidRDefault="006060A9" w:rsidP="00CF3F9A">
      <w:pPr>
        <w:pStyle w:val="B1"/>
      </w:pPr>
      <w:r w:rsidRPr="00E80F49">
        <w:t>-</w:t>
      </w:r>
      <w:r w:rsidRPr="00E80F49">
        <w:tab/>
        <w:t>Any inter-band EN-DC configuration with more than 2 E-UTRA bands will not be tested</w:t>
      </w:r>
      <w:r w:rsidR="00CE50D5" w:rsidRPr="00E80F49">
        <w:t>.</w:t>
      </w:r>
    </w:p>
    <w:p w14:paraId="5854005E" w14:textId="4350C33B" w:rsidR="006060A9" w:rsidRPr="00E80F49" w:rsidRDefault="006060A9" w:rsidP="00CF3F9A">
      <w:pPr>
        <w:pStyle w:val="B1"/>
      </w:pPr>
      <w:r w:rsidRPr="00E80F49">
        <w:t>-</w:t>
      </w:r>
      <w:r w:rsidRPr="00E80F49">
        <w:tab/>
        <w:t>Any inter-band EN-DC configuration with more than 1 E-UTRA CC per band will not be tested</w:t>
      </w:r>
      <w:r w:rsidR="00CE50D5" w:rsidRPr="00E80F49">
        <w:t>.</w:t>
      </w:r>
    </w:p>
    <w:p w14:paraId="64886080" w14:textId="4DA066B1" w:rsidR="00CE50D5" w:rsidRPr="00E80F49" w:rsidRDefault="006060A9" w:rsidP="00605797">
      <w:pPr>
        <w:pStyle w:val="TH"/>
      </w:pPr>
      <w:bookmarkStart w:id="554" w:name="_Hlk54366883"/>
      <w:r w:rsidRPr="00E80F49">
        <w:t>Table D.2.6.3-1</w:t>
      </w:r>
      <w:bookmarkEnd w:id="554"/>
      <w:r w:rsidRPr="00E80F49">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E80F49"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E80F49" w:rsidRDefault="00CE50D5">
            <w:pPr>
              <w:pStyle w:val="TAH"/>
            </w:pPr>
            <w:r w:rsidRPr="00E80F49">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E80F49" w:rsidRDefault="00CE50D5">
            <w:pPr>
              <w:pStyle w:val="TAH"/>
            </w:pPr>
            <w:r w:rsidRPr="00E80F49">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E80F49" w:rsidRDefault="00CE50D5">
            <w:pPr>
              <w:pStyle w:val="TAH"/>
            </w:pPr>
            <w:r w:rsidRPr="00E80F49">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E80F49" w:rsidRDefault="00CE50D5">
            <w:pPr>
              <w:pStyle w:val="TAH"/>
            </w:pPr>
            <w:r w:rsidRPr="00E80F49">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E80F49" w:rsidRDefault="00CE50D5">
            <w:pPr>
              <w:pStyle w:val="TAH"/>
            </w:pPr>
            <w:r w:rsidRPr="00E80F49">
              <w:t>Test coverage</w:t>
            </w:r>
          </w:p>
        </w:tc>
      </w:tr>
      <w:tr w:rsidR="00CE50D5" w:rsidRPr="00E80F49"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E80F49" w:rsidRDefault="00CE50D5">
            <w:pPr>
              <w:pStyle w:val="TAH"/>
              <w:rPr>
                <w:lang w:eastAsia="zh-CN"/>
              </w:rPr>
            </w:pPr>
            <w:r w:rsidRPr="00E80F49">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E80F49" w:rsidRDefault="00CE50D5">
            <w:pPr>
              <w:pStyle w:val="TAH"/>
              <w:rPr>
                <w:lang w:eastAsia="en-US"/>
              </w:rPr>
            </w:pPr>
            <w:r w:rsidRPr="00E80F49">
              <w:t>Exception test points (NOTE 5)</w:t>
            </w:r>
          </w:p>
        </w:tc>
      </w:tr>
      <w:tr w:rsidR="00CE50D5" w:rsidRPr="00E80F49"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E80F49" w:rsidRDefault="00CE50D5">
            <w:pPr>
              <w:pStyle w:val="TAH"/>
            </w:pPr>
            <w:r w:rsidRPr="00E80F49">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E80F49" w:rsidRDefault="00CE50D5">
            <w:pPr>
              <w:pStyle w:val="TAH"/>
            </w:pPr>
            <w:r w:rsidRPr="00E80F49">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E80F49" w:rsidRDefault="00CE50D5">
            <w:pPr>
              <w:pStyle w:val="TAH"/>
            </w:pPr>
            <w:r w:rsidRPr="00E80F49">
              <w:t>2UL intermodulation</w:t>
            </w:r>
          </w:p>
        </w:tc>
      </w:tr>
      <w:tr w:rsidR="00CE50D5" w:rsidRPr="00E80F49"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E80F49" w:rsidRDefault="00CE50D5">
            <w:pPr>
              <w:pStyle w:val="TAC"/>
            </w:pPr>
            <w:r w:rsidRPr="00E80F49">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E80F49" w:rsidRDefault="00CE50D5">
            <w:pPr>
              <w:pStyle w:val="TAC"/>
              <w:rPr>
                <w:lang w:eastAsia="zh-TW"/>
              </w:rPr>
            </w:pPr>
            <w:r w:rsidRPr="00E80F49">
              <w:t>DC_(n)</w:t>
            </w:r>
            <w:r w:rsidRPr="00E80F49">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E80F49" w:rsidRDefault="00CE50D5">
            <w:pPr>
              <w:pStyle w:val="TAC"/>
            </w:pPr>
            <w:r w:rsidRPr="00E80F49">
              <w:t>N/A</w:t>
            </w:r>
          </w:p>
        </w:tc>
      </w:tr>
      <w:tr w:rsidR="00CE50D5" w:rsidRPr="00E80F49"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E80F49" w:rsidRDefault="00CE50D5">
            <w:pPr>
              <w:pStyle w:val="TAC"/>
            </w:pPr>
            <w:r w:rsidRPr="00E80F49">
              <w:t>DC_(n)</w:t>
            </w:r>
            <w:r w:rsidRPr="00E80F49">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E80F49" w:rsidRDefault="00CE50D5">
            <w:pPr>
              <w:pStyle w:val="TAC"/>
            </w:pPr>
            <w:r w:rsidRPr="00E80F49">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E80F49" w:rsidRDefault="00CE50D5">
            <w:pPr>
              <w:pStyle w:val="TAC"/>
            </w:pPr>
            <w:r w:rsidRPr="00E80F49">
              <w:t>N/A</w:t>
            </w:r>
          </w:p>
        </w:tc>
      </w:tr>
      <w:tr w:rsidR="00CE50D5" w:rsidRPr="00E80F49"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E80F49" w:rsidRDefault="00CE50D5">
            <w:pPr>
              <w:pStyle w:val="TAC"/>
            </w:pPr>
            <w:r w:rsidRPr="00E80F49">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E80F49" w:rsidRDefault="00CE50D5">
            <w:pPr>
              <w:pStyle w:val="TAC"/>
            </w:pPr>
            <w:r w:rsidRPr="00E80F49">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E80F49" w:rsidRDefault="00CE50D5">
            <w:pPr>
              <w:pStyle w:val="TAC"/>
            </w:pPr>
            <w:r w:rsidRPr="00E80F49">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E80F49" w:rsidRDefault="00CE50D5">
            <w:pPr>
              <w:pStyle w:val="TAC"/>
            </w:pPr>
            <w:r w:rsidRPr="00E80F49">
              <w:t>N/A</w:t>
            </w:r>
          </w:p>
        </w:tc>
      </w:tr>
      <w:tr w:rsidR="00CE50D5" w:rsidRPr="00E80F49"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E80F49" w:rsidRDefault="00CE50D5">
            <w:pPr>
              <w:pStyle w:val="TAC"/>
            </w:pPr>
            <w:r w:rsidRPr="00E80F49">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E80F49" w:rsidRDefault="00CE50D5">
            <w:pPr>
              <w:pStyle w:val="TAC"/>
              <w:rPr>
                <w:lang w:eastAsia="zh-TW"/>
              </w:rPr>
            </w:pPr>
            <w:r w:rsidRPr="00E80F49">
              <w:rPr>
                <w:lang w:eastAsia="zh-TW"/>
              </w:rPr>
              <w:t>DC_XA-XA_nXA</w:t>
            </w:r>
          </w:p>
          <w:p w14:paraId="24781E49" w14:textId="77777777" w:rsidR="00CE50D5" w:rsidRPr="00E80F49" w:rsidRDefault="00CE50D5">
            <w:pPr>
              <w:pStyle w:val="TAC"/>
              <w:rPr>
                <w:lang w:eastAsia="en-US"/>
              </w:rPr>
            </w:pPr>
            <w:r w:rsidRPr="00E80F49">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E80F49" w:rsidRDefault="00CE50D5">
            <w:pPr>
              <w:pStyle w:val="TAC"/>
            </w:pPr>
            <w:r w:rsidRPr="00E80F49">
              <w:t>N/A</w:t>
            </w:r>
          </w:p>
        </w:tc>
      </w:tr>
      <w:tr w:rsidR="00CE50D5" w:rsidRPr="00E80F49"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E80F49" w:rsidRDefault="00CE50D5">
            <w:pPr>
              <w:pStyle w:val="TAC"/>
            </w:pPr>
            <w:r w:rsidRPr="00E80F49">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E80F49" w:rsidRDefault="00CE50D5">
            <w:pPr>
              <w:pStyle w:val="TAC"/>
            </w:pPr>
            <w:r w:rsidRPr="00E80F49">
              <w:t>N/A</w:t>
            </w:r>
          </w:p>
        </w:tc>
      </w:tr>
      <w:tr w:rsidR="00CE50D5" w:rsidRPr="00E80F49"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E80F49" w:rsidRDefault="00CE50D5">
            <w:pPr>
              <w:pStyle w:val="TAC"/>
            </w:pPr>
            <w:r w:rsidRPr="00E80F49">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E80F49" w:rsidRDefault="00CE50D5">
            <w:pPr>
              <w:pStyle w:val="TAC"/>
            </w:pPr>
            <w:r w:rsidRPr="00E80F49">
              <w:t>N/A</w:t>
            </w:r>
          </w:p>
        </w:tc>
      </w:tr>
      <w:tr w:rsidR="00CE50D5" w:rsidRPr="00E80F49"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E80F49" w:rsidRDefault="00CE50D5">
            <w:pPr>
              <w:pStyle w:val="TAC"/>
            </w:pPr>
            <w:r w:rsidRPr="00E80F49">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E80F49" w:rsidRDefault="00CE50D5">
            <w:pPr>
              <w:pStyle w:val="TAC"/>
            </w:pPr>
            <w:r w:rsidRPr="00E80F49">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E80F49" w:rsidRDefault="00CE50D5">
            <w:pPr>
              <w:pStyle w:val="TAC"/>
            </w:pPr>
            <w:r w:rsidRPr="00E80F49">
              <w:t>DC_X</w:t>
            </w:r>
            <w:r w:rsidRPr="00E80F49">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E80F49" w:rsidRDefault="00CE50D5">
            <w:pPr>
              <w:pStyle w:val="TAC"/>
            </w:pPr>
            <w:r w:rsidRPr="00E80F49">
              <w:t>No test needed.</w:t>
            </w:r>
          </w:p>
          <w:p w14:paraId="6AD605AF"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E80F49" w:rsidRDefault="00CE50D5">
            <w:pPr>
              <w:pStyle w:val="TAC"/>
            </w:pPr>
            <w:r w:rsidRPr="00E80F49">
              <w:t>No test needed.</w:t>
            </w:r>
          </w:p>
          <w:p w14:paraId="67D7FA6B" w14:textId="77777777" w:rsidR="00CE50D5" w:rsidRPr="00E80F49" w:rsidRDefault="00CE50D5">
            <w:pPr>
              <w:pStyle w:val="TAC"/>
            </w:pPr>
            <w:r w:rsidRPr="00E80F49">
              <w:t>Only 2CC need to be tested</w:t>
            </w:r>
          </w:p>
        </w:tc>
      </w:tr>
      <w:tr w:rsidR="00CE50D5" w:rsidRPr="00E80F49"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E80F49" w:rsidRDefault="00CE50D5">
            <w:pPr>
              <w:pStyle w:val="TAC"/>
            </w:pPr>
            <w:r w:rsidRPr="00E80F49">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E80F49" w:rsidRDefault="00CE50D5">
            <w:pPr>
              <w:pStyle w:val="TAC"/>
            </w:pPr>
            <w:r w:rsidRPr="00E80F49">
              <w:t>DC_X</w:t>
            </w:r>
            <w:r w:rsidRPr="00E80F49">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E80F49" w:rsidRDefault="00CE50D5">
            <w:pPr>
              <w:pStyle w:val="TAC"/>
            </w:pPr>
            <w:r w:rsidRPr="00E80F49">
              <w:t>No test needed.</w:t>
            </w:r>
          </w:p>
          <w:p w14:paraId="7DD524CC"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E80F49" w:rsidRDefault="00CE50D5">
            <w:pPr>
              <w:pStyle w:val="TAC"/>
            </w:pPr>
            <w:r w:rsidRPr="00E80F49">
              <w:t>No test needed.</w:t>
            </w:r>
          </w:p>
          <w:p w14:paraId="74584A76" w14:textId="77777777" w:rsidR="00CE50D5" w:rsidRPr="00E80F49" w:rsidRDefault="00CE50D5">
            <w:pPr>
              <w:pStyle w:val="TAC"/>
            </w:pPr>
            <w:r w:rsidRPr="00E80F49">
              <w:t>Only 2CC need to be tested</w:t>
            </w:r>
          </w:p>
        </w:tc>
      </w:tr>
      <w:tr w:rsidR="00CE50D5" w:rsidRPr="00E80F49"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E80F49" w:rsidRDefault="00CE50D5">
            <w:pPr>
              <w:pStyle w:val="TAC"/>
            </w:pPr>
            <w:r w:rsidRPr="00E80F49">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E80F49" w:rsidRDefault="00CE50D5">
            <w:pPr>
              <w:pStyle w:val="TAC"/>
            </w:pPr>
            <w:r w:rsidRPr="00E80F49">
              <w:t>DC_X</w:t>
            </w:r>
            <w:r w:rsidRPr="00E80F49">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E80F49" w:rsidRDefault="00CE50D5">
            <w:pPr>
              <w:pStyle w:val="TAC"/>
            </w:pPr>
            <w:r w:rsidRPr="00E80F49">
              <w:t>Test needed (if exception involving 2 NR bands).</w:t>
            </w:r>
          </w:p>
          <w:p w14:paraId="3CDAA3FC"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E80F49" w:rsidRDefault="00CE50D5">
            <w:pPr>
              <w:pStyle w:val="TAC"/>
            </w:pPr>
            <w:r w:rsidRPr="00E80F49">
              <w:t>Test needed (if IMD 3 band).</w:t>
            </w:r>
          </w:p>
          <w:p w14:paraId="4D385DDF" w14:textId="77777777" w:rsidR="00CE50D5" w:rsidRPr="00E80F49" w:rsidRDefault="00CE50D5">
            <w:pPr>
              <w:pStyle w:val="TAC"/>
            </w:pPr>
            <w:r w:rsidRPr="00E80F49">
              <w:t>2CC need to be tested</w:t>
            </w:r>
          </w:p>
        </w:tc>
      </w:tr>
      <w:tr w:rsidR="00CE50D5" w:rsidRPr="00E80F49"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E80F49" w:rsidRDefault="00CE50D5">
            <w:pPr>
              <w:pStyle w:val="TAC"/>
            </w:pPr>
            <w:r w:rsidRPr="00E80F49">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E80F49" w:rsidRDefault="00CE50D5">
            <w:pPr>
              <w:pStyle w:val="TAC"/>
            </w:pPr>
            <w:r w:rsidRPr="00E80F49">
              <w:t>DC_X</w:t>
            </w:r>
            <w:r w:rsidRPr="00E80F49">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E80F49" w:rsidRDefault="00CE50D5">
            <w:pPr>
              <w:pStyle w:val="TAC"/>
            </w:pPr>
            <w:r w:rsidRPr="00E80F49">
              <w:t>No test needed. Only 2CC need to be tested</w:t>
            </w:r>
          </w:p>
        </w:tc>
      </w:tr>
      <w:tr w:rsidR="00CE50D5" w:rsidRPr="00E80F49"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E80F49" w:rsidRDefault="00CE50D5">
            <w:pPr>
              <w:pStyle w:val="TAC"/>
            </w:pPr>
            <w:r w:rsidRPr="00E80F49">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E80F49" w:rsidRDefault="00CE50D5">
            <w:pPr>
              <w:pStyle w:val="TAC"/>
            </w:pPr>
            <w:r w:rsidRPr="00E80F49">
              <w:t>DC_X</w:t>
            </w:r>
            <w:r w:rsidRPr="00E80F49">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E80F49" w:rsidRDefault="00CE50D5">
            <w:pPr>
              <w:pStyle w:val="TAC"/>
            </w:pPr>
            <w:r w:rsidRPr="00E80F49">
              <w:t>No test needed. Only 2CC need to be tested</w:t>
            </w:r>
          </w:p>
        </w:tc>
      </w:tr>
      <w:tr w:rsidR="00CE50D5" w:rsidRPr="00E80F49"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E80F49" w:rsidRDefault="00CE50D5">
            <w:pPr>
              <w:pStyle w:val="TAC"/>
            </w:pPr>
            <w:r w:rsidRPr="00E80F49">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E80F49" w:rsidRDefault="00CE50D5">
            <w:pPr>
              <w:pStyle w:val="TAC"/>
            </w:pPr>
            <w:r w:rsidRPr="00E80F49">
              <w:t>DC_X</w:t>
            </w:r>
            <w:r w:rsidRPr="00E80F49">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E80F49" w:rsidRDefault="00CE50D5">
            <w:pPr>
              <w:pStyle w:val="TAC"/>
            </w:pPr>
            <w:r w:rsidRPr="00E80F49">
              <w:t>Test needed if IMD(3 band).</w:t>
            </w:r>
          </w:p>
          <w:p w14:paraId="266C3283" w14:textId="77777777" w:rsidR="00CE50D5" w:rsidRPr="00E80F49" w:rsidRDefault="00CE50D5">
            <w:pPr>
              <w:pStyle w:val="TAC"/>
            </w:pPr>
            <w:r w:rsidRPr="00E80F49">
              <w:rPr>
                <w:lang w:eastAsia="zh-CN"/>
              </w:rPr>
              <w:t>2CC need to be tested.</w:t>
            </w:r>
          </w:p>
        </w:tc>
      </w:tr>
      <w:tr w:rsidR="00CE50D5" w:rsidRPr="00E80F49"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E80F49" w:rsidRDefault="00CE50D5">
            <w:pPr>
              <w:pStyle w:val="TAC"/>
            </w:pPr>
            <w:r w:rsidRPr="00E80F49">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E80F49" w:rsidRDefault="00CE50D5">
            <w:pPr>
              <w:pStyle w:val="TAC"/>
            </w:pPr>
            <w:r w:rsidRPr="00E80F49">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E80F49" w:rsidRDefault="00CE50D5">
            <w:pPr>
              <w:pStyle w:val="TAC"/>
            </w:pPr>
            <w:r w:rsidRPr="00E80F49">
              <w:t>No test needed. Only 2CC need to be tested</w:t>
            </w:r>
          </w:p>
        </w:tc>
      </w:tr>
      <w:tr w:rsidR="00CE50D5" w:rsidRPr="00E80F49"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E80F49" w:rsidRDefault="00CE50D5">
            <w:pPr>
              <w:pStyle w:val="TAC"/>
            </w:pPr>
            <w:r w:rsidRPr="00E80F49">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E80F49" w:rsidRDefault="00CE50D5">
            <w:pPr>
              <w:pStyle w:val="TAC"/>
            </w:pPr>
            <w:r w:rsidRPr="00E80F49">
              <w:t>No test needed. Only 2CC need to be tested</w:t>
            </w:r>
          </w:p>
        </w:tc>
      </w:tr>
      <w:tr w:rsidR="00CE50D5" w:rsidRPr="00E80F49"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E80F49" w:rsidRDefault="00CE50D5">
            <w:pPr>
              <w:pStyle w:val="TAC"/>
            </w:pPr>
            <w:r w:rsidRPr="00E80F49">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E80F49" w:rsidRDefault="00CE50D5">
            <w:pPr>
              <w:pStyle w:val="TAC"/>
            </w:pPr>
            <w:r w:rsidRPr="00E80F49">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E80F49" w:rsidRDefault="00CE50D5">
            <w:pPr>
              <w:pStyle w:val="TAC"/>
            </w:pPr>
            <w:r w:rsidRPr="00E80F49">
              <w:t>Test needed (if exception involving 2 NR bands).</w:t>
            </w:r>
          </w:p>
          <w:p w14:paraId="531E7D43"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E80F49" w:rsidRDefault="00CE50D5">
            <w:pPr>
              <w:pStyle w:val="TAC"/>
            </w:pPr>
            <w:r w:rsidRPr="00E80F49">
              <w:t xml:space="preserve">No test needed. </w:t>
            </w:r>
          </w:p>
          <w:p w14:paraId="6416259C" w14:textId="77777777" w:rsidR="00CE50D5" w:rsidRPr="00E80F49" w:rsidRDefault="00CE50D5">
            <w:pPr>
              <w:pStyle w:val="TAC"/>
            </w:pPr>
            <w:r w:rsidRPr="00E80F49">
              <w:t>Only 2CC need to be tested</w:t>
            </w:r>
          </w:p>
        </w:tc>
      </w:tr>
      <w:tr w:rsidR="00CE50D5" w:rsidRPr="00E80F49"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E80F49" w:rsidRDefault="00CE50D5">
            <w:pPr>
              <w:pStyle w:val="TAC"/>
            </w:pPr>
            <w:r w:rsidRPr="00E80F49">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E80F49" w:rsidRDefault="00CE50D5">
            <w:pPr>
              <w:pStyle w:val="TAC"/>
            </w:pPr>
            <w:r w:rsidRPr="00E80F49">
              <w:t>No test needed. Only 2CC need to be tested</w:t>
            </w:r>
          </w:p>
        </w:tc>
      </w:tr>
      <w:tr w:rsidR="00CE50D5" w:rsidRPr="00E80F49"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E80F49" w:rsidRDefault="00CE50D5">
            <w:pPr>
              <w:pStyle w:val="TAN"/>
            </w:pPr>
            <w:r w:rsidRPr="00E80F49">
              <w:t>NOTE 1: No such config in TS 38.101-3 [7] V16.5.0</w:t>
            </w:r>
          </w:p>
          <w:p w14:paraId="0956CA7C" w14:textId="77777777" w:rsidR="00CE50D5" w:rsidRPr="00E80F49" w:rsidRDefault="00CE50D5">
            <w:pPr>
              <w:pStyle w:val="TAN"/>
            </w:pPr>
            <w:r w:rsidRPr="00E80F49">
              <w:t>NOTE 2: CC BW class C is indicated in the table. The same rules apply to BW class B</w:t>
            </w:r>
          </w:p>
          <w:p w14:paraId="61A2BAB5" w14:textId="325306B8"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3AE18C6B"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7.3B.2.3_1.1.4.1-0 in TS 38.521-3.</w:t>
            </w:r>
            <w:r w:rsidRPr="00E80F49">
              <w:rPr>
                <w:lang w:eastAsia="zh-CN"/>
              </w:rPr>
              <w:t xml:space="preserve"> </w:t>
            </w:r>
          </w:p>
          <w:p w14:paraId="79D4B677"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 corresponding to Table 7.3B.2.3_1.1.4.1-1 in TS 38.521-3.</w:t>
            </w:r>
          </w:p>
        </w:tc>
      </w:tr>
    </w:tbl>
    <w:p w14:paraId="043327CE" w14:textId="77777777" w:rsidR="00CE50D5" w:rsidRPr="00E80F49" w:rsidRDefault="00CE50D5" w:rsidP="00CE50D5">
      <w:pPr>
        <w:rPr>
          <w:lang w:eastAsia="en-US"/>
        </w:rPr>
      </w:pPr>
    </w:p>
    <w:p w14:paraId="7B9967E9" w14:textId="3635997C" w:rsidR="006060A9" w:rsidRPr="00E80F49" w:rsidRDefault="006060A9" w:rsidP="006060A9">
      <w:pPr>
        <w:pStyle w:val="TH"/>
      </w:pPr>
      <w:r w:rsidRPr="00E80F49">
        <w:t xml:space="preserve">Table </w:t>
      </w:r>
      <w:r w:rsidR="009F47EC" w:rsidRPr="00E80F49">
        <w:t>D</w:t>
      </w:r>
      <w:r w:rsidRPr="00E80F49">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E80F49"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E80F49" w:rsidRDefault="00CE50D5">
            <w:pPr>
              <w:pStyle w:val="TAH"/>
            </w:pPr>
            <w:r w:rsidRPr="00E80F49">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E80F49" w:rsidRDefault="00CE50D5">
            <w:pPr>
              <w:pStyle w:val="TAH"/>
            </w:pPr>
            <w:r w:rsidRPr="00E80F49">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E80F49" w:rsidRDefault="00CE50D5">
            <w:pPr>
              <w:pStyle w:val="TAH"/>
            </w:pPr>
            <w:r w:rsidRPr="00E80F49">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E80F49" w:rsidRDefault="00CE50D5">
            <w:pPr>
              <w:pStyle w:val="TAH"/>
            </w:pPr>
            <w:r w:rsidRPr="00E80F49">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E80F49" w:rsidRDefault="00CE50D5">
            <w:pPr>
              <w:pStyle w:val="TAH"/>
            </w:pPr>
            <w:r w:rsidRPr="00E80F49">
              <w:t>Test coverage</w:t>
            </w:r>
          </w:p>
        </w:tc>
      </w:tr>
      <w:tr w:rsidR="00CE50D5" w:rsidRPr="00E80F49"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E80F49" w:rsidRDefault="00CE50D5">
            <w:pPr>
              <w:pStyle w:val="TAH"/>
            </w:pPr>
            <w:r w:rsidRPr="00E80F49">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E80F49" w:rsidRDefault="00CE50D5">
            <w:pPr>
              <w:pStyle w:val="TAH"/>
            </w:pPr>
            <w:r w:rsidRPr="00E80F49">
              <w:t>Exception test points (NOTE 5)</w:t>
            </w:r>
          </w:p>
        </w:tc>
      </w:tr>
      <w:tr w:rsidR="00CE50D5" w:rsidRPr="00E80F49"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E80F49" w:rsidRDefault="00CE50D5">
            <w:pPr>
              <w:pStyle w:val="TAH"/>
            </w:pPr>
            <w:r w:rsidRPr="00E80F49">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E80F49" w:rsidRDefault="00CE50D5">
            <w:pPr>
              <w:pStyle w:val="TAH"/>
            </w:pPr>
            <w:r w:rsidRPr="00E80F49">
              <w:t xml:space="preserve">UL harmonics, harmonic mixing, </w:t>
            </w:r>
            <w:r w:rsidRPr="00E80F49">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E80F49" w:rsidRDefault="00CE50D5">
            <w:pPr>
              <w:pStyle w:val="TAH"/>
            </w:pPr>
            <w:r w:rsidRPr="00E80F49">
              <w:lastRenderedPageBreak/>
              <w:t>2UL intermodulation</w:t>
            </w:r>
          </w:p>
        </w:tc>
      </w:tr>
      <w:tr w:rsidR="00CE50D5" w:rsidRPr="00E80F49"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E80F49" w:rsidRDefault="00CE50D5">
            <w:pPr>
              <w:pStyle w:val="TAC"/>
            </w:pPr>
            <w:r w:rsidRPr="00E80F49">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E80F49" w:rsidRDefault="00CE50D5">
            <w:pPr>
              <w:pStyle w:val="TAC"/>
            </w:pPr>
            <w:r w:rsidRPr="00E80F49">
              <w:t>N/A</w:t>
            </w:r>
          </w:p>
        </w:tc>
      </w:tr>
      <w:tr w:rsidR="00CE50D5" w:rsidRPr="00E80F49"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E80F49" w:rsidRDefault="00CE50D5">
            <w:pPr>
              <w:pStyle w:val="TAC"/>
            </w:pPr>
            <w:r w:rsidRPr="00E80F49">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E80F49" w:rsidRDefault="00CE50D5">
            <w:pPr>
              <w:pStyle w:val="TAC"/>
            </w:pPr>
            <w:r w:rsidRPr="00E80F49">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E80F49" w:rsidRDefault="00CE50D5">
            <w:pPr>
              <w:pStyle w:val="TAC"/>
            </w:pPr>
            <w:r w:rsidRPr="00E80F49">
              <w:t>N/A</w:t>
            </w:r>
          </w:p>
        </w:tc>
      </w:tr>
      <w:tr w:rsidR="00CE50D5" w:rsidRPr="00E80F49"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E80F49" w:rsidRDefault="00CE50D5">
            <w:pPr>
              <w:pStyle w:val="TAC"/>
            </w:pPr>
            <w:r w:rsidRPr="00E80F49">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E80F49" w:rsidRDefault="00CE50D5">
            <w:pPr>
              <w:pStyle w:val="TAC"/>
            </w:pPr>
            <w:r w:rsidRPr="00E80F49">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E80F49" w:rsidRDefault="00CE50D5">
            <w:pPr>
              <w:pStyle w:val="TAC"/>
            </w:pPr>
            <w:r w:rsidRPr="00E80F49">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E80F49" w:rsidRDefault="00CE50D5">
            <w:pPr>
              <w:pStyle w:val="TAC"/>
            </w:pPr>
            <w:r w:rsidRPr="00E80F49">
              <w:t>N/A</w:t>
            </w:r>
          </w:p>
        </w:tc>
      </w:tr>
      <w:tr w:rsidR="00CE50D5" w:rsidRPr="00E80F49"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E80F49" w:rsidRDefault="00CE50D5">
            <w:pPr>
              <w:pStyle w:val="TAC"/>
            </w:pPr>
            <w:r w:rsidRPr="00E80F49">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E80F49" w:rsidRDefault="00CE50D5">
            <w:pPr>
              <w:pStyle w:val="TAC"/>
            </w:pPr>
            <w:r w:rsidRPr="00E80F49">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E80F49" w:rsidRDefault="00CE50D5">
            <w:pPr>
              <w:pStyle w:val="TAC"/>
            </w:pPr>
            <w:r w:rsidRPr="00E80F49">
              <w:t>N/A</w:t>
            </w:r>
          </w:p>
        </w:tc>
      </w:tr>
      <w:tr w:rsidR="00CE50D5" w:rsidRPr="00E80F49"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E80F49" w:rsidRDefault="00CE50D5">
            <w:pPr>
              <w:pStyle w:val="TAC"/>
            </w:pPr>
            <w:r w:rsidRPr="00E80F49">
              <w:t>N/A</w:t>
            </w:r>
          </w:p>
        </w:tc>
      </w:tr>
      <w:tr w:rsidR="00CE50D5" w:rsidRPr="00E80F49"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E80F49" w:rsidRDefault="00CE50D5">
            <w:pPr>
              <w:pStyle w:val="TAC"/>
            </w:pPr>
            <w:r w:rsidRPr="00E80F49">
              <w:t>N/A</w:t>
            </w:r>
          </w:p>
        </w:tc>
      </w:tr>
      <w:tr w:rsidR="00CE50D5" w:rsidRPr="00E80F49"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E80F49" w:rsidRDefault="00CE50D5">
            <w:pPr>
              <w:pStyle w:val="TAC"/>
            </w:pPr>
            <w:r w:rsidRPr="00E80F49">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E80F49" w:rsidRDefault="00CE50D5">
            <w:pPr>
              <w:pStyle w:val="TAC"/>
            </w:pPr>
            <w:r w:rsidRPr="00E80F49">
              <w:t>N/A</w:t>
            </w:r>
          </w:p>
        </w:tc>
      </w:tr>
      <w:tr w:rsidR="00CE50D5" w:rsidRPr="00E80F49"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E80F49" w:rsidRDefault="00CE50D5">
            <w:pPr>
              <w:pStyle w:val="TAC"/>
            </w:pPr>
            <w:r w:rsidRPr="00E80F49">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E80F49" w:rsidRDefault="00CE50D5">
            <w:pPr>
              <w:pStyle w:val="TAC"/>
            </w:pPr>
            <w:r w:rsidRPr="00E80F49">
              <w:t>No test needed.</w:t>
            </w:r>
          </w:p>
          <w:p w14:paraId="31D6D077"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E80F49" w:rsidRDefault="00CE50D5">
            <w:pPr>
              <w:pStyle w:val="TAC"/>
            </w:pPr>
            <w:r w:rsidRPr="00E80F49">
              <w:t>No test needed. 2CC need to be tested.</w:t>
            </w:r>
          </w:p>
          <w:p w14:paraId="68521649" w14:textId="77777777" w:rsidR="00CE50D5" w:rsidRPr="00E80F49" w:rsidRDefault="00CE50D5">
            <w:pPr>
              <w:pStyle w:val="TAC"/>
            </w:pPr>
            <w:r w:rsidRPr="00E80F49">
              <w:t>3CC need to be tested if IMD(3 band)</w:t>
            </w:r>
          </w:p>
        </w:tc>
      </w:tr>
      <w:tr w:rsidR="00CE50D5" w:rsidRPr="00E80F49"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E80F49" w:rsidRDefault="00CE50D5">
            <w:pPr>
              <w:pStyle w:val="TAC"/>
            </w:pPr>
            <w:r w:rsidRPr="00E80F49">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E80F49" w:rsidRDefault="00CE50D5">
            <w:pPr>
              <w:pStyle w:val="TAC"/>
            </w:pPr>
            <w:r w:rsidRPr="00E80F49">
              <w:t>No test needed.</w:t>
            </w:r>
          </w:p>
          <w:p w14:paraId="5557136A"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E80F49" w:rsidRDefault="00CE50D5">
            <w:pPr>
              <w:pStyle w:val="TAC"/>
            </w:pPr>
            <w:r w:rsidRPr="00E80F49">
              <w:t>No test needed. 2CC need to be tested.</w:t>
            </w:r>
          </w:p>
          <w:p w14:paraId="31E28778" w14:textId="77777777" w:rsidR="00CE50D5" w:rsidRPr="00E80F49" w:rsidRDefault="00CE50D5">
            <w:pPr>
              <w:pStyle w:val="TAC"/>
            </w:pPr>
            <w:r w:rsidRPr="00E80F49">
              <w:t>3CC need to be tested if IMD(3 band)</w:t>
            </w:r>
          </w:p>
        </w:tc>
      </w:tr>
      <w:tr w:rsidR="00CE50D5" w:rsidRPr="00E80F49"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E80F49" w:rsidRDefault="00CE50D5">
            <w:pPr>
              <w:pStyle w:val="TAC"/>
            </w:pPr>
            <w:r w:rsidRPr="00E80F49">
              <w:t>DC_XD_nYA,</w:t>
            </w:r>
          </w:p>
          <w:p w14:paraId="7ADAFAB5" w14:textId="77777777" w:rsidR="00CE50D5" w:rsidRPr="00E80F49" w:rsidRDefault="00CE50D5">
            <w:pPr>
              <w:pStyle w:val="TAC"/>
            </w:pPr>
            <w:r w:rsidRPr="00E80F49">
              <w:t>DC_XA-YC_nZA,</w:t>
            </w:r>
          </w:p>
          <w:p w14:paraId="3DD0F69A" w14:textId="77777777" w:rsidR="00CE50D5" w:rsidRPr="00E80F49" w:rsidRDefault="00CE50D5">
            <w:pPr>
              <w:pStyle w:val="TAC"/>
            </w:pPr>
            <w:r w:rsidRPr="00E80F49">
              <w:t>DC_XA-XA-YA_nZA,</w:t>
            </w:r>
          </w:p>
          <w:p w14:paraId="14914DBC" w14:textId="77777777" w:rsidR="00CE50D5" w:rsidRPr="00E80F49" w:rsidRDefault="00CE50D5">
            <w:pPr>
              <w:pStyle w:val="TAC"/>
            </w:pPr>
            <w:r w:rsidRPr="00E80F49">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E80F49" w:rsidRDefault="00CE50D5">
            <w:pPr>
              <w:pStyle w:val="TAC"/>
            </w:pPr>
            <w:r w:rsidRPr="00E80F49">
              <w:t>No test needed. 2CC need to be tested. 3CC need to be tested if IMD(3 band)</w:t>
            </w:r>
          </w:p>
        </w:tc>
      </w:tr>
      <w:tr w:rsidR="00CE50D5" w:rsidRPr="00E80F49"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E80F49"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E80F49" w:rsidRDefault="00CE50D5">
            <w:pPr>
              <w:pStyle w:val="TAC"/>
            </w:pPr>
            <w:r w:rsidRPr="00E80F49">
              <w:t>DC_XC_nYC,</w:t>
            </w:r>
          </w:p>
          <w:p w14:paraId="14EC0B84" w14:textId="77777777" w:rsidR="00CE50D5" w:rsidRPr="00E80F49" w:rsidRDefault="00CE50D5">
            <w:pPr>
              <w:pStyle w:val="TAC"/>
            </w:pPr>
            <w:r w:rsidRPr="00E80F49">
              <w:t>DC_XA-XA_nYC,</w:t>
            </w:r>
          </w:p>
          <w:p w14:paraId="3E8276DF" w14:textId="77777777" w:rsidR="00CE50D5" w:rsidRPr="00E80F49" w:rsidRDefault="00CE50D5">
            <w:pPr>
              <w:pStyle w:val="TAC"/>
            </w:pPr>
            <w:r w:rsidRPr="00E80F49">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E80F49" w:rsidRDefault="00CE50D5">
            <w:pPr>
              <w:pStyle w:val="TAC"/>
            </w:pPr>
            <w:r w:rsidRPr="00E80F49">
              <w:t>No test needed. Only 2CC need to be tested</w:t>
            </w:r>
          </w:p>
        </w:tc>
      </w:tr>
      <w:tr w:rsidR="00CE50D5" w:rsidRPr="00E80F49"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E80F49"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E80F49" w:rsidRDefault="00CE50D5">
            <w:pPr>
              <w:pStyle w:val="TAC"/>
            </w:pPr>
            <w:r w:rsidRPr="00E80F49">
              <w:t>DC_XC_nY(2A),</w:t>
            </w:r>
          </w:p>
          <w:p w14:paraId="414B2278" w14:textId="77777777" w:rsidR="00CE50D5" w:rsidRPr="00E80F49" w:rsidRDefault="00CE50D5">
            <w:pPr>
              <w:pStyle w:val="TAC"/>
            </w:pPr>
            <w:r w:rsidRPr="00E80F49">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E80F49" w:rsidRDefault="00CE50D5">
            <w:pPr>
              <w:pStyle w:val="TAC"/>
            </w:pPr>
            <w:r w:rsidRPr="00E80F49">
              <w:t>No test needed. Only 2CC need to be tested</w:t>
            </w:r>
          </w:p>
        </w:tc>
      </w:tr>
      <w:tr w:rsidR="00CE50D5" w:rsidRPr="00E80F49"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E80F49"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E80F49" w:rsidRDefault="00CE50D5">
            <w:pPr>
              <w:pStyle w:val="TAC"/>
            </w:pPr>
            <w:r w:rsidRPr="00E80F49">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E80F49" w:rsidRDefault="00CE50D5">
            <w:pPr>
              <w:pStyle w:val="TAC"/>
            </w:pPr>
            <w:r w:rsidRPr="00E80F49">
              <w:t>DC_XC_nYA-nZA, DC_XA-XA_nYA-nZA,</w:t>
            </w:r>
          </w:p>
          <w:p w14:paraId="5DA8A974" w14:textId="77777777" w:rsidR="00CE50D5" w:rsidRPr="00E80F49" w:rsidRDefault="00CE50D5">
            <w:pPr>
              <w:pStyle w:val="TAC"/>
            </w:pPr>
            <w:r w:rsidRPr="00E80F49">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E80F49" w:rsidRDefault="00CE50D5">
            <w:pPr>
              <w:pStyle w:val="TAC"/>
            </w:pPr>
            <w:r w:rsidRPr="00E80F49">
              <w:t>No test needed. 2CC need to be tested. 3CC need to be tested if IMD(3 band)</w:t>
            </w:r>
          </w:p>
        </w:tc>
      </w:tr>
      <w:tr w:rsidR="00CE50D5" w:rsidRPr="00E80F49"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E80F49" w:rsidRDefault="00CE50D5">
            <w:pPr>
              <w:pStyle w:val="TAC"/>
            </w:pPr>
            <w:r w:rsidRPr="00E80F49">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E80F49" w:rsidRDefault="00CE50D5">
            <w:pPr>
              <w:pStyle w:val="TAC"/>
            </w:pPr>
            <w:r w:rsidRPr="00E80F49">
              <w:t>N/A</w:t>
            </w:r>
          </w:p>
        </w:tc>
      </w:tr>
      <w:tr w:rsidR="00CE50D5" w:rsidRPr="00E80F49"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E80F49" w:rsidRDefault="00CE50D5">
            <w:pPr>
              <w:pStyle w:val="TAC"/>
            </w:pPr>
            <w:r w:rsidRPr="00E80F49">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E80F49" w:rsidRDefault="00CE50D5">
            <w:pPr>
              <w:pStyle w:val="TAC"/>
            </w:pPr>
            <w:r w:rsidRPr="00E80F49">
              <w:t>No test needed. Only 2CC need to be tested</w:t>
            </w:r>
          </w:p>
        </w:tc>
      </w:tr>
      <w:tr w:rsidR="00CE50D5" w:rsidRPr="00E80F49"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E80F49" w:rsidRDefault="00CE50D5">
            <w:pPr>
              <w:pStyle w:val="TAC"/>
            </w:pPr>
            <w:r w:rsidRPr="00E80F49">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E80F49" w:rsidRDefault="00CE50D5">
            <w:pPr>
              <w:pStyle w:val="TAC"/>
            </w:pPr>
            <w:r w:rsidRPr="00E80F49">
              <w:t>No test needed. Only 2CC need to be tested</w:t>
            </w:r>
          </w:p>
        </w:tc>
      </w:tr>
      <w:tr w:rsidR="00CE50D5" w:rsidRPr="00E80F49"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E80F49" w:rsidRDefault="00CE50D5">
            <w:pPr>
              <w:pStyle w:val="TAC"/>
            </w:pPr>
            <w:r w:rsidRPr="00E80F49">
              <w:t xml:space="preserve">Inter-band + Intra-band </w:t>
            </w:r>
            <w:r w:rsidR="00605797" w:rsidRPr="00E80F49">
              <w:t>non-contiguous</w:t>
            </w:r>
            <w:r w:rsidRPr="00E80F49">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E80F49" w:rsidRDefault="00CE50D5">
            <w:pPr>
              <w:pStyle w:val="TAC"/>
            </w:pPr>
            <w:r w:rsidRPr="00E80F49">
              <w:t>N/A</w:t>
            </w:r>
          </w:p>
        </w:tc>
      </w:tr>
      <w:tr w:rsidR="00CE50D5" w:rsidRPr="00E80F49"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E80F49" w:rsidRDefault="00CE50D5">
            <w:pPr>
              <w:pStyle w:val="TAC"/>
            </w:pPr>
            <w:r w:rsidRPr="00E80F49">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E80F49" w:rsidRDefault="00CE50D5">
            <w:pPr>
              <w:pStyle w:val="TAC"/>
            </w:pPr>
            <w:r w:rsidRPr="00E80F49">
              <w:t>No test needed. 2CC need to be tested. 3CC need to be tested if IMD(3 band)</w:t>
            </w:r>
          </w:p>
        </w:tc>
      </w:tr>
      <w:tr w:rsidR="00CE50D5" w:rsidRPr="00E80F49"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E80F49" w:rsidRDefault="00CE50D5">
            <w:pPr>
              <w:pStyle w:val="TAC"/>
            </w:pPr>
            <w:r w:rsidRPr="00E80F49">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E80F49" w:rsidRDefault="00CE50D5">
            <w:pPr>
              <w:pStyle w:val="TAC"/>
            </w:pPr>
            <w:r w:rsidRPr="00E80F49">
              <w:t>No test needed. 2CC need to be tested. 3CC need to be tested if IMD(3 band)</w:t>
            </w:r>
          </w:p>
        </w:tc>
      </w:tr>
      <w:tr w:rsidR="00CE50D5" w:rsidRPr="00E80F49"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E80F49" w:rsidRDefault="00CE50D5">
            <w:pPr>
              <w:pStyle w:val="TAN"/>
            </w:pPr>
            <w:r w:rsidRPr="00E80F49">
              <w:t>NOTE 1: No such config in TS 38.101-3 [7] V16.5.0</w:t>
            </w:r>
          </w:p>
          <w:p w14:paraId="76DEA5A4" w14:textId="77777777" w:rsidR="00CE50D5" w:rsidRPr="00E80F49" w:rsidRDefault="00CE50D5">
            <w:pPr>
              <w:pStyle w:val="TAN"/>
            </w:pPr>
            <w:r w:rsidRPr="00E80F49">
              <w:t>NOTE 2: 2CC BW class C is indicated in the table. The same rules apply to BW class B</w:t>
            </w:r>
          </w:p>
          <w:p w14:paraId="56856C21" w14:textId="68489506"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57920906" w14:textId="77777777" w:rsidR="00CE50D5" w:rsidRPr="00E80F49" w:rsidRDefault="00CE50D5">
            <w:pPr>
              <w:pStyle w:val="TAN"/>
              <w:rPr>
                <w:lang w:eastAsia="zh-CN"/>
              </w:rPr>
            </w:pPr>
            <w:r w:rsidRPr="00E80F49">
              <w:lastRenderedPageBreak/>
              <w:t>NOTE 4: Applicable to both EN-DC configurations not affected by any exception and EN-DC configurations affected by exceptions, corresponding to Table 7.3B.2.3_1.2.4.1-1.</w:t>
            </w:r>
            <w:r w:rsidRPr="00E80F49">
              <w:rPr>
                <w:lang w:eastAsia="zh-CN"/>
              </w:rPr>
              <w:t xml:space="preserve"> </w:t>
            </w:r>
          </w:p>
          <w:p w14:paraId="18711F9F"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w:t>
            </w:r>
          </w:p>
        </w:tc>
      </w:tr>
    </w:tbl>
    <w:p w14:paraId="780D4B57" w14:textId="77777777" w:rsidR="007D18AF" w:rsidRDefault="007D18AF" w:rsidP="007D18AF">
      <w:bookmarkStart w:id="555" w:name="_Toc68073959"/>
      <w:bookmarkStart w:id="556" w:name="_Toc75371821"/>
      <w:bookmarkStart w:id="557" w:name="_Toc83727889"/>
      <w:bookmarkStart w:id="558" w:name="_Toc100005994"/>
      <w:bookmarkStart w:id="559" w:name="_Toc106703542"/>
    </w:p>
    <w:p w14:paraId="10BCF8E8" w14:textId="17FA4A9E" w:rsidR="006060A9" w:rsidRPr="00E80F49" w:rsidRDefault="006060A9" w:rsidP="006060A9">
      <w:pPr>
        <w:pStyle w:val="Heading2"/>
      </w:pPr>
      <w:bookmarkStart w:id="560" w:name="_Toc138858446"/>
      <w:r w:rsidRPr="00E80F49">
        <w:t>D.2.7</w:t>
      </w:r>
      <w:r w:rsidRPr="00E80F49">
        <w:tab/>
        <w:t>Test Environment</w:t>
      </w:r>
      <w:bookmarkEnd w:id="555"/>
      <w:bookmarkEnd w:id="556"/>
      <w:bookmarkEnd w:id="557"/>
      <w:bookmarkEnd w:id="558"/>
      <w:bookmarkEnd w:id="559"/>
      <w:bookmarkEnd w:id="560"/>
    </w:p>
    <w:p w14:paraId="3CA5857E" w14:textId="77777777" w:rsidR="006060A9" w:rsidRPr="00E80F49" w:rsidRDefault="006060A9" w:rsidP="006060A9">
      <w:pPr>
        <w:rPr>
          <w:lang w:eastAsia="ja-JP"/>
        </w:rPr>
      </w:pPr>
      <w:r w:rsidRPr="00E80F49">
        <w:rPr>
          <w:lang w:eastAsia="ja-JP"/>
        </w:rPr>
        <w:t xml:space="preserve">The test environment for FR1 EN-DC RX sensitivity measurement is </w:t>
      </w:r>
      <w:r w:rsidRPr="00E80F49">
        <w:t>Normal, TL/VL, TL/VH, TH/VL, TH/VH</w:t>
      </w:r>
      <w:r w:rsidRPr="00E80F49">
        <w:rPr>
          <w:lang w:eastAsia="ja-JP"/>
        </w:rPr>
        <w:t xml:space="preserve"> (same as for NR CA).</w:t>
      </w:r>
    </w:p>
    <w:p w14:paraId="34FF08DE" w14:textId="77777777" w:rsidR="006060A9" w:rsidRPr="00E80F49" w:rsidRDefault="006060A9" w:rsidP="006060A9">
      <w:pPr>
        <w:pStyle w:val="Heading2"/>
      </w:pPr>
      <w:bookmarkStart w:id="561" w:name="_Toc68073960"/>
      <w:bookmarkStart w:id="562" w:name="_Toc75371822"/>
      <w:bookmarkStart w:id="563" w:name="_Toc83727890"/>
      <w:bookmarkStart w:id="564" w:name="_Toc100005995"/>
      <w:bookmarkStart w:id="565" w:name="_Toc106703543"/>
      <w:bookmarkStart w:id="566" w:name="_Toc138858447"/>
      <w:r w:rsidRPr="00E80F49">
        <w:t>D.2.8</w:t>
      </w:r>
      <w:r w:rsidRPr="00E80F49">
        <w:tab/>
        <w:t>Test Frequencies selections for EN-DC</w:t>
      </w:r>
      <w:bookmarkEnd w:id="561"/>
      <w:bookmarkEnd w:id="562"/>
      <w:bookmarkEnd w:id="563"/>
      <w:bookmarkEnd w:id="564"/>
      <w:bookmarkEnd w:id="565"/>
      <w:bookmarkEnd w:id="566"/>
    </w:p>
    <w:p w14:paraId="3703FB2D" w14:textId="089C9BA5"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r w:rsidR="00605797" w:rsidRPr="00E80F49">
        <w:rPr>
          <w:rFonts w:eastAsia="MS Mincho"/>
          <w:lang w:eastAsia="ja-JP"/>
        </w:rPr>
        <w:t>Mid-range</w:t>
      </w:r>
      <w:r w:rsidRPr="00E80F49">
        <w:rPr>
          <w:rFonts w:eastAsia="MS Mincho"/>
          <w:lang w:eastAsia="ja-JP"/>
        </w:rPr>
        <w:t xml:space="preserve"> is selected for inter band E-UTRA CA testing.</w:t>
      </w:r>
    </w:p>
    <w:p w14:paraId="2EC7AE9D" w14:textId="7B0BC136" w:rsidR="006060A9" w:rsidRPr="00E80F49" w:rsidRDefault="006060A9" w:rsidP="006060A9">
      <w:r w:rsidRPr="00E80F49">
        <w:t xml:space="preserve">In standalone NR CA reference sensitivity testing, Low and High Range are tested as default for intra-band and </w:t>
      </w:r>
      <w:r w:rsidR="00605797" w:rsidRPr="00E80F49">
        <w:t>Mid-range</w:t>
      </w:r>
      <w:r w:rsidRPr="00E80F49">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E80F49" w:rsidRDefault="006060A9" w:rsidP="006060A9">
      <w:r w:rsidRPr="00E80F49">
        <w:t>The same principle shall apply for EN-DC testing.</w:t>
      </w:r>
    </w:p>
    <w:p w14:paraId="067ADD09" w14:textId="32F2F50D" w:rsidR="006060A9" w:rsidRPr="00E80F49" w:rsidRDefault="006060A9" w:rsidP="006060A9">
      <w:pPr>
        <w:pStyle w:val="TH"/>
      </w:pPr>
      <w:r w:rsidRPr="00E80F49">
        <w:t xml:space="preserve">Table D.2.8-1: </w:t>
      </w:r>
      <w:r w:rsidR="000D5725" w:rsidRPr="000D5725">
        <w:t>Void</w:t>
      </w:r>
    </w:p>
    <w:p w14:paraId="69E3688C" w14:textId="0D26CB2A" w:rsidR="006060A9" w:rsidRPr="00E80F49" w:rsidRDefault="006060A9" w:rsidP="006060A9">
      <w:r w:rsidRPr="00E80F49">
        <w:t>For EN-DC configurations affected by IMD exceptions where the exception is avoided, the test frequency and bandwidth are FFS.</w:t>
      </w:r>
    </w:p>
    <w:p w14:paraId="1A956730" w14:textId="77777777" w:rsidR="00CE50D5" w:rsidRPr="00E80F49" w:rsidRDefault="00CE50D5" w:rsidP="00605797">
      <w:pPr>
        <w:pStyle w:val="Heading2"/>
      </w:pPr>
      <w:bookmarkStart w:id="567" w:name="_Toc83727891"/>
      <w:bookmarkStart w:id="568" w:name="_Toc100005996"/>
      <w:bookmarkStart w:id="569" w:name="_Toc106703544"/>
      <w:bookmarkStart w:id="570" w:name="_Toc68073961"/>
      <w:bookmarkStart w:id="571" w:name="_Toc75371823"/>
      <w:bookmarkStart w:id="572" w:name="_Toc138858448"/>
      <w:r w:rsidRPr="00E80F49">
        <w:t>D.2.9</w:t>
      </w:r>
      <w:r w:rsidRPr="00E80F49">
        <w:tab/>
        <w:t xml:space="preserve">Test EN-DC </w:t>
      </w:r>
      <w:r w:rsidRPr="00E80F49">
        <w:rPr>
          <w:bCs/>
        </w:rPr>
        <w:t>channel bandwidth</w:t>
      </w:r>
      <w:bookmarkEnd w:id="567"/>
      <w:bookmarkEnd w:id="568"/>
      <w:bookmarkEnd w:id="569"/>
      <w:bookmarkEnd w:id="572"/>
    </w:p>
    <w:p w14:paraId="0BE737D7" w14:textId="0D001E45" w:rsidR="006060A9" w:rsidRPr="00E80F49" w:rsidRDefault="006060A9" w:rsidP="006060A9">
      <w:pPr>
        <w:pStyle w:val="Heading3"/>
      </w:pPr>
      <w:bookmarkStart w:id="573" w:name="_Toc83727892"/>
      <w:bookmarkStart w:id="574" w:name="_Toc100005997"/>
      <w:bookmarkStart w:id="575" w:name="_Toc106703545"/>
      <w:bookmarkStart w:id="576" w:name="_Toc138858449"/>
      <w:r w:rsidRPr="00E80F49">
        <w:t>D.2.</w:t>
      </w:r>
      <w:r w:rsidR="00CE50D5" w:rsidRPr="00E80F49">
        <w:t>9</w:t>
      </w:r>
      <w:r w:rsidRPr="00E80F49">
        <w:t>.1</w:t>
      </w:r>
      <w:r w:rsidRPr="00E80F49">
        <w:tab/>
        <w:t>Test point selection EN-DC configuration without exception</w:t>
      </w:r>
      <w:bookmarkEnd w:id="570"/>
      <w:bookmarkEnd w:id="571"/>
      <w:bookmarkEnd w:id="573"/>
      <w:bookmarkEnd w:id="574"/>
      <w:bookmarkEnd w:id="575"/>
      <w:bookmarkEnd w:id="576"/>
    </w:p>
    <w:p w14:paraId="62DE081A" w14:textId="3E436813" w:rsidR="00CE50D5" w:rsidRPr="00E80F49" w:rsidRDefault="006060A9" w:rsidP="00CE50D5">
      <w:r w:rsidRPr="00E80F49">
        <w:t xml:space="preserve">Follow similar arguments for frequency selection, for regular inter-band EN-DC </w:t>
      </w:r>
      <w:r w:rsidR="00CE50D5" w:rsidRPr="00E80F49">
        <w:t xml:space="preserve">and intra-band non-contiguous </w:t>
      </w:r>
      <w:r w:rsidRPr="00E80F49">
        <w:t xml:space="preserve">testing, the NR channel bandwidths shall follow what is specified in SA scenario. </w:t>
      </w:r>
      <w:r w:rsidRPr="00E80F49">
        <w:rPr>
          <w:lang w:eastAsia="ja-JP"/>
        </w:rPr>
        <w:t xml:space="preserve">Since the objective is to test NR performance, it is sufficient to select 5 MHz channel bandwidth for E-UTRA carrier, which </w:t>
      </w:r>
      <w:r w:rsidRPr="00E80F49">
        <w:t>is common for all E-UTRA bands.</w:t>
      </w:r>
    </w:p>
    <w:p w14:paraId="4055DE57" w14:textId="7AE9B691" w:rsidR="006060A9" w:rsidRPr="00E80F49" w:rsidRDefault="00CE50D5" w:rsidP="00CE50D5">
      <w:r w:rsidRPr="00E80F49">
        <w:t>For intra-band contiguous EN-DC testing, the highest bandwidth is selected for E-UTRA carrier and NR carrier, respectively.</w:t>
      </w:r>
    </w:p>
    <w:p w14:paraId="393F8207" w14:textId="03A45533" w:rsidR="006060A9" w:rsidRPr="00E80F49" w:rsidRDefault="006060A9" w:rsidP="006060A9">
      <w:pPr>
        <w:pStyle w:val="Heading3"/>
      </w:pPr>
      <w:bookmarkStart w:id="577" w:name="_Toc68073962"/>
      <w:bookmarkStart w:id="578" w:name="_Toc75371824"/>
      <w:bookmarkStart w:id="579" w:name="_Toc83727893"/>
      <w:bookmarkStart w:id="580" w:name="_Toc100005998"/>
      <w:bookmarkStart w:id="581" w:name="_Toc106703546"/>
      <w:bookmarkStart w:id="582" w:name="_Toc138858450"/>
      <w:r w:rsidRPr="00E80F49">
        <w:t>D.2.</w:t>
      </w:r>
      <w:r w:rsidR="00CE50D5" w:rsidRPr="00E80F49">
        <w:t>9</w:t>
      </w:r>
      <w:r w:rsidRPr="00E80F49">
        <w:t>.2</w:t>
      </w:r>
      <w:r w:rsidRPr="00E80F49">
        <w:tab/>
        <w:t>Test point selection EN-DC configuration with exception</w:t>
      </w:r>
      <w:bookmarkEnd w:id="577"/>
      <w:bookmarkEnd w:id="578"/>
      <w:bookmarkEnd w:id="579"/>
      <w:bookmarkEnd w:id="580"/>
      <w:bookmarkEnd w:id="581"/>
      <w:bookmarkEnd w:id="582"/>
    </w:p>
    <w:p w14:paraId="546C18E3" w14:textId="219EEDC3" w:rsidR="006060A9" w:rsidRPr="00E80F49" w:rsidRDefault="006060A9" w:rsidP="006060A9">
      <w:pPr>
        <w:rPr>
          <w:lang w:eastAsia="ja-JP"/>
        </w:rPr>
      </w:pPr>
      <w:r w:rsidRPr="00E80F49">
        <w:t xml:space="preserve">For inter-band </w:t>
      </w:r>
      <w:r w:rsidRPr="00E80F49">
        <w:rPr>
          <w:lang w:eastAsia="ja-JP"/>
        </w:rPr>
        <w:t xml:space="preserve">EN-DC configuration with exception requirement due to UL harmonics, Rx mixing and cross band isolation, </w:t>
      </w:r>
      <w:r w:rsidR="00CE50D5" w:rsidRPr="00E80F49">
        <w:rPr>
          <w:lang w:eastAsia="ja-JP"/>
        </w:rPr>
        <w:t>the highest channel bandwidth shall be tested for E-UTRA and</w:t>
      </w:r>
      <w:r w:rsidR="00CE50D5" w:rsidRPr="00E80F49">
        <w:rPr>
          <w:lang w:eastAsia="zh-CN"/>
        </w:rPr>
        <w:t xml:space="preserve"> NR carrier.</w:t>
      </w:r>
    </w:p>
    <w:p w14:paraId="5203AE35" w14:textId="77777777" w:rsidR="006060A9" w:rsidRPr="00E80F49" w:rsidRDefault="006060A9" w:rsidP="006060A9">
      <w:r w:rsidRPr="00E80F49">
        <w:t xml:space="preserve">For </w:t>
      </w:r>
      <w:r w:rsidRPr="00E80F49">
        <w:rPr>
          <w:lang w:eastAsia="ja-JP"/>
        </w:rPr>
        <w:t xml:space="preserve">inter-band EN-DC configuration with exception requirement due to 2UL intermodulation, </w:t>
      </w:r>
      <w:r w:rsidRPr="00E80F49">
        <w:t>the test channel bandwidth selection for both NR and E-UTRA are EN-DC combo dependent. There are fixed channel bandwidth pairs required for these exceptional test scenarios.</w:t>
      </w:r>
    </w:p>
    <w:p w14:paraId="723EF6C0" w14:textId="6ADE2F6F" w:rsidR="006060A9" w:rsidRPr="00E80F49" w:rsidRDefault="006060A9" w:rsidP="006060A9">
      <w:r w:rsidRPr="00E80F49">
        <w:t xml:space="preserve">For </w:t>
      </w:r>
      <w:r w:rsidRPr="00E80F49">
        <w:rPr>
          <w:lang w:eastAsia="ja-JP"/>
        </w:rPr>
        <w:t xml:space="preserve">intra-band EN-DC configuration with exception requirement, </w:t>
      </w:r>
      <w:r w:rsidRPr="00E80F49">
        <w:t>the test channel bandwidth selection for both NR and E-UTRA are EN-DC combo dependent. There are fixed channel bandwidth pairs required for these exceptional test scenarios.</w:t>
      </w:r>
    </w:p>
    <w:p w14:paraId="748D193C" w14:textId="77777777" w:rsidR="006060A9" w:rsidRPr="00E80F49" w:rsidRDefault="006060A9" w:rsidP="006060A9">
      <w:r w:rsidRPr="00E80F49">
        <w:rPr>
          <w:lang w:eastAsia="ja-JP"/>
        </w:rPr>
        <w:t>Only 5 MHz channel bandwidth shall be employed by E-UTRA band</w:t>
      </w:r>
      <w:r w:rsidRPr="00E80F49">
        <w:t xml:space="preserve">, Lowest, Mid, Highest </w:t>
      </w:r>
      <w:r w:rsidRPr="00E80F49">
        <w:rPr>
          <w:lang w:eastAsia="ja-JP"/>
        </w:rPr>
        <w:t xml:space="preserve">channel bandwidth shall be selected for NR carrier for </w:t>
      </w:r>
      <w:r w:rsidRPr="00E80F49">
        <w:t>EN-DC non- exceptional testing.</w:t>
      </w:r>
    </w:p>
    <w:p w14:paraId="1B83A23E" w14:textId="23505E84" w:rsidR="006060A9" w:rsidRPr="00E80F49" w:rsidRDefault="006060A9" w:rsidP="006060A9">
      <w:pPr>
        <w:pStyle w:val="Heading2"/>
      </w:pPr>
      <w:bookmarkStart w:id="583" w:name="_Hlk63090331"/>
      <w:bookmarkStart w:id="584" w:name="_Toc68073963"/>
      <w:bookmarkStart w:id="585" w:name="_Toc75371825"/>
      <w:bookmarkStart w:id="586" w:name="_Toc83727894"/>
      <w:bookmarkStart w:id="587" w:name="_Toc100005999"/>
      <w:bookmarkStart w:id="588" w:name="_Toc106703547"/>
      <w:bookmarkStart w:id="589" w:name="_Toc138858451"/>
      <w:r w:rsidRPr="00E80F49">
        <w:lastRenderedPageBreak/>
        <w:t>D.2.</w:t>
      </w:r>
      <w:r w:rsidR="00CE50D5" w:rsidRPr="00E80F49">
        <w:t>10</w:t>
      </w:r>
      <w:bookmarkEnd w:id="583"/>
      <w:r w:rsidRPr="00E80F49">
        <w:tab/>
        <w:t>RB allocation and RB location selections</w:t>
      </w:r>
      <w:bookmarkEnd w:id="584"/>
      <w:bookmarkEnd w:id="585"/>
      <w:bookmarkEnd w:id="586"/>
      <w:bookmarkEnd w:id="587"/>
      <w:bookmarkEnd w:id="588"/>
      <w:bookmarkEnd w:id="589"/>
    </w:p>
    <w:p w14:paraId="23F3F107" w14:textId="1AB07E2A" w:rsidR="006060A9" w:rsidRPr="00E80F49" w:rsidRDefault="006060A9" w:rsidP="006060A9">
      <w:pPr>
        <w:pStyle w:val="Heading3"/>
      </w:pPr>
      <w:bookmarkStart w:id="590" w:name="_Hlk63090373"/>
      <w:bookmarkStart w:id="591" w:name="_Toc68073964"/>
      <w:bookmarkStart w:id="592" w:name="_Toc75371826"/>
      <w:bookmarkStart w:id="593" w:name="_Toc83727895"/>
      <w:bookmarkStart w:id="594" w:name="_Toc100006000"/>
      <w:bookmarkStart w:id="595" w:name="_Toc106703548"/>
      <w:bookmarkStart w:id="596" w:name="_Toc138858452"/>
      <w:r w:rsidRPr="00E80F49">
        <w:t>D.2.</w:t>
      </w:r>
      <w:r w:rsidR="00CE50D5" w:rsidRPr="00E80F49">
        <w:t>10</w:t>
      </w:r>
      <w:r w:rsidRPr="00E80F49">
        <w:t>.1</w:t>
      </w:r>
      <w:bookmarkEnd w:id="590"/>
      <w:r w:rsidRPr="00E80F49">
        <w:tab/>
        <w:t xml:space="preserve">Test point selection </w:t>
      </w:r>
      <w:r w:rsidRPr="00E80F49">
        <w:rPr>
          <w:lang w:eastAsia="ja-JP"/>
        </w:rPr>
        <w:t>EN-DC configuration without exception</w:t>
      </w:r>
      <w:bookmarkEnd w:id="591"/>
      <w:bookmarkEnd w:id="592"/>
      <w:bookmarkEnd w:id="593"/>
      <w:bookmarkEnd w:id="594"/>
      <w:bookmarkEnd w:id="595"/>
      <w:bookmarkEnd w:id="596"/>
    </w:p>
    <w:p w14:paraId="60725E7A" w14:textId="5600EE99" w:rsidR="006060A9" w:rsidRPr="00E80F49" w:rsidRDefault="006060A9" w:rsidP="006060A9">
      <w:pPr>
        <w:rPr>
          <w:lang w:eastAsia="ja-JP"/>
        </w:rPr>
      </w:pPr>
      <w:r w:rsidRPr="00E80F49">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E80F49" w:rsidRDefault="006060A9" w:rsidP="006060A9">
      <w:pPr>
        <w:rPr>
          <w:lang w:eastAsia="ja-JP"/>
        </w:rPr>
      </w:pPr>
      <w:r w:rsidRPr="00E80F49">
        <w:rPr>
          <w:lang w:eastAsia="ja-JP"/>
        </w:rPr>
        <w:t>There is no reason to deviate from current NR configurations for RB allocation selection employed in standalone testing.</w:t>
      </w:r>
    </w:p>
    <w:p w14:paraId="60411753" w14:textId="7CCE4B21" w:rsidR="006060A9" w:rsidRPr="00E80F49" w:rsidRDefault="006060A9" w:rsidP="006060A9">
      <w:pPr>
        <w:pStyle w:val="Heading3"/>
      </w:pPr>
      <w:bookmarkStart w:id="597" w:name="_Toc68073965"/>
      <w:bookmarkStart w:id="598" w:name="_Toc75371827"/>
      <w:bookmarkStart w:id="599" w:name="_Toc83727896"/>
      <w:bookmarkStart w:id="600" w:name="_Toc100006001"/>
      <w:bookmarkStart w:id="601" w:name="_Toc106703549"/>
      <w:bookmarkStart w:id="602" w:name="_Toc138858453"/>
      <w:r w:rsidRPr="00E80F49">
        <w:t>D.2.</w:t>
      </w:r>
      <w:r w:rsidR="00CE50D5" w:rsidRPr="00E80F49">
        <w:t>10</w:t>
      </w:r>
      <w:r w:rsidRPr="00E80F49">
        <w:t>.2</w:t>
      </w:r>
      <w:r w:rsidRPr="00E80F49">
        <w:tab/>
        <w:t xml:space="preserve">Test point selection </w:t>
      </w:r>
      <w:r w:rsidRPr="00E80F49">
        <w:rPr>
          <w:lang w:eastAsia="ja-JP"/>
        </w:rPr>
        <w:t>EN-DC configuration with exception when exception applies</w:t>
      </w:r>
      <w:bookmarkEnd w:id="597"/>
      <w:bookmarkEnd w:id="598"/>
      <w:bookmarkEnd w:id="599"/>
      <w:bookmarkEnd w:id="600"/>
      <w:bookmarkEnd w:id="601"/>
      <w:bookmarkEnd w:id="602"/>
    </w:p>
    <w:p w14:paraId="3C28A3F1" w14:textId="77777777" w:rsidR="006060A9" w:rsidRPr="00E80F49" w:rsidRDefault="006060A9" w:rsidP="006060A9">
      <w:r w:rsidRPr="00E80F49">
        <w:t xml:space="preserve">For EN-DC </w:t>
      </w:r>
      <w:r w:rsidRPr="00E80F49">
        <w:rPr>
          <w:lang w:eastAsia="ja-JP"/>
        </w:rPr>
        <w:t xml:space="preserve">inter-band and intra-band EN-DC exceptional test scenarios, </w:t>
      </w:r>
      <w:r w:rsidRPr="00E80F49">
        <w:t xml:space="preserve">the RB allocation for both NR and E-UTRA are selected </w:t>
      </w:r>
      <w:r w:rsidRPr="00E80F49">
        <w:rPr>
          <w:lang w:eastAsia="ja-JP"/>
        </w:rPr>
        <w:t>as specified in</w:t>
      </w:r>
      <w:r w:rsidRPr="00E80F49">
        <w:t xml:space="preserve"> TS 38.101-3 [7] for the EN-DC band combination.</w:t>
      </w:r>
    </w:p>
    <w:p w14:paraId="7E2637C1" w14:textId="77777777" w:rsidR="006060A9" w:rsidRPr="00E80F49" w:rsidRDefault="006060A9" w:rsidP="006060A9">
      <w:r w:rsidRPr="00E80F49">
        <w:rPr>
          <w:lang w:eastAsia="ja-JP"/>
        </w:rPr>
        <w:t xml:space="preserve">Based on the </w:t>
      </w:r>
      <w:r w:rsidRPr="00E80F49">
        <w:t xml:space="preserve">E-UTRA anchor-agnostic approach, 0 RB shall be used for both UL and DL channels for non-exceptional test scenarios. </w:t>
      </w:r>
      <w:r w:rsidRPr="00E80F49">
        <w:rPr>
          <w:lang w:eastAsia="ja-JP"/>
        </w:rPr>
        <w:t xml:space="preserve">RB allocation for NR carrier in </w:t>
      </w:r>
      <w:r w:rsidRPr="00E80F49">
        <w:t>inter-band EN-DC non- exceptional testing shall follow what is selected for standalone testing.</w:t>
      </w:r>
    </w:p>
    <w:p w14:paraId="7B0C81CB" w14:textId="1CB0D4FE" w:rsidR="006060A9" w:rsidRPr="00E80F49" w:rsidRDefault="006060A9" w:rsidP="006060A9">
      <w:pPr>
        <w:pStyle w:val="Heading3"/>
        <w:rPr>
          <w:lang w:eastAsia="ja-JP"/>
        </w:rPr>
      </w:pPr>
      <w:bookmarkStart w:id="603" w:name="_Toc68073966"/>
      <w:bookmarkStart w:id="604" w:name="_Toc75371828"/>
      <w:bookmarkStart w:id="605" w:name="_Toc83727897"/>
      <w:bookmarkStart w:id="606" w:name="_Toc100006002"/>
      <w:bookmarkStart w:id="607" w:name="_Toc106703550"/>
      <w:bookmarkStart w:id="608" w:name="_Toc138858454"/>
      <w:r w:rsidRPr="00E80F49">
        <w:t>D.2.</w:t>
      </w:r>
      <w:r w:rsidR="00CE50D5" w:rsidRPr="00E80F49">
        <w:t>10</w:t>
      </w:r>
      <w:r w:rsidRPr="00E80F49">
        <w:t>.3</w:t>
      </w:r>
      <w:r w:rsidRPr="00E80F49">
        <w:tab/>
      </w:r>
      <w:r w:rsidRPr="00E80F49">
        <w:rPr>
          <w:lang w:eastAsia="ja-JP"/>
        </w:rPr>
        <w:t>Test point selection EN-DC configuration with exception when exception does not apply</w:t>
      </w:r>
      <w:bookmarkEnd w:id="603"/>
      <w:bookmarkEnd w:id="604"/>
      <w:bookmarkEnd w:id="605"/>
      <w:bookmarkEnd w:id="606"/>
      <w:bookmarkEnd w:id="607"/>
      <w:bookmarkEnd w:id="608"/>
    </w:p>
    <w:p w14:paraId="29DC4CC5" w14:textId="77777777" w:rsidR="006060A9" w:rsidRPr="00E80F49" w:rsidRDefault="006060A9" w:rsidP="006060A9">
      <w:pPr>
        <w:rPr>
          <w:lang w:eastAsia="ja-JP"/>
        </w:rPr>
      </w:pPr>
      <w:r w:rsidRPr="00E80F49">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E80F49" w:rsidRDefault="006060A9" w:rsidP="006060A9">
      <w:pPr>
        <w:rPr>
          <w:lang w:eastAsia="ja-JP"/>
        </w:rPr>
      </w:pPr>
      <w:r w:rsidRPr="00E80F49">
        <w:rPr>
          <w:lang w:eastAsia="ja-JP"/>
        </w:rPr>
        <w:t>The calculation of test frequency for avoiding exceptions is presented in clause 2.5. The UL configuration also need to be determined an</w:t>
      </w:r>
      <w:r w:rsidR="00CE50D5" w:rsidRPr="00E80F49">
        <w:rPr>
          <w:lang w:eastAsia="ja-JP"/>
        </w:rPr>
        <w:t>d</w:t>
      </w:r>
      <w:r w:rsidRPr="00E80F49">
        <w:rPr>
          <w:lang w:eastAsia="ja-JP"/>
        </w:rPr>
        <w:t xml:space="preserve"> may be with one or two simultaneous UL CCs depending on the scenario.</w:t>
      </w:r>
    </w:p>
    <w:p w14:paraId="79FF12D4" w14:textId="77777777" w:rsidR="006060A9" w:rsidRPr="00E80F49" w:rsidRDefault="006060A9" w:rsidP="006060A9">
      <w:pPr>
        <w:rPr>
          <w:lang w:eastAsia="ja-JP"/>
        </w:rPr>
      </w:pPr>
      <w:r w:rsidRPr="00E80F49">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E80F49" w:rsidRDefault="006060A9" w:rsidP="006060A9">
      <w:pPr>
        <w:rPr>
          <w:lang w:eastAsia="ja-JP"/>
        </w:rPr>
      </w:pPr>
      <w:r w:rsidRPr="00E80F49">
        <w:rPr>
          <w:lang w:eastAsia="ja-JP"/>
        </w:rPr>
        <w:t>For CBI exceptions the requirements are defined in two different ways depending on the EN-DC configuration:</w:t>
      </w:r>
    </w:p>
    <w:p w14:paraId="27092A63" w14:textId="7D954F16" w:rsidR="006060A9" w:rsidRPr="00E80F49" w:rsidRDefault="006060A9" w:rsidP="00CF3F9A">
      <w:pPr>
        <w:pStyle w:val="B1"/>
        <w:rPr>
          <w:lang w:eastAsia="ja-JP"/>
        </w:rPr>
      </w:pPr>
      <w:r w:rsidRPr="00E80F49">
        <w:rPr>
          <w:lang w:eastAsia="ja-JP"/>
        </w:rPr>
        <w:t>1.</w:t>
      </w:r>
      <w:r w:rsidRPr="00E80F49">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E80F49">
        <w:rPr>
          <w:lang w:eastAsia="ja-JP"/>
        </w:rPr>
        <w:t>. Therefore, CBI exception avoiding could not be tested for this kind of combinations.</w:t>
      </w:r>
    </w:p>
    <w:p w14:paraId="25ABD4CF" w14:textId="655C7617" w:rsidR="006060A9" w:rsidRPr="00E80F49" w:rsidRDefault="006060A9" w:rsidP="00CF3F9A">
      <w:pPr>
        <w:pStyle w:val="B1"/>
        <w:rPr>
          <w:lang w:eastAsia="ja-JP"/>
        </w:rPr>
      </w:pPr>
      <w:r w:rsidRPr="00E80F49">
        <w:rPr>
          <w:lang w:eastAsia="ja-JP"/>
        </w:rPr>
        <w:t>2.</w:t>
      </w:r>
      <w:r w:rsidRPr="00E80F49">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E80F49" w:rsidRDefault="006060A9" w:rsidP="006060A9">
      <w:pPr>
        <w:rPr>
          <w:lang w:eastAsia="ja-JP"/>
        </w:rPr>
      </w:pPr>
      <w:r w:rsidRPr="00E80F49">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09" w:name="_Hlk63340498"/>
      <w:r w:rsidR="00CE50D5" w:rsidRPr="00E80F49">
        <w:rPr>
          <w:lang w:eastAsia="ja-JP"/>
        </w:rPr>
        <w:t xml:space="preserve">However, </w:t>
      </w:r>
      <w:r w:rsidR="00CE50D5" w:rsidRPr="00E80F49">
        <w:rPr>
          <w:rFonts w:eastAsia="SimSun"/>
          <w:lang w:eastAsia="zh-CN"/>
        </w:rPr>
        <w:t>in</w:t>
      </w:r>
      <w:r w:rsidR="00D44BD4">
        <w:rPr>
          <w:rFonts w:eastAsia="SimSun"/>
          <w:lang w:eastAsia="zh-CN"/>
        </w:rPr>
        <w:t xml:space="preserve"> </w:t>
      </w:r>
      <w:r w:rsidR="00670C2F" w:rsidRPr="00E80F49">
        <w:rPr>
          <w:rFonts w:eastAsia="SimSun"/>
          <w:lang w:eastAsia="zh-CN"/>
        </w:rPr>
        <w:t>TS 38.101-3[7]</w:t>
      </w:r>
      <w:r w:rsidR="00CE50D5" w:rsidRPr="00E80F49">
        <w:rPr>
          <w:rFonts w:eastAsia="SimSun"/>
          <w:lang w:eastAsia="zh-CN"/>
        </w:rPr>
        <w:t xml:space="preserve">, there is no general criteria in which REFSENS can be fulfilled with MSD=0 for the EN-DC combinations which have </w:t>
      </w:r>
      <w:bookmarkStart w:id="610" w:name="OLE_LINK192"/>
      <w:bookmarkStart w:id="611" w:name="OLE_LINK193"/>
      <w:r w:rsidR="00CE50D5" w:rsidRPr="00E80F49">
        <w:rPr>
          <w:rFonts w:eastAsia="SimSun"/>
          <w:lang w:eastAsia="zh-CN"/>
        </w:rPr>
        <w:t>MSD exceptions due to IMD interference</w:t>
      </w:r>
      <w:bookmarkEnd w:id="610"/>
      <w:bookmarkEnd w:id="611"/>
      <w:r w:rsidR="00CE50D5" w:rsidRPr="00E80F49">
        <w:rPr>
          <w:rFonts w:eastAsia="SimSun"/>
          <w:lang w:eastAsia="zh-CN"/>
        </w:rPr>
        <w:t xml:space="preserve"> (2 UL active). The 2-band IMD exception avoiding testing is still FFS in</w:t>
      </w:r>
      <w:r w:rsidR="00D44BD4">
        <w:rPr>
          <w:rFonts w:eastAsia="SimSun"/>
          <w:lang w:eastAsia="zh-CN"/>
        </w:rPr>
        <w:t xml:space="preserve"> </w:t>
      </w:r>
      <w:r w:rsidR="00670C2F" w:rsidRPr="00E80F49">
        <w:rPr>
          <w:rFonts w:eastAsia="SimSun"/>
          <w:lang w:eastAsia="zh-CN"/>
        </w:rPr>
        <w:t>TS 38.521-3[4]</w:t>
      </w:r>
      <w:r w:rsidR="00CE50D5" w:rsidRPr="00E80F49">
        <w:rPr>
          <w:rFonts w:eastAsia="SimSun"/>
          <w:lang w:eastAsia="zh-CN"/>
        </w:rPr>
        <w:t>.</w:t>
      </w:r>
    </w:p>
    <w:p w14:paraId="159A69EF" w14:textId="77777777" w:rsidR="006060A9" w:rsidRPr="00E80F49" w:rsidRDefault="006060A9" w:rsidP="006060A9">
      <w:pPr>
        <w:rPr>
          <w:lang w:eastAsia="ja-JP"/>
        </w:rPr>
      </w:pPr>
      <w:r w:rsidRPr="00E80F49">
        <w:rPr>
          <w:lang w:eastAsia="ja-JP"/>
        </w:rPr>
        <w:t>For 3-band IMD exceptions there are a separate set of IMD depending on the UL configuration (</w:t>
      </w:r>
      <w:r w:rsidRPr="00E80F49">
        <w:t>selecting 2UL among 3 bands gives two cases</w:t>
      </w:r>
      <w:r w:rsidRPr="00E80F49">
        <w:rPr>
          <w:lang w:eastAsia="ja-JP"/>
        </w:rPr>
        <w:t>). Within a UL configuration, the same test point selection as for 2-band IMD can be used.</w:t>
      </w:r>
      <w:bookmarkEnd w:id="609"/>
    </w:p>
    <w:p w14:paraId="5FDEA627" w14:textId="015DF1B6" w:rsidR="006060A9" w:rsidRPr="00E80F49" w:rsidRDefault="006060A9" w:rsidP="006060A9">
      <w:pPr>
        <w:pStyle w:val="Heading3"/>
      </w:pPr>
      <w:bookmarkStart w:id="612" w:name="_Toc68073967"/>
      <w:bookmarkStart w:id="613" w:name="_Toc75371829"/>
      <w:bookmarkStart w:id="614" w:name="_Toc83727898"/>
      <w:bookmarkStart w:id="615" w:name="_Toc100006003"/>
      <w:bookmarkStart w:id="616" w:name="_Toc106703551"/>
      <w:bookmarkStart w:id="617" w:name="_Toc138858455"/>
      <w:r w:rsidRPr="00E80F49">
        <w:t>D.2.1</w:t>
      </w:r>
      <w:r w:rsidR="00CE50D5" w:rsidRPr="00E80F49">
        <w:t>1</w:t>
      </w:r>
      <w:r w:rsidRPr="00E80F49">
        <w:tab/>
        <w:t>Modulation scheme selections</w:t>
      </w:r>
      <w:bookmarkEnd w:id="612"/>
      <w:bookmarkEnd w:id="613"/>
      <w:bookmarkEnd w:id="614"/>
      <w:bookmarkEnd w:id="615"/>
      <w:bookmarkEnd w:id="616"/>
      <w:bookmarkEnd w:id="617"/>
    </w:p>
    <w:p w14:paraId="7B990613" w14:textId="77777777" w:rsidR="006060A9" w:rsidRPr="00E80F49" w:rsidRDefault="006060A9" w:rsidP="006060A9">
      <w:pPr>
        <w:rPr>
          <w:lang w:eastAsia="ja-JP"/>
        </w:rPr>
      </w:pPr>
      <w:r w:rsidRPr="00E80F49">
        <w:rPr>
          <w:lang w:eastAsia="ja-JP"/>
        </w:rPr>
        <w:t>The modulation scheme for both non-exceptional and exceptional EN-DC intra-band and inter-band test scenarios are selected as:</w:t>
      </w:r>
    </w:p>
    <w:p w14:paraId="388AF3EC" w14:textId="77777777" w:rsidR="006060A9" w:rsidRPr="00E80F49" w:rsidRDefault="006060A9" w:rsidP="006060A9">
      <w:pPr>
        <w:pStyle w:val="B1"/>
        <w:rPr>
          <w:lang w:eastAsia="ja-JP"/>
        </w:rPr>
      </w:pPr>
      <w:r w:rsidRPr="00E80F49">
        <w:rPr>
          <w:lang w:eastAsia="ja-JP"/>
        </w:rPr>
        <w:t>-</w:t>
      </w:r>
      <w:r w:rsidRPr="00E80F49">
        <w:rPr>
          <w:lang w:eastAsia="ja-JP"/>
        </w:rPr>
        <w:tab/>
        <w:t>For E-UTRA: QPSK (same as used for E-UTRA reference sensitivity testing in TS 36-521-1 [9])</w:t>
      </w:r>
    </w:p>
    <w:p w14:paraId="45BC89AA" w14:textId="77777777" w:rsidR="006060A9" w:rsidRPr="00E80F49" w:rsidRDefault="006060A9" w:rsidP="006060A9">
      <w:pPr>
        <w:pStyle w:val="B1"/>
        <w:rPr>
          <w:lang w:eastAsia="ja-JP"/>
        </w:rPr>
      </w:pPr>
      <w:r w:rsidRPr="00E80F49">
        <w:rPr>
          <w:lang w:eastAsia="ja-JP"/>
        </w:rPr>
        <w:t>-</w:t>
      </w:r>
      <w:r w:rsidRPr="00E80F49">
        <w:rPr>
          <w:lang w:eastAsia="ja-JP"/>
        </w:rPr>
        <w:tab/>
        <w:t>For NR: Use same modulation scheme as used for NR standalone testing.</w:t>
      </w:r>
    </w:p>
    <w:p w14:paraId="6CFA0BEE" w14:textId="6A41A1C8" w:rsidR="006060A9" w:rsidRPr="00E80F49" w:rsidRDefault="006060A9" w:rsidP="006060A9">
      <w:pPr>
        <w:pStyle w:val="Heading3"/>
      </w:pPr>
      <w:bookmarkStart w:id="618" w:name="_Toc68073968"/>
      <w:bookmarkStart w:id="619" w:name="_Toc75371830"/>
      <w:bookmarkStart w:id="620" w:name="_Toc83727899"/>
      <w:bookmarkStart w:id="621" w:name="_Toc100006004"/>
      <w:bookmarkStart w:id="622" w:name="_Toc106703552"/>
      <w:bookmarkStart w:id="623" w:name="_Toc138858456"/>
      <w:r w:rsidRPr="00E80F49">
        <w:lastRenderedPageBreak/>
        <w:t>D.2.1</w:t>
      </w:r>
      <w:r w:rsidR="00CE50D5" w:rsidRPr="00E80F49">
        <w:t>2</w:t>
      </w:r>
      <w:r w:rsidRPr="00E80F49">
        <w:tab/>
        <w:t>Current test completion status per EN-DC configuration</w:t>
      </w:r>
      <w:bookmarkEnd w:id="618"/>
      <w:bookmarkEnd w:id="619"/>
      <w:bookmarkEnd w:id="620"/>
      <w:bookmarkEnd w:id="621"/>
      <w:bookmarkEnd w:id="622"/>
      <w:bookmarkEnd w:id="623"/>
    </w:p>
    <w:p w14:paraId="61CE63EE" w14:textId="08EFDA7D" w:rsidR="00E547C9" w:rsidRPr="00E80F49" w:rsidRDefault="006060A9" w:rsidP="00E547C9">
      <w:pPr>
        <w:rPr>
          <w:lang w:eastAsia="ja-JP"/>
        </w:rPr>
      </w:pPr>
      <w:r w:rsidRPr="00E80F49">
        <w:rPr>
          <w:lang w:eastAsia="ja-JP"/>
        </w:rPr>
        <w:t>The completion status per EN-DC configuration is documented in clause 4.3.3.1.</w:t>
      </w:r>
    </w:p>
    <w:p w14:paraId="45DC96A6" w14:textId="77777777" w:rsidR="00131FB6" w:rsidRPr="00E80F49" w:rsidRDefault="00131FB6" w:rsidP="000D3896">
      <w:pPr>
        <w:pStyle w:val="Heading9"/>
      </w:pPr>
      <w:bookmarkStart w:id="624" w:name="_Toc27418765"/>
      <w:bookmarkStart w:id="625" w:name="_Toc36042420"/>
      <w:bookmarkStart w:id="626" w:name="_Toc43899748"/>
      <w:bookmarkStart w:id="627" w:name="_Toc51767660"/>
      <w:bookmarkStart w:id="628" w:name="_Toc59039998"/>
      <w:bookmarkStart w:id="629" w:name="_Toc68073969"/>
      <w:bookmarkStart w:id="630" w:name="_Toc75371831"/>
      <w:bookmarkStart w:id="631" w:name="_Toc83727900"/>
      <w:bookmarkStart w:id="632" w:name="_Toc100006005"/>
      <w:bookmarkStart w:id="633" w:name="_Toc106703553"/>
      <w:bookmarkStart w:id="634" w:name="historyclause"/>
      <w:bookmarkStart w:id="635" w:name="_Toc138858457"/>
      <w:r w:rsidRPr="00E80F49">
        <w:lastRenderedPageBreak/>
        <w:t>Annex B: Change history</w:t>
      </w:r>
      <w:bookmarkEnd w:id="624"/>
      <w:bookmarkEnd w:id="625"/>
      <w:bookmarkEnd w:id="626"/>
      <w:bookmarkEnd w:id="627"/>
      <w:bookmarkEnd w:id="628"/>
      <w:bookmarkEnd w:id="629"/>
      <w:bookmarkEnd w:id="630"/>
      <w:bookmarkEnd w:id="631"/>
      <w:bookmarkEnd w:id="632"/>
      <w:bookmarkEnd w:id="633"/>
      <w:bookmarkEnd w:id="6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E80F49" w14:paraId="30D12F6D" w14:textId="77777777" w:rsidTr="00750578">
        <w:trPr>
          <w:cantSplit/>
        </w:trPr>
        <w:tc>
          <w:tcPr>
            <w:tcW w:w="9639" w:type="dxa"/>
            <w:gridSpan w:val="8"/>
            <w:tcBorders>
              <w:bottom w:val="nil"/>
            </w:tcBorders>
            <w:shd w:val="solid" w:color="FFFFFF" w:fill="auto"/>
          </w:tcPr>
          <w:bookmarkEnd w:id="634"/>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r w:rsidRPr="00E80F49">
              <w:rPr>
                <w:b/>
                <w:sz w:val="16"/>
              </w:rPr>
              <w:t>TDoc</w:t>
            </w:r>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RAN5#2-5G-NR Adhoc</w:t>
            </w:r>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Adhoc: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Adhoc: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"Test Point analysis for FR1 RefSens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“Test Point analysis for FR2 RefSense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000000" w:rsidP="00BD4B18">
            <w:pPr>
              <w:pStyle w:val="TAL"/>
              <w:rPr>
                <w:sz w:val="16"/>
                <w:szCs w:val="16"/>
              </w:rPr>
            </w:pPr>
            <w:hyperlink r:id="rId11"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“Test Point analysis for FR2 TxSpurious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r w:rsidRPr="00E80F49">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Tp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r w:rsidRPr="00E80F49">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w:t>
            </w:r>
            <w:r w:rsidRPr="00E80F49">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lastRenderedPageBreak/>
              <w:t>16.2.0</w:t>
            </w:r>
          </w:p>
        </w:tc>
      </w:tr>
      <w:tr w:rsidR="006C4B6F" w:rsidRPr="00E80F49"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r w:rsidRPr="00E80F49">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r w:rsidRPr="00E80F49">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Addition of test point analysis for DC_13A_n66A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r w:rsidRPr="00E80F49">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r w:rsidRPr="00E80F49">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r w:rsidRPr="00E80F49">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Editorial correction to Annex 2.10.3 test point selection EN-DC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t>17.3.0</w:t>
            </w:r>
          </w:p>
        </w:tc>
      </w:tr>
      <w:tr w:rsidR="00D06E27" w:rsidRPr="00E80F49"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r w:rsidRPr="00E80F49">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Introduction of spurious emission TP analysis for Rel-16 EN-DC 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t>17.4.0</w:t>
            </w:r>
          </w:p>
        </w:tc>
      </w:tr>
      <w:tr w:rsidR="0062576A" w:rsidRPr="00E80F49"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r w:rsidRPr="00E80F49">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r w:rsidR="00866BEC" w:rsidRPr="00866BEC"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E80F49" w:rsidRDefault="00866BEC" w:rsidP="00866BEC">
            <w:pPr>
              <w:pStyle w:val="TAC"/>
              <w:jc w:val="left"/>
              <w:rPr>
                <w:sz w:val="16"/>
                <w:szCs w:val="16"/>
              </w:rPr>
            </w:pPr>
            <w:r w:rsidRPr="00C46B3C">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E80F49" w:rsidRDefault="00866BEC" w:rsidP="00866BEC">
            <w:pPr>
              <w:pStyle w:val="TAC"/>
              <w:jc w:val="left"/>
              <w:rPr>
                <w:sz w:val="16"/>
                <w:szCs w:val="16"/>
              </w:rPr>
            </w:pPr>
            <w:r w:rsidRPr="00C46B3C">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E80F49" w:rsidRDefault="00866BEC" w:rsidP="00866BEC">
            <w:pPr>
              <w:pStyle w:val="TAL"/>
              <w:rPr>
                <w:sz w:val="16"/>
                <w:szCs w:val="16"/>
              </w:rPr>
            </w:pPr>
            <w:r w:rsidRPr="00C46B3C">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E80F49" w:rsidRDefault="00866BEC" w:rsidP="00866BEC">
            <w:pPr>
              <w:pStyle w:val="TAC"/>
              <w:jc w:val="left"/>
              <w:rPr>
                <w:sz w:val="16"/>
                <w:szCs w:val="16"/>
              </w:rPr>
            </w:pPr>
            <w:r w:rsidRPr="00C46B3C">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E80F49" w:rsidRDefault="00866BEC" w:rsidP="00866BEC">
            <w:pPr>
              <w:pStyle w:val="TAC"/>
              <w:jc w:val="left"/>
              <w:rPr>
                <w:sz w:val="16"/>
                <w:szCs w:val="16"/>
              </w:rPr>
            </w:pPr>
            <w:r w:rsidRPr="00C46B3C">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E80F49" w:rsidRDefault="00866BEC" w:rsidP="00866BEC">
            <w:pPr>
              <w:pStyle w:val="TAL"/>
              <w:rPr>
                <w:sz w:val="16"/>
                <w:szCs w:val="16"/>
              </w:rPr>
            </w:pPr>
            <w:r w:rsidRPr="00C46B3C">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E80F49" w:rsidRDefault="00866BEC" w:rsidP="00866BEC">
            <w:pPr>
              <w:pStyle w:val="TAC"/>
              <w:jc w:val="left"/>
              <w:rPr>
                <w:sz w:val="16"/>
                <w:szCs w:val="16"/>
              </w:rPr>
            </w:pPr>
            <w:r w:rsidRPr="00C46B3C">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E80F49" w:rsidRDefault="00866BEC" w:rsidP="00866BEC">
            <w:pPr>
              <w:pStyle w:val="TAC"/>
              <w:jc w:val="left"/>
              <w:rPr>
                <w:sz w:val="16"/>
                <w:szCs w:val="16"/>
              </w:rPr>
            </w:pPr>
            <w:r w:rsidRPr="00C46B3C">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E80F49" w:rsidRDefault="00866BEC" w:rsidP="00866BEC">
            <w:pPr>
              <w:pStyle w:val="TAL"/>
              <w:rPr>
                <w:sz w:val="16"/>
                <w:szCs w:val="16"/>
              </w:rPr>
            </w:pPr>
            <w:r w:rsidRPr="00C46B3C">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E80F49" w:rsidRDefault="00866BEC" w:rsidP="00866BEC">
            <w:pPr>
              <w:pStyle w:val="TAC"/>
              <w:jc w:val="left"/>
              <w:rPr>
                <w:sz w:val="16"/>
                <w:szCs w:val="16"/>
              </w:rPr>
            </w:pPr>
            <w:r w:rsidRPr="00C46B3C">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E80F49" w:rsidRDefault="00866BEC" w:rsidP="00866BEC">
            <w:pPr>
              <w:pStyle w:val="TAC"/>
              <w:jc w:val="left"/>
              <w:rPr>
                <w:sz w:val="16"/>
                <w:szCs w:val="16"/>
              </w:rPr>
            </w:pPr>
            <w:r w:rsidRPr="00C46B3C">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E80F49" w:rsidRDefault="00866BEC" w:rsidP="00866BEC">
            <w:pPr>
              <w:pStyle w:val="TAL"/>
              <w:rPr>
                <w:sz w:val="16"/>
                <w:szCs w:val="16"/>
              </w:rPr>
            </w:pPr>
            <w:r w:rsidRPr="00C46B3C">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E80F49" w:rsidRDefault="00866BEC" w:rsidP="00866BEC">
            <w:pPr>
              <w:pStyle w:val="TAC"/>
              <w:jc w:val="left"/>
              <w:rPr>
                <w:sz w:val="16"/>
                <w:szCs w:val="16"/>
              </w:rPr>
            </w:pPr>
            <w:r w:rsidRPr="00C46B3C">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E80F49" w:rsidRDefault="00866BEC" w:rsidP="00866BEC">
            <w:pPr>
              <w:pStyle w:val="TAC"/>
              <w:jc w:val="left"/>
              <w:rPr>
                <w:sz w:val="16"/>
                <w:szCs w:val="16"/>
              </w:rPr>
            </w:pPr>
            <w:r w:rsidRPr="00C46B3C">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E80F49" w:rsidRDefault="00866BEC" w:rsidP="00866BEC">
            <w:pPr>
              <w:pStyle w:val="TAL"/>
              <w:rPr>
                <w:sz w:val="16"/>
                <w:szCs w:val="16"/>
              </w:rPr>
            </w:pPr>
            <w:r w:rsidRPr="00C46B3C">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E80F49" w:rsidRDefault="00866BEC" w:rsidP="00866BEC">
            <w:pPr>
              <w:pStyle w:val="TAC"/>
              <w:jc w:val="left"/>
              <w:rPr>
                <w:sz w:val="16"/>
                <w:szCs w:val="16"/>
              </w:rPr>
            </w:pPr>
            <w:r w:rsidRPr="00C46B3C">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E80F49" w:rsidRDefault="00866BEC" w:rsidP="00866BEC">
            <w:pPr>
              <w:pStyle w:val="TAC"/>
              <w:jc w:val="left"/>
              <w:rPr>
                <w:sz w:val="16"/>
                <w:szCs w:val="16"/>
              </w:rPr>
            </w:pPr>
            <w:r w:rsidRPr="00C46B3C">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E80F49" w:rsidRDefault="00866BEC" w:rsidP="00866BEC">
            <w:pPr>
              <w:pStyle w:val="TAL"/>
              <w:rPr>
                <w:sz w:val="16"/>
                <w:szCs w:val="16"/>
              </w:rPr>
            </w:pPr>
            <w:r w:rsidRPr="00C46B3C">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E80F49" w:rsidRDefault="00866BEC" w:rsidP="00866BEC">
            <w:pPr>
              <w:pStyle w:val="TAC"/>
              <w:jc w:val="left"/>
              <w:rPr>
                <w:sz w:val="16"/>
                <w:szCs w:val="16"/>
              </w:rPr>
            </w:pPr>
            <w:r w:rsidRPr="00C46B3C">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E80F49" w:rsidRDefault="00866BEC" w:rsidP="00866BEC">
            <w:pPr>
              <w:pStyle w:val="TAC"/>
              <w:jc w:val="left"/>
              <w:rPr>
                <w:sz w:val="16"/>
                <w:szCs w:val="16"/>
              </w:rPr>
            </w:pPr>
            <w:r w:rsidRPr="00C46B3C">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E80F49" w:rsidRDefault="00866BEC" w:rsidP="00866BEC">
            <w:pPr>
              <w:pStyle w:val="TAL"/>
              <w:rPr>
                <w:sz w:val="16"/>
                <w:szCs w:val="16"/>
              </w:rPr>
            </w:pPr>
            <w:r w:rsidRPr="00C46B3C">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E80F49" w:rsidRDefault="00866BEC" w:rsidP="00866BEC">
            <w:pPr>
              <w:pStyle w:val="TAC"/>
              <w:jc w:val="left"/>
              <w:rPr>
                <w:sz w:val="16"/>
                <w:szCs w:val="16"/>
              </w:rPr>
            </w:pPr>
            <w:r w:rsidRPr="00C46B3C">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E80F49" w:rsidRDefault="00866BEC" w:rsidP="00866BEC">
            <w:pPr>
              <w:pStyle w:val="TAC"/>
              <w:jc w:val="left"/>
              <w:rPr>
                <w:sz w:val="16"/>
                <w:szCs w:val="16"/>
              </w:rPr>
            </w:pPr>
            <w:r w:rsidRPr="00C46B3C">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E80F49" w:rsidRDefault="00866BEC" w:rsidP="00866BEC">
            <w:pPr>
              <w:pStyle w:val="TAL"/>
              <w:rPr>
                <w:sz w:val="16"/>
                <w:szCs w:val="16"/>
              </w:rPr>
            </w:pPr>
            <w:r w:rsidRPr="00C46B3C">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E80F49" w:rsidRDefault="00866BEC" w:rsidP="00866BEC">
            <w:pPr>
              <w:pStyle w:val="TAC"/>
              <w:jc w:val="left"/>
              <w:rPr>
                <w:sz w:val="16"/>
                <w:szCs w:val="16"/>
              </w:rPr>
            </w:pPr>
            <w:r w:rsidRPr="00C46B3C">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E80F49" w:rsidRDefault="00866BEC" w:rsidP="00866BEC">
            <w:pPr>
              <w:pStyle w:val="TAC"/>
              <w:jc w:val="left"/>
              <w:rPr>
                <w:sz w:val="16"/>
                <w:szCs w:val="16"/>
              </w:rPr>
            </w:pPr>
            <w:r w:rsidRPr="00C46B3C">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E80F49" w:rsidRDefault="00866BEC" w:rsidP="00866BEC">
            <w:pPr>
              <w:pStyle w:val="TAL"/>
              <w:rPr>
                <w:sz w:val="16"/>
                <w:szCs w:val="16"/>
              </w:rPr>
            </w:pPr>
            <w:r w:rsidRPr="00C46B3C">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E80F49" w:rsidRDefault="00866BEC" w:rsidP="00866BEC">
            <w:pPr>
              <w:pStyle w:val="TAC"/>
              <w:jc w:val="left"/>
              <w:rPr>
                <w:sz w:val="16"/>
                <w:szCs w:val="16"/>
              </w:rPr>
            </w:pPr>
            <w:r w:rsidRPr="00C46B3C">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E80F49" w:rsidRDefault="00866BEC" w:rsidP="00866BEC">
            <w:pPr>
              <w:pStyle w:val="TAC"/>
              <w:jc w:val="left"/>
              <w:rPr>
                <w:sz w:val="16"/>
                <w:szCs w:val="16"/>
              </w:rPr>
            </w:pPr>
            <w:r w:rsidRPr="00C46B3C">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E80F49" w:rsidRDefault="00866BEC" w:rsidP="00866BEC">
            <w:pPr>
              <w:pStyle w:val="TAL"/>
              <w:rPr>
                <w:sz w:val="16"/>
                <w:szCs w:val="16"/>
              </w:rPr>
            </w:pPr>
            <w:r w:rsidRPr="00C46B3C">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E80F49" w:rsidRDefault="00866BEC" w:rsidP="00866BEC">
            <w:pPr>
              <w:pStyle w:val="TAC"/>
              <w:jc w:val="left"/>
              <w:rPr>
                <w:sz w:val="16"/>
                <w:szCs w:val="16"/>
              </w:rPr>
            </w:pPr>
            <w:r w:rsidRPr="00C46B3C">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E80F49" w:rsidRDefault="00866BEC" w:rsidP="00866BEC">
            <w:pPr>
              <w:pStyle w:val="TAC"/>
              <w:jc w:val="left"/>
              <w:rPr>
                <w:sz w:val="16"/>
                <w:szCs w:val="16"/>
              </w:rPr>
            </w:pPr>
            <w:r w:rsidRPr="00C46B3C">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E80F49" w:rsidRDefault="00866BEC" w:rsidP="00866BEC">
            <w:pPr>
              <w:pStyle w:val="TAL"/>
              <w:rPr>
                <w:sz w:val="16"/>
                <w:szCs w:val="16"/>
              </w:rPr>
            </w:pPr>
            <w:r w:rsidRPr="00C46B3C">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E80F49" w:rsidRDefault="00866BEC" w:rsidP="00866BEC">
            <w:pPr>
              <w:pStyle w:val="TAC"/>
              <w:jc w:val="left"/>
              <w:rPr>
                <w:sz w:val="16"/>
                <w:szCs w:val="16"/>
              </w:rPr>
            </w:pPr>
            <w:r w:rsidRPr="00C46B3C">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E80F49" w:rsidRDefault="00866BEC" w:rsidP="00866BEC">
            <w:pPr>
              <w:pStyle w:val="TAC"/>
              <w:jc w:val="left"/>
              <w:rPr>
                <w:sz w:val="16"/>
                <w:szCs w:val="16"/>
              </w:rPr>
            </w:pPr>
            <w:r w:rsidRPr="00C46B3C">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E80F49" w:rsidRDefault="00866BEC" w:rsidP="00866BEC">
            <w:pPr>
              <w:pStyle w:val="TAL"/>
              <w:rPr>
                <w:sz w:val="16"/>
                <w:szCs w:val="16"/>
              </w:rPr>
            </w:pPr>
            <w:r w:rsidRPr="00C46B3C">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E80F49" w:rsidRDefault="00866BEC" w:rsidP="00866BEC">
            <w:pPr>
              <w:pStyle w:val="TAC"/>
              <w:jc w:val="left"/>
              <w:rPr>
                <w:sz w:val="16"/>
                <w:szCs w:val="16"/>
              </w:rPr>
            </w:pPr>
            <w:r w:rsidRPr="00C46B3C">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E80F49" w:rsidRDefault="00866BEC" w:rsidP="00866BEC">
            <w:pPr>
              <w:pStyle w:val="TAC"/>
              <w:jc w:val="left"/>
              <w:rPr>
                <w:sz w:val="16"/>
                <w:szCs w:val="16"/>
              </w:rPr>
            </w:pPr>
            <w:r w:rsidRPr="00C46B3C">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E80F49" w:rsidRDefault="00866BEC" w:rsidP="00866BEC">
            <w:pPr>
              <w:pStyle w:val="TAL"/>
              <w:rPr>
                <w:sz w:val="16"/>
                <w:szCs w:val="16"/>
              </w:rPr>
            </w:pPr>
            <w:r w:rsidRPr="00C46B3C">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E80F49" w:rsidRDefault="00866BEC" w:rsidP="00866BEC">
            <w:pPr>
              <w:pStyle w:val="TAC"/>
              <w:jc w:val="left"/>
              <w:rPr>
                <w:sz w:val="16"/>
                <w:szCs w:val="16"/>
              </w:rPr>
            </w:pPr>
            <w:r w:rsidRPr="00C46B3C">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E80F49" w:rsidRDefault="00866BEC" w:rsidP="00866BEC">
            <w:pPr>
              <w:pStyle w:val="TAC"/>
              <w:jc w:val="left"/>
              <w:rPr>
                <w:sz w:val="16"/>
                <w:szCs w:val="16"/>
              </w:rPr>
            </w:pPr>
            <w:r w:rsidRPr="00C46B3C">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E80F49" w:rsidRDefault="00866BEC" w:rsidP="00866BEC">
            <w:pPr>
              <w:pStyle w:val="TAL"/>
              <w:rPr>
                <w:sz w:val="16"/>
                <w:szCs w:val="16"/>
              </w:rPr>
            </w:pPr>
            <w:r w:rsidRPr="00C46B3C">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E80F49" w:rsidRDefault="00866BEC" w:rsidP="00866BEC">
            <w:pPr>
              <w:pStyle w:val="TAC"/>
              <w:jc w:val="left"/>
              <w:rPr>
                <w:sz w:val="16"/>
                <w:szCs w:val="16"/>
              </w:rPr>
            </w:pPr>
            <w:r w:rsidRPr="00C46B3C">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E80F49" w:rsidRDefault="00866BEC" w:rsidP="00866BEC">
            <w:pPr>
              <w:pStyle w:val="TAC"/>
              <w:jc w:val="left"/>
              <w:rPr>
                <w:sz w:val="16"/>
                <w:szCs w:val="16"/>
              </w:rPr>
            </w:pPr>
            <w:r w:rsidRPr="00C46B3C">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E80F49" w:rsidRDefault="00866BEC" w:rsidP="00866BEC">
            <w:pPr>
              <w:pStyle w:val="TAL"/>
              <w:rPr>
                <w:sz w:val="16"/>
                <w:szCs w:val="16"/>
              </w:rPr>
            </w:pPr>
            <w:r w:rsidRPr="00C46B3C">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E80F49" w:rsidRDefault="00866BEC" w:rsidP="00866BEC">
            <w:pPr>
              <w:pStyle w:val="TAC"/>
              <w:jc w:val="left"/>
              <w:rPr>
                <w:sz w:val="16"/>
                <w:szCs w:val="16"/>
              </w:rPr>
            </w:pPr>
            <w:r w:rsidRPr="00C46B3C">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E80F49" w:rsidRDefault="00866BEC" w:rsidP="00866BEC">
            <w:pPr>
              <w:pStyle w:val="TAC"/>
              <w:jc w:val="left"/>
              <w:rPr>
                <w:sz w:val="16"/>
                <w:szCs w:val="16"/>
              </w:rPr>
            </w:pPr>
            <w:r w:rsidRPr="00C46B3C">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E80F49" w:rsidRDefault="00866BEC" w:rsidP="00866BEC">
            <w:pPr>
              <w:pStyle w:val="TAL"/>
              <w:rPr>
                <w:sz w:val="16"/>
                <w:szCs w:val="16"/>
              </w:rPr>
            </w:pPr>
            <w:r w:rsidRPr="00C46B3C">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E80F49" w:rsidRDefault="00866BEC" w:rsidP="00866BEC">
            <w:pPr>
              <w:pStyle w:val="TAC"/>
              <w:jc w:val="left"/>
              <w:rPr>
                <w:sz w:val="16"/>
                <w:szCs w:val="16"/>
              </w:rPr>
            </w:pPr>
            <w:r w:rsidRPr="00C46B3C">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E80F49" w:rsidRDefault="00866BEC" w:rsidP="00866BEC">
            <w:pPr>
              <w:pStyle w:val="TAC"/>
              <w:jc w:val="left"/>
              <w:rPr>
                <w:sz w:val="16"/>
                <w:szCs w:val="16"/>
              </w:rPr>
            </w:pPr>
            <w:r w:rsidRPr="00C46B3C">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E80F49" w:rsidRDefault="00866BEC" w:rsidP="00866BEC">
            <w:pPr>
              <w:pStyle w:val="TAL"/>
              <w:rPr>
                <w:sz w:val="16"/>
                <w:szCs w:val="16"/>
              </w:rPr>
            </w:pPr>
            <w:r w:rsidRPr="00C46B3C">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E80F49" w:rsidRDefault="00866BEC" w:rsidP="00866BEC">
            <w:pPr>
              <w:pStyle w:val="TAC"/>
              <w:jc w:val="left"/>
              <w:rPr>
                <w:sz w:val="16"/>
                <w:szCs w:val="16"/>
              </w:rPr>
            </w:pPr>
            <w:r w:rsidRPr="00C46B3C">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E80F49" w:rsidRDefault="00866BEC" w:rsidP="00866BEC">
            <w:pPr>
              <w:pStyle w:val="TAC"/>
              <w:jc w:val="left"/>
              <w:rPr>
                <w:sz w:val="16"/>
                <w:szCs w:val="16"/>
              </w:rPr>
            </w:pPr>
            <w:r w:rsidRPr="00C46B3C">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E80F49" w:rsidRDefault="00866BEC" w:rsidP="00866BEC">
            <w:pPr>
              <w:pStyle w:val="TAL"/>
              <w:rPr>
                <w:sz w:val="16"/>
                <w:szCs w:val="16"/>
              </w:rPr>
            </w:pPr>
            <w:r w:rsidRPr="00C46B3C">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E80F49" w:rsidRDefault="00866BEC" w:rsidP="00866BEC">
            <w:pPr>
              <w:pStyle w:val="TAC"/>
              <w:jc w:val="left"/>
              <w:rPr>
                <w:sz w:val="16"/>
                <w:szCs w:val="16"/>
              </w:rPr>
            </w:pPr>
            <w:r w:rsidRPr="00C46B3C">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E80F49" w:rsidRDefault="00866BEC" w:rsidP="00866BEC">
            <w:pPr>
              <w:pStyle w:val="TAC"/>
              <w:jc w:val="left"/>
              <w:rPr>
                <w:sz w:val="16"/>
                <w:szCs w:val="16"/>
              </w:rPr>
            </w:pPr>
            <w:r w:rsidRPr="00C46B3C">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E80F49" w:rsidRDefault="00866BEC" w:rsidP="00866BEC">
            <w:pPr>
              <w:pStyle w:val="TAL"/>
              <w:rPr>
                <w:sz w:val="16"/>
                <w:szCs w:val="16"/>
              </w:rPr>
            </w:pPr>
            <w:r w:rsidRPr="00C46B3C">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E80F49" w:rsidRDefault="00866BEC" w:rsidP="00866BEC">
            <w:pPr>
              <w:pStyle w:val="TAC"/>
              <w:jc w:val="left"/>
              <w:rPr>
                <w:sz w:val="16"/>
                <w:szCs w:val="16"/>
              </w:rPr>
            </w:pPr>
            <w:r w:rsidRPr="00C46B3C">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E80F49" w:rsidRDefault="00866BEC" w:rsidP="00866BEC">
            <w:pPr>
              <w:pStyle w:val="TAC"/>
              <w:jc w:val="left"/>
              <w:rPr>
                <w:sz w:val="16"/>
                <w:szCs w:val="16"/>
              </w:rPr>
            </w:pPr>
            <w:r w:rsidRPr="00C46B3C">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E80F49" w:rsidRDefault="00866BEC" w:rsidP="00866BEC">
            <w:pPr>
              <w:pStyle w:val="TAL"/>
              <w:rPr>
                <w:sz w:val="16"/>
                <w:szCs w:val="16"/>
              </w:rPr>
            </w:pPr>
            <w:r w:rsidRPr="00C46B3C">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E80F49" w:rsidRDefault="00866BEC" w:rsidP="00866BEC">
            <w:pPr>
              <w:pStyle w:val="TAC"/>
              <w:jc w:val="left"/>
              <w:rPr>
                <w:sz w:val="16"/>
                <w:szCs w:val="16"/>
              </w:rPr>
            </w:pPr>
            <w:r w:rsidRPr="00C46B3C">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E80F49" w:rsidRDefault="00866BEC" w:rsidP="00866BEC">
            <w:pPr>
              <w:pStyle w:val="TAC"/>
              <w:jc w:val="left"/>
              <w:rPr>
                <w:sz w:val="16"/>
                <w:szCs w:val="16"/>
              </w:rPr>
            </w:pPr>
            <w:r w:rsidRPr="00C46B3C">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E80F49" w:rsidRDefault="00866BEC" w:rsidP="00866BEC">
            <w:pPr>
              <w:pStyle w:val="TAL"/>
              <w:rPr>
                <w:sz w:val="16"/>
                <w:szCs w:val="16"/>
              </w:rPr>
            </w:pPr>
            <w:r w:rsidRPr="00C46B3C">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E80F49" w:rsidRDefault="00866BEC" w:rsidP="00866BEC">
            <w:pPr>
              <w:pStyle w:val="TAC"/>
              <w:jc w:val="left"/>
              <w:rPr>
                <w:sz w:val="16"/>
                <w:szCs w:val="16"/>
              </w:rPr>
            </w:pPr>
            <w:r w:rsidRPr="00C46B3C">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E80F49" w:rsidRDefault="00866BEC" w:rsidP="00866BEC">
            <w:pPr>
              <w:pStyle w:val="TAC"/>
              <w:jc w:val="left"/>
              <w:rPr>
                <w:sz w:val="16"/>
                <w:szCs w:val="16"/>
              </w:rPr>
            </w:pPr>
            <w:r w:rsidRPr="00C46B3C">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E80F49" w:rsidRDefault="00866BEC" w:rsidP="00866BEC">
            <w:pPr>
              <w:pStyle w:val="TAL"/>
              <w:rPr>
                <w:sz w:val="16"/>
                <w:szCs w:val="16"/>
              </w:rPr>
            </w:pPr>
            <w:r w:rsidRPr="00C46B3C">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E80F49" w:rsidRDefault="00866BEC" w:rsidP="00866BEC">
            <w:pPr>
              <w:pStyle w:val="TAC"/>
              <w:jc w:val="left"/>
              <w:rPr>
                <w:sz w:val="16"/>
                <w:szCs w:val="16"/>
              </w:rPr>
            </w:pPr>
            <w:r w:rsidRPr="00C46B3C">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E80F49" w:rsidRDefault="00866BEC" w:rsidP="00866BEC">
            <w:pPr>
              <w:pStyle w:val="TAC"/>
              <w:jc w:val="left"/>
              <w:rPr>
                <w:sz w:val="16"/>
                <w:szCs w:val="16"/>
              </w:rPr>
            </w:pPr>
            <w:r w:rsidRPr="00C46B3C">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E80F49" w:rsidRDefault="00866BEC" w:rsidP="00866BEC">
            <w:pPr>
              <w:pStyle w:val="TAL"/>
              <w:rPr>
                <w:sz w:val="16"/>
                <w:szCs w:val="16"/>
              </w:rPr>
            </w:pPr>
            <w:r w:rsidRPr="00C46B3C">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E80F49" w:rsidRDefault="00866BEC" w:rsidP="00866BEC">
            <w:pPr>
              <w:pStyle w:val="TAC"/>
              <w:jc w:val="left"/>
              <w:rPr>
                <w:sz w:val="16"/>
                <w:szCs w:val="16"/>
              </w:rPr>
            </w:pPr>
            <w:r w:rsidRPr="00C46B3C">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E80F49" w:rsidRDefault="00866BEC" w:rsidP="00866BEC">
            <w:pPr>
              <w:pStyle w:val="TAC"/>
              <w:jc w:val="left"/>
              <w:rPr>
                <w:sz w:val="16"/>
                <w:szCs w:val="16"/>
              </w:rPr>
            </w:pPr>
            <w:r w:rsidRPr="00C46B3C">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E80F49" w:rsidRDefault="00866BEC" w:rsidP="00866BEC">
            <w:pPr>
              <w:pStyle w:val="TAL"/>
              <w:rPr>
                <w:sz w:val="16"/>
                <w:szCs w:val="16"/>
              </w:rPr>
            </w:pPr>
            <w:r w:rsidRPr="00C46B3C">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E80F49" w:rsidRDefault="00866BEC" w:rsidP="00866BEC">
            <w:pPr>
              <w:pStyle w:val="TAC"/>
              <w:jc w:val="left"/>
              <w:rPr>
                <w:sz w:val="16"/>
                <w:szCs w:val="16"/>
              </w:rPr>
            </w:pPr>
            <w:r w:rsidRPr="00C46B3C">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E80F49" w:rsidRDefault="00866BEC" w:rsidP="00866BEC">
            <w:pPr>
              <w:pStyle w:val="TAC"/>
              <w:jc w:val="left"/>
              <w:rPr>
                <w:sz w:val="16"/>
                <w:szCs w:val="16"/>
              </w:rPr>
            </w:pPr>
            <w:r w:rsidRPr="00C46B3C">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E80F49" w:rsidRDefault="00866BEC" w:rsidP="00866BEC">
            <w:pPr>
              <w:pStyle w:val="TAL"/>
              <w:rPr>
                <w:sz w:val="16"/>
                <w:szCs w:val="16"/>
              </w:rPr>
            </w:pPr>
            <w:r w:rsidRPr="00C46B3C">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E80F49" w:rsidRDefault="00866BEC" w:rsidP="00866BEC">
            <w:pPr>
              <w:pStyle w:val="TAC"/>
              <w:jc w:val="left"/>
              <w:rPr>
                <w:sz w:val="16"/>
                <w:szCs w:val="16"/>
              </w:rPr>
            </w:pPr>
            <w:r w:rsidRPr="00C46B3C">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E80F49" w:rsidRDefault="00866BEC" w:rsidP="00866BEC">
            <w:pPr>
              <w:pStyle w:val="TAC"/>
              <w:jc w:val="left"/>
              <w:rPr>
                <w:sz w:val="16"/>
                <w:szCs w:val="16"/>
              </w:rPr>
            </w:pPr>
            <w:r w:rsidRPr="00C46B3C">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E80F49" w:rsidRDefault="00866BEC" w:rsidP="00866BEC">
            <w:pPr>
              <w:pStyle w:val="TAL"/>
              <w:rPr>
                <w:sz w:val="16"/>
                <w:szCs w:val="16"/>
              </w:rPr>
            </w:pPr>
            <w:r w:rsidRPr="00C46B3C">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E80F49" w:rsidRDefault="00866BEC" w:rsidP="00866BEC">
            <w:pPr>
              <w:pStyle w:val="TAC"/>
              <w:jc w:val="left"/>
              <w:rPr>
                <w:sz w:val="16"/>
                <w:szCs w:val="16"/>
              </w:rPr>
            </w:pPr>
            <w:r w:rsidRPr="00C46B3C">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E80F49" w:rsidRDefault="00866BEC" w:rsidP="00866BEC">
            <w:pPr>
              <w:pStyle w:val="TAC"/>
              <w:jc w:val="left"/>
              <w:rPr>
                <w:sz w:val="16"/>
                <w:szCs w:val="16"/>
              </w:rPr>
            </w:pPr>
            <w:r w:rsidRPr="00C46B3C">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E80F49" w:rsidRDefault="00866BEC" w:rsidP="00866BEC">
            <w:pPr>
              <w:pStyle w:val="TAL"/>
              <w:rPr>
                <w:sz w:val="16"/>
                <w:szCs w:val="16"/>
              </w:rPr>
            </w:pPr>
            <w:r w:rsidRPr="00C46B3C">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E80F49" w:rsidRDefault="00866BEC" w:rsidP="00866BEC">
            <w:pPr>
              <w:pStyle w:val="TAC"/>
              <w:jc w:val="left"/>
              <w:rPr>
                <w:sz w:val="16"/>
                <w:szCs w:val="16"/>
              </w:rPr>
            </w:pPr>
            <w:r w:rsidRPr="00C46B3C">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E80F49" w:rsidRDefault="00866BEC" w:rsidP="00866BEC">
            <w:pPr>
              <w:pStyle w:val="TAC"/>
              <w:jc w:val="left"/>
              <w:rPr>
                <w:sz w:val="16"/>
                <w:szCs w:val="16"/>
              </w:rPr>
            </w:pPr>
            <w:r w:rsidRPr="00C46B3C">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E80F49" w:rsidRDefault="00866BEC" w:rsidP="00866BEC">
            <w:pPr>
              <w:pStyle w:val="TAL"/>
              <w:rPr>
                <w:sz w:val="16"/>
                <w:szCs w:val="16"/>
              </w:rPr>
            </w:pPr>
            <w:r w:rsidRPr="00C46B3C">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E80F49" w:rsidRDefault="00866BEC" w:rsidP="00866BEC">
            <w:pPr>
              <w:pStyle w:val="TAC"/>
              <w:jc w:val="left"/>
              <w:rPr>
                <w:sz w:val="16"/>
                <w:szCs w:val="16"/>
              </w:rPr>
            </w:pPr>
            <w:r w:rsidRPr="00C46B3C">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E80F49" w:rsidRDefault="00866BEC" w:rsidP="00866BEC">
            <w:pPr>
              <w:pStyle w:val="TAC"/>
              <w:jc w:val="left"/>
              <w:rPr>
                <w:sz w:val="16"/>
                <w:szCs w:val="16"/>
              </w:rPr>
            </w:pPr>
            <w:r w:rsidRPr="00C46B3C">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E80F49" w:rsidRDefault="00866BEC" w:rsidP="00866BEC">
            <w:pPr>
              <w:pStyle w:val="TAL"/>
              <w:rPr>
                <w:sz w:val="16"/>
                <w:szCs w:val="16"/>
              </w:rPr>
            </w:pPr>
            <w:r w:rsidRPr="00C46B3C">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E80F49" w:rsidRDefault="00866BEC" w:rsidP="00866BEC">
            <w:pPr>
              <w:pStyle w:val="TAC"/>
              <w:jc w:val="left"/>
              <w:rPr>
                <w:sz w:val="16"/>
                <w:szCs w:val="16"/>
              </w:rPr>
            </w:pPr>
            <w:r w:rsidRPr="00C46B3C">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E80F49" w:rsidRDefault="00866BEC" w:rsidP="00866BEC">
            <w:pPr>
              <w:pStyle w:val="TAC"/>
              <w:jc w:val="left"/>
              <w:rPr>
                <w:sz w:val="16"/>
                <w:szCs w:val="16"/>
              </w:rPr>
            </w:pPr>
            <w:r w:rsidRPr="00C46B3C">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E80F49" w:rsidRDefault="00866BEC" w:rsidP="00866BEC">
            <w:pPr>
              <w:pStyle w:val="TAL"/>
              <w:rPr>
                <w:sz w:val="16"/>
                <w:szCs w:val="16"/>
              </w:rPr>
            </w:pPr>
            <w:r w:rsidRPr="00C46B3C">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E80F49" w:rsidRDefault="00866BEC" w:rsidP="00866BEC">
            <w:pPr>
              <w:pStyle w:val="TAC"/>
              <w:jc w:val="left"/>
              <w:rPr>
                <w:sz w:val="16"/>
                <w:szCs w:val="16"/>
              </w:rPr>
            </w:pPr>
            <w:r w:rsidRPr="00C46B3C">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E80F49" w:rsidRDefault="00866BEC" w:rsidP="00866BEC">
            <w:pPr>
              <w:pStyle w:val="TAC"/>
              <w:jc w:val="left"/>
              <w:rPr>
                <w:sz w:val="16"/>
                <w:szCs w:val="16"/>
              </w:rPr>
            </w:pPr>
            <w:r w:rsidRPr="00C46B3C">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E80F49" w:rsidRDefault="00866BEC" w:rsidP="00866BEC">
            <w:pPr>
              <w:pStyle w:val="TAL"/>
              <w:rPr>
                <w:sz w:val="16"/>
                <w:szCs w:val="16"/>
              </w:rPr>
            </w:pPr>
            <w:r w:rsidRPr="00C46B3C">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E80F49" w:rsidRDefault="00866BEC" w:rsidP="00866BEC">
            <w:pPr>
              <w:pStyle w:val="TAC"/>
              <w:jc w:val="left"/>
              <w:rPr>
                <w:sz w:val="16"/>
                <w:szCs w:val="16"/>
              </w:rPr>
            </w:pPr>
            <w:r w:rsidRPr="00C46B3C">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E80F49" w:rsidRDefault="00866BEC" w:rsidP="00866BEC">
            <w:pPr>
              <w:pStyle w:val="TAC"/>
              <w:jc w:val="left"/>
              <w:rPr>
                <w:sz w:val="16"/>
                <w:szCs w:val="16"/>
              </w:rPr>
            </w:pPr>
            <w:r w:rsidRPr="00C46B3C">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E80F49" w:rsidRDefault="00866BEC" w:rsidP="00866BEC">
            <w:pPr>
              <w:pStyle w:val="TAL"/>
              <w:rPr>
                <w:sz w:val="16"/>
                <w:szCs w:val="16"/>
              </w:rPr>
            </w:pPr>
            <w:r w:rsidRPr="00C46B3C">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E80F49" w:rsidRDefault="00866BEC" w:rsidP="00866BEC">
            <w:pPr>
              <w:pStyle w:val="TAC"/>
              <w:jc w:val="left"/>
              <w:rPr>
                <w:sz w:val="16"/>
                <w:szCs w:val="16"/>
              </w:rPr>
            </w:pPr>
            <w:r w:rsidRPr="00C46B3C">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E80F49" w:rsidRDefault="00866BEC" w:rsidP="00866BEC">
            <w:pPr>
              <w:pStyle w:val="TAC"/>
              <w:jc w:val="left"/>
              <w:rPr>
                <w:sz w:val="16"/>
                <w:szCs w:val="16"/>
              </w:rPr>
            </w:pPr>
            <w:r w:rsidRPr="00C46B3C">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E80F49" w:rsidRDefault="00866BEC" w:rsidP="00866BEC">
            <w:pPr>
              <w:pStyle w:val="TAL"/>
              <w:rPr>
                <w:sz w:val="16"/>
                <w:szCs w:val="16"/>
              </w:rPr>
            </w:pPr>
            <w:r w:rsidRPr="00C46B3C">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E80F49" w:rsidRDefault="00866BEC" w:rsidP="00866BEC">
            <w:pPr>
              <w:pStyle w:val="TAC"/>
              <w:jc w:val="left"/>
              <w:rPr>
                <w:sz w:val="16"/>
                <w:szCs w:val="16"/>
              </w:rPr>
            </w:pPr>
            <w:r w:rsidRPr="00C46B3C">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E80F49" w:rsidRDefault="00866BEC" w:rsidP="00866BEC">
            <w:pPr>
              <w:pStyle w:val="TAC"/>
              <w:jc w:val="left"/>
              <w:rPr>
                <w:sz w:val="16"/>
                <w:szCs w:val="16"/>
              </w:rPr>
            </w:pPr>
            <w:r w:rsidRPr="00C46B3C">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E80F49" w:rsidRDefault="00866BEC" w:rsidP="00866BEC">
            <w:pPr>
              <w:pStyle w:val="TAL"/>
              <w:rPr>
                <w:sz w:val="16"/>
                <w:szCs w:val="16"/>
              </w:rPr>
            </w:pPr>
            <w:r w:rsidRPr="00C46B3C">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E80F49" w:rsidRDefault="00866BEC" w:rsidP="00866BEC">
            <w:pPr>
              <w:pStyle w:val="TAC"/>
              <w:jc w:val="left"/>
              <w:rPr>
                <w:sz w:val="16"/>
                <w:szCs w:val="16"/>
              </w:rPr>
            </w:pPr>
            <w:r w:rsidRPr="00C46B3C">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E80F49" w:rsidRDefault="00866BEC" w:rsidP="00866BEC">
            <w:pPr>
              <w:pStyle w:val="TAC"/>
              <w:jc w:val="left"/>
              <w:rPr>
                <w:sz w:val="16"/>
                <w:szCs w:val="16"/>
              </w:rPr>
            </w:pPr>
            <w:r w:rsidRPr="00C46B3C">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E80F49" w:rsidRDefault="00866BEC" w:rsidP="00866BEC">
            <w:pPr>
              <w:pStyle w:val="TAL"/>
              <w:rPr>
                <w:sz w:val="16"/>
                <w:szCs w:val="16"/>
              </w:rPr>
            </w:pPr>
            <w:r w:rsidRPr="00C46B3C">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E80F49" w:rsidRDefault="00866BEC" w:rsidP="00866BEC">
            <w:pPr>
              <w:pStyle w:val="TAC"/>
              <w:jc w:val="left"/>
              <w:rPr>
                <w:sz w:val="16"/>
                <w:szCs w:val="16"/>
              </w:rPr>
            </w:pPr>
            <w:r w:rsidRPr="00C46B3C">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E80F49" w:rsidRDefault="00866BEC" w:rsidP="00866BEC">
            <w:pPr>
              <w:pStyle w:val="TAC"/>
              <w:jc w:val="left"/>
              <w:rPr>
                <w:sz w:val="16"/>
                <w:szCs w:val="16"/>
              </w:rPr>
            </w:pPr>
            <w:r w:rsidRPr="00C46B3C">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E80F49" w:rsidRDefault="00866BEC" w:rsidP="00866BEC">
            <w:pPr>
              <w:pStyle w:val="TAL"/>
              <w:rPr>
                <w:sz w:val="16"/>
                <w:szCs w:val="16"/>
              </w:rPr>
            </w:pPr>
            <w:r w:rsidRPr="00C46B3C">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E80F49" w:rsidRDefault="00866BEC" w:rsidP="00866BEC">
            <w:pPr>
              <w:pStyle w:val="TAC"/>
              <w:jc w:val="left"/>
              <w:rPr>
                <w:sz w:val="16"/>
                <w:szCs w:val="16"/>
              </w:rPr>
            </w:pPr>
            <w:r w:rsidRPr="00C46B3C">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E80F49" w:rsidRDefault="00866BEC" w:rsidP="00866BEC">
            <w:pPr>
              <w:pStyle w:val="TAC"/>
              <w:jc w:val="left"/>
              <w:rPr>
                <w:sz w:val="16"/>
                <w:szCs w:val="16"/>
              </w:rPr>
            </w:pPr>
            <w:r w:rsidRPr="00C46B3C">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E80F49" w:rsidRDefault="00866BEC" w:rsidP="00866BEC">
            <w:pPr>
              <w:pStyle w:val="TAL"/>
              <w:rPr>
                <w:sz w:val="16"/>
                <w:szCs w:val="16"/>
              </w:rPr>
            </w:pPr>
            <w:r w:rsidRPr="00C46B3C">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E80F49" w:rsidRDefault="00866BEC" w:rsidP="00866BEC">
            <w:pPr>
              <w:pStyle w:val="TAC"/>
              <w:jc w:val="left"/>
              <w:rPr>
                <w:sz w:val="16"/>
                <w:szCs w:val="16"/>
              </w:rPr>
            </w:pPr>
            <w:r w:rsidRPr="00C46B3C">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E80F49" w:rsidRDefault="00866BEC" w:rsidP="00866BEC">
            <w:pPr>
              <w:pStyle w:val="TAC"/>
              <w:jc w:val="left"/>
              <w:rPr>
                <w:sz w:val="16"/>
                <w:szCs w:val="16"/>
              </w:rPr>
            </w:pPr>
            <w:r w:rsidRPr="00C46B3C">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E80F49" w:rsidRDefault="00866BEC" w:rsidP="00866BEC">
            <w:pPr>
              <w:pStyle w:val="TAL"/>
              <w:rPr>
                <w:sz w:val="16"/>
                <w:szCs w:val="16"/>
              </w:rPr>
            </w:pPr>
            <w:r w:rsidRPr="00C46B3C">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E80F49" w:rsidRDefault="00866BEC" w:rsidP="00866BEC">
            <w:pPr>
              <w:pStyle w:val="TAC"/>
              <w:jc w:val="left"/>
              <w:rPr>
                <w:sz w:val="16"/>
                <w:szCs w:val="16"/>
              </w:rPr>
            </w:pPr>
            <w:r w:rsidRPr="00C46B3C">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E80F49" w:rsidRDefault="00866BEC" w:rsidP="00866BEC">
            <w:pPr>
              <w:pStyle w:val="TAC"/>
              <w:jc w:val="left"/>
              <w:rPr>
                <w:sz w:val="16"/>
                <w:szCs w:val="16"/>
              </w:rPr>
            </w:pPr>
            <w:r w:rsidRPr="00C46B3C">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E80F49" w:rsidRDefault="00866BEC" w:rsidP="00866BEC">
            <w:pPr>
              <w:pStyle w:val="TAL"/>
              <w:rPr>
                <w:sz w:val="16"/>
                <w:szCs w:val="16"/>
              </w:rPr>
            </w:pPr>
            <w:r w:rsidRPr="00C46B3C">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E80F49" w:rsidRDefault="00866BEC" w:rsidP="00866BEC">
            <w:pPr>
              <w:pStyle w:val="TAC"/>
              <w:jc w:val="left"/>
              <w:rPr>
                <w:sz w:val="16"/>
                <w:szCs w:val="16"/>
              </w:rPr>
            </w:pPr>
            <w:r w:rsidRPr="00C46B3C">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E80F49" w:rsidRDefault="00866BEC" w:rsidP="00866BEC">
            <w:pPr>
              <w:pStyle w:val="TAC"/>
              <w:jc w:val="left"/>
              <w:rPr>
                <w:sz w:val="16"/>
                <w:szCs w:val="16"/>
              </w:rPr>
            </w:pPr>
            <w:r w:rsidRPr="00C46B3C">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E80F49" w:rsidRDefault="00866BEC" w:rsidP="00866BEC">
            <w:pPr>
              <w:pStyle w:val="TAL"/>
              <w:rPr>
                <w:sz w:val="16"/>
                <w:szCs w:val="16"/>
              </w:rPr>
            </w:pPr>
            <w:r w:rsidRPr="00C46B3C">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E80F49" w:rsidRDefault="00866BEC" w:rsidP="00866BEC">
            <w:pPr>
              <w:pStyle w:val="TAC"/>
              <w:jc w:val="left"/>
              <w:rPr>
                <w:sz w:val="16"/>
                <w:szCs w:val="16"/>
              </w:rPr>
            </w:pPr>
            <w:r w:rsidRPr="00C46B3C">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E80F49" w:rsidRDefault="00866BEC" w:rsidP="00866BEC">
            <w:pPr>
              <w:pStyle w:val="TAC"/>
              <w:jc w:val="left"/>
              <w:rPr>
                <w:sz w:val="16"/>
                <w:szCs w:val="16"/>
              </w:rPr>
            </w:pPr>
            <w:r w:rsidRPr="00C46B3C">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E80F49" w:rsidRDefault="00866BEC" w:rsidP="00866BEC">
            <w:pPr>
              <w:pStyle w:val="TAL"/>
              <w:rPr>
                <w:sz w:val="16"/>
                <w:szCs w:val="16"/>
              </w:rPr>
            </w:pPr>
            <w:r w:rsidRPr="00C46B3C">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E80F49" w:rsidRDefault="00866BEC" w:rsidP="00866BEC">
            <w:pPr>
              <w:pStyle w:val="TAC"/>
              <w:jc w:val="left"/>
              <w:rPr>
                <w:sz w:val="16"/>
                <w:szCs w:val="16"/>
              </w:rPr>
            </w:pPr>
            <w:r w:rsidRPr="00C46B3C">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E80F49" w:rsidRDefault="00866BEC" w:rsidP="00866BEC">
            <w:pPr>
              <w:pStyle w:val="TAC"/>
              <w:jc w:val="left"/>
              <w:rPr>
                <w:sz w:val="16"/>
                <w:szCs w:val="16"/>
              </w:rPr>
            </w:pPr>
            <w:r w:rsidRPr="00C46B3C">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E80F49" w:rsidRDefault="00866BEC" w:rsidP="00866BEC">
            <w:pPr>
              <w:pStyle w:val="TAL"/>
              <w:rPr>
                <w:sz w:val="16"/>
                <w:szCs w:val="16"/>
              </w:rPr>
            </w:pPr>
            <w:r w:rsidRPr="00C46B3C">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E80F49" w:rsidRDefault="00866BEC" w:rsidP="00866BEC">
            <w:pPr>
              <w:pStyle w:val="TAC"/>
              <w:jc w:val="left"/>
              <w:rPr>
                <w:sz w:val="16"/>
                <w:szCs w:val="16"/>
              </w:rPr>
            </w:pPr>
            <w:r w:rsidRPr="00C46B3C">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E80F49" w:rsidRDefault="00866BEC" w:rsidP="00866BEC">
            <w:pPr>
              <w:pStyle w:val="TAC"/>
              <w:jc w:val="left"/>
              <w:rPr>
                <w:sz w:val="16"/>
                <w:szCs w:val="16"/>
              </w:rPr>
            </w:pPr>
            <w:r w:rsidRPr="00C46B3C">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E80F49" w:rsidRDefault="00866BEC" w:rsidP="00866BEC">
            <w:pPr>
              <w:pStyle w:val="TAL"/>
              <w:rPr>
                <w:sz w:val="16"/>
                <w:szCs w:val="16"/>
              </w:rPr>
            </w:pPr>
            <w:r w:rsidRPr="00C46B3C">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E80F49" w:rsidRDefault="00866BEC" w:rsidP="00866BEC">
            <w:pPr>
              <w:pStyle w:val="TAC"/>
              <w:jc w:val="left"/>
              <w:rPr>
                <w:sz w:val="16"/>
                <w:szCs w:val="16"/>
              </w:rPr>
            </w:pPr>
            <w:r w:rsidRPr="00C46B3C">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E80F49" w:rsidRDefault="00866BEC" w:rsidP="00866BEC">
            <w:pPr>
              <w:pStyle w:val="TAC"/>
              <w:jc w:val="left"/>
              <w:rPr>
                <w:sz w:val="16"/>
                <w:szCs w:val="16"/>
              </w:rPr>
            </w:pPr>
            <w:r w:rsidRPr="00C46B3C">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E80F49" w:rsidRDefault="00866BEC" w:rsidP="00866BEC">
            <w:pPr>
              <w:pStyle w:val="TAL"/>
              <w:rPr>
                <w:sz w:val="16"/>
                <w:szCs w:val="16"/>
              </w:rPr>
            </w:pPr>
            <w:r w:rsidRPr="00C46B3C">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E80F49" w:rsidRDefault="00866BEC" w:rsidP="00866BEC">
            <w:pPr>
              <w:pStyle w:val="TAC"/>
              <w:jc w:val="left"/>
              <w:rPr>
                <w:sz w:val="16"/>
                <w:szCs w:val="16"/>
              </w:rPr>
            </w:pPr>
            <w:r w:rsidRPr="00C46B3C">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E80F49" w:rsidRDefault="00866BEC" w:rsidP="00866BEC">
            <w:pPr>
              <w:pStyle w:val="TAC"/>
              <w:jc w:val="left"/>
              <w:rPr>
                <w:sz w:val="16"/>
                <w:szCs w:val="16"/>
              </w:rPr>
            </w:pPr>
            <w:r w:rsidRPr="00C46B3C">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E80F49" w:rsidRDefault="00866BEC" w:rsidP="00866BEC">
            <w:pPr>
              <w:pStyle w:val="TAL"/>
              <w:rPr>
                <w:sz w:val="16"/>
                <w:szCs w:val="16"/>
              </w:rPr>
            </w:pPr>
            <w:r w:rsidRPr="00C46B3C">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1F2C3D" w:rsidRPr="001F2C3D"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E80F49" w:rsidRDefault="001F2C3D" w:rsidP="001F2C3D">
            <w:pPr>
              <w:pStyle w:val="TAC"/>
              <w:jc w:val="left"/>
              <w:rPr>
                <w:sz w:val="16"/>
                <w:szCs w:val="16"/>
              </w:rPr>
            </w:pPr>
            <w:r w:rsidRPr="007D18AF">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E80F49" w:rsidRDefault="001F2C3D" w:rsidP="001F2C3D">
            <w:pPr>
              <w:pStyle w:val="TAC"/>
              <w:jc w:val="left"/>
              <w:rPr>
                <w:sz w:val="16"/>
                <w:szCs w:val="16"/>
              </w:rPr>
            </w:pPr>
            <w:r w:rsidRPr="007D18AF">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E80F49" w:rsidRDefault="001F2C3D" w:rsidP="001F2C3D">
            <w:pPr>
              <w:pStyle w:val="TAL"/>
              <w:rPr>
                <w:sz w:val="16"/>
                <w:szCs w:val="16"/>
              </w:rPr>
            </w:pPr>
            <w:r w:rsidRPr="007D18AF">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E80F49" w:rsidRDefault="001F2C3D" w:rsidP="001F2C3D">
            <w:pPr>
              <w:pStyle w:val="TAC"/>
              <w:jc w:val="left"/>
              <w:rPr>
                <w:sz w:val="16"/>
                <w:szCs w:val="16"/>
              </w:rPr>
            </w:pPr>
            <w:r w:rsidRPr="007D18AF">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E80F49" w:rsidRDefault="001F2C3D" w:rsidP="001F2C3D">
            <w:pPr>
              <w:pStyle w:val="TAC"/>
              <w:jc w:val="left"/>
              <w:rPr>
                <w:sz w:val="16"/>
                <w:szCs w:val="16"/>
              </w:rPr>
            </w:pPr>
            <w:r w:rsidRPr="007D18AF">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E80F49" w:rsidRDefault="001F2C3D" w:rsidP="001F2C3D">
            <w:pPr>
              <w:pStyle w:val="TAL"/>
              <w:rPr>
                <w:sz w:val="16"/>
                <w:szCs w:val="16"/>
              </w:rPr>
            </w:pPr>
            <w:r w:rsidRPr="007D18AF">
              <w:rPr>
                <w:sz w:val="16"/>
                <w:szCs w:val="16"/>
              </w:rPr>
              <w:t>Add</w:t>
            </w:r>
            <w:r>
              <w:rPr>
                <w:sz w:val="16"/>
                <w:szCs w:val="16"/>
              </w:rPr>
              <w:t>i</w:t>
            </w:r>
            <w:r w:rsidRPr="007D18AF">
              <w:rPr>
                <w:sz w:val="16"/>
                <w:szCs w:val="16"/>
              </w:rPr>
              <w:t>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E80F49" w:rsidRDefault="001F2C3D" w:rsidP="001F2C3D">
            <w:pPr>
              <w:pStyle w:val="TAC"/>
              <w:jc w:val="left"/>
              <w:rPr>
                <w:sz w:val="16"/>
                <w:szCs w:val="16"/>
              </w:rPr>
            </w:pPr>
            <w:r w:rsidRPr="007D18AF">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E80F49" w:rsidRDefault="001F2C3D" w:rsidP="001F2C3D">
            <w:pPr>
              <w:pStyle w:val="TAC"/>
              <w:jc w:val="left"/>
              <w:rPr>
                <w:sz w:val="16"/>
                <w:szCs w:val="16"/>
              </w:rPr>
            </w:pPr>
            <w:r w:rsidRPr="007D18AF">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E80F49" w:rsidRDefault="001F2C3D" w:rsidP="001F2C3D">
            <w:pPr>
              <w:pStyle w:val="TAL"/>
              <w:rPr>
                <w:sz w:val="16"/>
                <w:szCs w:val="16"/>
              </w:rPr>
            </w:pPr>
            <w:r w:rsidRPr="007D18AF">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E80F49" w:rsidRDefault="001F2C3D" w:rsidP="001F2C3D">
            <w:pPr>
              <w:pStyle w:val="TAC"/>
              <w:jc w:val="left"/>
              <w:rPr>
                <w:sz w:val="16"/>
                <w:szCs w:val="16"/>
              </w:rPr>
            </w:pPr>
            <w:r w:rsidRPr="007D18AF">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E80F49" w:rsidRDefault="001F2C3D" w:rsidP="001F2C3D">
            <w:pPr>
              <w:pStyle w:val="TAC"/>
              <w:jc w:val="left"/>
              <w:rPr>
                <w:sz w:val="16"/>
                <w:szCs w:val="16"/>
              </w:rPr>
            </w:pPr>
            <w:r w:rsidRPr="007D18AF">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E80F49" w:rsidRDefault="001F2C3D" w:rsidP="001F2C3D">
            <w:pPr>
              <w:pStyle w:val="TAL"/>
              <w:rPr>
                <w:sz w:val="16"/>
                <w:szCs w:val="16"/>
              </w:rPr>
            </w:pPr>
            <w:r w:rsidRPr="007D18AF">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E80F49" w:rsidRDefault="001F2C3D" w:rsidP="001F2C3D">
            <w:pPr>
              <w:pStyle w:val="TAC"/>
              <w:jc w:val="left"/>
              <w:rPr>
                <w:sz w:val="16"/>
                <w:szCs w:val="16"/>
              </w:rPr>
            </w:pPr>
            <w:r w:rsidRPr="007D18AF">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E80F49" w:rsidRDefault="001F2C3D" w:rsidP="001F2C3D">
            <w:pPr>
              <w:pStyle w:val="TAC"/>
              <w:jc w:val="left"/>
              <w:rPr>
                <w:sz w:val="16"/>
                <w:szCs w:val="16"/>
              </w:rPr>
            </w:pPr>
            <w:r w:rsidRPr="007D18AF">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E80F49" w:rsidRDefault="001F2C3D" w:rsidP="001F2C3D">
            <w:pPr>
              <w:pStyle w:val="TAL"/>
              <w:rPr>
                <w:sz w:val="16"/>
                <w:szCs w:val="16"/>
              </w:rPr>
            </w:pPr>
            <w:r w:rsidRPr="007D18AF">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E80F49" w:rsidRDefault="001F2C3D" w:rsidP="001F2C3D">
            <w:pPr>
              <w:pStyle w:val="TAC"/>
              <w:jc w:val="left"/>
              <w:rPr>
                <w:sz w:val="16"/>
                <w:szCs w:val="16"/>
              </w:rPr>
            </w:pPr>
            <w:r w:rsidRPr="007D18AF">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E80F49" w:rsidRDefault="001F2C3D" w:rsidP="001F2C3D">
            <w:pPr>
              <w:pStyle w:val="TAC"/>
              <w:jc w:val="left"/>
              <w:rPr>
                <w:sz w:val="16"/>
                <w:szCs w:val="16"/>
              </w:rPr>
            </w:pPr>
            <w:r w:rsidRPr="007D18AF">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E80F49" w:rsidRDefault="001F2C3D" w:rsidP="001F2C3D">
            <w:pPr>
              <w:pStyle w:val="TAL"/>
              <w:rPr>
                <w:sz w:val="16"/>
                <w:szCs w:val="16"/>
              </w:rPr>
            </w:pPr>
            <w:r w:rsidRPr="007D18AF">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E80F49" w:rsidRDefault="001F2C3D" w:rsidP="001F2C3D">
            <w:pPr>
              <w:pStyle w:val="TAC"/>
              <w:jc w:val="left"/>
              <w:rPr>
                <w:sz w:val="16"/>
                <w:szCs w:val="16"/>
              </w:rPr>
            </w:pPr>
            <w:r w:rsidRPr="007D18AF">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E80F49" w:rsidRDefault="001F2C3D" w:rsidP="001F2C3D">
            <w:pPr>
              <w:pStyle w:val="TAC"/>
              <w:jc w:val="left"/>
              <w:rPr>
                <w:sz w:val="16"/>
                <w:szCs w:val="16"/>
              </w:rPr>
            </w:pPr>
            <w:r w:rsidRPr="007D18AF">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E80F49" w:rsidRDefault="001F2C3D" w:rsidP="001F2C3D">
            <w:pPr>
              <w:pStyle w:val="TAL"/>
              <w:rPr>
                <w:sz w:val="16"/>
                <w:szCs w:val="16"/>
              </w:rPr>
            </w:pPr>
            <w:r w:rsidRPr="007D18AF">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E80F49" w:rsidRDefault="001F2C3D" w:rsidP="001F2C3D">
            <w:pPr>
              <w:pStyle w:val="TAC"/>
              <w:jc w:val="left"/>
              <w:rPr>
                <w:sz w:val="16"/>
                <w:szCs w:val="16"/>
              </w:rPr>
            </w:pPr>
            <w:r w:rsidRPr="007D18AF">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E80F49" w:rsidRDefault="001F2C3D" w:rsidP="001F2C3D">
            <w:pPr>
              <w:pStyle w:val="TAC"/>
              <w:jc w:val="left"/>
              <w:rPr>
                <w:sz w:val="16"/>
                <w:szCs w:val="16"/>
              </w:rPr>
            </w:pPr>
            <w:r w:rsidRPr="007D18AF">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E80F49" w:rsidRDefault="001F2C3D" w:rsidP="001F2C3D">
            <w:pPr>
              <w:pStyle w:val="TAL"/>
              <w:rPr>
                <w:sz w:val="16"/>
                <w:szCs w:val="16"/>
              </w:rPr>
            </w:pPr>
            <w:r w:rsidRPr="007D18AF">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E80F49" w:rsidRDefault="001F2C3D" w:rsidP="001F2C3D">
            <w:pPr>
              <w:pStyle w:val="TAC"/>
              <w:jc w:val="left"/>
              <w:rPr>
                <w:sz w:val="16"/>
                <w:szCs w:val="16"/>
              </w:rPr>
            </w:pPr>
            <w:r w:rsidRPr="007D18AF">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E80F49" w:rsidRDefault="001F2C3D" w:rsidP="001F2C3D">
            <w:pPr>
              <w:pStyle w:val="TAC"/>
              <w:jc w:val="left"/>
              <w:rPr>
                <w:sz w:val="16"/>
                <w:szCs w:val="16"/>
              </w:rPr>
            </w:pPr>
            <w:r w:rsidRPr="007D18AF">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E80F49" w:rsidRDefault="001F2C3D" w:rsidP="001F2C3D">
            <w:pPr>
              <w:pStyle w:val="TAL"/>
              <w:rPr>
                <w:sz w:val="16"/>
                <w:szCs w:val="16"/>
              </w:rPr>
            </w:pPr>
            <w:r w:rsidRPr="007D18AF">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E80F49" w:rsidRDefault="001F2C3D" w:rsidP="001F2C3D">
            <w:pPr>
              <w:pStyle w:val="TAC"/>
              <w:jc w:val="left"/>
              <w:rPr>
                <w:sz w:val="16"/>
                <w:szCs w:val="16"/>
              </w:rPr>
            </w:pPr>
            <w:r w:rsidRPr="007D18AF">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E80F49" w:rsidRDefault="001F2C3D" w:rsidP="001F2C3D">
            <w:pPr>
              <w:pStyle w:val="TAC"/>
              <w:jc w:val="left"/>
              <w:rPr>
                <w:sz w:val="16"/>
                <w:szCs w:val="16"/>
              </w:rPr>
            </w:pPr>
            <w:r w:rsidRPr="007D18AF">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E80F49" w:rsidRDefault="001F2C3D" w:rsidP="001F2C3D">
            <w:pPr>
              <w:pStyle w:val="TAL"/>
              <w:rPr>
                <w:sz w:val="16"/>
                <w:szCs w:val="16"/>
              </w:rPr>
            </w:pPr>
            <w:r w:rsidRPr="007D18AF">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E80F49" w:rsidRDefault="001F2C3D" w:rsidP="001F2C3D">
            <w:pPr>
              <w:pStyle w:val="TAC"/>
              <w:jc w:val="left"/>
              <w:rPr>
                <w:sz w:val="16"/>
                <w:szCs w:val="16"/>
              </w:rPr>
            </w:pPr>
            <w:r w:rsidRPr="007D18AF">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E80F49" w:rsidRDefault="001F2C3D" w:rsidP="001F2C3D">
            <w:pPr>
              <w:pStyle w:val="TAC"/>
              <w:jc w:val="left"/>
              <w:rPr>
                <w:sz w:val="16"/>
                <w:szCs w:val="16"/>
              </w:rPr>
            </w:pPr>
            <w:r w:rsidRPr="007D18AF">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E80F49" w:rsidRDefault="001F2C3D" w:rsidP="001F2C3D">
            <w:pPr>
              <w:pStyle w:val="TAL"/>
              <w:rPr>
                <w:sz w:val="16"/>
                <w:szCs w:val="16"/>
              </w:rPr>
            </w:pPr>
            <w:r w:rsidRPr="007D18AF">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E80F49" w:rsidRDefault="001F2C3D" w:rsidP="001F2C3D">
            <w:pPr>
              <w:pStyle w:val="TAC"/>
              <w:jc w:val="left"/>
              <w:rPr>
                <w:sz w:val="16"/>
                <w:szCs w:val="16"/>
              </w:rPr>
            </w:pPr>
            <w:r w:rsidRPr="007D18AF">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E80F49" w:rsidRDefault="001F2C3D" w:rsidP="001F2C3D">
            <w:pPr>
              <w:pStyle w:val="TAC"/>
              <w:jc w:val="left"/>
              <w:rPr>
                <w:sz w:val="16"/>
                <w:szCs w:val="16"/>
              </w:rPr>
            </w:pPr>
            <w:r w:rsidRPr="007D18AF">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E80F49" w:rsidRDefault="001F2C3D" w:rsidP="001F2C3D">
            <w:pPr>
              <w:pStyle w:val="TAL"/>
              <w:rPr>
                <w:sz w:val="16"/>
                <w:szCs w:val="16"/>
              </w:rPr>
            </w:pPr>
            <w:r w:rsidRPr="007D18AF">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E80F49" w:rsidRDefault="001F2C3D" w:rsidP="001F2C3D">
            <w:pPr>
              <w:pStyle w:val="TAC"/>
              <w:jc w:val="left"/>
              <w:rPr>
                <w:sz w:val="16"/>
                <w:szCs w:val="16"/>
              </w:rPr>
            </w:pPr>
            <w:r w:rsidRPr="007D18AF">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E80F49" w:rsidRDefault="001F2C3D" w:rsidP="001F2C3D">
            <w:pPr>
              <w:pStyle w:val="TAC"/>
              <w:jc w:val="left"/>
              <w:rPr>
                <w:sz w:val="16"/>
                <w:szCs w:val="16"/>
              </w:rPr>
            </w:pPr>
            <w:r w:rsidRPr="007D18AF">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E80F49" w:rsidRDefault="001F2C3D" w:rsidP="001F2C3D">
            <w:pPr>
              <w:pStyle w:val="TAL"/>
              <w:rPr>
                <w:sz w:val="16"/>
                <w:szCs w:val="16"/>
              </w:rPr>
            </w:pPr>
            <w:r w:rsidRPr="007D18AF">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E80F49" w:rsidRDefault="001F2C3D" w:rsidP="001F2C3D">
            <w:pPr>
              <w:pStyle w:val="TAC"/>
              <w:jc w:val="left"/>
              <w:rPr>
                <w:sz w:val="16"/>
                <w:szCs w:val="16"/>
              </w:rPr>
            </w:pPr>
            <w:r w:rsidRPr="007D18AF">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E80F49" w:rsidRDefault="001F2C3D" w:rsidP="001F2C3D">
            <w:pPr>
              <w:pStyle w:val="TAC"/>
              <w:jc w:val="left"/>
              <w:rPr>
                <w:sz w:val="16"/>
                <w:szCs w:val="16"/>
              </w:rPr>
            </w:pPr>
            <w:r w:rsidRPr="007D18AF">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E80F49" w:rsidRDefault="001F2C3D" w:rsidP="001F2C3D">
            <w:pPr>
              <w:pStyle w:val="TAL"/>
              <w:rPr>
                <w:sz w:val="16"/>
                <w:szCs w:val="16"/>
              </w:rPr>
            </w:pPr>
            <w:r w:rsidRPr="007D18AF">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E80F49" w:rsidRDefault="001F2C3D" w:rsidP="001F2C3D">
            <w:pPr>
              <w:pStyle w:val="TAC"/>
              <w:jc w:val="left"/>
              <w:rPr>
                <w:sz w:val="16"/>
                <w:szCs w:val="16"/>
              </w:rPr>
            </w:pPr>
            <w:r w:rsidRPr="007D18AF">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E80F49" w:rsidRDefault="001F2C3D" w:rsidP="001F2C3D">
            <w:pPr>
              <w:pStyle w:val="TAC"/>
              <w:jc w:val="left"/>
              <w:rPr>
                <w:sz w:val="16"/>
                <w:szCs w:val="16"/>
              </w:rPr>
            </w:pPr>
            <w:r w:rsidRPr="007D18AF">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E80F49" w:rsidRDefault="001F2C3D" w:rsidP="001F2C3D">
            <w:pPr>
              <w:pStyle w:val="TAL"/>
              <w:rPr>
                <w:sz w:val="16"/>
                <w:szCs w:val="16"/>
              </w:rPr>
            </w:pPr>
            <w:r w:rsidRPr="007D18AF">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E80F49" w:rsidRDefault="001F2C3D" w:rsidP="001F2C3D">
            <w:pPr>
              <w:pStyle w:val="TAC"/>
              <w:jc w:val="left"/>
              <w:rPr>
                <w:sz w:val="16"/>
                <w:szCs w:val="16"/>
              </w:rPr>
            </w:pPr>
            <w:r w:rsidRPr="007D18AF">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E80F49" w:rsidRDefault="001F2C3D" w:rsidP="001F2C3D">
            <w:pPr>
              <w:pStyle w:val="TAC"/>
              <w:jc w:val="left"/>
              <w:rPr>
                <w:sz w:val="16"/>
                <w:szCs w:val="16"/>
              </w:rPr>
            </w:pPr>
            <w:r w:rsidRPr="007D18AF">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E80F49" w:rsidRDefault="001F2C3D" w:rsidP="001F2C3D">
            <w:pPr>
              <w:pStyle w:val="TAL"/>
              <w:rPr>
                <w:sz w:val="16"/>
                <w:szCs w:val="16"/>
              </w:rPr>
            </w:pPr>
            <w:r w:rsidRPr="007D18AF">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E80F49" w:rsidRDefault="001F2C3D" w:rsidP="001F2C3D">
            <w:pPr>
              <w:pStyle w:val="TAC"/>
              <w:jc w:val="left"/>
              <w:rPr>
                <w:sz w:val="16"/>
                <w:szCs w:val="16"/>
              </w:rPr>
            </w:pPr>
            <w:r w:rsidRPr="007D18AF">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E80F49" w:rsidRDefault="001F2C3D" w:rsidP="001F2C3D">
            <w:pPr>
              <w:pStyle w:val="TAC"/>
              <w:jc w:val="left"/>
              <w:rPr>
                <w:sz w:val="16"/>
                <w:szCs w:val="16"/>
              </w:rPr>
            </w:pPr>
            <w:r w:rsidRPr="007D18AF">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E80F49" w:rsidRDefault="001F2C3D" w:rsidP="001F2C3D">
            <w:pPr>
              <w:pStyle w:val="TAL"/>
              <w:rPr>
                <w:sz w:val="16"/>
                <w:szCs w:val="16"/>
              </w:rPr>
            </w:pPr>
            <w:r w:rsidRPr="007D18AF">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E80F49" w:rsidRDefault="001F2C3D" w:rsidP="001F2C3D">
            <w:pPr>
              <w:pStyle w:val="TAC"/>
              <w:jc w:val="left"/>
              <w:rPr>
                <w:sz w:val="16"/>
                <w:szCs w:val="16"/>
              </w:rPr>
            </w:pPr>
            <w:r w:rsidRPr="007D18AF">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E80F49" w:rsidRDefault="001F2C3D" w:rsidP="001F2C3D">
            <w:pPr>
              <w:pStyle w:val="TAC"/>
              <w:jc w:val="left"/>
              <w:rPr>
                <w:sz w:val="16"/>
                <w:szCs w:val="16"/>
              </w:rPr>
            </w:pPr>
            <w:r w:rsidRPr="007D18AF">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E80F49" w:rsidRDefault="001F2C3D" w:rsidP="001F2C3D">
            <w:pPr>
              <w:pStyle w:val="TAL"/>
              <w:rPr>
                <w:sz w:val="16"/>
                <w:szCs w:val="16"/>
              </w:rPr>
            </w:pPr>
            <w:r w:rsidRPr="007D18AF">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E80F49" w:rsidRDefault="001F2C3D" w:rsidP="001F2C3D">
            <w:pPr>
              <w:pStyle w:val="TAC"/>
              <w:jc w:val="left"/>
              <w:rPr>
                <w:sz w:val="16"/>
                <w:szCs w:val="16"/>
              </w:rPr>
            </w:pPr>
            <w:r w:rsidRPr="007D18AF">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E80F49" w:rsidRDefault="001F2C3D" w:rsidP="001F2C3D">
            <w:pPr>
              <w:pStyle w:val="TAC"/>
              <w:jc w:val="left"/>
              <w:rPr>
                <w:sz w:val="16"/>
                <w:szCs w:val="16"/>
              </w:rPr>
            </w:pPr>
            <w:r w:rsidRPr="007D18AF">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E80F49" w:rsidRDefault="001F2C3D" w:rsidP="001F2C3D">
            <w:pPr>
              <w:pStyle w:val="TAL"/>
              <w:rPr>
                <w:sz w:val="16"/>
                <w:szCs w:val="16"/>
              </w:rPr>
            </w:pPr>
            <w:r w:rsidRPr="007D18AF">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E80F49" w:rsidRDefault="001F2C3D" w:rsidP="001F2C3D">
            <w:pPr>
              <w:pStyle w:val="TAC"/>
              <w:jc w:val="left"/>
              <w:rPr>
                <w:sz w:val="16"/>
                <w:szCs w:val="16"/>
              </w:rPr>
            </w:pPr>
            <w:r w:rsidRPr="007D18AF">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E80F49" w:rsidRDefault="001F2C3D" w:rsidP="001F2C3D">
            <w:pPr>
              <w:pStyle w:val="TAC"/>
              <w:jc w:val="left"/>
              <w:rPr>
                <w:sz w:val="16"/>
                <w:szCs w:val="16"/>
              </w:rPr>
            </w:pPr>
            <w:r w:rsidRPr="007D18AF">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E80F49" w:rsidRDefault="001F2C3D" w:rsidP="001F2C3D">
            <w:pPr>
              <w:pStyle w:val="TAL"/>
              <w:rPr>
                <w:sz w:val="16"/>
                <w:szCs w:val="16"/>
              </w:rPr>
            </w:pPr>
            <w:r w:rsidRPr="007D18AF">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E80F49" w:rsidRDefault="001F2C3D" w:rsidP="001F2C3D">
            <w:pPr>
              <w:pStyle w:val="TAC"/>
              <w:jc w:val="left"/>
              <w:rPr>
                <w:sz w:val="16"/>
                <w:szCs w:val="16"/>
              </w:rPr>
            </w:pPr>
            <w:r w:rsidRPr="007D18AF">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E80F49" w:rsidRDefault="001F2C3D" w:rsidP="001F2C3D">
            <w:pPr>
              <w:pStyle w:val="TAC"/>
              <w:jc w:val="left"/>
              <w:rPr>
                <w:sz w:val="16"/>
                <w:szCs w:val="16"/>
              </w:rPr>
            </w:pPr>
            <w:r w:rsidRPr="007D18AF">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E80F49" w:rsidRDefault="001F2C3D" w:rsidP="001F2C3D">
            <w:pPr>
              <w:pStyle w:val="TAL"/>
              <w:rPr>
                <w:sz w:val="16"/>
                <w:szCs w:val="16"/>
              </w:rPr>
            </w:pPr>
            <w:r w:rsidRPr="007D18AF">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E80F49" w:rsidRDefault="001F2C3D" w:rsidP="001F2C3D">
            <w:pPr>
              <w:pStyle w:val="TAC"/>
              <w:jc w:val="left"/>
              <w:rPr>
                <w:sz w:val="16"/>
                <w:szCs w:val="16"/>
              </w:rPr>
            </w:pPr>
            <w:r w:rsidRPr="007D18AF">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E80F49" w:rsidRDefault="001F2C3D" w:rsidP="001F2C3D">
            <w:pPr>
              <w:pStyle w:val="TAC"/>
              <w:jc w:val="left"/>
              <w:rPr>
                <w:sz w:val="16"/>
                <w:szCs w:val="16"/>
              </w:rPr>
            </w:pPr>
            <w:r w:rsidRPr="007D18AF">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E80F49" w:rsidRDefault="001F2C3D" w:rsidP="001F2C3D">
            <w:pPr>
              <w:pStyle w:val="TAL"/>
              <w:rPr>
                <w:sz w:val="16"/>
                <w:szCs w:val="16"/>
              </w:rPr>
            </w:pPr>
            <w:r w:rsidRPr="007D18AF">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E80F49" w:rsidRDefault="001F2C3D" w:rsidP="001F2C3D">
            <w:pPr>
              <w:pStyle w:val="TAC"/>
              <w:jc w:val="left"/>
              <w:rPr>
                <w:sz w:val="16"/>
                <w:szCs w:val="16"/>
              </w:rPr>
            </w:pPr>
            <w:r w:rsidRPr="007D18AF">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E80F49" w:rsidRDefault="001F2C3D" w:rsidP="001F2C3D">
            <w:pPr>
              <w:pStyle w:val="TAC"/>
              <w:jc w:val="left"/>
              <w:rPr>
                <w:sz w:val="16"/>
                <w:szCs w:val="16"/>
              </w:rPr>
            </w:pPr>
            <w:r w:rsidRPr="007D18AF">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E80F49" w:rsidRDefault="001F2C3D" w:rsidP="001F2C3D">
            <w:pPr>
              <w:pStyle w:val="TAL"/>
              <w:rPr>
                <w:sz w:val="16"/>
                <w:szCs w:val="16"/>
              </w:rPr>
            </w:pPr>
            <w:r w:rsidRPr="007D18AF">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E80F49" w:rsidRDefault="001F2C3D" w:rsidP="001F2C3D">
            <w:pPr>
              <w:pStyle w:val="TAC"/>
              <w:jc w:val="left"/>
              <w:rPr>
                <w:sz w:val="16"/>
                <w:szCs w:val="16"/>
              </w:rPr>
            </w:pPr>
            <w:r w:rsidRPr="007D18AF">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E80F49" w:rsidRDefault="001F2C3D" w:rsidP="001F2C3D">
            <w:pPr>
              <w:pStyle w:val="TAC"/>
              <w:jc w:val="left"/>
              <w:rPr>
                <w:sz w:val="16"/>
                <w:szCs w:val="16"/>
              </w:rPr>
            </w:pPr>
            <w:r w:rsidRPr="007D18AF">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E80F49" w:rsidRDefault="001F2C3D" w:rsidP="001F2C3D">
            <w:pPr>
              <w:pStyle w:val="TAL"/>
              <w:rPr>
                <w:sz w:val="16"/>
                <w:szCs w:val="16"/>
              </w:rPr>
            </w:pPr>
            <w:r w:rsidRPr="007D18AF">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E80F49" w:rsidRDefault="001F2C3D" w:rsidP="001F2C3D">
            <w:pPr>
              <w:pStyle w:val="TAC"/>
              <w:jc w:val="left"/>
              <w:rPr>
                <w:sz w:val="16"/>
                <w:szCs w:val="16"/>
              </w:rPr>
            </w:pPr>
            <w:r w:rsidRPr="007D18AF">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E80F49" w:rsidRDefault="001F2C3D" w:rsidP="001F2C3D">
            <w:pPr>
              <w:pStyle w:val="TAC"/>
              <w:jc w:val="left"/>
              <w:rPr>
                <w:sz w:val="16"/>
                <w:szCs w:val="16"/>
              </w:rPr>
            </w:pPr>
            <w:r w:rsidRPr="007D18AF">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E80F49" w:rsidRDefault="001F2C3D" w:rsidP="001F2C3D">
            <w:pPr>
              <w:pStyle w:val="TAL"/>
              <w:rPr>
                <w:sz w:val="16"/>
                <w:szCs w:val="16"/>
              </w:rPr>
            </w:pPr>
            <w:r w:rsidRPr="007D18AF">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E80F49" w:rsidRDefault="001F2C3D" w:rsidP="001F2C3D">
            <w:pPr>
              <w:pStyle w:val="TAC"/>
              <w:jc w:val="left"/>
              <w:rPr>
                <w:sz w:val="16"/>
                <w:szCs w:val="16"/>
              </w:rPr>
            </w:pPr>
            <w:r w:rsidRPr="007D18AF">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E80F49" w:rsidRDefault="001F2C3D" w:rsidP="001F2C3D">
            <w:pPr>
              <w:pStyle w:val="TAC"/>
              <w:jc w:val="left"/>
              <w:rPr>
                <w:sz w:val="16"/>
                <w:szCs w:val="16"/>
              </w:rPr>
            </w:pPr>
            <w:r w:rsidRPr="007D18AF">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E80F49" w:rsidRDefault="001F2C3D" w:rsidP="001F2C3D">
            <w:pPr>
              <w:pStyle w:val="TAL"/>
              <w:rPr>
                <w:sz w:val="16"/>
                <w:szCs w:val="16"/>
              </w:rPr>
            </w:pPr>
            <w:r w:rsidRPr="007D18AF">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E80F49" w:rsidRDefault="001F2C3D" w:rsidP="001F2C3D">
            <w:pPr>
              <w:pStyle w:val="TAC"/>
              <w:jc w:val="left"/>
              <w:rPr>
                <w:sz w:val="16"/>
                <w:szCs w:val="16"/>
              </w:rPr>
            </w:pPr>
            <w:r w:rsidRPr="007D18AF">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E80F49" w:rsidRDefault="001F2C3D" w:rsidP="001F2C3D">
            <w:pPr>
              <w:pStyle w:val="TAC"/>
              <w:jc w:val="left"/>
              <w:rPr>
                <w:sz w:val="16"/>
                <w:szCs w:val="16"/>
              </w:rPr>
            </w:pPr>
            <w:r w:rsidRPr="007D18AF">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E80F49" w:rsidRDefault="001F2C3D" w:rsidP="001F2C3D">
            <w:pPr>
              <w:pStyle w:val="TAL"/>
              <w:rPr>
                <w:sz w:val="16"/>
                <w:szCs w:val="16"/>
              </w:rPr>
            </w:pPr>
            <w:r w:rsidRPr="007D18AF">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E80F49" w:rsidRDefault="001F2C3D" w:rsidP="001F2C3D">
            <w:pPr>
              <w:pStyle w:val="TAC"/>
              <w:jc w:val="left"/>
              <w:rPr>
                <w:sz w:val="16"/>
                <w:szCs w:val="16"/>
              </w:rPr>
            </w:pPr>
            <w:r w:rsidRPr="007D18AF">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E80F49" w:rsidRDefault="001F2C3D" w:rsidP="001F2C3D">
            <w:pPr>
              <w:pStyle w:val="TAC"/>
              <w:jc w:val="left"/>
              <w:rPr>
                <w:sz w:val="16"/>
                <w:szCs w:val="16"/>
              </w:rPr>
            </w:pPr>
            <w:r w:rsidRPr="007D18AF">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E80F49" w:rsidRDefault="001F2C3D" w:rsidP="001F2C3D">
            <w:pPr>
              <w:pStyle w:val="TAL"/>
              <w:rPr>
                <w:sz w:val="16"/>
                <w:szCs w:val="16"/>
              </w:rPr>
            </w:pPr>
            <w:r w:rsidRPr="007D18AF">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E80F49" w:rsidRDefault="001F2C3D" w:rsidP="001F2C3D">
            <w:pPr>
              <w:pStyle w:val="TAC"/>
              <w:jc w:val="left"/>
              <w:rPr>
                <w:sz w:val="16"/>
                <w:szCs w:val="16"/>
              </w:rPr>
            </w:pPr>
            <w:r w:rsidRPr="007D18AF">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E80F49" w:rsidRDefault="001F2C3D" w:rsidP="001F2C3D">
            <w:pPr>
              <w:pStyle w:val="TAC"/>
              <w:jc w:val="left"/>
              <w:rPr>
                <w:sz w:val="16"/>
                <w:szCs w:val="16"/>
              </w:rPr>
            </w:pPr>
            <w:r w:rsidRPr="007D18AF">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E80F49" w:rsidRDefault="001F2C3D" w:rsidP="001F2C3D">
            <w:pPr>
              <w:pStyle w:val="TAL"/>
              <w:rPr>
                <w:sz w:val="16"/>
                <w:szCs w:val="16"/>
              </w:rPr>
            </w:pPr>
            <w:r w:rsidRPr="007D18AF">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E80F49" w:rsidRDefault="001F2C3D" w:rsidP="001F2C3D">
            <w:pPr>
              <w:pStyle w:val="TAC"/>
              <w:jc w:val="left"/>
              <w:rPr>
                <w:sz w:val="16"/>
                <w:szCs w:val="16"/>
              </w:rPr>
            </w:pPr>
            <w:r w:rsidRPr="007D18AF">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E80F49" w:rsidRDefault="001F2C3D" w:rsidP="001F2C3D">
            <w:pPr>
              <w:pStyle w:val="TAC"/>
              <w:jc w:val="left"/>
              <w:rPr>
                <w:sz w:val="16"/>
                <w:szCs w:val="16"/>
              </w:rPr>
            </w:pPr>
            <w:r w:rsidRPr="007D18AF">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E80F49" w:rsidRDefault="001F2C3D" w:rsidP="001F2C3D">
            <w:pPr>
              <w:pStyle w:val="TAL"/>
              <w:rPr>
                <w:sz w:val="16"/>
                <w:szCs w:val="16"/>
              </w:rPr>
            </w:pPr>
            <w:r w:rsidRPr="007D18AF">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E80F49" w:rsidRDefault="001F2C3D" w:rsidP="001F2C3D">
            <w:pPr>
              <w:pStyle w:val="TAC"/>
              <w:jc w:val="left"/>
              <w:rPr>
                <w:sz w:val="16"/>
                <w:szCs w:val="16"/>
              </w:rPr>
            </w:pPr>
            <w:r w:rsidRPr="007D18AF">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E80F49" w:rsidRDefault="001F2C3D" w:rsidP="001F2C3D">
            <w:pPr>
              <w:pStyle w:val="TAC"/>
              <w:jc w:val="left"/>
              <w:rPr>
                <w:sz w:val="16"/>
                <w:szCs w:val="16"/>
              </w:rPr>
            </w:pPr>
            <w:r w:rsidRPr="007D18AF">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E80F49" w:rsidRDefault="001F2C3D" w:rsidP="001F2C3D">
            <w:pPr>
              <w:pStyle w:val="TAL"/>
              <w:rPr>
                <w:sz w:val="16"/>
                <w:szCs w:val="16"/>
              </w:rPr>
            </w:pPr>
            <w:r w:rsidRPr="007D18AF">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E80F49" w:rsidRDefault="001F2C3D" w:rsidP="001F2C3D">
            <w:pPr>
              <w:pStyle w:val="TAC"/>
              <w:jc w:val="left"/>
              <w:rPr>
                <w:sz w:val="16"/>
                <w:szCs w:val="16"/>
              </w:rPr>
            </w:pPr>
            <w:r w:rsidRPr="007D18AF">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E80F49" w:rsidRDefault="001F2C3D" w:rsidP="001F2C3D">
            <w:pPr>
              <w:pStyle w:val="TAC"/>
              <w:jc w:val="left"/>
              <w:rPr>
                <w:sz w:val="16"/>
                <w:szCs w:val="16"/>
              </w:rPr>
            </w:pPr>
            <w:r w:rsidRPr="007D18AF">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E80F49" w:rsidRDefault="001F2C3D" w:rsidP="001F2C3D">
            <w:pPr>
              <w:pStyle w:val="TAL"/>
              <w:rPr>
                <w:sz w:val="16"/>
                <w:szCs w:val="16"/>
              </w:rPr>
            </w:pPr>
            <w:r w:rsidRPr="007D18AF">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E80F49" w:rsidRDefault="001F2C3D" w:rsidP="001F2C3D">
            <w:pPr>
              <w:pStyle w:val="TAC"/>
              <w:jc w:val="left"/>
              <w:rPr>
                <w:sz w:val="16"/>
                <w:szCs w:val="16"/>
              </w:rPr>
            </w:pPr>
            <w:r w:rsidRPr="007D18AF">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E80F49" w:rsidRDefault="001F2C3D" w:rsidP="001F2C3D">
            <w:pPr>
              <w:pStyle w:val="TAC"/>
              <w:jc w:val="left"/>
              <w:rPr>
                <w:sz w:val="16"/>
                <w:szCs w:val="16"/>
              </w:rPr>
            </w:pPr>
            <w:r w:rsidRPr="007D18AF">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E80F49" w:rsidRDefault="001F2C3D" w:rsidP="001F2C3D">
            <w:pPr>
              <w:pStyle w:val="TAL"/>
              <w:rPr>
                <w:sz w:val="16"/>
                <w:szCs w:val="16"/>
              </w:rPr>
            </w:pPr>
            <w:r w:rsidRPr="007D18AF">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E80F49" w:rsidRDefault="001F2C3D" w:rsidP="001F2C3D">
            <w:pPr>
              <w:pStyle w:val="TAC"/>
              <w:jc w:val="left"/>
              <w:rPr>
                <w:sz w:val="16"/>
                <w:szCs w:val="16"/>
              </w:rPr>
            </w:pPr>
            <w:r w:rsidRPr="007D18AF">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E80F49" w:rsidRDefault="001F2C3D" w:rsidP="001F2C3D">
            <w:pPr>
              <w:pStyle w:val="TAC"/>
              <w:jc w:val="left"/>
              <w:rPr>
                <w:sz w:val="16"/>
                <w:szCs w:val="16"/>
              </w:rPr>
            </w:pPr>
            <w:r w:rsidRPr="007D18AF">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E80F49" w:rsidRDefault="001F2C3D" w:rsidP="001F2C3D">
            <w:pPr>
              <w:pStyle w:val="TAL"/>
              <w:rPr>
                <w:sz w:val="16"/>
                <w:szCs w:val="16"/>
              </w:rPr>
            </w:pPr>
            <w:r w:rsidRPr="007D18AF">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E80F49" w:rsidRDefault="001F2C3D" w:rsidP="001F2C3D">
            <w:pPr>
              <w:pStyle w:val="TAC"/>
              <w:jc w:val="left"/>
              <w:rPr>
                <w:sz w:val="16"/>
                <w:szCs w:val="16"/>
              </w:rPr>
            </w:pPr>
            <w:r w:rsidRPr="007D18AF">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E80F49" w:rsidRDefault="001F2C3D" w:rsidP="001F2C3D">
            <w:pPr>
              <w:pStyle w:val="TAC"/>
              <w:jc w:val="left"/>
              <w:rPr>
                <w:sz w:val="16"/>
                <w:szCs w:val="16"/>
              </w:rPr>
            </w:pPr>
            <w:r w:rsidRPr="007D18AF">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E80F49" w:rsidRDefault="001F2C3D" w:rsidP="001F2C3D">
            <w:pPr>
              <w:pStyle w:val="TAL"/>
              <w:rPr>
                <w:sz w:val="16"/>
                <w:szCs w:val="16"/>
              </w:rPr>
            </w:pPr>
            <w:r w:rsidRPr="007D18AF">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6723FE" w:rsidRPr="006723FE"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E80F49" w:rsidRDefault="006723FE" w:rsidP="006723FE">
            <w:pPr>
              <w:pStyle w:val="TAC"/>
              <w:jc w:val="left"/>
              <w:rPr>
                <w:sz w:val="16"/>
                <w:szCs w:val="16"/>
              </w:rPr>
            </w:pPr>
            <w:r w:rsidRPr="00D44BD4">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E80F49" w:rsidRDefault="006723FE" w:rsidP="006723FE">
            <w:pPr>
              <w:pStyle w:val="TAC"/>
              <w:jc w:val="left"/>
              <w:rPr>
                <w:sz w:val="16"/>
                <w:szCs w:val="16"/>
              </w:rPr>
            </w:pPr>
            <w:r w:rsidRPr="00D44BD4">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E80F49" w:rsidRDefault="006723FE" w:rsidP="006723FE">
            <w:pPr>
              <w:pStyle w:val="TAL"/>
              <w:rPr>
                <w:sz w:val="16"/>
                <w:szCs w:val="16"/>
              </w:rPr>
            </w:pPr>
            <w:r w:rsidRPr="00D44BD4">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E80F49" w:rsidRDefault="006723FE" w:rsidP="006723FE">
            <w:pPr>
              <w:pStyle w:val="TAC"/>
              <w:jc w:val="left"/>
              <w:rPr>
                <w:sz w:val="16"/>
                <w:szCs w:val="16"/>
              </w:rPr>
            </w:pPr>
            <w:r w:rsidRPr="00D44BD4">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E80F49" w:rsidRDefault="006723FE" w:rsidP="006723FE">
            <w:pPr>
              <w:pStyle w:val="TAC"/>
              <w:jc w:val="left"/>
              <w:rPr>
                <w:sz w:val="16"/>
                <w:szCs w:val="16"/>
              </w:rPr>
            </w:pPr>
            <w:r w:rsidRPr="00D44BD4">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E80F49" w:rsidRDefault="006723FE" w:rsidP="006723FE">
            <w:pPr>
              <w:pStyle w:val="TAL"/>
              <w:rPr>
                <w:sz w:val="16"/>
                <w:szCs w:val="16"/>
              </w:rPr>
            </w:pPr>
            <w:r w:rsidRPr="00D44BD4">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E80F49" w:rsidRDefault="006723FE" w:rsidP="006723FE">
            <w:pPr>
              <w:pStyle w:val="TAC"/>
              <w:jc w:val="left"/>
              <w:rPr>
                <w:sz w:val="16"/>
                <w:szCs w:val="16"/>
              </w:rPr>
            </w:pPr>
            <w:r w:rsidRPr="00D44BD4">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E80F49" w:rsidRDefault="006723FE" w:rsidP="006723FE">
            <w:pPr>
              <w:pStyle w:val="TAC"/>
              <w:jc w:val="left"/>
              <w:rPr>
                <w:sz w:val="16"/>
                <w:szCs w:val="16"/>
              </w:rPr>
            </w:pPr>
            <w:r w:rsidRPr="00D44BD4">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E80F49" w:rsidRDefault="006723FE" w:rsidP="006723FE">
            <w:pPr>
              <w:pStyle w:val="TAL"/>
              <w:rPr>
                <w:sz w:val="16"/>
                <w:szCs w:val="16"/>
              </w:rPr>
            </w:pPr>
            <w:r w:rsidRPr="00D44BD4">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E80F49" w:rsidRDefault="006723FE" w:rsidP="006723FE">
            <w:pPr>
              <w:pStyle w:val="TAC"/>
              <w:jc w:val="left"/>
              <w:rPr>
                <w:sz w:val="16"/>
                <w:szCs w:val="16"/>
              </w:rPr>
            </w:pPr>
            <w:r w:rsidRPr="00D44BD4">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E80F49" w:rsidRDefault="006723FE" w:rsidP="006723FE">
            <w:pPr>
              <w:pStyle w:val="TAC"/>
              <w:jc w:val="left"/>
              <w:rPr>
                <w:sz w:val="16"/>
                <w:szCs w:val="16"/>
              </w:rPr>
            </w:pPr>
            <w:r w:rsidRPr="00D44BD4">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E80F49" w:rsidRDefault="006723FE" w:rsidP="006723FE">
            <w:pPr>
              <w:pStyle w:val="TAL"/>
              <w:rPr>
                <w:sz w:val="16"/>
                <w:szCs w:val="16"/>
              </w:rPr>
            </w:pPr>
            <w:r w:rsidRPr="00D44BD4">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E80F49" w:rsidRDefault="006723FE" w:rsidP="006723FE">
            <w:pPr>
              <w:pStyle w:val="TAC"/>
              <w:jc w:val="left"/>
              <w:rPr>
                <w:sz w:val="16"/>
                <w:szCs w:val="16"/>
              </w:rPr>
            </w:pPr>
            <w:r w:rsidRPr="00D44BD4">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E80F49" w:rsidRDefault="006723FE" w:rsidP="006723FE">
            <w:pPr>
              <w:pStyle w:val="TAC"/>
              <w:jc w:val="left"/>
              <w:rPr>
                <w:sz w:val="16"/>
                <w:szCs w:val="16"/>
              </w:rPr>
            </w:pPr>
            <w:r w:rsidRPr="00D44BD4">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E80F49" w:rsidRDefault="006723FE" w:rsidP="006723FE">
            <w:pPr>
              <w:pStyle w:val="TAL"/>
              <w:rPr>
                <w:sz w:val="16"/>
                <w:szCs w:val="16"/>
              </w:rPr>
            </w:pPr>
            <w:r w:rsidRPr="00D44BD4">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E80F49" w:rsidRDefault="006723FE" w:rsidP="006723FE">
            <w:pPr>
              <w:pStyle w:val="TAC"/>
              <w:jc w:val="left"/>
              <w:rPr>
                <w:sz w:val="16"/>
                <w:szCs w:val="16"/>
              </w:rPr>
            </w:pPr>
            <w:r w:rsidRPr="00D44BD4">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E80F49" w:rsidRDefault="006723FE" w:rsidP="006723FE">
            <w:pPr>
              <w:pStyle w:val="TAC"/>
              <w:jc w:val="left"/>
              <w:rPr>
                <w:sz w:val="16"/>
                <w:szCs w:val="16"/>
              </w:rPr>
            </w:pPr>
            <w:r w:rsidRPr="00D44BD4">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E80F49" w:rsidRDefault="006723FE" w:rsidP="006723FE">
            <w:pPr>
              <w:pStyle w:val="TAL"/>
              <w:rPr>
                <w:sz w:val="16"/>
                <w:szCs w:val="16"/>
              </w:rPr>
            </w:pPr>
            <w:r w:rsidRPr="00D44BD4">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E80F49" w:rsidRDefault="006723FE" w:rsidP="006723FE">
            <w:pPr>
              <w:pStyle w:val="TAC"/>
              <w:jc w:val="left"/>
              <w:rPr>
                <w:sz w:val="16"/>
                <w:szCs w:val="16"/>
              </w:rPr>
            </w:pPr>
            <w:r w:rsidRPr="00D44BD4">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E80F49" w:rsidRDefault="006723FE" w:rsidP="006723FE">
            <w:pPr>
              <w:pStyle w:val="TAC"/>
              <w:jc w:val="left"/>
              <w:rPr>
                <w:sz w:val="16"/>
                <w:szCs w:val="16"/>
              </w:rPr>
            </w:pPr>
            <w:r w:rsidRPr="00D44BD4">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E80F49" w:rsidRDefault="006723FE" w:rsidP="006723FE">
            <w:pPr>
              <w:pStyle w:val="TAL"/>
              <w:rPr>
                <w:sz w:val="16"/>
                <w:szCs w:val="16"/>
              </w:rPr>
            </w:pPr>
            <w:r w:rsidRPr="00D44BD4">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E80F49" w:rsidRDefault="006723FE" w:rsidP="006723FE">
            <w:pPr>
              <w:pStyle w:val="TAC"/>
              <w:jc w:val="left"/>
              <w:rPr>
                <w:sz w:val="16"/>
                <w:szCs w:val="16"/>
              </w:rPr>
            </w:pPr>
            <w:r w:rsidRPr="00D44BD4">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E80F49" w:rsidRDefault="006723FE" w:rsidP="006723FE">
            <w:pPr>
              <w:pStyle w:val="TAC"/>
              <w:jc w:val="left"/>
              <w:rPr>
                <w:sz w:val="16"/>
                <w:szCs w:val="16"/>
              </w:rPr>
            </w:pPr>
            <w:r w:rsidRPr="00D44BD4">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E80F49" w:rsidRDefault="006723FE" w:rsidP="006723FE">
            <w:pPr>
              <w:pStyle w:val="TAL"/>
              <w:rPr>
                <w:sz w:val="16"/>
                <w:szCs w:val="16"/>
              </w:rPr>
            </w:pPr>
            <w:r w:rsidRPr="00D44BD4">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E80F49" w:rsidRDefault="006723FE" w:rsidP="006723FE">
            <w:pPr>
              <w:pStyle w:val="TAC"/>
              <w:jc w:val="left"/>
              <w:rPr>
                <w:sz w:val="16"/>
                <w:szCs w:val="16"/>
              </w:rPr>
            </w:pPr>
            <w:r w:rsidRPr="00D44BD4">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E80F49" w:rsidRDefault="006723FE" w:rsidP="006723FE">
            <w:pPr>
              <w:pStyle w:val="TAC"/>
              <w:jc w:val="left"/>
              <w:rPr>
                <w:sz w:val="16"/>
                <w:szCs w:val="16"/>
              </w:rPr>
            </w:pPr>
            <w:r w:rsidRPr="00D44BD4">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E80F49" w:rsidRDefault="006723FE" w:rsidP="006723FE">
            <w:pPr>
              <w:pStyle w:val="TAL"/>
              <w:rPr>
                <w:sz w:val="16"/>
                <w:szCs w:val="16"/>
              </w:rPr>
            </w:pPr>
            <w:r w:rsidRPr="00D44BD4">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E80F49" w:rsidRDefault="006723FE" w:rsidP="006723FE">
            <w:pPr>
              <w:pStyle w:val="TAC"/>
              <w:jc w:val="left"/>
              <w:rPr>
                <w:sz w:val="16"/>
                <w:szCs w:val="16"/>
              </w:rPr>
            </w:pPr>
            <w:r w:rsidRPr="00D44BD4">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E80F49" w:rsidRDefault="006723FE" w:rsidP="006723FE">
            <w:pPr>
              <w:pStyle w:val="TAC"/>
              <w:jc w:val="left"/>
              <w:rPr>
                <w:sz w:val="16"/>
                <w:szCs w:val="16"/>
              </w:rPr>
            </w:pPr>
            <w:r w:rsidRPr="00D44BD4">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E80F49" w:rsidRDefault="006723FE" w:rsidP="006723FE">
            <w:pPr>
              <w:pStyle w:val="TAL"/>
              <w:rPr>
                <w:sz w:val="16"/>
                <w:szCs w:val="16"/>
              </w:rPr>
            </w:pPr>
            <w:r w:rsidRPr="00D44BD4">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E80F49" w:rsidRDefault="006723FE" w:rsidP="006723FE">
            <w:pPr>
              <w:pStyle w:val="TAC"/>
              <w:jc w:val="left"/>
              <w:rPr>
                <w:sz w:val="16"/>
                <w:szCs w:val="16"/>
              </w:rPr>
            </w:pPr>
            <w:r w:rsidRPr="00D44BD4">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E80F49" w:rsidRDefault="006723FE" w:rsidP="006723FE">
            <w:pPr>
              <w:pStyle w:val="TAC"/>
              <w:jc w:val="left"/>
              <w:rPr>
                <w:sz w:val="16"/>
                <w:szCs w:val="16"/>
              </w:rPr>
            </w:pPr>
            <w:r w:rsidRPr="00D44BD4">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E80F49" w:rsidRDefault="006723FE" w:rsidP="006723FE">
            <w:pPr>
              <w:pStyle w:val="TAL"/>
              <w:rPr>
                <w:sz w:val="16"/>
                <w:szCs w:val="16"/>
              </w:rPr>
            </w:pPr>
            <w:r w:rsidRPr="00D44BD4">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E80F49" w:rsidRDefault="006723FE" w:rsidP="006723FE">
            <w:pPr>
              <w:pStyle w:val="TAC"/>
              <w:jc w:val="left"/>
              <w:rPr>
                <w:sz w:val="16"/>
                <w:szCs w:val="16"/>
              </w:rPr>
            </w:pPr>
            <w:r w:rsidRPr="00D44BD4">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E80F49" w:rsidRDefault="006723FE" w:rsidP="006723FE">
            <w:pPr>
              <w:pStyle w:val="TAC"/>
              <w:jc w:val="left"/>
              <w:rPr>
                <w:sz w:val="16"/>
                <w:szCs w:val="16"/>
              </w:rPr>
            </w:pPr>
            <w:r w:rsidRPr="00D44BD4">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E80F49" w:rsidRDefault="006723FE" w:rsidP="006723FE">
            <w:pPr>
              <w:pStyle w:val="TAL"/>
              <w:rPr>
                <w:sz w:val="16"/>
                <w:szCs w:val="16"/>
              </w:rPr>
            </w:pPr>
            <w:r w:rsidRPr="00D44BD4">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E80F49" w:rsidRDefault="006723FE" w:rsidP="006723FE">
            <w:pPr>
              <w:pStyle w:val="TAC"/>
              <w:jc w:val="left"/>
              <w:rPr>
                <w:sz w:val="16"/>
                <w:szCs w:val="16"/>
              </w:rPr>
            </w:pPr>
            <w:r w:rsidRPr="00D44BD4">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E80F49" w:rsidRDefault="006723FE" w:rsidP="006723FE">
            <w:pPr>
              <w:pStyle w:val="TAC"/>
              <w:jc w:val="left"/>
              <w:rPr>
                <w:sz w:val="16"/>
                <w:szCs w:val="16"/>
              </w:rPr>
            </w:pPr>
            <w:r w:rsidRPr="00D44BD4">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E80F49" w:rsidRDefault="006723FE" w:rsidP="006723FE">
            <w:pPr>
              <w:pStyle w:val="TAL"/>
              <w:rPr>
                <w:sz w:val="16"/>
                <w:szCs w:val="16"/>
              </w:rPr>
            </w:pPr>
            <w:r w:rsidRPr="00D44BD4">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E80F49" w:rsidRDefault="006723FE" w:rsidP="006723FE">
            <w:pPr>
              <w:pStyle w:val="TAC"/>
              <w:jc w:val="left"/>
              <w:rPr>
                <w:sz w:val="16"/>
                <w:szCs w:val="16"/>
              </w:rPr>
            </w:pPr>
            <w:r w:rsidRPr="00D44BD4">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E80F49" w:rsidRDefault="006723FE" w:rsidP="006723FE">
            <w:pPr>
              <w:pStyle w:val="TAC"/>
              <w:jc w:val="left"/>
              <w:rPr>
                <w:sz w:val="16"/>
                <w:szCs w:val="16"/>
              </w:rPr>
            </w:pPr>
            <w:r w:rsidRPr="00D44BD4">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E80F49" w:rsidRDefault="006723FE" w:rsidP="006723FE">
            <w:pPr>
              <w:pStyle w:val="TAL"/>
              <w:rPr>
                <w:sz w:val="16"/>
                <w:szCs w:val="16"/>
              </w:rPr>
            </w:pPr>
            <w:r w:rsidRPr="00D44BD4">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E80F49" w:rsidRDefault="006723FE" w:rsidP="006723FE">
            <w:pPr>
              <w:pStyle w:val="TAC"/>
              <w:jc w:val="left"/>
              <w:rPr>
                <w:sz w:val="16"/>
                <w:szCs w:val="16"/>
              </w:rPr>
            </w:pPr>
            <w:r w:rsidRPr="00D44BD4">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E80F49" w:rsidRDefault="006723FE" w:rsidP="006723FE">
            <w:pPr>
              <w:pStyle w:val="TAC"/>
              <w:jc w:val="left"/>
              <w:rPr>
                <w:sz w:val="16"/>
                <w:szCs w:val="16"/>
              </w:rPr>
            </w:pPr>
            <w:r w:rsidRPr="00D44BD4">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E80F49" w:rsidRDefault="006723FE" w:rsidP="006723FE">
            <w:pPr>
              <w:pStyle w:val="TAL"/>
              <w:rPr>
                <w:sz w:val="16"/>
                <w:szCs w:val="16"/>
              </w:rPr>
            </w:pPr>
            <w:r w:rsidRPr="00D44BD4">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E80F49" w:rsidRDefault="006723FE" w:rsidP="006723FE">
            <w:pPr>
              <w:pStyle w:val="TAC"/>
              <w:jc w:val="left"/>
              <w:rPr>
                <w:sz w:val="16"/>
                <w:szCs w:val="16"/>
              </w:rPr>
            </w:pPr>
            <w:r w:rsidRPr="00D44BD4">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E80F49" w:rsidRDefault="006723FE" w:rsidP="006723FE">
            <w:pPr>
              <w:pStyle w:val="TAC"/>
              <w:jc w:val="left"/>
              <w:rPr>
                <w:sz w:val="16"/>
                <w:szCs w:val="16"/>
              </w:rPr>
            </w:pPr>
            <w:r w:rsidRPr="00D44BD4">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E80F49" w:rsidRDefault="006723FE" w:rsidP="006723FE">
            <w:pPr>
              <w:pStyle w:val="TAL"/>
              <w:rPr>
                <w:sz w:val="16"/>
                <w:szCs w:val="16"/>
              </w:rPr>
            </w:pPr>
            <w:r w:rsidRPr="00D44BD4">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E80F49" w:rsidRDefault="006723FE" w:rsidP="006723FE">
            <w:pPr>
              <w:pStyle w:val="TAC"/>
              <w:jc w:val="left"/>
              <w:rPr>
                <w:sz w:val="16"/>
                <w:szCs w:val="16"/>
              </w:rPr>
            </w:pPr>
            <w:r w:rsidRPr="00D44BD4">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E80F49" w:rsidRDefault="006723FE" w:rsidP="006723FE">
            <w:pPr>
              <w:pStyle w:val="TAC"/>
              <w:jc w:val="left"/>
              <w:rPr>
                <w:sz w:val="16"/>
                <w:szCs w:val="16"/>
              </w:rPr>
            </w:pPr>
            <w:r w:rsidRPr="00D44BD4">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E80F49" w:rsidRDefault="006723FE" w:rsidP="006723FE">
            <w:pPr>
              <w:pStyle w:val="TAL"/>
              <w:rPr>
                <w:sz w:val="16"/>
                <w:szCs w:val="16"/>
              </w:rPr>
            </w:pPr>
            <w:r w:rsidRPr="00D44BD4">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E80F49" w:rsidRDefault="006723FE" w:rsidP="006723FE">
            <w:pPr>
              <w:pStyle w:val="TAC"/>
              <w:jc w:val="left"/>
              <w:rPr>
                <w:sz w:val="16"/>
                <w:szCs w:val="16"/>
              </w:rPr>
            </w:pPr>
            <w:r w:rsidRPr="00D44BD4">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E80F49" w:rsidRDefault="006723FE" w:rsidP="006723FE">
            <w:pPr>
              <w:pStyle w:val="TAC"/>
              <w:jc w:val="left"/>
              <w:rPr>
                <w:sz w:val="16"/>
                <w:szCs w:val="16"/>
              </w:rPr>
            </w:pPr>
            <w:r w:rsidRPr="00D44BD4">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E80F49" w:rsidRDefault="006723FE" w:rsidP="006723FE">
            <w:pPr>
              <w:pStyle w:val="TAL"/>
              <w:rPr>
                <w:sz w:val="16"/>
                <w:szCs w:val="16"/>
              </w:rPr>
            </w:pPr>
            <w:r w:rsidRPr="00D44BD4">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E80F49" w:rsidRDefault="006723FE" w:rsidP="006723FE">
            <w:pPr>
              <w:pStyle w:val="TAC"/>
              <w:jc w:val="left"/>
              <w:rPr>
                <w:sz w:val="16"/>
                <w:szCs w:val="16"/>
              </w:rPr>
            </w:pPr>
            <w:r w:rsidRPr="00D44BD4">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E80F49" w:rsidRDefault="006723FE" w:rsidP="006723FE">
            <w:pPr>
              <w:pStyle w:val="TAC"/>
              <w:jc w:val="left"/>
              <w:rPr>
                <w:sz w:val="16"/>
                <w:szCs w:val="16"/>
              </w:rPr>
            </w:pPr>
            <w:r w:rsidRPr="00D44BD4">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E80F49" w:rsidRDefault="006723FE" w:rsidP="006723FE">
            <w:pPr>
              <w:pStyle w:val="TAL"/>
              <w:rPr>
                <w:sz w:val="16"/>
                <w:szCs w:val="16"/>
              </w:rPr>
            </w:pPr>
            <w:r w:rsidRPr="00D44BD4">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E80F49" w:rsidRDefault="006723FE" w:rsidP="006723FE">
            <w:pPr>
              <w:pStyle w:val="TAC"/>
              <w:jc w:val="left"/>
              <w:rPr>
                <w:sz w:val="16"/>
                <w:szCs w:val="16"/>
              </w:rPr>
            </w:pPr>
            <w:r w:rsidRPr="00D44BD4">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E80F49" w:rsidRDefault="006723FE" w:rsidP="006723FE">
            <w:pPr>
              <w:pStyle w:val="TAC"/>
              <w:jc w:val="left"/>
              <w:rPr>
                <w:sz w:val="16"/>
                <w:szCs w:val="16"/>
              </w:rPr>
            </w:pPr>
            <w:r w:rsidRPr="00D44BD4">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E80F49" w:rsidRDefault="006723FE" w:rsidP="006723FE">
            <w:pPr>
              <w:pStyle w:val="TAL"/>
              <w:rPr>
                <w:sz w:val="16"/>
                <w:szCs w:val="16"/>
              </w:rPr>
            </w:pPr>
            <w:r w:rsidRPr="00D44BD4">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E80F49" w:rsidRDefault="006723FE" w:rsidP="006723FE">
            <w:pPr>
              <w:pStyle w:val="TAC"/>
              <w:jc w:val="left"/>
              <w:rPr>
                <w:sz w:val="16"/>
                <w:szCs w:val="16"/>
              </w:rPr>
            </w:pPr>
            <w:r w:rsidRPr="00D44BD4">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E80F49" w:rsidRDefault="006723FE" w:rsidP="006723FE">
            <w:pPr>
              <w:pStyle w:val="TAC"/>
              <w:jc w:val="left"/>
              <w:rPr>
                <w:sz w:val="16"/>
                <w:szCs w:val="16"/>
              </w:rPr>
            </w:pPr>
            <w:r w:rsidRPr="00D44BD4">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E80F49" w:rsidRDefault="006723FE" w:rsidP="006723FE">
            <w:pPr>
              <w:pStyle w:val="TAL"/>
              <w:rPr>
                <w:sz w:val="16"/>
                <w:szCs w:val="16"/>
              </w:rPr>
            </w:pPr>
            <w:r w:rsidRPr="00D44BD4">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E80F49" w:rsidRDefault="006723FE" w:rsidP="006723FE">
            <w:pPr>
              <w:pStyle w:val="TAC"/>
              <w:jc w:val="left"/>
              <w:rPr>
                <w:sz w:val="16"/>
                <w:szCs w:val="16"/>
              </w:rPr>
            </w:pPr>
            <w:r w:rsidRPr="00D44BD4">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E80F49" w:rsidRDefault="006723FE" w:rsidP="006723FE">
            <w:pPr>
              <w:pStyle w:val="TAC"/>
              <w:jc w:val="left"/>
              <w:rPr>
                <w:sz w:val="16"/>
                <w:szCs w:val="16"/>
              </w:rPr>
            </w:pPr>
            <w:r w:rsidRPr="00D44BD4">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E80F49" w:rsidRDefault="006723FE" w:rsidP="006723FE">
            <w:pPr>
              <w:pStyle w:val="TAL"/>
              <w:rPr>
                <w:sz w:val="16"/>
                <w:szCs w:val="16"/>
              </w:rPr>
            </w:pPr>
            <w:r w:rsidRPr="00D44BD4">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E80F49" w:rsidRDefault="006723FE" w:rsidP="006723FE">
            <w:pPr>
              <w:pStyle w:val="TAC"/>
              <w:jc w:val="left"/>
              <w:rPr>
                <w:sz w:val="16"/>
                <w:szCs w:val="16"/>
              </w:rPr>
            </w:pPr>
            <w:r w:rsidRPr="00D44BD4">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E80F49" w:rsidRDefault="006723FE" w:rsidP="006723FE">
            <w:pPr>
              <w:pStyle w:val="TAC"/>
              <w:jc w:val="left"/>
              <w:rPr>
                <w:sz w:val="16"/>
                <w:szCs w:val="16"/>
              </w:rPr>
            </w:pPr>
            <w:r w:rsidRPr="00D44BD4">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E80F49" w:rsidRDefault="006723FE" w:rsidP="006723FE">
            <w:pPr>
              <w:pStyle w:val="TAL"/>
              <w:rPr>
                <w:sz w:val="16"/>
                <w:szCs w:val="16"/>
              </w:rPr>
            </w:pPr>
            <w:r w:rsidRPr="00D44BD4">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E80F49" w:rsidRDefault="006723FE" w:rsidP="006723FE">
            <w:pPr>
              <w:pStyle w:val="TAC"/>
              <w:jc w:val="left"/>
              <w:rPr>
                <w:sz w:val="16"/>
                <w:szCs w:val="16"/>
              </w:rPr>
            </w:pPr>
            <w:r w:rsidRPr="00D44BD4">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E80F49" w:rsidRDefault="006723FE" w:rsidP="006723FE">
            <w:pPr>
              <w:pStyle w:val="TAC"/>
              <w:jc w:val="left"/>
              <w:rPr>
                <w:sz w:val="16"/>
                <w:szCs w:val="16"/>
              </w:rPr>
            </w:pPr>
            <w:r w:rsidRPr="00D44BD4">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E80F49" w:rsidRDefault="006723FE" w:rsidP="006723FE">
            <w:pPr>
              <w:pStyle w:val="TAL"/>
              <w:rPr>
                <w:sz w:val="16"/>
                <w:szCs w:val="16"/>
              </w:rPr>
            </w:pPr>
            <w:r w:rsidRPr="00D44BD4">
              <w:rPr>
                <w:sz w:val="16"/>
                <w:szCs w:val="16"/>
              </w:rPr>
              <w:t>Adding 45MHz PC2 TP ana</w:t>
            </w:r>
            <w:r>
              <w:rPr>
                <w:sz w:val="16"/>
                <w:szCs w:val="16"/>
              </w:rPr>
              <w:t>l</w:t>
            </w:r>
            <w:r w:rsidRPr="00D44BD4">
              <w:rPr>
                <w:sz w:val="16"/>
                <w:szCs w:val="16"/>
              </w:rPr>
              <w:t>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E80F49" w:rsidRDefault="006723FE" w:rsidP="006723FE">
            <w:pPr>
              <w:pStyle w:val="TAC"/>
              <w:jc w:val="left"/>
              <w:rPr>
                <w:sz w:val="16"/>
                <w:szCs w:val="16"/>
              </w:rPr>
            </w:pPr>
            <w:r w:rsidRPr="00D44BD4">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E80F49" w:rsidRDefault="006723FE" w:rsidP="006723FE">
            <w:pPr>
              <w:pStyle w:val="TAC"/>
              <w:jc w:val="left"/>
              <w:rPr>
                <w:sz w:val="16"/>
                <w:szCs w:val="16"/>
              </w:rPr>
            </w:pPr>
            <w:r w:rsidRPr="00D44BD4">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E80F49" w:rsidRDefault="006723FE" w:rsidP="006723FE">
            <w:pPr>
              <w:pStyle w:val="TAL"/>
              <w:rPr>
                <w:sz w:val="16"/>
                <w:szCs w:val="16"/>
              </w:rPr>
            </w:pPr>
            <w:r w:rsidRPr="00D44BD4">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E80F49" w:rsidRDefault="006723FE" w:rsidP="006723FE">
            <w:pPr>
              <w:pStyle w:val="TAC"/>
              <w:jc w:val="left"/>
              <w:rPr>
                <w:sz w:val="16"/>
                <w:szCs w:val="16"/>
              </w:rPr>
            </w:pPr>
            <w:r w:rsidRPr="00D44BD4">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E80F49" w:rsidRDefault="006723FE" w:rsidP="006723FE">
            <w:pPr>
              <w:pStyle w:val="TAC"/>
              <w:jc w:val="left"/>
              <w:rPr>
                <w:sz w:val="16"/>
                <w:szCs w:val="16"/>
              </w:rPr>
            </w:pPr>
            <w:r w:rsidRPr="00D44BD4">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E80F49" w:rsidRDefault="006723FE" w:rsidP="006723FE">
            <w:pPr>
              <w:pStyle w:val="TAC"/>
              <w:jc w:val="left"/>
              <w:rPr>
                <w:sz w:val="16"/>
                <w:szCs w:val="16"/>
              </w:rPr>
            </w:pPr>
            <w:r w:rsidRPr="00D44BD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E80F49" w:rsidRDefault="006723FE" w:rsidP="006723FE">
            <w:pPr>
              <w:pStyle w:val="TAL"/>
              <w:rPr>
                <w:sz w:val="16"/>
                <w:szCs w:val="16"/>
              </w:rPr>
            </w:pPr>
            <w:r w:rsidRPr="00D44BD4">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E80F49" w:rsidRDefault="006723FE" w:rsidP="006723FE">
            <w:pPr>
              <w:pStyle w:val="TAC"/>
              <w:jc w:val="left"/>
              <w:rPr>
                <w:sz w:val="16"/>
                <w:szCs w:val="16"/>
              </w:rPr>
            </w:pPr>
            <w:r w:rsidRPr="00D44BD4">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E80F49" w:rsidRDefault="006723FE" w:rsidP="006723FE">
            <w:pPr>
              <w:pStyle w:val="TAC"/>
              <w:jc w:val="left"/>
              <w:rPr>
                <w:sz w:val="16"/>
                <w:szCs w:val="16"/>
              </w:rPr>
            </w:pPr>
            <w:r w:rsidRPr="00D44BD4">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E80F49" w:rsidRDefault="006723FE" w:rsidP="006723FE">
            <w:pPr>
              <w:pStyle w:val="TAL"/>
              <w:rPr>
                <w:sz w:val="16"/>
                <w:szCs w:val="16"/>
              </w:rPr>
            </w:pPr>
            <w:r w:rsidRPr="00D44BD4">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E80F49" w:rsidRDefault="006723FE" w:rsidP="006723FE">
            <w:pPr>
              <w:pStyle w:val="TAC"/>
              <w:jc w:val="left"/>
              <w:rPr>
                <w:sz w:val="16"/>
                <w:szCs w:val="16"/>
              </w:rPr>
            </w:pPr>
            <w:r w:rsidRPr="00D44BD4">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E80F49" w:rsidRDefault="006723FE" w:rsidP="006723FE">
            <w:pPr>
              <w:pStyle w:val="TAC"/>
              <w:jc w:val="left"/>
              <w:rPr>
                <w:sz w:val="16"/>
                <w:szCs w:val="16"/>
              </w:rPr>
            </w:pPr>
            <w:r w:rsidRPr="00D44BD4">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E80F49" w:rsidRDefault="006723FE" w:rsidP="006723FE">
            <w:pPr>
              <w:pStyle w:val="TAL"/>
              <w:rPr>
                <w:sz w:val="16"/>
                <w:szCs w:val="16"/>
              </w:rPr>
            </w:pPr>
            <w:r w:rsidRPr="00D44BD4">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E80F49" w:rsidRDefault="006723FE" w:rsidP="006723FE">
            <w:pPr>
              <w:pStyle w:val="TAC"/>
              <w:jc w:val="left"/>
              <w:rPr>
                <w:sz w:val="16"/>
                <w:szCs w:val="16"/>
              </w:rPr>
            </w:pPr>
            <w:r w:rsidRPr="00D44BD4">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E80F49" w:rsidRDefault="006723FE" w:rsidP="006723FE">
            <w:pPr>
              <w:pStyle w:val="TAC"/>
              <w:jc w:val="left"/>
              <w:rPr>
                <w:sz w:val="16"/>
                <w:szCs w:val="16"/>
              </w:rPr>
            </w:pPr>
            <w:r w:rsidRPr="00D44BD4">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E80F49" w:rsidRDefault="006723FE" w:rsidP="006723FE">
            <w:pPr>
              <w:pStyle w:val="TAL"/>
              <w:rPr>
                <w:sz w:val="16"/>
                <w:szCs w:val="16"/>
              </w:rPr>
            </w:pPr>
            <w:r w:rsidRPr="00D44BD4">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333EEE" w:rsidRPr="00333EEE"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E80F49" w:rsidRDefault="00333EEE" w:rsidP="00333EEE">
            <w:pPr>
              <w:pStyle w:val="TAC"/>
              <w:jc w:val="left"/>
              <w:rPr>
                <w:sz w:val="16"/>
                <w:szCs w:val="16"/>
              </w:rPr>
            </w:pPr>
            <w:r w:rsidRPr="008C05F3">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E80F49" w:rsidRDefault="00333EEE" w:rsidP="00333EEE">
            <w:pPr>
              <w:pStyle w:val="TAC"/>
              <w:jc w:val="left"/>
              <w:rPr>
                <w:sz w:val="16"/>
                <w:szCs w:val="16"/>
              </w:rPr>
            </w:pPr>
            <w:r w:rsidRPr="008C05F3">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E80F49" w:rsidRDefault="00333EEE" w:rsidP="00333EEE">
            <w:pPr>
              <w:pStyle w:val="TAL"/>
              <w:rPr>
                <w:sz w:val="16"/>
                <w:szCs w:val="16"/>
              </w:rPr>
            </w:pPr>
            <w:r w:rsidRPr="008C05F3">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E80F49" w:rsidRDefault="00333EEE" w:rsidP="00333EEE">
            <w:pPr>
              <w:pStyle w:val="TAC"/>
              <w:jc w:val="left"/>
              <w:rPr>
                <w:sz w:val="16"/>
                <w:szCs w:val="16"/>
              </w:rPr>
            </w:pPr>
            <w:r w:rsidRPr="008C05F3">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E80F49" w:rsidRDefault="00333EEE" w:rsidP="00333EEE">
            <w:pPr>
              <w:pStyle w:val="TAC"/>
              <w:jc w:val="left"/>
              <w:rPr>
                <w:sz w:val="16"/>
                <w:szCs w:val="16"/>
              </w:rPr>
            </w:pPr>
            <w:r w:rsidRPr="008C05F3">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E80F49" w:rsidRDefault="00333EEE" w:rsidP="00333EEE">
            <w:pPr>
              <w:pStyle w:val="TAL"/>
              <w:rPr>
                <w:sz w:val="16"/>
                <w:szCs w:val="16"/>
              </w:rPr>
            </w:pPr>
            <w:r w:rsidRPr="008C05F3">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E80F49" w:rsidRDefault="00333EEE" w:rsidP="00333EEE">
            <w:pPr>
              <w:pStyle w:val="TAC"/>
              <w:jc w:val="left"/>
              <w:rPr>
                <w:sz w:val="16"/>
                <w:szCs w:val="16"/>
              </w:rPr>
            </w:pPr>
            <w:r w:rsidRPr="008C05F3">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E80F49" w:rsidRDefault="00333EEE" w:rsidP="00333EEE">
            <w:pPr>
              <w:pStyle w:val="TAC"/>
              <w:jc w:val="left"/>
              <w:rPr>
                <w:sz w:val="16"/>
                <w:szCs w:val="16"/>
              </w:rPr>
            </w:pPr>
            <w:r w:rsidRPr="008C05F3">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E80F49" w:rsidRDefault="00333EEE" w:rsidP="00333EEE">
            <w:pPr>
              <w:pStyle w:val="TAL"/>
              <w:rPr>
                <w:sz w:val="16"/>
                <w:szCs w:val="16"/>
              </w:rPr>
            </w:pPr>
            <w:r w:rsidRPr="008C05F3">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E80F49" w:rsidRDefault="00333EEE" w:rsidP="00333EEE">
            <w:pPr>
              <w:pStyle w:val="TAC"/>
              <w:jc w:val="left"/>
              <w:rPr>
                <w:sz w:val="16"/>
                <w:szCs w:val="16"/>
              </w:rPr>
            </w:pPr>
            <w:r w:rsidRPr="008C05F3">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E80F49" w:rsidRDefault="00333EEE" w:rsidP="00333EEE">
            <w:pPr>
              <w:pStyle w:val="TAC"/>
              <w:jc w:val="left"/>
              <w:rPr>
                <w:sz w:val="16"/>
                <w:szCs w:val="16"/>
              </w:rPr>
            </w:pPr>
            <w:r w:rsidRPr="008C05F3">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E80F49" w:rsidRDefault="00333EEE" w:rsidP="00333EEE">
            <w:pPr>
              <w:pStyle w:val="TAL"/>
              <w:rPr>
                <w:sz w:val="16"/>
                <w:szCs w:val="16"/>
              </w:rPr>
            </w:pPr>
            <w:r w:rsidRPr="008C05F3">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E80F49" w:rsidRDefault="00333EEE" w:rsidP="00333EEE">
            <w:pPr>
              <w:pStyle w:val="TAC"/>
              <w:jc w:val="left"/>
              <w:rPr>
                <w:sz w:val="16"/>
                <w:szCs w:val="16"/>
              </w:rPr>
            </w:pPr>
            <w:r w:rsidRPr="008C05F3">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E80F49" w:rsidRDefault="00333EEE" w:rsidP="00333EEE">
            <w:pPr>
              <w:pStyle w:val="TAC"/>
              <w:jc w:val="left"/>
              <w:rPr>
                <w:sz w:val="16"/>
                <w:szCs w:val="16"/>
              </w:rPr>
            </w:pPr>
            <w:r w:rsidRPr="008C05F3">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E80F49" w:rsidRDefault="00333EEE" w:rsidP="00333EEE">
            <w:pPr>
              <w:pStyle w:val="TAL"/>
              <w:rPr>
                <w:sz w:val="16"/>
                <w:szCs w:val="16"/>
              </w:rPr>
            </w:pPr>
            <w:r w:rsidRPr="008C05F3">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E80F49" w:rsidRDefault="00333EEE" w:rsidP="00333EEE">
            <w:pPr>
              <w:pStyle w:val="TAC"/>
              <w:jc w:val="left"/>
              <w:rPr>
                <w:sz w:val="16"/>
                <w:szCs w:val="16"/>
              </w:rPr>
            </w:pPr>
            <w:r w:rsidRPr="008C05F3">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E80F49" w:rsidRDefault="00333EEE" w:rsidP="00333EEE">
            <w:pPr>
              <w:pStyle w:val="TAC"/>
              <w:jc w:val="left"/>
              <w:rPr>
                <w:sz w:val="16"/>
                <w:szCs w:val="16"/>
              </w:rPr>
            </w:pPr>
            <w:r w:rsidRPr="008C05F3">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E80F49" w:rsidRDefault="00333EEE" w:rsidP="00333EEE">
            <w:pPr>
              <w:pStyle w:val="TAL"/>
              <w:rPr>
                <w:sz w:val="16"/>
                <w:szCs w:val="16"/>
              </w:rPr>
            </w:pPr>
            <w:r w:rsidRPr="008C05F3">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E80F49" w:rsidRDefault="00333EEE" w:rsidP="00333EEE">
            <w:pPr>
              <w:pStyle w:val="TAC"/>
              <w:jc w:val="left"/>
              <w:rPr>
                <w:sz w:val="16"/>
                <w:szCs w:val="16"/>
              </w:rPr>
            </w:pPr>
            <w:r w:rsidRPr="008C05F3">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E80F49" w:rsidRDefault="00333EEE" w:rsidP="00333EEE">
            <w:pPr>
              <w:pStyle w:val="TAC"/>
              <w:jc w:val="left"/>
              <w:rPr>
                <w:sz w:val="16"/>
                <w:szCs w:val="16"/>
              </w:rPr>
            </w:pPr>
            <w:r w:rsidRPr="008C05F3">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E80F49" w:rsidRDefault="00333EEE" w:rsidP="00333EEE">
            <w:pPr>
              <w:pStyle w:val="TAL"/>
              <w:rPr>
                <w:sz w:val="16"/>
                <w:szCs w:val="16"/>
              </w:rPr>
            </w:pPr>
            <w:r w:rsidRPr="008C05F3">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E80F49" w:rsidRDefault="00333EEE" w:rsidP="00333EEE">
            <w:pPr>
              <w:pStyle w:val="TAC"/>
              <w:jc w:val="left"/>
              <w:rPr>
                <w:sz w:val="16"/>
                <w:szCs w:val="16"/>
              </w:rPr>
            </w:pPr>
            <w:r w:rsidRPr="008C05F3">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E80F49" w:rsidRDefault="00333EEE" w:rsidP="00333EEE">
            <w:pPr>
              <w:pStyle w:val="TAC"/>
              <w:jc w:val="left"/>
              <w:rPr>
                <w:sz w:val="16"/>
                <w:szCs w:val="16"/>
              </w:rPr>
            </w:pPr>
            <w:r w:rsidRPr="008C05F3">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E80F49" w:rsidRDefault="00333EEE" w:rsidP="00333EEE">
            <w:pPr>
              <w:pStyle w:val="TAL"/>
              <w:rPr>
                <w:sz w:val="16"/>
                <w:szCs w:val="16"/>
              </w:rPr>
            </w:pPr>
            <w:r w:rsidRPr="008C05F3">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E80F49" w:rsidRDefault="00333EEE" w:rsidP="00333EEE">
            <w:pPr>
              <w:pStyle w:val="TAC"/>
              <w:jc w:val="left"/>
              <w:rPr>
                <w:sz w:val="16"/>
                <w:szCs w:val="16"/>
              </w:rPr>
            </w:pPr>
            <w:r w:rsidRPr="008C05F3">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E80F49" w:rsidRDefault="00333EEE" w:rsidP="00333EEE">
            <w:pPr>
              <w:pStyle w:val="TAC"/>
              <w:jc w:val="left"/>
              <w:rPr>
                <w:sz w:val="16"/>
                <w:szCs w:val="16"/>
              </w:rPr>
            </w:pPr>
            <w:r w:rsidRPr="008C05F3">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E80F49" w:rsidRDefault="00333EEE" w:rsidP="00333EEE">
            <w:pPr>
              <w:pStyle w:val="TAL"/>
              <w:rPr>
                <w:sz w:val="16"/>
                <w:szCs w:val="16"/>
              </w:rPr>
            </w:pPr>
            <w:r w:rsidRPr="008C05F3">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E80F49" w:rsidRDefault="00333EEE" w:rsidP="00333EEE">
            <w:pPr>
              <w:pStyle w:val="TAC"/>
              <w:jc w:val="left"/>
              <w:rPr>
                <w:sz w:val="16"/>
                <w:szCs w:val="16"/>
              </w:rPr>
            </w:pPr>
            <w:r w:rsidRPr="008C05F3">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E80F49" w:rsidRDefault="00333EEE" w:rsidP="00333EEE">
            <w:pPr>
              <w:pStyle w:val="TAC"/>
              <w:jc w:val="left"/>
              <w:rPr>
                <w:sz w:val="16"/>
                <w:szCs w:val="16"/>
              </w:rPr>
            </w:pPr>
            <w:r w:rsidRPr="008C05F3">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E80F49" w:rsidRDefault="00333EEE" w:rsidP="00333EEE">
            <w:pPr>
              <w:pStyle w:val="TAL"/>
              <w:rPr>
                <w:sz w:val="16"/>
                <w:szCs w:val="16"/>
              </w:rPr>
            </w:pPr>
            <w:r w:rsidRPr="008C05F3">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E80F49" w:rsidRDefault="00333EEE" w:rsidP="00333EEE">
            <w:pPr>
              <w:pStyle w:val="TAC"/>
              <w:jc w:val="left"/>
              <w:rPr>
                <w:sz w:val="16"/>
                <w:szCs w:val="16"/>
              </w:rPr>
            </w:pPr>
            <w:r w:rsidRPr="008C05F3">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E80F49" w:rsidRDefault="00333EEE" w:rsidP="00333EEE">
            <w:pPr>
              <w:pStyle w:val="TAC"/>
              <w:jc w:val="left"/>
              <w:rPr>
                <w:sz w:val="16"/>
                <w:szCs w:val="16"/>
              </w:rPr>
            </w:pPr>
            <w:r w:rsidRPr="008C05F3">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E80F49" w:rsidRDefault="00333EEE" w:rsidP="00333EEE">
            <w:pPr>
              <w:pStyle w:val="TAL"/>
              <w:rPr>
                <w:sz w:val="16"/>
                <w:szCs w:val="16"/>
              </w:rPr>
            </w:pPr>
            <w:r w:rsidRPr="008C05F3">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E80F49" w:rsidRDefault="00333EEE" w:rsidP="00333EEE">
            <w:pPr>
              <w:pStyle w:val="TAC"/>
              <w:jc w:val="left"/>
              <w:rPr>
                <w:sz w:val="16"/>
                <w:szCs w:val="16"/>
              </w:rPr>
            </w:pPr>
            <w:r w:rsidRPr="008C05F3">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E80F49" w:rsidRDefault="00333EEE" w:rsidP="00333EEE">
            <w:pPr>
              <w:pStyle w:val="TAC"/>
              <w:jc w:val="left"/>
              <w:rPr>
                <w:sz w:val="16"/>
                <w:szCs w:val="16"/>
              </w:rPr>
            </w:pPr>
            <w:r w:rsidRPr="008C05F3">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E80F49" w:rsidRDefault="00333EEE" w:rsidP="00333EEE">
            <w:pPr>
              <w:pStyle w:val="TAL"/>
              <w:rPr>
                <w:sz w:val="16"/>
                <w:szCs w:val="16"/>
              </w:rPr>
            </w:pPr>
            <w:r w:rsidRPr="008C05F3">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E80F49" w:rsidRDefault="00333EEE" w:rsidP="00333EEE">
            <w:pPr>
              <w:pStyle w:val="TAC"/>
              <w:jc w:val="left"/>
              <w:rPr>
                <w:sz w:val="16"/>
                <w:szCs w:val="16"/>
              </w:rPr>
            </w:pPr>
            <w:r w:rsidRPr="008C05F3">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E80F49" w:rsidRDefault="00333EEE" w:rsidP="00333EEE">
            <w:pPr>
              <w:pStyle w:val="TAC"/>
              <w:jc w:val="left"/>
              <w:rPr>
                <w:sz w:val="16"/>
                <w:szCs w:val="16"/>
              </w:rPr>
            </w:pPr>
            <w:r w:rsidRPr="008C05F3">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E80F49" w:rsidRDefault="00333EEE" w:rsidP="00333EEE">
            <w:pPr>
              <w:pStyle w:val="TAL"/>
              <w:rPr>
                <w:sz w:val="16"/>
                <w:szCs w:val="16"/>
              </w:rPr>
            </w:pPr>
            <w:r w:rsidRPr="008C05F3">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E80F49" w:rsidRDefault="00333EEE" w:rsidP="00333EEE">
            <w:pPr>
              <w:pStyle w:val="TAC"/>
              <w:jc w:val="left"/>
              <w:rPr>
                <w:sz w:val="16"/>
                <w:szCs w:val="16"/>
              </w:rPr>
            </w:pPr>
            <w:r w:rsidRPr="008C05F3">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E80F49" w:rsidRDefault="00333EEE" w:rsidP="00333EEE">
            <w:pPr>
              <w:pStyle w:val="TAC"/>
              <w:jc w:val="left"/>
              <w:rPr>
                <w:sz w:val="16"/>
                <w:szCs w:val="16"/>
              </w:rPr>
            </w:pPr>
            <w:r w:rsidRPr="008C05F3">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E80F49" w:rsidRDefault="00333EEE" w:rsidP="00333EEE">
            <w:pPr>
              <w:pStyle w:val="TAL"/>
              <w:rPr>
                <w:sz w:val="16"/>
                <w:szCs w:val="16"/>
              </w:rPr>
            </w:pPr>
            <w:r w:rsidRPr="008C05F3">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E80F49" w:rsidRDefault="00333EEE" w:rsidP="00333EEE">
            <w:pPr>
              <w:pStyle w:val="TAC"/>
              <w:jc w:val="left"/>
              <w:rPr>
                <w:sz w:val="16"/>
                <w:szCs w:val="16"/>
              </w:rPr>
            </w:pPr>
            <w:r w:rsidRPr="008C05F3">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E80F49" w:rsidRDefault="00333EEE" w:rsidP="00333EEE">
            <w:pPr>
              <w:pStyle w:val="TAC"/>
              <w:jc w:val="left"/>
              <w:rPr>
                <w:sz w:val="16"/>
                <w:szCs w:val="16"/>
              </w:rPr>
            </w:pPr>
            <w:r w:rsidRPr="008C05F3">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E80F49" w:rsidRDefault="00333EEE" w:rsidP="00333EEE">
            <w:pPr>
              <w:pStyle w:val="TAL"/>
              <w:rPr>
                <w:sz w:val="16"/>
                <w:szCs w:val="16"/>
              </w:rPr>
            </w:pPr>
            <w:r w:rsidRPr="008C05F3">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E80F49" w:rsidRDefault="00333EEE" w:rsidP="00333EEE">
            <w:pPr>
              <w:pStyle w:val="TAC"/>
              <w:jc w:val="left"/>
              <w:rPr>
                <w:sz w:val="16"/>
                <w:szCs w:val="16"/>
              </w:rPr>
            </w:pPr>
            <w:r w:rsidRPr="008C05F3">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E80F49" w:rsidRDefault="00333EEE" w:rsidP="00333EEE">
            <w:pPr>
              <w:pStyle w:val="TAC"/>
              <w:jc w:val="left"/>
              <w:rPr>
                <w:sz w:val="16"/>
                <w:szCs w:val="16"/>
              </w:rPr>
            </w:pPr>
            <w:r w:rsidRPr="008C05F3">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E80F49" w:rsidRDefault="00333EEE" w:rsidP="00333EEE">
            <w:pPr>
              <w:pStyle w:val="TAL"/>
              <w:rPr>
                <w:sz w:val="16"/>
                <w:szCs w:val="16"/>
              </w:rPr>
            </w:pPr>
            <w:r w:rsidRPr="008C05F3">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E80F49" w:rsidRDefault="00333EEE" w:rsidP="00333EEE">
            <w:pPr>
              <w:pStyle w:val="TAC"/>
              <w:jc w:val="left"/>
              <w:rPr>
                <w:sz w:val="16"/>
                <w:szCs w:val="16"/>
              </w:rPr>
            </w:pPr>
            <w:r w:rsidRPr="008C05F3">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E80F49" w:rsidRDefault="00333EEE" w:rsidP="00333EEE">
            <w:pPr>
              <w:pStyle w:val="TAC"/>
              <w:jc w:val="left"/>
              <w:rPr>
                <w:sz w:val="16"/>
                <w:szCs w:val="16"/>
              </w:rPr>
            </w:pPr>
            <w:r w:rsidRPr="008C05F3">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E80F49" w:rsidRDefault="00333EEE" w:rsidP="00333EEE">
            <w:pPr>
              <w:pStyle w:val="TAL"/>
              <w:rPr>
                <w:sz w:val="16"/>
                <w:szCs w:val="16"/>
              </w:rPr>
            </w:pPr>
            <w:r w:rsidRPr="008C05F3">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E80F49" w:rsidRDefault="00333EEE" w:rsidP="00333EEE">
            <w:pPr>
              <w:pStyle w:val="TAC"/>
              <w:jc w:val="left"/>
              <w:rPr>
                <w:sz w:val="16"/>
                <w:szCs w:val="16"/>
              </w:rPr>
            </w:pPr>
            <w:r w:rsidRPr="008C05F3">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E80F49" w:rsidRDefault="00333EEE" w:rsidP="00333EEE">
            <w:pPr>
              <w:pStyle w:val="TAC"/>
              <w:jc w:val="left"/>
              <w:rPr>
                <w:sz w:val="16"/>
                <w:szCs w:val="16"/>
              </w:rPr>
            </w:pPr>
            <w:r w:rsidRPr="008C05F3">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E80F49" w:rsidRDefault="00333EEE" w:rsidP="00333EEE">
            <w:pPr>
              <w:pStyle w:val="TAL"/>
              <w:rPr>
                <w:sz w:val="16"/>
                <w:szCs w:val="16"/>
              </w:rPr>
            </w:pPr>
            <w:r w:rsidRPr="008C05F3">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E80F49" w:rsidRDefault="00333EEE" w:rsidP="00333EEE">
            <w:pPr>
              <w:pStyle w:val="TAC"/>
              <w:jc w:val="left"/>
              <w:rPr>
                <w:sz w:val="16"/>
                <w:szCs w:val="16"/>
              </w:rPr>
            </w:pPr>
            <w:r w:rsidRPr="008C05F3">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E80F49" w:rsidRDefault="00333EEE" w:rsidP="00333EEE">
            <w:pPr>
              <w:pStyle w:val="TAC"/>
              <w:jc w:val="left"/>
              <w:rPr>
                <w:sz w:val="16"/>
                <w:szCs w:val="16"/>
              </w:rPr>
            </w:pPr>
            <w:r w:rsidRPr="008C05F3">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E80F49" w:rsidRDefault="00333EEE" w:rsidP="00333EEE">
            <w:pPr>
              <w:pStyle w:val="TAL"/>
              <w:rPr>
                <w:sz w:val="16"/>
                <w:szCs w:val="16"/>
              </w:rPr>
            </w:pPr>
            <w:r w:rsidRPr="008C05F3">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E80F49" w:rsidRDefault="00333EEE" w:rsidP="00333EEE">
            <w:pPr>
              <w:pStyle w:val="TAC"/>
              <w:jc w:val="left"/>
              <w:rPr>
                <w:sz w:val="16"/>
                <w:szCs w:val="16"/>
              </w:rPr>
            </w:pPr>
            <w:r w:rsidRPr="008C05F3">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E80F49" w:rsidRDefault="00333EEE" w:rsidP="00333EEE">
            <w:pPr>
              <w:pStyle w:val="TAC"/>
              <w:jc w:val="left"/>
              <w:rPr>
                <w:sz w:val="16"/>
                <w:szCs w:val="16"/>
              </w:rPr>
            </w:pPr>
            <w:r w:rsidRPr="008C05F3">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E80F49" w:rsidRDefault="00333EEE" w:rsidP="00333EEE">
            <w:pPr>
              <w:pStyle w:val="TAL"/>
              <w:rPr>
                <w:sz w:val="16"/>
                <w:szCs w:val="16"/>
              </w:rPr>
            </w:pPr>
            <w:r w:rsidRPr="008C05F3">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E80F49" w:rsidRDefault="00333EEE" w:rsidP="00333EEE">
            <w:pPr>
              <w:pStyle w:val="TAC"/>
              <w:jc w:val="left"/>
              <w:rPr>
                <w:sz w:val="16"/>
                <w:szCs w:val="16"/>
              </w:rPr>
            </w:pPr>
            <w:r w:rsidRPr="008C05F3">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E80F49" w:rsidRDefault="00333EEE" w:rsidP="00333EEE">
            <w:pPr>
              <w:pStyle w:val="TAC"/>
              <w:jc w:val="left"/>
              <w:rPr>
                <w:sz w:val="16"/>
                <w:szCs w:val="16"/>
              </w:rPr>
            </w:pPr>
            <w:r w:rsidRPr="008C05F3">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E80F49" w:rsidRDefault="00333EEE" w:rsidP="00333EEE">
            <w:pPr>
              <w:pStyle w:val="TAL"/>
              <w:rPr>
                <w:sz w:val="16"/>
                <w:szCs w:val="16"/>
              </w:rPr>
            </w:pPr>
            <w:r w:rsidRPr="008C05F3">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E80F49" w:rsidRDefault="00333EEE" w:rsidP="00333EEE">
            <w:pPr>
              <w:pStyle w:val="TAC"/>
              <w:jc w:val="left"/>
              <w:rPr>
                <w:sz w:val="16"/>
                <w:szCs w:val="16"/>
              </w:rPr>
            </w:pPr>
            <w:r w:rsidRPr="008C05F3">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E80F49" w:rsidRDefault="00333EEE" w:rsidP="00333EEE">
            <w:pPr>
              <w:pStyle w:val="TAC"/>
              <w:jc w:val="left"/>
              <w:rPr>
                <w:sz w:val="16"/>
                <w:szCs w:val="16"/>
              </w:rPr>
            </w:pPr>
            <w:r w:rsidRPr="008C05F3">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E80F49" w:rsidRDefault="00333EEE" w:rsidP="00333EEE">
            <w:pPr>
              <w:pStyle w:val="TAL"/>
              <w:rPr>
                <w:sz w:val="16"/>
                <w:szCs w:val="16"/>
              </w:rPr>
            </w:pPr>
            <w:r w:rsidRPr="008C05F3">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E80F49" w:rsidRDefault="00333EEE" w:rsidP="00333EEE">
            <w:pPr>
              <w:pStyle w:val="TAC"/>
              <w:jc w:val="left"/>
              <w:rPr>
                <w:sz w:val="16"/>
                <w:szCs w:val="16"/>
              </w:rPr>
            </w:pPr>
            <w:r w:rsidRPr="008C05F3">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E80F49" w:rsidRDefault="00333EEE" w:rsidP="00333EEE">
            <w:pPr>
              <w:pStyle w:val="TAC"/>
              <w:jc w:val="left"/>
              <w:rPr>
                <w:sz w:val="16"/>
                <w:szCs w:val="16"/>
              </w:rPr>
            </w:pPr>
            <w:r w:rsidRPr="008C05F3">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E80F49" w:rsidRDefault="00333EEE" w:rsidP="00333EEE">
            <w:pPr>
              <w:pStyle w:val="TAL"/>
              <w:rPr>
                <w:sz w:val="16"/>
                <w:szCs w:val="16"/>
              </w:rPr>
            </w:pPr>
            <w:r w:rsidRPr="008C05F3">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E80F49" w:rsidRDefault="00333EEE" w:rsidP="00333EEE">
            <w:pPr>
              <w:pStyle w:val="TAC"/>
              <w:jc w:val="left"/>
              <w:rPr>
                <w:sz w:val="16"/>
                <w:szCs w:val="16"/>
              </w:rPr>
            </w:pPr>
            <w:r w:rsidRPr="008C05F3">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E80F49" w:rsidRDefault="00333EEE" w:rsidP="00333EEE">
            <w:pPr>
              <w:pStyle w:val="TAC"/>
              <w:jc w:val="left"/>
              <w:rPr>
                <w:sz w:val="16"/>
                <w:szCs w:val="16"/>
              </w:rPr>
            </w:pPr>
            <w:r w:rsidRPr="008C05F3">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E80F49" w:rsidRDefault="00333EEE" w:rsidP="00333EEE">
            <w:pPr>
              <w:pStyle w:val="TAL"/>
              <w:rPr>
                <w:sz w:val="16"/>
                <w:szCs w:val="16"/>
              </w:rPr>
            </w:pPr>
            <w:r w:rsidRPr="008C05F3">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E80F49" w:rsidRDefault="00333EEE" w:rsidP="00333EEE">
            <w:pPr>
              <w:pStyle w:val="TAC"/>
              <w:jc w:val="left"/>
              <w:rPr>
                <w:sz w:val="16"/>
                <w:szCs w:val="16"/>
              </w:rPr>
            </w:pPr>
            <w:r w:rsidRPr="008C05F3">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E80F49" w:rsidRDefault="00333EEE" w:rsidP="00333EEE">
            <w:pPr>
              <w:pStyle w:val="TAC"/>
              <w:jc w:val="left"/>
              <w:rPr>
                <w:sz w:val="16"/>
                <w:szCs w:val="16"/>
              </w:rPr>
            </w:pPr>
            <w:r w:rsidRPr="008C05F3">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E80F49" w:rsidRDefault="00333EEE" w:rsidP="00333EEE">
            <w:pPr>
              <w:pStyle w:val="TAC"/>
              <w:jc w:val="left"/>
              <w:rPr>
                <w:sz w:val="16"/>
                <w:szCs w:val="16"/>
              </w:rPr>
            </w:pPr>
            <w:r w:rsidRPr="008C05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E80F49" w:rsidRDefault="00333EEE" w:rsidP="00333EEE">
            <w:pPr>
              <w:pStyle w:val="TAL"/>
              <w:rPr>
                <w:sz w:val="16"/>
                <w:szCs w:val="16"/>
              </w:rPr>
            </w:pPr>
            <w:r w:rsidRPr="008C05F3">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E80F49" w:rsidRDefault="00333EEE" w:rsidP="00333EEE">
            <w:pPr>
              <w:pStyle w:val="TAC"/>
              <w:jc w:val="left"/>
              <w:rPr>
                <w:sz w:val="16"/>
                <w:szCs w:val="16"/>
              </w:rPr>
            </w:pPr>
            <w:r w:rsidRPr="008C05F3">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E80F49" w:rsidRDefault="00333EEE" w:rsidP="00333EEE">
            <w:pPr>
              <w:pStyle w:val="TAC"/>
              <w:jc w:val="left"/>
              <w:rPr>
                <w:sz w:val="16"/>
                <w:szCs w:val="16"/>
              </w:rPr>
            </w:pPr>
            <w:r w:rsidRPr="008C05F3">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E80F49" w:rsidRDefault="00333EEE" w:rsidP="00333EEE">
            <w:pPr>
              <w:pStyle w:val="TAL"/>
              <w:rPr>
                <w:sz w:val="16"/>
                <w:szCs w:val="16"/>
              </w:rPr>
            </w:pPr>
            <w:r w:rsidRPr="008C05F3">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E80F49" w:rsidRDefault="00333EEE" w:rsidP="00333EEE">
            <w:pPr>
              <w:pStyle w:val="TAC"/>
              <w:jc w:val="left"/>
              <w:rPr>
                <w:sz w:val="16"/>
                <w:szCs w:val="16"/>
              </w:rPr>
            </w:pPr>
            <w:r w:rsidRPr="008C05F3">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E80F49" w:rsidRDefault="00333EEE" w:rsidP="00333EEE">
            <w:pPr>
              <w:pStyle w:val="TAC"/>
              <w:jc w:val="left"/>
              <w:rPr>
                <w:sz w:val="16"/>
                <w:szCs w:val="16"/>
              </w:rPr>
            </w:pPr>
            <w:r w:rsidRPr="008C05F3">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E80F49" w:rsidRDefault="00333EEE" w:rsidP="00333EEE">
            <w:pPr>
              <w:pStyle w:val="TAL"/>
              <w:rPr>
                <w:sz w:val="16"/>
                <w:szCs w:val="16"/>
              </w:rPr>
            </w:pPr>
            <w:r w:rsidRPr="008C05F3">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B1F58" w14:textId="77777777" w:rsidR="00270B0C" w:rsidRDefault="00270B0C">
      <w:r>
        <w:separator/>
      </w:r>
    </w:p>
  </w:endnote>
  <w:endnote w:type="continuationSeparator" w:id="0">
    <w:p w14:paraId="53A2EA05" w14:textId="77777777" w:rsidR="00270B0C" w:rsidRDefault="00270B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842E88" w14:textId="77777777" w:rsidR="00270B0C" w:rsidRDefault="00270B0C">
      <w:r>
        <w:separator/>
      </w:r>
    </w:p>
  </w:footnote>
  <w:footnote w:type="continuationSeparator" w:id="0">
    <w:p w14:paraId="49BC97A2" w14:textId="77777777" w:rsidR="00270B0C" w:rsidRDefault="00270B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37B57132"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05F3">
      <w:rPr>
        <w:rFonts w:ascii="Arial" w:hAnsi="Arial" w:cs="Arial"/>
        <w:b/>
        <w:noProof/>
        <w:sz w:val="18"/>
        <w:szCs w:val="18"/>
      </w:rPr>
      <w:t>3GPP TR 38.905 V17.9.0 (2023-06)</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73BA9331"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05F3">
      <w:rPr>
        <w:rFonts w:ascii="Arial" w:hAnsi="Arial" w:cs="Arial"/>
        <w:b/>
        <w:noProof/>
        <w:sz w:val="18"/>
        <w:szCs w:val="18"/>
      </w:rPr>
      <w:t>Release 17</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6"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0"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6"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1"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6"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7"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7"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8"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3"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5"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0"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1"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2"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6"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0"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4"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8"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9"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4"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8"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5"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8"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3"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4"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8"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1"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6"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8"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0"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2"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5"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7"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8"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3"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9"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1"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5"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7"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8"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9"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0"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3"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4"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5"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6"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2"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3"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5"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7"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3"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4"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5"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6"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7"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8"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0"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2"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6"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5"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8"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6"/>
  </w:num>
  <w:num w:numId="5" w16cid:durableId="1295133145">
    <w:abstractNumId w:val="43"/>
  </w:num>
  <w:num w:numId="6" w16cid:durableId="2091385419">
    <w:abstractNumId w:val="125"/>
  </w:num>
  <w:num w:numId="7" w16cid:durableId="1506096358">
    <w:abstractNumId w:val="18"/>
  </w:num>
  <w:num w:numId="8" w16cid:durableId="770396647">
    <w:abstractNumId w:val="16"/>
  </w:num>
  <w:num w:numId="9" w16cid:durableId="828903485">
    <w:abstractNumId w:val="128"/>
  </w:num>
  <w:num w:numId="10" w16cid:durableId="527764923">
    <w:abstractNumId w:val="162"/>
  </w:num>
  <w:num w:numId="11" w16cid:durableId="2107578446">
    <w:abstractNumId w:val="191"/>
  </w:num>
  <w:num w:numId="12" w16cid:durableId="1681227763">
    <w:abstractNumId w:val="160"/>
  </w:num>
  <w:num w:numId="13" w16cid:durableId="1117986549">
    <w:abstractNumId w:val="149"/>
  </w:num>
  <w:num w:numId="14" w16cid:durableId="2081438980">
    <w:abstractNumId w:val="229"/>
  </w:num>
  <w:num w:numId="15" w16cid:durableId="1175341712">
    <w:abstractNumId w:val="57"/>
  </w:num>
  <w:num w:numId="16" w16cid:durableId="1944721000">
    <w:abstractNumId w:val="105"/>
  </w:num>
  <w:num w:numId="17" w16cid:durableId="320622911">
    <w:abstractNumId w:val="192"/>
  </w:num>
  <w:num w:numId="18" w16cid:durableId="1241408503">
    <w:abstractNumId w:val="75"/>
  </w:num>
  <w:num w:numId="19" w16cid:durableId="938684838">
    <w:abstractNumId w:val="120"/>
  </w:num>
  <w:num w:numId="20" w16cid:durableId="2084638858">
    <w:abstractNumId w:val="223"/>
  </w:num>
  <w:num w:numId="21" w16cid:durableId="1952012434">
    <w:abstractNumId w:val="210"/>
  </w:num>
  <w:num w:numId="22" w16cid:durableId="453211332">
    <w:abstractNumId w:val="183"/>
  </w:num>
  <w:num w:numId="23" w16cid:durableId="989602762">
    <w:abstractNumId w:val="169"/>
  </w:num>
  <w:num w:numId="24" w16cid:durableId="53890889">
    <w:abstractNumId w:val="7"/>
  </w:num>
  <w:num w:numId="25" w16cid:durableId="1813984058">
    <w:abstractNumId w:val="78"/>
  </w:num>
  <w:num w:numId="26" w16cid:durableId="1365600333">
    <w:abstractNumId w:val="216"/>
  </w:num>
  <w:num w:numId="27" w16cid:durableId="886336417">
    <w:abstractNumId w:val="178"/>
  </w:num>
  <w:num w:numId="28" w16cid:durableId="500438305">
    <w:abstractNumId w:val="24"/>
  </w:num>
  <w:num w:numId="29" w16cid:durableId="1846557210">
    <w:abstractNumId w:val="41"/>
  </w:num>
  <w:num w:numId="30" w16cid:durableId="1477381281">
    <w:abstractNumId w:val="177"/>
  </w:num>
  <w:num w:numId="31" w16cid:durableId="1263996445">
    <w:abstractNumId w:val="154"/>
  </w:num>
  <w:num w:numId="32" w16cid:durableId="910580231">
    <w:abstractNumId w:val="226"/>
  </w:num>
  <w:num w:numId="33" w16cid:durableId="364598192">
    <w:abstractNumId w:val="106"/>
  </w:num>
  <w:num w:numId="34" w16cid:durableId="329256434">
    <w:abstractNumId w:val="101"/>
  </w:num>
  <w:num w:numId="35" w16cid:durableId="1565529820">
    <w:abstractNumId w:val="127"/>
  </w:num>
  <w:num w:numId="36" w16cid:durableId="329871027">
    <w:abstractNumId w:val="137"/>
  </w:num>
  <w:num w:numId="37" w16cid:durableId="1320764655">
    <w:abstractNumId w:val="56"/>
  </w:num>
  <w:num w:numId="38" w16cid:durableId="1548491841">
    <w:abstractNumId w:val="167"/>
  </w:num>
  <w:num w:numId="39" w16cid:durableId="1401443639">
    <w:abstractNumId w:val="90"/>
  </w:num>
  <w:num w:numId="40" w16cid:durableId="1200506832">
    <w:abstractNumId w:val="142"/>
  </w:num>
  <w:num w:numId="41" w16cid:durableId="668943187">
    <w:abstractNumId w:val="126"/>
  </w:num>
  <w:num w:numId="42" w16cid:durableId="1605649826">
    <w:abstractNumId w:val="54"/>
  </w:num>
  <w:num w:numId="43" w16cid:durableId="1936815609">
    <w:abstractNumId w:val="217"/>
  </w:num>
  <w:num w:numId="44" w16cid:durableId="913710441">
    <w:abstractNumId w:val="202"/>
  </w:num>
  <w:num w:numId="45" w16cid:durableId="343899647">
    <w:abstractNumId w:val="53"/>
  </w:num>
  <w:num w:numId="46" w16cid:durableId="1124926509">
    <w:abstractNumId w:val="204"/>
  </w:num>
  <w:num w:numId="47" w16cid:durableId="2067026010">
    <w:abstractNumId w:val="89"/>
  </w:num>
  <w:num w:numId="48" w16cid:durableId="1378507122">
    <w:abstractNumId w:val="103"/>
  </w:num>
  <w:num w:numId="49" w16cid:durableId="1173642674">
    <w:abstractNumId w:val="45"/>
  </w:num>
  <w:num w:numId="50" w16cid:durableId="2049987991">
    <w:abstractNumId w:val="190"/>
  </w:num>
  <w:num w:numId="51" w16cid:durableId="891504962">
    <w:abstractNumId w:val="118"/>
  </w:num>
  <w:num w:numId="52" w16cid:durableId="1053114951">
    <w:abstractNumId w:val="100"/>
  </w:num>
  <w:num w:numId="53" w16cid:durableId="1876111094">
    <w:abstractNumId w:val="146"/>
  </w:num>
  <w:num w:numId="54" w16cid:durableId="612907476">
    <w:abstractNumId w:val="194"/>
  </w:num>
  <w:num w:numId="55" w16cid:durableId="391972681">
    <w:abstractNumId w:val="187"/>
  </w:num>
  <w:num w:numId="56" w16cid:durableId="1185362466">
    <w:abstractNumId w:val="170"/>
  </w:num>
  <w:num w:numId="57" w16cid:durableId="1183324207">
    <w:abstractNumId w:val="121"/>
  </w:num>
  <w:num w:numId="58" w16cid:durableId="2012292366">
    <w:abstractNumId w:val="55"/>
  </w:num>
  <w:num w:numId="59" w16cid:durableId="805010852">
    <w:abstractNumId w:val="155"/>
  </w:num>
  <w:num w:numId="60" w16cid:durableId="804346964">
    <w:abstractNumId w:val="34"/>
  </w:num>
  <w:num w:numId="61" w16cid:durableId="744379614">
    <w:abstractNumId w:val="207"/>
  </w:num>
  <w:num w:numId="62" w16cid:durableId="2089111040">
    <w:abstractNumId w:val="232"/>
  </w:num>
  <w:num w:numId="63" w16cid:durableId="1352341197">
    <w:abstractNumId w:val="172"/>
  </w:num>
  <w:num w:numId="64" w16cid:durableId="508369786">
    <w:abstractNumId w:val="50"/>
  </w:num>
  <w:num w:numId="65" w16cid:durableId="2135975329">
    <w:abstractNumId w:val="99"/>
  </w:num>
  <w:num w:numId="66" w16cid:durableId="967394876">
    <w:abstractNumId w:val="12"/>
  </w:num>
  <w:num w:numId="67" w16cid:durableId="388961794">
    <w:abstractNumId w:val="10"/>
  </w:num>
  <w:num w:numId="68" w16cid:durableId="1746606340">
    <w:abstractNumId w:val="102"/>
  </w:num>
  <w:num w:numId="69" w16cid:durableId="1064840859">
    <w:abstractNumId w:val="81"/>
  </w:num>
  <w:num w:numId="70" w16cid:durableId="481775142">
    <w:abstractNumId w:val="208"/>
  </w:num>
  <w:num w:numId="71" w16cid:durableId="1062404693">
    <w:abstractNumId w:val="152"/>
  </w:num>
  <w:num w:numId="72" w16cid:durableId="2134404299">
    <w:abstractNumId w:val="30"/>
  </w:num>
  <w:num w:numId="73" w16cid:durableId="1395665766">
    <w:abstractNumId w:val="76"/>
  </w:num>
  <w:num w:numId="74" w16cid:durableId="1163815628">
    <w:abstractNumId w:val="61"/>
  </w:num>
  <w:num w:numId="75" w16cid:durableId="33189903">
    <w:abstractNumId w:val="113"/>
  </w:num>
  <w:num w:numId="76" w16cid:durableId="1209797990">
    <w:abstractNumId w:val="122"/>
  </w:num>
  <w:num w:numId="77" w16cid:durableId="4553831">
    <w:abstractNumId w:val="206"/>
  </w:num>
  <w:num w:numId="78" w16cid:durableId="768546106">
    <w:abstractNumId w:val="77"/>
  </w:num>
  <w:num w:numId="79" w16cid:durableId="1313565701">
    <w:abstractNumId w:val="138"/>
  </w:num>
  <w:num w:numId="80" w16cid:durableId="1650792005">
    <w:abstractNumId w:val="227"/>
  </w:num>
  <w:num w:numId="81" w16cid:durableId="138764262">
    <w:abstractNumId w:val="173"/>
  </w:num>
  <w:num w:numId="82" w16cid:durableId="1022392694">
    <w:abstractNumId w:val="129"/>
  </w:num>
  <w:num w:numId="83" w16cid:durableId="1866674962">
    <w:abstractNumId w:val="174"/>
  </w:num>
  <w:num w:numId="84" w16cid:durableId="1777214911">
    <w:abstractNumId w:val="182"/>
  </w:num>
  <w:num w:numId="85" w16cid:durableId="403649299">
    <w:abstractNumId w:val="135"/>
  </w:num>
  <w:num w:numId="86" w16cid:durableId="1866560094">
    <w:abstractNumId w:val="231"/>
  </w:num>
  <w:num w:numId="87" w16cid:durableId="1001853305">
    <w:abstractNumId w:val="52"/>
  </w:num>
  <w:num w:numId="88" w16cid:durableId="1661886228">
    <w:abstractNumId w:val="123"/>
  </w:num>
  <w:num w:numId="89" w16cid:durableId="78791956">
    <w:abstractNumId w:val="181"/>
  </w:num>
  <w:num w:numId="90" w16cid:durableId="1313635660">
    <w:abstractNumId w:val="26"/>
  </w:num>
  <w:num w:numId="91" w16cid:durableId="151727289">
    <w:abstractNumId w:val="230"/>
  </w:num>
  <w:num w:numId="92" w16cid:durableId="142281783">
    <w:abstractNumId w:val="110"/>
  </w:num>
  <w:num w:numId="93" w16cid:durableId="890966474">
    <w:abstractNumId w:val="33"/>
  </w:num>
  <w:num w:numId="94" w16cid:durableId="874922977">
    <w:abstractNumId w:val="85"/>
  </w:num>
  <w:num w:numId="95" w16cid:durableId="1179076221">
    <w:abstractNumId w:val="225"/>
  </w:num>
  <w:num w:numId="96" w16cid:durableId="50931890">
    <w:abstractNumId w:val="40"/>
  </w:num>
  <w:num w:numId="97" w16cid:durableId="762652798">
    <w:abstractNumId w:val="108"/>
  </w:num>
  <w:num w:numId="98" w16cid:durableId="1633245149">
    <w:abstractNumId w:val="48"/>
  </w:num>
  <w:num w:numId="99" w16cid:durableId="1426147753">
    <w:abstractNumId w:val="176"/>
  </w:num>
  <w:num w:numId="100" w16cid:durableId="1160079389">
    <w:abstractNumId w:val="124"/>
  </w:num>
  <w:num w:numId="101" w16cid:durableId="44565551">
    <w:abstractNumId w:val="60"/>
  </w:num>
  <w:num w:numId="102" w16cid:durableId="1667827751">
    <w:abstractNumId w:val="68"/>
  </w:num>
  <w:num w:numId="103" w16cid:durableId="695273128">
    <w:abstractNumId w:val="224"/>
  </w:num>
  <w:num w:numId="104" w16cid:durableId="1087534239">
    <w:abstractNumId w:val="179"/>
  </w:num>
  <w:num w:numId="105" w16cid:durableId="34962686">
    <w:abstractNumId w:val="84"/>
  </w:num>
  <w:num w:numId="106" w16cid:durableId="492451002">
    <w:abstractNumId w:val="4"/>
  </w:num>
  <w:num w:numId="107" w16cid:durableId="1147822041">
    <w:abstractNumId w:val="38"/>
  </w:num>
  <w:num w:numId="108" w16cid:durableId="1648363823">
    <w:abstractNumId w:val="180"/>
  </w:num>
  <w:num w:numId="109" w16cid:durableId="1887327280">
    <w:abstractNumId w:val="200"/>
  </w:num>
  <w:num w:numId="110" w16cid:durableId="838813008">
    <w:abstractNumId w:val="184"/>
  </w:num>
  <w:num w:numId="111" w16cid:durableId="468985089">
    <w:abstractNumId w:val="186"/>
  </w:num>
  <w:num w:numId="112" w16cid:durableId="48312831">
    <w:abstractNumId w:val="156"/>
  </w:num>
  <w:num w:numId="113" w16cid:durableId="247738836">
    <w:abstractNumId w:val="114"/>
  </w:num>
  <w:num w:numId="114" w16cid:durableId="526479746">
    <w:abstractNumId w:val="44"/>
  </w:num>
  <w:num w:numId="115" w16cid:durableId="679937314">
    <w:abstractNumId w:val="21"/>
  </w:num>
  <w:num w:numId="116" w16cid:durableId="1176266236">
    <w:abstractNumId w:val="73"/>
  </w:num>
  <w:num w:numId="117" w16cid:durableId="731928131">
    <w:abstractNumId w:val="171"/>
  </w:num>
  <w:num w:numId="118" w16cid:durableId="1056319455">
    <w:abstractNumId w:val="233"/>
  </w:num>
  <w:num w:numId="119" w16cid:durableId="598492360">
    <w:abstractNumId w:val="115"/>
  </w:num>
  <w:num w:numId="120" w16cid:durableId="36203886">
    <w:abstractNumId w:val="188"/>
  </w:num>
  <w:num w:numId="121" w16cid:durableId="99187696">
    <w:abstractNumId w:val="116"/>
  </w:num>
  <w:num w:numId="122" w16cid:durableId="1426342047">
    <w:abstractNumId w:val="165"/>
  </w:num>
  <w:num w:numId="123" w16cid:durableId="1039934958">
    <w:abstractNumId w:val="198"/>
  </w:num>
  <w:num w:numId="124" w16cid:durableId="1473251858">
    <w:abstractNumId w:val="161"/>
  </w:num>
  <w:num w:numId="125" w16cid:durableId="1531215279">
    <w:abstractNumId w:val="215"/>
  </w:num>
  <w:num w:numId="126" w16cid:durableId="1934126049">
    <w:abstractNumId w:val="136"/>
  </w:num>
  <w:num w:numId="127" w16cid:durableId="1219050042">
    <w:abstractNumId w:val="46"/>
  </w:num>
  <w:num w:numId="128" w16cid:durableId="1035154015">
    <w:abstractNumId w:val="11"/>
  </w:num>
  <w:num w:numId="129" w16cid:durableId="500196643">
    <w:abstractNumId w:val="140"/>
  </w:num>
  <w:num w:numId="130" w16cid:durableId="1789885286">
    <w:abstractNumId w:val="87"/>
  </w:num>
  <w:num w:numId="131" w16cid:durableId="603457387">
    <w:abstractNumId w:val="144"/>
  </w:num>
  <w:num w:numId="132" w16cid:durableId="2078504791">
    <w:abstractNumId w:val="62"/>
  </w:num>
  <w:num w:numId="133" w16cid:durableId="1066874451">
    <w:abstractNumId w:val="29"/>
  </w:num>
  <w:num w:numId="134" w16cid:durableId="56513956">
    <w:abstractNumId w:val="132"/>
  </w:num>
  <w:num w:numId="135" w16cid:durableId="1330257183">
    <w:abstractNumId w:val="228"/>
  </w:num>
  <w:num w:numId="136" w16cid:durableId="1870219639">
    <w:abstractNumId w:val="143"/>
  </w:num>
  <w:num w:numId="137" w16cid:durableId="1273591835">
    <w:abstractNumId w:val="20"/>
  </w:num>
  <w:num w:numId="138" w16cid:durableId="531385241">
    <w:abstractNumId w:val="25"/>
  </w:num>
  <w:num w:numId="139" w16cid:durableId="1303734734">
    <w:abstractNumId w:val="14"/>
  </w:num>
  <w:num w:numId="140" w16cid:durableId="610210346">
    <w:abstractNumId w:val="199"/>
  </w:num>
  <w:num w:numId="141" w16cid:durableId="2110001421">
    <w:abstractNumId w:val="157"/>
  </w:num>
  <w:num w:numId="142" w16cid:durableId="601574761">
    <w:abstractNumId w:val="63"/>
  </w:num>
  <w:num w:numId="143" w16cid:durableId="288240389">
    <w:abstractNumId w:val="31"/>
  </w:num>
  <w:num w:numId="144" w16cid:durableId="395472993">
    <w:abstractNumId w:val="28"/>
  </w:num>
  <w:num w:numId="145" w16cid:durableId="1917280725">
    <w:abstractNumId w:val="17"/>
  </w:num>
  <w:num w:numId="146" w16cid:durableId="944926223">
    <w:abstractNumId w:val="159"/>
  </w:num>
  <w:num w:numId="147" w16cid:durableId="1138690190">
    <w:abstractNumId w:val="15"/>
  </w:num>
  <w:num w:numId="148" w16cid:durableId="13457241">
    <w:abstractNumId w:val="209"/>
  </w:num>
  <w:num w:numId="149" w16cid:durableId="1469205394">
    <w:abstractNumId w:val="195"/>
  </w:num>
  <w:num w:numId="150" w16cid:durableId="288978803">
    <w:abstractNumId w:val="22"/>
  </w:num>
  <w:num w:numId="151" w16cid:durableId="1984656218">
    <w:abstractNumId w:val="51"/>
  </w:num>
  <w:num w:numId="152" w16cid:durableId="129634508">
    <w:abstractNumId w:val="58"/>
  </w:num>
  <w:num w:numId="153" w16cid:durableId="717509621">
    <w:abstractNumId w:val="72"/>
  </w:num>
  <w:num w:numId="154" w16cid:durableId="1547837045">
    <w:abstractNumId w:val="150"/>
  </w:num>
  <w:num w:numId="155" w16cid:durableId="225991729">
    <w:abstractNumId w:val="153"/>
  </w:num>
  <w:num w:numId="156" w16cid:durableId="986276706">
    <w:abstractNumId w:val="148"/>
  </w:num>
  <w:num w:numId="157" w16cid:durableId="165827594">
    <w:abstractNumId w:val="131"/>
  </w:num>
  <w:num w:numId="158" w16cid:durableId="75785903">
    <w:abstractNumId w:val="107"/>
  </w:num>
  <w:num w:numId="159" w16cid:durableId="1689873580">
    <w:abstractNumId w:val="13"/>
  </w:num>
  <w:num w:numId="160" w16cid:durableId="339814341">
    <w:abstractNumId w:val="82"/>
  </w:num>
  <w:num w:numId="161" w16cid:durableId="648750624">
    <w:abstractNumId w:val="119"/>
  </w:num>
  <w:num w:numId="162" w16cid:durableId="974143506">
    <w:abstractNumId w:val="147"/>
  </w:num>
  <w:num w:numId="163" w16cid:durableId="1069034393">
    <w:abstractNumId w:val="109"/>
  </w:num>
  <w:num w:numId="164" w16cid:durableId="544410238">
    <w:abstractNumId w:val="213"/>
  </w:num>
  <w:num w:numId="165" w16cid:durableId="1656185523">
    <w:abstractNumId w:val="74"/>
  </w:num>
  <w:num w:numId="166" w16cid:durableId="1162818000">
    <w:abstractNumId w:val="69"/>
  </w:num>
  <w:num w:numId="167" w16cid:durableId="836264554">
    <w:abstractNumId w:val="79"/>
  </w:num>
  <w:num w:numId="168" w16cid:durableId="1292396649">
    <w:abstractNumId w:val="9"/>
  </w:num>
  <w:num w:numId="169" w16cid:durableId="1249734020">
    <w:abstractNumId w:val="93"/>
  </w:num>
  <w:num w:numId="170" w16cid:durableId="1653679595">
    <w:abstractNumId w:val="42"/>
  </w:num>
  <w:num w:numId="171" w16cid:durableId="1944609525">
    <w:abstractNumId w:val="133"/>
  </w:num>
  <w:num w:numId="172" w16cid:durableId="826093208">
    <w:abstractNumId w:val="234"/>
  </w:num>
  <w:num w:numId="173" w16cid:durableId="783039319">
    <w:abstractNumId w:val="65"/>
  </w:num>
  <w:num w:numId="174" w16cid:durableId="1438062241">
    <w:abstractNumId w:val="5"/>
  </w:num>
  <w:num w:numId="175" w16cid:durableId="1068646175">
    <w:abstractNumId w:val="80"/>
  </w:num>
  <w:num w:numId="176" w16cid:durableId="1360087845">
    <w:abstractNumId w:val="98"/>
  </w:num>
  <w:num w:numId="177" w16cid:durableId="1427464179">
    <w:abstractNumId w:val="145"/>
  </w:num>
  <w:num w:numId="178" w16cid:durableId="44067420">
    <w:abstractNumId w:val="96"/>
  </w:num>
  <w:num w:numId="179" w16cid:durableId="814906500">
    <w:abstractNumId w:val="185"/>
  </w:num>
  <w:num w:numId="180" w16cid:durableId="1043140047">
    <w:abstractNumId w:val="91"/>
  </w:num>
  <w:num w:numId="181" w16cid:durableId="1103301741">
    <w:abstractNumId w:val="203"/>
  </w:num>
  <w:num w:numId="182" w16cid:durableId="149755233">
    <w:abstractNumId w:val="47"/>
  </w:num>
  <w:num w:numId="183" w16cid:durableId="1856114377">
    <w:abstractNumId w:val="94"/>
  </w:num>
  <w:num w:numId="184" w16cid:durableId="1408654473">
    <w:abstractNumId w:val="168"/>
  </w:num>
  <w:num w:numId="185" w16cid:durableId="2057049809">
    <w:abstractNumId w:val="189"/>
  </w:num>
  <w:num w:numId="186" w16cid:durableId="204754782">
    <w:abstractNumId w:val="211"/>
  </w:num>
  <w:num w:numId="187" w16cid:durableId="320012612">
    <w:abstractNumId w:val="36"/>
  </w:num>
  <w:num w:numId="188" w16cid:durableId="371685528">
    <w:abstractNumId w:val="88"/>
  </w:num>
  <w:num w:numId="189" w16cid:durableId="1010257434">
    <w:abstractNumId w:val="212"/>
  </w:num>
  <w:num w:numId="190" w16cid:durableId="1132939624">
    <w:abstractNumId w:val="32"/>
  </w:num>
  <w:num w:numId="191" w16cid:durableId="898828231">
    <w:abstractNumId w:val="221"/>
  </w:num>
  <w:num w:numId="192" w16cid:durableId="1965185876">
    <w:abstractNumId w:val="23"/>
  </w:num>
  <w:num w:numId="193" w16cid:durableId="2136827164">
    <w:abstractNumId w:val="151"/>
  </w:num>
  <w:num w:numId="194" w16cid:durableId="1271233679">
    <w:abstractNumId w:val="83"/>
  </w:num>
  <w:num w:numId="195" w16cid:durableId="741879052">
    <w:abstractNumId w:val="86"/>
  </w:num>
  <w:num w:numId="196" w16cid:durableId="1897357543">
    <w:abstractNumId w:val="163"/>
  </w:num>
  <w:num w:numId="197" w16cid:durableId="660504337">
    <w:abstractNumId w:val="19"/>
  </w:num>
  <w:num w:numId="198" w16cid:durableId="231815195">
    <w:abstractNumId w:val="134"/>
  </w:num>
  <w:num w:numId="199" w16cid:durableId="1767918392">
    <w:abstractNumId w:val="37"/>
  </w:num>
  <w:num w:numId="200" w16cid:durableId="248320180">
    <w:abstractNumId w:val="104"/>
  </w:num>
  <w:num w:numId="201" w16cid:durableId="2094204831">
    <w:abstractNumId w:val="218"/>
  </w:num>
  <w:num w:numId="202" w16cid:durableId="1251350421">
    <w:abstractNumId w:val="18"/>
  </w:num>
  <w:num w:numId="203" w16cid:durableId="237636922">
    <w:abstractNumId w:val="193"/>
  </w:num>
  <w:num w:numId="204" w16cid:durableId="580412867">
    <w:abstractNumId w:val="130"/>
  </w:num>
  <w:num w:numId="205" w16cid:durableId="775054316">
    <w:abstractNumId w:val="35"/>
  </w:num>
  <w:num w:numId="206" w16cid:durableId="2005817649">
    <w:abstractNumId w:val="201"/>
  </w:num>
  <w:num w:numId="207" w16cid:durableId="1102413590">
    <w:abstractNumId w:val="95"/>
  </w:num>
  <w:num w:numId="208" w16cid:durableId="826676869">
    <w:abstractNumId w:val="59"/>
  </w:num>
  <w:num w:numId="209" w16cid:durableId="1283462024">
    <w:abstractNumId w:val="220"/>
  </w:num>
  <w:num w:numId="210" w16cid:durableId="1396512324">
    <w:abstractNumId w:val="64"/>
  </w:num>
  <w:num w:numId="211" w16cid:durableId="1806509094">
    <w:abstractNumId w:val="49"/>
  </w:num>
  <w:num w:numId="212" w16cid:durableId="990986153">
    <w:abstractNumId w:val="39"/>
  </w:num>
  <w:num w:numId="213" w16cid:durableId="98254998">
    <w:abstractNumId w:val="92"/>
  </w:num>
  <w:num w:numId="214" w16cid:durableId="1802725246">
    <w:abstractNumId w:val="27"/>
  </w:num>
  <w:num w:numId="215" w16cid:durableId="1310986611">
    <w:abstractNumId w:val="67"/>
  </w:num>
  <w:num w:numId="216" w16cid:durableId="20486025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39"/>
  </w:num>
  <w:num w:numId="218" w16cid:durableId="1767992638">
    <w:abstractNumId w:val="222"/>
  </w:num>
  <w:num w:numId="219" w16cid:durableId="378096423">
    <w:abstractNumId w:val="70"/>
  </w:num>
  <w:num w:numId="220" w16cid:durableId="1153334495">
    <w:abstractNumId w:val="117"/>
  </w:num>
  <w:num w:numId="221" w16cid:durableId="47727666">
    <w:abstractNumId w:val="141"/>
  </w:num>
  <w:num w:numId="222" w16cid:durableId="1627850277">
    <w:abstractNumId w:val="6"/>
  </w:num>
  <w:num w:numId="223" w16cid:durableId="776481143">
    <w:abstractNumId w:val="196"/>
  </w:num>
  <w:num w:numId="224" w16cid:durableId="815954687">
    <w:abstractNumId w:val="175"/>
  </w:num>
  <w:num w:numId="225" w16cid:durableId="1517618759">
    <w:abstractNumId w:val="111"/>
  </w:num>
  <w:num w:numId="226" w16cid:durableId="1860002663">
    <w:abstractNumId w:val="97"/>
  </w:num>
  <w:num w:numId="227" w16cid:durableId="1144153469">
    <w:abstractNumId w:val="166"/>
  </w:num>
  <w:num w:numId="228" w16cid:durableId="1641039481">
    <w:abstractNumId w:val="219"/>
  </w:num>
  <w:num w:numId="229" w16cid:durableId="832791803">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197"/>
  </w:num>
  <w:num w:numId="235" w16cid:durableId="1166435116">
    <w:abstractNumId w:val="2"/>
  </w:num>
  <w:num w:numId="236" w16cid:durableId="500315266">
    <w:abstractNumId w:val="1"/>
  </w:num>
  <w:num w:numId="237" w16cid:durableId="902063835">
    <w:abstractNumId w:val="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6F97"/>
    <w:rsid w:val="00070E7C"/>
    <w:rsid w:val="00071B44"/>
    <w:rsid w:val="00071CD9"/>
    <w:rsid w:val="00080512"/>
    <w:rsid w:val="000834E3"/>
    <w:rsid w:val="00086491"/>
    <w:rsid w:val="00087401"/>
    <w:rsid w:val="00093DAD"/>
    <w:rsid w:val="00096729"/>
    <w:rsid w:val="00097E6A"/>
    <w:rsid w:val="000A2A44"/>
    <w:rsid w:val="000A54E8"/>
    <w:rsid w:val="000A57A0"/>
    <w:rsid w:val="000B4F50"/>
    <w:rsid w:val="000C2EAC"/>
    <w:rsid w:val="000D0E61"/>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1246C"/>
    <w:rsid w:val="00115CFA"/>
    <w:rsid w:val="00115E57"/>
    <w:rsid w:val="00123D80"/>
    <w:rsid w:val="00127F18"/>
    <w:rsid w:val="00130FBB"/>
    <w:rsid w:val="00131FB6"/>
    <w:rsid w:val="00133FFD"/>
    <w:rsid w:val="00153722"/>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61F1"/>
    <w:rsid w:val="001B05F3"/>
    <w:rsid w:val="001B123C"/>
    <w:rsid w:val="001B1B3B"/>
    <w:rsid w:val="001B2A23"/>
    <w:rsid w:val="001B7A72"/>
    <w:rsid w:val="001C68B2"/>
    <w:rsid w:val="001D5923"/>
    <w:rsid w:val="001D6061"/>
    <w:rsid w:val="001E53F3"/>
    <w:rsid w:val="001F142B"/>
    <w:rsid w:val="001F168B"/>
    <w:rsid w:val="001F2C3D"/>
    <w:rsid w:val="001F3C44"/>
    <w:rsid w:val="001F6333"/>
    <w:rsid w:val="001F6A9B"/>
    <w:rsid w:val="001F765C"/>
    <w:rsid w:val="0021179C"/>
    <w:rsid w:val="00211B3B"/>
    <w:rsid w:val="002211A5"/>
    <w:rsid w:val="0022433D"/>
    <w:rsid w:val="002329DC"/>
    <w:rsid w:val="00232A0A"/>
    <w:rsid w:val="00233C35"/>
    <w:rsid w:val="00233F5D"/>
    <w:rsid w:val="00233FD3"/>
    <w:rsid w:val="002340EB"/>
    <w:rsid w:val="002347A2"/>
    <w:rsid w:val="00236CED"/>
    <w:rsid w:val="00236D45"/>
    <w:rsid w:val="002410C6"/>
    <w:rsid w:val="00245D32"/>
    <w:rsid w:val="0024763B"/>
    <w:rsid w:val="00252247"/>
    <w:rsid w:val="00256C82"/>
    <w:rsid w:val="00261B2D"/>
    <w:rsid w:val="002652CF"/>
    <w:rsid w:val="00270B0C"/>
    <w:rsid w:val="00272CDA"/>
    <w:rsid w:val="00283130"/>
    <w:rsid w:val="0028383A"/>
    <w:rsid w:val="00285EE6"/>
    <w:rsid w:val="002972BF"/>
    <w:rsid w:val="002A2124"/>
    <w:rsid w:val="002A358D"/>
    <w:rsid w:val="002A3D21"/>
    <w:rsid w:val="002B1B34"/>
    <w:rsid w:val="002B25AA"/>
    <w:rsid w:val="002B27A8"/>
    <w:rsid w:val="002B37EF"/>
    <w:rsid w:val="002C0F71"/>
    <w:rsid w:val="002C2626"/>
    <w:rsid w:val="002C61AB"/>
    <w:rsid w:val="002D3494"/>
    <w:rsid w:val="002D354B"/>
    <w:rsid w:val="002D670F"/>
    <w:rsid w:val="002E02E0"/>
    <w:rsid w:val="002E34E6"/>
    <w:rsid w:val="002E5133"/>
    <w:rsid w:val="002E5C46"/>
    <w:rsid w:val="002F0B7C"/>
    <w:rsid w:val="002F11E8"/>
    <w:rsid w:val="002F6248"/>
    <w:rsid w:val="00313AE7"/>
    <w:rsid w:val="003172DC"/>
    <w:rsid w:val="00323358"/>
    <w:rsid w:val="0032361E"/>
    <w:rsid w:val="003245AC"/>
    <w:rsid w:val="00324DB3"/>
    <w:rsid w:val="00325815"/>
    <w:rsid w:val="0033227D"/>
    <w:rsid w:val="00333EEE"/>
    <w:rsid w:val="00335E0B"/>
    <w:rsid w:val="00344D19"/>
    <w:rsid w:val="00344DD3"/>
    <w:rsid w:val="0034701E"/>
    <w:rsid w:val="00347A31"/>
    <w:rsid w:val="00352F5C"/>
    <w:rsid w:val="0035462D"/>
    <w:rsid w:val="00357BDD"/>
    <w:rsid w:val="00366EFE"/>
    <w:rsid w:val="00374022"/>
    <w:rsid w:val="003768B1"/>
    <w:rsid w:val="00376C60"/>
    <w:rsid w:val="00380CC0"/>
    <w:rsid w:val="00381D50"/>
    <w:rsid w:val="00382BE3"/>
    <w:rsid w:val="00382E0E"/>
    <w:rsid w:val="003874DD"/>
    <w:rsid w:val="00392464"/>
    <w:rsid w:val="00397292"/>
    <w:rsid w:val="00397835"/>
    <w:rsid w:val="003A273C"/>
    <w:rsid w:val="003B3E68"/>
    <w:rsid w:val="003B55AD"/>
    <w:rsid w:val="003C2039"/>
    <w:rsid w:val="003C3971"/>
    <w:rsid w:val="003C7027"/>
    <w:rsid w:val="003C7617"/>
    <w:rsid w:val="003D4219"/>
    <w:rsid w:val="003D427A"/>
    <w:rsid w:val="003D5EEF"/>
    <w:rsid w:val="003D698E"/>
    <w:rsid w:val="003E0B85"/>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5755F"/>
    <w:rsid w:val="00463916"/>
    <w:rsid w:val="00463995"/>
    <w:rsid w:val="004640C8"/>
    <w:rsid w:val="00464CB6"/>
    <w:rsid w:val="00466D64"/>
    <w:rsid w:val="004823E2"/>
    <w:rsid w:val="0048315F"/>
    <w:rsid w:val="00484E30"/>
    <w:rsid w:val="00485E68"/>
    <w:rsid w:val="00486BD4"/>
    <w:rsid w:val="00487261"/>
    <w:rsid w:val="00491339"/>
    <w:rsid w:val="004A4B0F"/>
    <w:rsid w:val="004B2214"/>
    <w:rsid w:val="004B539E"/>
    <w:rsid w:val="004C0A34"/>
    <w:rsid w:val="004C360A"/>
    <w:rsid w:val="004C662E"/>
    <w:rsid w:val="004D3578"/>
    <w:rsid w:val="004D3FB8"/>
    <w:rsid w:val="004D450D"/>
    <w:rsid w:val="004D6C36"/>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85"/>
    <w:rsid w:val="00543E6C"/>
    <w:rsid w:val="00545B8D"/>
    <w:rsid w:val="0054631B"/>
    <w:rsid w:val="005464CC"/>
    <w:rsid w:val="0055058B"/>
    <w:rsid w:val="00550FA4"/>
    <w:rsid w:val="00553E3A"/>
    <w:rsid w:val="005551DD"/>
    <w:rsid w:val="00556388"/>
    <w:rsid w:val="005567FF"/>
    <w:rsid w:val="005610E4"/>
    <w:rsid w:val="00562D1C"/>
    <w:rsid w:val="00565087"/>
    <w:rsid w:val="00566742"/>
    <w:rsid w:val="005674BF"/>
    <w:rsid w:val="00572DF6"/>
    <w:rsid w:val="005741F2"/>
    <w:rsid w:val="00577DF9"/>
    <w:rsid w:val="00580880"/>
    <w:rsid w:val="005811E3"/>
    <w:rsid w:val="005849EA"/>
    <w:rsid w:val="0059005C"/>
    <w:rsid w:val="005916E6"/>
    <w:rsid w:val="0059590A"/>
    <w:rsid w:val="0059696E"/>
    <w:rsid w:val="005A4099"/>
    <w:rsid w:val="005A4748"/>
    <w:rsid w:val="005B16FB"/>
    <w:rsid w:val="005B5CF1"/>
    <w:rsid w:val="005C241E"/>
    <w:rsid w:val="005C5F19"/>
    <w:rsid w:val="005C67F3"/>
    <w:rsid w:val="005D2CEB"/>
    <w:rsid w:val="005D2E01"/>
    <w:rsid w:val="005D70F7"/>
    <w:rsid w:val="005E2CEF"/>
    <w:rsid w:val="005E66EA"/>
    <w:rsid w:val="005E733D"/>
    <w:rsid w:val="005F258C"/>
    <w:rsid w:val="005F500C"/>
    <w:rsid w:val="005F7332"/>
    <w:rsid w:val="005F7E49"/>
    <w:rsid w:val="0060271D"/>
    <w:rsid w:val="0060323E"/>
    <w:rsid w:val="00605797"/>
    <w:rsid w:val="00605915"/>
    <w:rsid w:val="006060A9"/>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58C1"/>
    <w:rsid w:val="00676C34"/>
    <w:rsid w:val="006815B6"/>
    <w:rsid w:val="00681D97"/>
    <w:rsid w:val="00683163"/>
    <w:rsid w:val="00684936"/>
    <w:rsid w:val="00690280"/>
    <w:rsid w:val="006929C7"/>
    <w:rsid w:val="00692ACD"/>
    <w:rsid w:val="00692FC6"/>
    <w:rsid w:val="00695DAD"/>
    <w:rsid w:val="006A4190"/>
    <w:rsid w:val="006A6737"/>
    <w:rsid w:val="006A7027"/>
    <w:rsid w:val="006B0616"/>
    <w:rsid w:val="006B1BAE"/>
    <w:rsid w:val="006C41D8"/>
    <w:rsid w:val="006C4B6F"/>
    <w:rsid w:val="006C6332"/>
    <w:rsid w:val="006C681C"/>
    <w:rsid w:val="006D4700"/>
    <w:rsid w:val="006D5D21"/>
    <w:rsid w:val="006E1657"/>
    <w:rsid w:val="006E661B"/>
    <w:rsid w:val="006E712D"/>
    <w:rsid w:val="006E74AC"/>
    <w:rsid w:val="006F1CEC"/>
    <w:rsid w:val="006F2EDA"/>
    <w:rsid w:val="006F6EC1"/>
    <w:rsid w:val="00712D0D"/>
    <w:rsid w:val="00717602"/>
    <w:rsid w:val="00717E2A"/>
    <w:rsid w:val="00724684"/>
    <w:rsid w:val="007246FC"/>
    <w:rsid w:val="007271BE"/>
    <w:rsid w:val="007343EA"/>
    <w:rsid w:val="00734A5B"/>
    <w:rsid w:val="0074462D"/>
    <w:rsid w:val="00744E76"/>
    <w:rsid w:val="00750578"/>
    <w:rsid w:val="00752E26"/>
    <w:rsid w:val="00755113"/>
    <w:rsid w:val="00770971"/>
    <w:rsid w:val="007712B4"/>
    <w:rsid w:val="00776B95"/>
    <w:rsid w:val="00777EA9"/>
    <w:rsid w:val="007805EE"/>
    <w:rsid w:val="007811B2"/>
    <w:rsid w:val="00781F0F"/>
    <w:rsid w:val="00792D6D"/>
    <w:rsid w:val="007A08EB"/>
    <w:rsid w:val="007A1FA8"/>
    <w:rsid w:val="007A4F24"/>
    <w:rsid w:val="007B1506"/>
    <w:rsid w:val="007B6846"/>
    <w:rsid w:val="007B68C9"/>
    <w:rsid w:val="007C284F"/>
    <w:rsid w:val="007C50C2"/>
    <w:rsid w:val="007C7624"/>
    <w:rsid w:val="007D18AF"/>
    <w:rsid w:val="007D1E4E"/>
    <w:rsid w:val="007D4343"/>
    <w:rsid w:val="007E21C7"/>
    <w:rsid w:val="007E22A7"/>
    <w:rsid w:val="007E41AB"/>
    <w:rsid w:val="007E65DC"/>
    <w:rsid w:val="007E7277"/>
    <w:rsid w:val="007F1256"/>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F9A"/>
    <w:rsid w:val="0082424D"/>
    <w:rsid w:val="008251A6"/>
    <w:rsid w:val="0082527F"/>
    <w:rsid w:val="00825841"/>
    <w:rsid w:val="00826579"/>
    <w:rsid w:val="00832133"/>
    <w:rsid w:val="00842246"/>
    <w:rsid w:val="00843710"/>
    <w:rsid w:val="00844510"/>
    <w:rsid w:val="00845E28"/>
    <w:rsid w:val="00846385"/>
    <w:rsid w:val="00846DA0"/>
    <w:rsid w:val="00850CDB"/>
    <w:rsid w:val="00850D1B"/>
    <w:rsid w:val="0085526D"/>
    <w:rsid w:val="00861E8F"/>
    <w:rsid w:val="008632D2"/>
    <w:rsid w:val="0086504F"/>
    <w:rsid w:val="00866BEC"/>
    <w:rsid w:val="00871170"/>
    <w:rsid w:val="008768CA"/>
    <w:rsid w:val="00890F06"/>
    <w:rsid w:val="008938AF"/>
    <w:rsid w:val="0089486E"/>
    <w:rsid w:val="00895DBD"/>
    <w:rsid w:val="008969A6"/>
    <w:rsid w:val="008974CF"/>
    <w:rsid w:val="008A294C"/>
    <w:rsid w:val="008A4394"/>
    <w:rsid w:val="008A4F40"/>
    <w:rsid w:val="008A6D88"/>
    <w:rsid w:val="008B0C8C"/>
    <w:rsid w:val="008B58EA"/>
    <w:rsid w:val="008B5F78"/>
    <w:rsid w:val="008B7392"/>
    <w:rsid w:val="008C013C"/>
    <w:rsid w:val="008C05F3"/>
    <w:rsid w:val="008C1AAC"/>
    <w:rsid w:val="008C1EF3"/>
    <w:rsid w:val="008C2A8D"/>
    <w:rsid w:val="008C3E68"/>
    <w:rsid w:val="008C5D13"/>
    <w:rsid w:val="008D2741"/>
    <w:rsid w:val="008D2C7C"/>
    <w:rsid w:val="008D3970"/>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07126"/>
    <w:rsid w:val="00913210"/>
    <w:rsid w:val="00915D89"/>
    <w:rsid w:val="00917030"/>
    <w:rsid w:val="009171D5"/>
    <w:rsid w:val="0091784C"/>
    <w:rsid w:val="0092472A"/>
    <w:rsid w:val="00931B05"/>
    <w:rsid w:val="00932BFD"/>
    <w:rsid w:val="0093323A"/>
    <w:rsid w:val="00937844"/>
    <w:rsid w:val="00941277"/>
    <w:rsid w:val="0094254A"/>
    <w:rsid w:val="00942EC2"/>
    <w:rsid w:val="00946295"/>
    <w:rsid w:val="00947725"/>
    <w:rsid w:val="0096133F"/>
    <w:rsid w:val="00965D4F"/>
    <w:rsid w:val="0097312C"/>
    <w:rsid w:val="00994695"/>
    <w:rsid w:val="009A22EF"/>
    <w:rsid w:val="009A2EB1"/>
    <w:rsid w:val="009A4093"/>
    <w:rsid w:val="009A6B44"/>
    <w:rsid w:val="009C0455"/>
    <w:rsid w:val="009C1AAC"/>
    <w:rsid w:val="009C405C"/>
    <w:rsid w:val="009C65AF"/>
    <w:rsid w:val="009D328C"/>
    <w:rsid w:val="009D3EBC"/>
    <w:rsid w:val="009D74FC"/>
    <w:rsid w:val="009D7AD3"/>
    <w:rsid w:val="009E013D"/>
    <w:rsid w:val="009E31D4"/>
    <w:rsid w:val="009E3604"/>
    <w:rsid w:val="009E54BE"/>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26069"/>
    <w:rsid w:val="00A31C29"/>
    <w:rsid w:val="00A42DAF"/>
    <w:rsid w:val="00A43652"/>
    <w:rsid w:val="00A461D8"/>
    <w:rsid w:val="00A51F60"/>
    <w:rsid w:val="00A53724"/>
    <w:rsid w:val="00A55593"/>
    <w:rsid w:val="00A61AED"/>
    <w:rsid w:val="00A62570"/>
    <w:rsid w:val="00A6375F"/>
    <w:rsid w:val="00A668D8"/>
    <w:rsid w:val="00A7198B"/>
    <w:rsid w:val="00A7238D"/>
    <w:rsid w:val="00A81996"/>
    <w:rsid w:val="00A82346"/>
    <w:rsid w:val="00A82E23"/>
    <w:rsid w:val="00A86AE9"/>
    <w:rsid w:val="00A8777C"/>
    <w:rsid w:val="00A930F7"/>
    <w:rsid w:val="00A958EF"/>
    <w:rsid w:val="00A95C9C"/>
    <w:rsid w:val="00A95F10"/>
    <w:rsid w:val="00A97F17"/>
    <w:rsid w:val="00AA696E"/>
    <w:rsid w:val="00AB5216"/>
    <w:rsid w:val="00AC3CCC"/>
    <w:rsid w:val="00AD5DFF"/>
    <w:rsid w:val="00AD5E0E"/>
    <w:rsid w:val="00AE17B2"/>
    <w:rsid w:val="00AE7F12"/>
    <w:rsid w:val="00B00D1E"/>
    <w:rsid w:val="00B07FB6"/>
    <w:rsid w:val="00B10124"/>
    <w:rsid w:val="00B13401"/>
    <w:rsid w:val="00B13BB6"/>
    <w:rsid w:val="00B15449"/>
    <w:rsid w:val="00B177E3"/>
    <w:rsid w:val="00B27696"/>
    <w:rsid w:val="00B43D77"/>
    <w:rsid w:val="00B43D91"/>
    <w:rsid w:val="00B501D8"/>
    <w:rsid w:val="00B54864"/>
    <w:rsid w:val="00B55C85"/>
    <w:rsid w:val="00B55FC5"/>
    <w:rsid w:val="00B63315"/>
    <w:rsid w:val="00B63E96"/>
    <w:rsid w:val="00B9034F"/>
    <w:rsid w:val="00B9376F"/>
    <w:rsid w:val="00B95A6D"/>
    <w:rsid w:val="00B9668B"/>
    <w:rsid w:val="00BA39D2"/>
    <w:rsid w:val="00BA4487"/>
    <w:rsid w:val="00BA79A7"/>
    <w:rsid w:val="00BB627F"/>
    <w:rsid w:val="00BB7372"/>
    <w:rsid w:val="00BC0F7D"/>
    <w:rsid w:val="00BC217E"/>
    <w:rsid w:val="00BC336E"/>
    <w:rsid w:val="00BC4112"/>
    <w:rsid w:val="00BC5A6F"/>
    <w:rsid w:val="00BC7444"/>
    <w:rsid w:val="00BC7CFF"/>
    <w:rsid w:val="00BD3EDC"/>
    <w:rsid w:val="00BD4B18"/>
    <w:rsid w:val="00BE7259"/>
    <w:rsid w:val="00BF6358"/>
    <w:rsid w:val="00BF78EE"/>
    <w:rsid w:val="00C03937"/>
    <w:rsid w:val="00C053AD"/>
    <w:rsid w:val="00C13F93"/>
    <w:rsid w:val="00C15467"/>
    <w:rsid w:val="00C25C56"/>
    <w:rsid w:val="00C26397"/>
    <w:rsid w:val="00C302B2"/>
    <w:rsid w:val="00C33079"/>
    <w:rsid w:val="00C35569"/>
    <w:rsid w:val="00C42C1A"/>
    <w:rsid w:val="00C45BB9"/>
    <w:rsid w:val="00C4675F"/>
    <w:rsid w:val="00C46B3C"/>
    <w:rsid w:val="00C53BDA"/>
    <w:rsid w:val="00C543DF"/>
    <w:rsid w:val="00C616AF"/>
    <w:rsid w:val="00C619E3"/>
    <w:rsid w:val="00C65058"/>
    <w:rsid w:val="00C70172"/>
    <w:rsid w:val="00C71596"/>
    <w:rsid w:val="00C71E07"/>
    <w:rsid w:val="00C72833"/>
    <w:rsid w:val="00C76015"/>
    <w:rsid w:val="00C76AD4"/>
    <w:rsid w:val="00C845BB"/>
    <w:rsid w:val="00C8466E"/>
    <w:rsid w:val="00C86BA2"/>
    <w:rsid w:val="00C93F40"/>
    <w:rsid w:val="00C94192"/>
    <w:rsid w:val="00C94DC5"/>
    <w:rsid w:val="00C95AF1"/>
    <w:rsid w:val="00CA2AE8"/>
    <w:rsid w:val="00CA3D0C"/>
    <w:rsid w:val="00CA4A1D"/>
    <w:rsid w:val="00CB01CE"/>
    <w:rsid w:val="00CB4D8E"/>
    <w:rsid w:val="00CB79A5"/>
    <w:rsid w:val="00CC41D7"/>
    <w:rsid w:val="00CC4874"/>
    <w:rsid w:val="00CE4D30"/>
    <w:rsid w:val="00CE50D5"/>
    <w:rsid w:val="00CE6DBC"/>
    <w:rsid w:val="00CF3F9A"/>
    <w:rsid w:val="00CF7A8B"/>
    <w:rsid w:val="00D02B6D"/>
    <w:rsid w:val="00D02FDD"/>
    <w:rsid w:val="00D03BE6"/>
    <w:rsid w:val="00D05EC1"/>
    <w:rsid w:val="00D06E27"/>
    <w:rsid w:val="00D11BCD"/>
    <w:rsid w:val="00D13AA2"/>
    <w:rsid w:val="00D14EC3"/>
    <w:rsid w:val="00D15073"/>
    <w:rsid w:val="00D16F5F"/>
    <w:rsid w:val="00D20444"/>
    <w:rsid w:val="00D23526"/>
    <w:rsid w:val="00D24D2B"/>
    <w:rsid w:val="00D25316"/>
    <w:rsid w:val="00D25D86"/>
    <w:rsid w:val="00D26D0A"/>
    <w:rsid w:val="00D3443C"/>
    <w:rsid w:val="00D35826"/>
    <w:rsid w:val="00D41389"/>
    <w:rsid w:val="00D42E1F"/>
    <w:rsid w:val="00D44BD4"/>
    <w:rsid w:val="00D461E8"/>
    <w:rsid w:val="00D53B44"/>
    <w:rsid w:val="00D71547"/>
    <w:rsid w:val="00D71A0B"/>
    <w:rsid w:val="00D738D6"/>
    <w:rsid w:val="00D755EB"/>
    <w:rsid w:val="00D77158"/>
    <w:rsid w:val="00D83FBE"/>
    <w:rsid w:val="00D87E00"/>
    <w:rsid w:val="00D9134D"/>
    <w:rsid w:val="00D91F7D"/>
    <w:rsid w:val="00D9202D"/>
    <w:rsid w:val="00D9287C"/>
    <w:rsid w:val="00DA050A"/>
    <w:rsid w:val="00DA44F7"/>
    <w:rsid w:val="00DA54C1"/>
    <w:rsid w:val="00DA636D"/>
    <w:rsid w:val="00DA7A03"/>
    <w:rsid w:val="00DB050C"/>
    <w:rsid w:val="00DB1818"/>
    <w:rsid w:val="00DB2FCC"/>
    <w:rsid w:val="00DB4707"/>
    <w:rsid w:val="00DC1940"/>
    <w:rsid w:val="00DC309B"/>
    <w:rsid w:val="00DC32DC"/>
    <w:rsid w:val="00DC4534"/>
    <w:rsid w:val="00DC4948"/>
    <w:rsid w:val="00DC4DA2"/>
    <w:rsid w:val="00DD10E8"/>
    <w:rsid w:val="00DD2B13"/>
    <w:rsid w:val="00DD3452"/>
    <w:rsid w:val="00DE6AF3"/>
    <w:rsid w:val="00DF248C"/>
    <w:rsid w:val="00DF2B1F"/>
    <w:rsid w:val="00DF4D55"/>
    <w:rsid w:val="00DF4DC7"/>
    <w:rsid w:val="00DF62CD"/>
    <w:rsid w:val="00E0291C"/>
    <w:rsid w:val="00E10E5E"/>
    <w:rsid w:val="00E139F6"/>
    <w:rsid w:val="00E15688"/>
    <w:rsid w:val="00E201E9"/>
    <w:rsid w:val="00E2297F"/>
    <w:rsid w:val="00E22E25"/>
    <w:rsid w:val="00E22FD4"/>
    <w:rsid w:val="00E23678"/>
    <w:rsid w:val="00E243BF"/>
    <w:rsid w:val="00E35445"/>
    <w:rsid w:val="00E35CF3"/>
    <w:rsid w:val="00E40068"/>
    <w:rsid w:val="00E5211D"/>
    <w:rsid w:val="00E53163"/>
    <w:rsid w:val="00E547C9"/>
    <w:rsid w:val="00E55536"/>
    <w:rsid w:val="00E576D9"/>
    <w:rsid w:val="00E60B88"/>
    <w:rsid w:val="00E63959"/>
    <w:rsid w:val="00E64692"/>
    <w:rsid w:val="00E712F1"/>
    <w:rsid w:val="00E74A98"/>
    <w:rsid w:val="00E757AE"/>
    <w:rsid w:val="00E76796"/>
    <w:rsid w:val="00E77645"/>
    <w:rsid w:val="00E80F49"/>
    <w:rsid w:val="00E838C3"/>
    <w:rsid w:val="00E87A64"/>
    <w:rsid w:val="00E903FE"/>
    <w:rsid w:val="00E940C9"/>
    <w:rsid w:val="00E97FFA"/>
    <w:rsid w:val="00EB3CAE"/>
    <w:rsid w:val="00EB4065"/>
    <w:rsid w:val="00EB6A85"/>
    <w:rsid w:val="00EB7C1E"/>
    <w:rsid w:val="00EC032B"/>
    <w:rsid w:val="00EC4A25"/>
    <w:rsid w:val="00EC7A0E"/>
    <w:rsid w:val="00ED3DCF"/>
    <w:rsid w:val="00ED3ED5"/>
    <w:rsid w:val="00ED634C"/>
    <w:rsid w:val="00EE0433"/>
    <w:rsid w:val="00EE0740"/>
    <w:rsid w:val="00EF0A8F"/>
    <w:rsid w:val="00EF1121"/>
    <w:rsid w:val="00EF2794"/>
    <w:rsid w:val="00EF346F"/>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49FF"/>
    <w:rsid w:val="00F568AC"/>
    <w:rsid w:val="00F57674"/>
    <w:rsid w:val="00F63E42"/>
    <w:rsid w:val="00F653B8"/>
    <w:rsid w:val="00F72C9C"/>
    <w:rsid w:val="00F81F25"/>
    <w:rsid w:val="00F8267B"/>
    <w:rsid w:val="00F84BF9"/>
    <w:rsid w:val="00F924F7"/>
    <w:rsid w:val="00F9301B"/>
    <w:rsid w:val="00FA1266"/>
    <w:rsid w:val="00FA529A"/>
    <w:rsid w:val="00FB3F9F"/>
    <w:rsid w:val="00FB608E"/>
    <w:rsid w:val="00FC1192"/>
    <w:rsid w:val="00FC351D"/>
    <w:rsid w:val="00FC7C56"/>
    <w:rsid w:val="00FC7D4D"/>
    <w:rsid w:val="00FD1A51"/>
    <w:rsid w:val="00FD3C0C"/>
    <w:rsid w:val="00FD649B"/>
    <w:rsid w:val="00FE4F07"/>
    <w:rsid w:val="00FE6721"/>
    <w:rsid w:val="00FE71ED"/>
    <w:rsid w:val="00FF3E91"/>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link w:val="ListParagraph"/>
    <w:uiPriority w:val="34"/>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6134</TotalTime>
  <Pages>70</Pages>
  <Words>34150</Words>
  <Characters>194658</Characters>
  <Application>Microsoft Office Word</Application>
  <DocSecurity>0</DocSecurity>
  <Lines>1622</Lines>
  <Paragraphs>456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228352</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3632</cp:lastModifiedBy>
  <cp:revision>254</cp:revision>
  <dcterms:created xsi:type="dcterms:W3CDTF">2020-12-02T23:34:00Z</dcterms:created>
  <dcterms:modified xsi:type="dcterms:W3CDTF">2023-06-28T13:29:00Z</dcterms:modified>
</cp:coreProperties>
</file>