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D514" w14:textId="3A4386AA" w:rsidR="00672C70" w:rsidRPr="005B00C6" w:rsidRDefault="00672C70" w:rsidP="00672C70">
      <w:pPr>
        <w:pStyle w:val="ZA"/>
        <w:framePr w:wrap="notBeside"/>
        <w:rPr>
          <w:noProof w:val="0"/>
        </w:rPr>
      </w:pPr>
      <w:bookmarkStart w:id="0" w:name="page1"/>
      <w:bookmarkStart w:id="1" w:name="historyclause"/>
      <w:r w:rsidRPr="005B00C6">
        <w:rPr>
          <w:noProof w:val="0"/>
          <w:sz w:val="64"/>
        </w:rPr>
        <w:t xml:space="preserve">3GPP TS 38.508-2 </w:t>
      </w:r>
      <w:r w:rsidRPr="005B00C6">
        <w:rPr>
          <w:noProof w:val="0"/>
        </w:rPr>
        <w:t>V1</w:t>
      </w:r>
      <w:r w:rsidR="00E3076C" w:rsidRPr="005B00C6">
        <w:rPr>
          <w:noProof w:val="0"/>
        </w:rPr>
        <w:t>7</w:t>
      </w:r>
      <w:r w:rsidR="003A0F41" w:rsidRPr="005B00C6">
        <w:rPr>
          <w:noProof w:val="0"/>
        </w:rPr>
        <w:t>.</w:t>
      </w:r>
      <w:r w:rsidR="00714BA7">
        <w:rPr>
          <w:noProof w:val="0"/>
        </w:rPr>
        <w:t>7</w:t>
      </w:r>
      <w:r w:rsidRPr="005B00C6">
        <w:rPr>
          <w:noProof w:val="0"/>
        </w:rPr>
        <w:t xml:space="preserve">.0 </w:t>
      </w:r>
      <w:r w:rsidR="00616752" w:rsidRPr="005B00C6">
        <w:rPr>
          <w:noProof w:val="0"/>
          <w:sz w:val="32"/>
        </w:rPr>
        <w:t>(20</w:t>
      </w:r>
      <w:r w:rsidR="00D95EA8" w:rsidRPr="005B00C6">
        <w:rPr>
          <w:noProof w:val="0"/>
          <w:sz w:val="32"/>
        </w:rPr>
        <w:t>2</w:t>
      </w:r>
      <w:r w:rsidR="00A06DD1" w:rsidRPr="005B00C6">
        <w:rPr>
          <w:noProof w:val="0"/>
          <w:sz w:val="32"/>
        </w:rPr>
        <w:t>2</w:t>
      </w:r>
      <w:r w:rsidR="00616752" w:rsidRPr="005B00C6">
        <w:rPr>
          <w:noProof w:val="0"/>
          <w:sz w:val="32"/>
        </w:rPr>
        <w:t>-</w:t>
      </w:r>
      <w:r w:rsidR="00714BA7">
        <w:rPr>
          <w:noProof w:val="0"/>
          <w:sz w:val="32"/>
        </w:rPr>
        <w:t>12</w:t>
      </w:r>
      <w:r w:rsidRPr="005B00C6">
        <w:rPr>
          <w:noProof w:val="0"/>
          <w:sz w:val="32"/>
        </w:rPr>
        <w:t>)</w:t>
      </w:r>
    </w:p>
    <w:p w14:paraId="1D5243FF" w14:textId="77777777" w:rsidR="00672C70" w:rsidRPr="005B00C6" w:rsidRDefault="00672C70" w:rsidP="00672C70">
      <w:pPr>
        <w:pStyle w:val="ZB"/>
        <w:framePr w:wrap="notBeside"/>
        <w:rPr>
          <w:noProof w:val="0"/>
        </w:rPr>
      </w:pPr>
      <w:r w:rsidRPr="005B00C6">
        <w:rPr>
          <w:noProof w:val="0"/>
        </w:rPr>
        <w:t>Technical Specification</w:t>
      </w:r>
    </w:p>
    <w:p w14:paraId="78075E68" w14:textId="77777777" w:rsidR="00672C70" w:rsidRPr="005B00C6" w:rsidRDefault="00672C70" w:rsidP="00672C70">
      <w:pPr>
        <w:pStyle w:val="ZT"/>
        <w:framePr w:wrap="notBeside"/>
      </w:pPr>
      <w:r w:rsidRPr="005B00C6">
        <w:t>3rd Generation Partnership Project;</w:t>
      </w:r>
    </w:p>
    <w:p w14:paraId="4DBDB4A4" w14:textId="77777777" w:rsidR="00672C70" w:rsidRPr="005B00C6" w:rsidRDefault="00672C70" w:rsidP="00672C70">
      <w:pPr>
        <w:pStyle w:val="ZT"/>
        <w:framePr w:wrap="notBeside"/>
      </w:pPr>
      <w:r w:rsidRPr="005B00C6">
        <w:t>Technical Specification Group Radio Access Network;</w:t>
      </w:r>
    </w:p>
    <w:p w14:paraId="01C7D0F9" w14:textId="77777777" w:rsidR="00672C70" w:rsidRPr="005B00C6" w:rsidRDefault="00672C70" w:rsidP="00672C70">
      <w:pPr>
        <w:pStyle w:val="ZT"/>
        <w:framePr w:wrap="notBeside"/>
      </w:pPr>
      <w:r w:rsidRPr="005B00C6">
        <w:t>5GS;</w:t>
      </w:r>
    </w:p>
    <w:p w14:paraId="69A88851" w14:textId="77777777" w:rsidR="00672C70" w:rsidRPr="005B00C6" w:rsidRDefault="00672C70" w:rsidP="00672C70">
      <w:pPr>
        <w:pStyle w:val="ZT"/>
        <w:framePr w:wrap="notBeside"/>
      </w:pPr>
      <w:r w:rsidRPr="005B00C6">
        <w:t>User Equipment (UE) conformance specification;</w:t>
      </w:r>
    </w:p>
    <w:p w14:paraId="01827D8C" w14:textId="62FC83D0" w:rsidR="00672C70" w:rsidRPr="005B00C6" w:rsidRDefault="00672C70" w:rsidP="00672C70">
      <w:pPr>
        <w:pStyle w:val="ZT"/>
        <w:framePr w:wrap="notBeside"/>
        <w:rPr>
          <w:i/>
          <w:sz w:val="28"/>
        </w:rPr>
      </w:pPr>
      <w:r w:rsidRPr="005B00C6">
        <w:t>Part 2: Common Implementation Conformance Statement (ICS) proforma (</w:t>
      </w:r>
      <w:r w:rsidRPr="005B00C6">
        <w:rPr>
          <w:rStyle w:val="ZGSM"/>
        </w:rPr>
        <w:t>Release 1</w:t>
      </w:r>
      <w:r w:rsidR="00E3076C" w:rsidRPr="005B00C6">
        <w:rPr>
          <w:rStyle w:val="ZGSM"/>
        </w:rPr>
        <w:t>7</w:t>
      </w:r>
      <w:r w:rsidRPr="005B00C6">
        <w:t>)</w:t>
      </w:r>
    </w:p>
    <w:p w14:paraId="0617207B" w14:textId="77777777" w:rsidR="00672C70" w:rsidRPr="005B00C6" w:rsidRDefault="00672C70" w:rsidP="00672C70">
      <w:pPr>
        <w:pStyle w:val="ZU"/>
        <w:framePr w:h="4929" w:hRule="exact" w:wrap="notBeside"/>
        <w:tabs>
          <w:tab w:val="right" w:pos="10206"/>
        </w:tabs>
        <w:jc w:val="left"/>
        <w:rPr>
          <w:noProof w:val="0"/>
        </w:rPr>
      </w:pPr>
      <w:r w:rsidRPr="005B00C6">
        <w:rPr>
          <w:i/>
          <w:noProof w:val="0"/>
        </w:rPr>
        <w:t xml:space="preserve">  </w:t>
      </w:r>
      <w:r w:rsidR="00C077D5">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r w:rsidRPr="005B00C6">
        <w:rPr>
          <w:noProof w:val="0"/>
          <w:color w:val="0000FF"/>
        </w:rPr>
        <w:tab/>
      </w:r>
      <w:r w:rsidR="00000000">
        <w:rPr>
          <w:noProof w:val="0"/>
        </w:rPr>
        <w:pict w14:anchorId="4FC0146B">
          <v:shape id="_x0000_i1026" type="#_x0000_t75" style="width:128.5pt;height:74pt">
            <v:imagedata r:id="rId10" o:title="3GPP-logo_web"/>
          </v:shape>
        </w:pict>
      </w:r>
    </w:p>
    <w:p w14:paraId="4045C023" w14:textId="77777777" w:rsidR="00672C70" w:rsidRPr="005B00C6" w:rsidRDefault="00672C70" w:rsidP="00672C70">
      <w:pPr>
        <w:pStyle w:val="ZU"/>
        <w:framePr w:h="4929" w:hRule="exact" w:wrap="notBeside"/>
        <w:tabs>
          <w:tab w:val="right" w:pos="10206"/>
        </w:tabs>
        <w:jc w:val="left"/>
        <w:rPr>
          <w:noProof w:val="0"/>
        </w:rPr>
      </w:pPr>
    </w:p>
    <w:p w14:paraId="4EE8DF8E" w14:textId="77777777" w:rsidR="00672C70" w:rsidRPr="005B00C6" w:rsidRDefault="00672C70" w:rsidP="00672C70">
      <w:pPr>
        <w:framePr w:h="1377" w:hRule="exact" w:wrap="notBeside" w:vAnchor="page" w:hAnchor="margin" w:y="15305"/>
        <w:rPr>
          <w:sz w:val="16"/>
        </w:rPr>
      </w:pPr>
      <w:r w:rsidRPr="005B00C6">
        <w:rPr>
          <w:sz w:val="16"/>
        </w:rPr>
        <w:t>The present document has been developed within the 3rd Generation Partnership Project (3GPP</w:t>
      </w:r>
      <w:r w:rsidRPr="005B00C6">
        <w:rPr>
          <w:sz w:val="16"/>
          <w:vertAlign w:val="superscript"/>
        </w:rPr>
        <w:t xml:space="preserve"> TM</w:t>
      </w:r>
      <w:r w:rsidRPr="005B00C6">
        <w:rPr>
          <w:sz w:val="16"/>
        </w:rPr>
        <w:t>) and may be further elaborated for the purposes of 3GPP..</w:t>
      </w:r>
      <w:r w:rsidRPr="005B00C6">
        <w:rPr>
          <w:sz w:val="16"/>
        </w:rPr>
        <w:br/>
        <w:t>The present document has not been subject to any approval process by the 3GPP</w:t>
      </w:r>
      <w:r w:rsidRPr="005B00C6">
        <w:rPr>
          <w:sz w:val="16"/>
          <w:vertAlign w:val="superscript"/>
        </w:rPr>
        <w:t xml:space="preserve"> </w:t>
      </w:r>
      <w:r w:rsidRPr="005B00C6">
        <w:rPr>
          <w:sz w:val="16"/>
        </w:rPr>
        <w:t>Organizational Partners and shall not be implemented.</w:t>
      </w:r>
      <w:r w:rsidRPr="005B00C6">
        <w:rPr>
          <w:sz w:val="16"/>
        </w:rPr>
        <w:br/>
        <w:t>This Specification is provided for future development work within 3GPP</w:t>
      </w:r>
      <w:r w:rsidRPr="005B00C6">
        <w:rPr>
          <w:sz w:val="16"/>
          <w:vertAlign w:val="superscript"/>
        </w:rPr>
        <w:t xml:space="preserve"> </w:t>
      </w:r>
      <w:r w:rsidRPr="005B00C6">
        <w:rPr>
          <w:sz w:val="16"/>
        </w:rPr>
        <w:t>only. The Organizational Partners accept no liability for any use of this Specification.</w:t>
      </w:r>
      <w:r w:rsidRPr="005B00C6">
        <w:rPr>
          <w:sz w:val="16"/>
        </w:rPr>
        <w:br/>
        <w:t>Specifications and Reports for implementation of the 3GPP</w:t>
      </w:r>
      <w:r w:rsidRPr="005B00C6">
        <w:rPr>
          <w:sz w:val="16"/>
          <w:vertAlign w:val="superscript"/>
        </w:rPr>
        <w:t xml:space="preserve"> TM</w:t>
      </w:r>
      <w:r w:rsidRPr="005B00C6">
        <w:rPr>
          <w:sz w:val="16"/>
        </w:rPr>
        <w:t xml:space="preserve"> system should be obtained via the 3GPP Organizational Partners' Publications Offices.</w:t>
      </w:r>
    </w:p>
    <w:p w14:paraId="56D52732" w14:textId="77777777" w:rsidR="00672C70" w:rsidRPr="005B00C6" w:rsidRDefault="00672C70" w:rsidP="00672C70">
      <w:pPr>
        <w:pStyle w:val="ZV"/>
        <w:framePr w:wrap="notBeside"/>
        <w:rPr>
          <w:noProof w:val="0"/>
        </w:rPr>
      </w:pPr>
    </w:p>
    <w:p w14:paraId="4A4D967C" w14:textId="77777777" w:rsidR="00672C70" w:rsidRPr="005B00C6" w:rsidRDefault="00672C70" w:rsidP="00672C70"/>
    <w:bookmarkEnd w:id="0"/>
    <w:p w14:paraId="1D92ED6A" w14:textId="77777777" w:rsidR="00672C70" w:rsidRPr="005B00C6" w:rsidRDefault="00672C70" w:rsidP="00672C70">
      <w:pPr>
        <w:sectPr w:rsidR="00672C70" w:rsidRPr="005B00C6">
          <w:footnotePr>
            <w:numRestart w:val="eachSect"/>
          </w:footnotePr>
          <w:pgSz w:w="11907" w:h="16840"/>
          <w:pgMar w:top="2268" w:right="851" w:bottom="10773" w:left="851" w:header="0" w:footer="0" w:gutter="0"/>
          <w:cols w:space="720"/>
        </w:sectPr>
      </w:pPr>
    </w:p>
    <w:p w14:paraId="28AAB13C" w14:textId="77777777" w:rsidR="00672C70" w:rsidRPr="005B00C6" w:rsidRDefault="00672C70" w:rsidP="00672C70">
      <w:bookmarkStart w:id="2" w:name="page2"/>
    </w:p>
    <w:p w14:paraId="375E0757" w14:textId="77777777" w:rsidR="00672C70" w:rsidRPr="005B00C6" w:rsidRDefault="00672C70" w:rsidP="00672C70">
      <w:pPr>
        <w:pStyle w:val="FP"/>
        <w:framePr w:wrap="notBeside" w:hAnchor="margin" w:y="1419"/>
        <w:pBdr>
          <w:bottom w:val="single" w:sz="6" w:space="1" w:color="auto"/>
        </w:pBdr>
        <w:spacing w:before="240"/>
        <w:ind w:left="2835" w:right="2835"/>
        <w:jc w:val="center"/>
      </w:pPr>
      <w:r w:rsidRPr="005B00C6">
        <w:t>Keywords</w:t>
      </w:r>
    </w:p>
    <w:p w14:paraId="2D4C6574" w14:textId="77777777" w:rsidR="00672C70" w:rsidRPr="005B00C6" w:rsidRDefault="004A5E57" w:rsidP="00672C70">
      <w:pPr>
        <w:pStyle w:val="FP"/>
        <w:framePr w:wrap="notBeside" w:hAnchor="margin" w:y="1419"/>
        <w:ind w:left="2835" w:right="2835"/>
        <w:jc w:val="center"/>
        <w:rPr>
          <w:rFonts w:ascii="Arial" w:hAnsi="Arial"/>
          <w:sz w:val="18"/>
        </w:rPr>
      </w:pPr>
      <w:r w:rsidRPr="005B00C6">
        <w:rPr>
          <w:rFonts w:ascii="Arial" w:hAnsi="Arial"/>
          <w:sz w:val="18"/>
        </w:rPr>
        <w:t>5GS, UE, terminal, testing</w:t>
      </w:r>
    </w:p>
    <w:p w14:paraId="66DCEC9A" w14:textId="77777777" w:rsidR="00672C70" w:rsidRPr="005B00C6" w:rsidRDefault="00672C70" w:rsidP="00672C70"/>
    <w:p w14:paraId="446DCB81" w14:textId="77777777" w:rsidR="00672C70" w:rsidRPr="005B00C6" w:rsidRDefault="00672C70" w:rsidP="00672C70">
      <w:pPr>
        <w:pStyle w:val="FP"/>
        <w:framePr w:wrap="notBeside" w:hAnchor="margin" w:yAlign="center"/>
        <w:spacing w:after="240"/>
        <w:ind w:left="2835" w:right="2835"/>
        <w:jc w:val="center"/>
        <w:rPr>
          <w:rFonts w:ascii="Arial" w:hAnsi="Arial"/>
          <w:b/>
          <w:i/>
        </w:rPr>
      </w:pPr>
      <w:r w:rsidRPr="005B00C6">
        <w:rPr>
          <w:rFonts w:ascii="Arial" w:hAnsi="Arial"/>
          <w:b/>
          <w:i/>
        </w:rPr>
        <w:t>3GPP</w:t>
      </w:r>
    </w:p>
    <w:p w14:paraId="4324DB7F" w14:textId="77777777" w:rsidR="00672C70" w:rsidRPr="005B00C6" w:rsidRDefault="00672C70" w:rsidP="00672C70">
      <w:pPr>
        <w:pStyle w:val="FP"/>
        <w:framePr w:wrap="notBeside" w:hAnchor="margin" w:yAlign="center"/>
        <w:pBdr>
          <w:bottom w:val="single" w:sz="6" w:space="1" w:color="auto"/>
        </w:pBdr>
        <w:ind w:left="2835" w:right="2835"/>
        <w:jc w:val="center"/>
      </w:pPr>
      <w:r w:rsidRPr="005B00C6">
        <w:t>Postal address</w:t>
      </w:r>
    </w:p>
    <w:p w14:paraId="7805637C" w14:textId="77777777" w:rsidR="00672C70" w:rsidRPr="005B00C6" w:rsidRDefault="00672C70" w:rsidP="00672C70">
      <w:pPr>
        <w:pStyle w:val="FP"/>
        <w:framePr w:wrap="notBeside" w:hAnchor="margin" w:yAlign="center"/>
        <w:ind w:left="2835" w:right="2835"/>
        <w:jc w:val="center"/>
        <w:rPr>
          <w:rFonts w:ascii="Arial" w:hAnsi="Arial"/>
          <w:sz w:val="18"/>
        </w:rPr>
      </w:pPr>
    </w:p>
    <w:p w14:paraId="01C68FC6"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3GPP support office address</w:t>
      </w:r>
    </w:p>
    <w:p w14:paraId="39865EFE"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650 Route des Lucioles - Sophia Antipolis</w:t>
      </w:r>
    </w:p>
    <w:p w14:paraId="72F71BBA"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Valbonne - FRANCE</w:t>
      </w:r>
    </w:p>
    <w:p w14:paraId="0CEF9D2B" w14:textId="77777777" w:rsidR="00672C70" w:rsidRPr="005B00C6" w:rsidRDefault="00672C70" w:rsidP="00672C70">
      <w:pPr>
        <w:pStyle w:val="FP"/>
        <w:framePr w:wrap="notBeside" w:hAnchor="margin" w:yAlign="center"/>
        <w:spacing w:after="20"/>
        <w:ind w:left="2835" w:right="2835"/>
        <w:jc w:val="center"/>
        <w:rPr>
          <w:rFonts w:ascii="Arial" w:hAnsi="Arial"/>
          <w:sz w:val="18"/>
        </w:rPr>
      </w:pPr>
      <w:r w:rsidRPr="005B00C6">
        <w:rPr>
          <w:rFonts w:ascii="Arial" w:hAnsi="Arial"/>
          <w:sz w:val="18"/>
        </w:rPr>
        <w:t>Tel.: +33 4 92 94 42 00 Fax: +33 4 93 65 47 16</w:t>
      </w:r>
    </w:p>
    <w:p w14:paraId="5F6D31FE"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Internet</w:t>
      </w:r>
    </w:p>
    <w:p w14:paraId="7B23C007"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http://www.3gpp.org</w:t>
      </w:r>
    </w:p>
    <w:p w14:paraId="258AB5D2" w14:textId="77777777" w:rsidR="00672C70" w:rsidRPr="005B00C6" w:rsidRDefault="00672C70" w:rsidP="00672C70"/>
    <w:p w14:paraId="556DF4B5" w14:textId="77777777" w:rsidR="00672C70" w:rsidRPr="005B00C6"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B00C6">
        <w:rPr>
          <w:rFonts w:ascii="Arial" w:hAnsi="Arial"/>
          <w:b/>
          <w:i/>
        </w:rPr>
        <w:t>Copyright Notification</w:t>
      </w:r>
    </w:p>
    <w:p w14:paraId="76519F2A" w14:textId="77777777" w:rsidR="00672C70" w:rsidRPr="005B00C6" w:rsidRDefault="00672C70" w:rsidP="00672C70">
      <w:pPr>
        <w:pStyle w:val="FP"/>
        <w:framePr w:h="3057" w:hRule="exact" w:wrap="notBeside" w:vAnchor="page" w:hAnchor="margin" w:y="12605"/>
        <w:jc w:val="center"/>
      </w:pPr>
      <w:r w:rsidRPr="005B00C6">
        <w:t>No part may be reproduced except as authorized by written permission.</w:t>
      </w:r>
      <w:r w:rsidRPr="005B00C6">
        <w:br/>
        <w:t>The copyright and the foregoing restriction extend to reproduction in all media.</w:t>
      </w:r>
    </w:p>
    <w:p w14:paraId="3453FF2D" w14:textId="77777777" w:rsidR="00672C70" w:rsidRPr="005B00C6" w:rsidRDefault="00672C70" w:rsidP="00672C70">
      <w:pPr>
        <w:pStyle w:val="FP"/>
        <w:framePr w:h="3057" w:hRule="exact" w:wrap="notBeside" w:vAnchor="page" w:hAnchor="margin" w:y="12605"/>
        <w:jc w:val="center"/>
      </w:pPr>
    </w:p>
    <w:p w14:paraId="15713100" w14:textId="02186FB7" w:rsidR="00672C70" w:rsidRPr="005B00C6" w:rsidRDefault="00672C70" w:rsidP="00672C70">
      <w:pPr>
        <w:pStyle w:val="FP"/>
        <w:framePr w:h="3057" w:hRule="exact" w:wrap="notBeside" w:vAnchor="page" w:hAnchor="margin" w:y="12605"/>
        <w:jc w:val="center"/>
        <w:rPr>
          <w:sz w:val="18"/>
        </w:rPr>
      </w:pPr>
      <w:r w:rsidRPr="005B00C6">
        <w:rPr>
          <w:sz w:val="18"/>
        </w:rPr>
        <w:t xml:space="preserve">© </w:t>
      </w:r>
      <w:r w:rsidR="00CA3C22" w:rsidRPr="005B00C6">
        <w:rPr>
          <w:sz w:val="18"/>
        </w:rPr>
        <w:t>2</w:t>
      </w:r>
      <w:r w:rsidR="007D29DA" w:rsidRPr="005B00C6">
        <w:rPr>
          <w:sz w:val="18"/>
        </w:rPr>
        <w:t>0</w:t>
      </w:r>
      <w:r w:rsidR="00D95EA8" w:rsidRPr="005B00C6">
        <w:rPr>
          <w:sz w:val="18"/>
        </w:rPr>
        <w:t>2</w:t>
      </w:r>
      <w:r w:rsidR="00A06DD1" w:rsidRPr="005B00C6">
        <w:rPr>
          <w:sz w:val="18"/>
        </w:rPr>
        <w:t>2</w:t>
      </w:r>
      <w:r w:rsidRPr="005B00C6">
        <w:rPr>
          <w:sz w:val="18"/>
        </w:rPr>
        <w:t>, 3GPP Organizational Partners (ARIB, ATIS, CCSA, ETSI, TSDSI, TTA, TTC).</w:t>
      </w:r>
      <w:bookmarkStart w:id="3" w:name="copyrightaddon"/>
      <w:bookmarkEnd w:id="3"/>
    </w:p>
    <w:p w14:paraId="327183B3" w14:textId="77777777" w:rsidR="00672C70" w:rsidRPr="005B00C6" w:rsidRDefault="00672C70" w:rsidP="00672C70">
      <w:pPr>
        <w:pStyle w:val="FP"/>
        <w:framePr w:h="3057" w:hRule="exact" w:wrap="notBeside" w:vAnchor="page" w:hAnchor="margin" w:y="12605"/>
        <w:jc w:val="center"/>
        <w:rPr>
          <w:sz w:val="18"/>
        </w:rPr>
      </w:pPr>
      <w:r w:rsidRPr="005B00C6">
        <w:rPr>
          <w:sz w:val="18"/>
        </w:rPr>
        <w:t>All rights reserved.</w:t>
      </w:r>
    </w:p>
    <w:p w14:paraId="47D6346E" w14:textId="77777777" w:rsidR="00672C70" w:rsidRPr="005B00C6" w:rsidRDefault="00672C70" w:rsidP="00672C70">
      <w:pPr>
        <w:pStyle w:val="FP"/>
        <w:framePr w:h="3057" w:hRule="exact" w:wrap="notBeside" w:vAnchor="page" w:hAnchor="margin" w:y="12605"/>
        <w:rPr>
          <w:sz w:val="18"/>
        </w:rPr>
      </w:pPr>
    </w:p>
    <w:p w14:paraId="7FA647F5" w14:textId="77777777" w:rsidR="00672C70" w:rsidRPr="005B00C6" w:rsidRDefault="00672C70" w:rsidP="00672C70">
      <w:pPr>
        <w:pStyle w:val="FP"/>
        <w:framePr w:h="3057" w:hRule="exact" w:wrap="notBeside" w:vAnchor="page" w:hAnchor="margin" w:y="12605"/>
        <w:rPr>
          <w:sz w:val="18"/>
        </w:rPr>
      </w:pPr>
      <w:r w:rsidRPr="005B00C6">
        <w:rPr>
          <w:sz w:val="18"/>
        </w:rPr>
        <w:t>UMTS™ is a Trade Mark of ETSI registered for the benefit of its members</w:t>
      </w:r>
    </w:p>
    <w:p w14:paraId="292386B4" w14:textId="77777777" w:rsidR="00672C70" w:rsidRPr="005B00C6" w:rsidRDefault="00672C70" w:rsidP="00672C70">
      <w:pPr>
        <w:pStyle w:val="FP"/>
        <w:framePr w:h="3057" w:hRule="exact" w:wrap="notBeside" w:vAnchor="page" w:hAnchor="margin" w:y="12605"/>
        <w:rPr>
          <w:sz w:val="18"/>
        </w:rPr>
      </w:pPr>
      <w:r w:rsidRPr="005B00C6">
        <w:rPr>
          <w:sz w:val="18"/>
        </w:rPr>
        <w:t>3GPP™ is a Trade Mark of ETSI registered for the benefit of its Members and of the 3GPP Organizational Partners</w:t>
      </w:r>
      <w:r w:rsidRPr="005B00C6">
        <w:rPr>
          <w:sz w:val="18"/>
        </w:rPr>
        <w:br/>
        <w:t>LTE™ is a Trade Mark of ETSI registered for the benefit of its Members and of the 3GPP Organizational Partners</w:t>
      </w:r>
    </w:p>
    <w:p w14:paraId="52F3753E" w14:textId="77777777" w:rsidR="00672C70" w:rsidRPr="005B00C6" w:rsidRDefault="00672C70" w:rsidP="00672C70">
      <w:pPr>
        <w:pStyle w:val="FP"/>
        <w:framePr w:h="3057" w:hRule="exact" w:wrap="notBeside" w:vAnchor="page" w:hAnchor="margin" w:y="12605"/>
        <w:rPr>
          <w:sz w:val="18"/>
        </w:rPr>
      </w:pPr>
      <w:r w:rsidRPr="005B00C6">
        <w:rPr>
          <w:sz w:val="18"/>
        </w:rPr>
        <w:t>GSM® and the GSM logo are registered and owned by the GSM Association</w:t>
      </w:r>
    </w:p>
    <w:bookmarkEnd w:id="2"/>
    <w:p w14:paraId="60E59ACC" w14:textId="77777777" w:rsidR="00672C70" w:rsidRPr="005B00C6" w:rsidRDefault="00672C70" w:rsidP="00672C70">
      <w:pPr>
        <w:pStyle w:val="TT"/>
      </w:pPr>
      <w:r w:rsidRPr="005B00C6">
        <w:br w:type="page"/>
        <w:t>Contents</w:t>
      </w:r>
    </w:p>
    <w:p w14:paraId="2BD5D7FE" w14:textId="1B2E5F8F" w:rsidR="007F715C" w:rsidRDefault="007F715C">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_Toc124016703 \h </w:instrText>
      </w:r>
      <w:r>
        <w:fldChar w:fldCharType="separate"/>
      </w:r>
      <w:r>
        <w:t>5</w:t>
      </w:r>
      <w:r>
        <w:fldChar w:fldCharType="end"/>
      </w:r>
    </w:p>
    <w:p w14:paraId="45CC0710" w14:textId="4D5B0CD5" w:rsidR="007F715C" w:rsidRDefault="007F715C">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_Toc124016704 \h </w:instrText>
      </w:r>
      <w:r>
        <w:fldChar w:fldCharType="separate"/>
      </w:r>
      <w:r>
        <w:t>6</w:t>
      </w:r>
      <w:r>
        <w:fldChar w:fldCharType="end"/>
      </w:r>
    </w:p>
    <w:p w14:paraId="3F37B7D8" w14:textId="592AE98F" w:rsidR="007F715C" w:rsidRDefault="007F715C">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_Toc124016705 \h </w:instrText>
      </w:r>
      <w:r>
        <w:fldChar w:fldCharType="separate"/>
      </w:r>
      <w:r>
        <w:t>6</w:t>
      </w:r>
      <w:r>
        <w:fldChar w:fldCharType="end"/>
      </w:r>
    </w:p>
    <w:p w14:paraId="5794BACD" w14:textId="50C2F307" w:rsidR="007F715C" w:rsidRDefault="007F715C">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_Toc124016706 \h </w:instrText>
      </w:r>
      <w:r>
        <w:fldChar w:fldCharType="separate"/>
      </w:r>
      <w:r>
        <w:t>8</w:t>
      </w:r>
      <w:r>
        <w:fldChar w:fldCharType="end"/>
      </w:r>
    </w:p>
    <w:p w14:paraId="7FCF226F" w14:textId="40506384" w:rsidR="007F715C" w:rsidRDefault="007F715C">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_Toc124016707 \h </w:instrText>
      </w:r>
      <w:r>
        <w:fldChar w:fldCharType="separate"/>
      </w:r>
      <w:r>
        <w:t>8</w:t>
      </w:r>
      <w:r>
        <w:fldChar w:fldCharType="end"/>
      </w:r>
    </w:p>
    <w:p w14:paraId="486905F8" w14:textId="698DFBA8" w:rsidR="007F715C" w:rsidRDefault="007F715C">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_Toc124016708 \h </w:instrText>
      </w:r>
      <w:r>
        <w:fldChar w:fldCharType="separate"/>
      </w:r>
      <w:r>
        <w:t>8</w:t>
      </w:r>
      <w:r>
        <w:fldChar w:fldCharType="end"/>
      </w:r>
    </w:p>
    <w:p w14:paraId="0016C880" w14:textId="03F690E1" w:rsidR="007F715C" w:rsidRDefault="007F715C">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_Toc124016709 \h </w:instrText>
      </w:r>
      <w:r>
        <w:fldChar w:fldCharType="separate"/>
      </w:r>
      <w:r>
        <w:t>8</w:t>
      </w:r>
      <w:r>
        <w:fldChar w:fldCharType="end"/>
      </w:r>
    </w:p>
    <w:p w14:paraId="05167BF8" w14:textId="501BA98B" w:rsidR="007F715C" w:rsidRDefault="007F715C">
      <w:pPr>
        <w:pStyle w:val="TOC8"/>
        <w:rPr>
          <w:rFonts w:ascii="Calibri" w:hAnsi="Calibri"/>
          <w:b w:val="0"/>
          <w:szCs w:val="22"/>
        </w:rPr>
      </w:pPr>
      <w:r>
        <w:t>Annex A (normative):ICS proforma for NR/5GS Generation User Equipment</w:t>
      </w:r>
      <w:r>
        <w:tab/>
      </w:r>
      <w:r>
        <w:fldChar w:fldCharType="begin" w:fldLock="1"/>
      </w:r>
      <w:r>
        <w:instrText xml:space="preserve"> PAGEREF _Toc124016710 \h </w:instrText>
      </w:r>
      <w:r>
        <w:fldChar w:fldCharType="separate"/>
      </w:r>
      <w:r>
        <w:t>9</w:t>
      </w:r>
      <w:r>
        <w:fldChar w:fldCharType="end"/>
      </w:r>
    </w:p>
    <w:p w14:paraId="4A9E85AD" w14:textId="7DB7ADC4" w:rsidR="007F715C" w:rsidRDefault="007F715C">
      <w:pPr>
        <w:pStyle w:val="TOC1"/>
        <w:rPr>
          <w:rFonts w:ascii="Calibri" w:hAnsi="Calibri"/>
          <w:szCs w:val="22"/>
        </w:rPr>
      </w:pPr>
      <w:r>
        <w:t>A.1</w:t>
      </w:r>
      <w:r>
        <w:rPr>
          <w:rFonts w:ascii="Calibri" w:hAnsi="Calibri"/>
          <w:szCs w:val="22"/>
        </w:rPr>
        <w:tab/>
      </w:r>
      <w:r>
        <w:t>Guidance for completing the ICS proforma</w:t>
      </w:r>
      <w:r>
        <w:tab/>
      </w:r>
      <w:r>
        <w:fldChar w:fldCharType="begin" w:fldLock="1"/>
      </w:r>
      <w:r>
        <w:instrText xml:space="preserve"> PAGEREF _Toc124016711 \h </w:instrText>
      </w:r>
      <w:r>
        <w:fldChar w:fldCharType="separate"/>
      </w:r>
      <w:r>
        <w:t>9</w:t>
      </w:r>
      <w:r>
        <w:fldChar w:fldCharType="end"/>
      </w:r>
    </w:p>
    <w:p w14:paraId="3E7B2844" w14:textId="550E8F5D" w:rsidR="007F715C" w:rsidRDefault="007F715C">
      <w:pPr>
        <w:pStyle w:val="TOC2"/>
        <w:rPr>
          <w:rFonts w:ascii="Calibri" w:hAnsi="Calibri"/>
          <w:sz w:val="22"/>
          <w:szCs w:val="22"/>
        </w:rPr>
      </w:pPr>
      <w:r>
        <w:t>A.1.1</w:t>
      </w:r>
      <w:r>
        <w:rPr>
          <w:rFonts w:ascii="Calibri" w:hAnsi="Calibri"/>
          <w:sz w:val="22"/>
          <w:szCs w:val="22"/>
        </w:rPr>
        <w:tab/>
      </w:r>
      <w:r>
        <w:t>Purposes and structure</w:t>
      </w:r>
      <w:r>
        <w:tab/>
      </w:r>
      <w:r>
        <w:fldChar w:fldCharType="begin" w:fldLock="1"/>
      </w:r>
      <w:r>
        <w:instrText xml:space="preserve"> PAGEREF _Toc124016712 \h </w:instrText>
      </w:r>
      <w:r>
        <w:fldChar w:fldCharType="separate"/>
      </w:r>
      <w:r>
        <w:t>9</w:t>
      </w:r>
      <w:r>
        <w:fldChar w:fldCharType="end"/>
      </w:r>
    </w:p>
    <w:p w14:paraId="15C487FB" w14:textId="2D8D9599" w:rsidR="007F715C" w:rsidRDefault="007F715C">
      <w:pPr>
        <w:pStyle w:val="TOC2"/>
        <w:rPr>
          <w:rFonts w:ascii="Calibri" w:hAnsi="Calibri"/>
          <w:sz w:val="22"/>
          <w:szCs w:val="22"/>
        </w:rPr>
      </w:pPr>
      <w:r>
        <w:t>A.1.2</w:t>
      </w:r>
      <w:r>
        <w:rPr>
          <w:rFonts w:ascii="Calibri" w:hAnsi="Calibri"/>
          <w:sz w:val="22"/>
          <w:szCs w:val="22"/>
        </w:rPr>
        <w:tab/>
      </w:r>
      <w:r>
        <w:t>Abbreviations and conventions</w:t>
      </w:r>
      <w:r>
        <w:tab/>
      </w:r>
      <w:r>
        <w:fldChar w:fldCharType="begin" w:fldLock="1"/>
      </w:r>
      <w:r>
        <w:instrText xml:space="preserve"> PAGEREF _Toc124016713 \h </w:instrText>
      </w:r>
      <w:r>
        <w:fldChar w:fldCharType="separate"/>
      </w:r>
      <w:r>
        <w:t>9</w:t>
      </w:r>
      <w:r>
        <w:fldChar w:fldCharType="end"/>
      </w:r>
    </w:p>
    <w:p w14:paraId="2FA16267" w14:textId="18B8EC18" w:rsidR="007F715C" w:rsidRDefault="007F715C">
      <w:pPr>
        <w:pStyle w:val="TOC2"/>
        <w:rPr>
          <w:rFonts w:ascii="Calibri" w:hAnsi="Calibri"/>
          <w:sz w:val="22"/>
          <w:szCs w:val="22"/>
        </w:rPr>
      </w:pPr>
      <w:r>
        <w:t>A.1.3</w:t>
      </w:r>
      <w:r>
        <w:rPr>
          <w:rFonts w:ascii="Calibri" w:hAnsi="Calibri"/>
          <w:sz w:val="22"/>
          <w:szCs w:val="22"/>
        </w:rPr>
        <w:tab/>
      </w:r>
      <w:r>
        <w:t>Instructions for completing the ICS proforma</w:t>
      </w:r>
      <w:r>
        <w:tab/>
      </w:r>
      <w:r>
        <w:fldChar w:fldCharType="begin" w:fldLock="1"/>
      </w:r>
      <w:r>
        <w:instrText xml:space="preserve"> PAGEREF _Toc124016714 \h </w:instrText>
      </w:r>
      <w:r>
        <w:fldChar w:fldCharType="separate"/>
      </w:r>
      <w:r>
        <w:t>10</w:t>
      </w:r>
      <w:r>
        <w:fldChar w:fldCharType="end"/>
      </w:r>
    </w:p>
    <w:p w14:paraId="5D48E86D" w14:textId="59785131" w:rsidR="007F715C" w:rsidRDefault="007F715C">
      <w:pPr>
        <w:pStyle w:val="TOC1"/>
        <w:rPr>
          <w:rFonts w:ascii="Calibri" w:hAnsi="Calibri"/>
          <w:szCs w:val="22"/>
        </w:rPr>
      </w:pPr>
      <w:r>
        <w:t>A.2</w:t>
      </w:r>
      <w:r>
        <w:rPr>
          <w:rFonts w:ascii="Calibri" w:hAnsi="Calibri"/>
          <w:szCs w:val="22"/>
        </w:rPr>
        <w:tab/>
      </w:r>
      <w:r>
        <w:t>Identification of the User Equipment</w:t>
      </w:r>
      <w:r>
        <w:tab/>
      </w:r>
      <w:r>
        <w:fldChar w:fldCharType="begin" w:fldLock="1"/>
      </w:r>
      <w:r>
        <w:instrText xml:space="preserve"> PAGEREF _Toc124016715 \h </w:instrText>
      </w:r>
      <w:r>
        <w:fldChar w:fldCharType="separate"/>
      </w:r>
      <w:r>
        <w:t>10</w:t>
      </w:r>
      <w:r>
        <w:fldChar w:fldCharType="end"/>
      </w:r>
    </w:p>
    <w:p w14:paraId="510983B9" w14:textId="3A02F1FD" w:rsidR="007F715C" w:rsidRDefault="007F715C">
      <w:pPr>
        <w:pStyle w:val="TOC2"/>
        <w:rPr>
          <w:rFonts w:ascii="Calibri" w:hAnsi="Calibri"/>
          <w:sz w:val="22"/>
          <w:szCs w:val="22"/>
        </w:rPr>
      </w:pPr>
      <w:r>
        <w:t>A.2.1</w:t>
      </w:r>
      <w:r>
        <w:rPr>
          <w:rFonts w:ascii="Calibri" w:hAnsi="Calibri"/>
          <w:sz w:val="22"/>
          <w:szCs w:val="22"/>
        </w:rPr>
        <w:tab/>
      </w:r>
      <w:r>
        <w:t>Date of the statement</w:t>
      </w:r>
      <w:r>
        <w:tab/>
      </w:r>
      <w:r>
        <w:fldChar w:fldCharType="begin" w:fldLock="1"/>
      </w:r>
      <w:r>
        <w:instrText xml:space="preserve"> PAGEREF _Toc124016716 \h </w:instrText>
      </w:r>
      <w:r>
        <w:fldChar w:fldCharType="separate"/>
      </w:r>
      <w:r>
        <w:t>10</w:t>
      </w:r>
      <w:r>
        <w:fldChar w:fldCharType="end"/>
      </w:r>
    </w:p>
    <w:p w14:paraId="750F4026" w14:textId="08CBB3A1" w:rsidR="007F715C" w:rsidRDefault="007F715C">
      <w:pPr>
        <w:pStyle w:val="TOC2"/>
        <w:rPr>
          <w:rFonts w:ascii="Calibri" w:hAnsi="Calibri"/>
          <w:sz w:val="22"/>
          <w:szCs w:val="22"/>
        </w:rPr>
      </w:pPr>
      <w:r>
        <w:t>A.2.2</w:t>
      </w:r>
      <w:r>
        <w:rPr>
          <w:rFonts w:ascii="Calibri" w:hAnsi="Calibri"/>
          <w:sz w:val="22"/>
          <w:szCs w:val="22"/>
        </w:rPr>
        <w:tab/>
      </w:r>
      <w:r>
        <w:t>User Equipment Under Test (UEUT) identification</w:t>
      </w:r>
      <w:r>
        <w:tab/>
      </w:r>
      <w:r>
        <w:fldChar w:fldCharType="begin" w:fldLock="1"/>
      </w:r>
      <w:r>
        <w:instrText xml:space="preserve"> PAGEREF _Toc124016717 \h </w:instrText>
      </w:r>
      <w:r>
        <w:fldChar w:fldCharType="separate"/>
      </w:r>
      <w:r>
        <w:t>10</w:t>
      </w:r>
      <w:r>
        <w:fldChar w:fldCharType="end"/>
      </w:r>
    </w:p>
    <w:p w14:paraId="651CD9E1" w14:textId="62B5B6C1" w:rsidR="007F715C" w:rsidRDefault="007F715C">
      <w:pPr>
        <w:pStyle w:val="TOC2"/>
        <w:rPr>
          <w:rFonts w:ascii="Calibri" w:hAnsi="Calibri"/>
          <w:sz w:val="22"/>
          <w:szCs w:val="22"/>
        </w:rPr>
      </w:pPr>
      <w:r>
        <w:t>A.2.3</w:t>
      </w:r>
      <w:r>
        <w:rPr>
          <w:rFonts w:ascii="Calibri" w:hAnsi="Calibri"/>
          <w:sz w:val="22"/>
          <w:szCs w:val="22"/>
        </w:rPr>
        <w:tab/>
      </w:r>
      <w:r>
        <w:t>Product supplier</w:t>
      </w:r>
      <w:r>
        <w:tab/>
      </w:r>
      <w:r>
        <w:fldChar w:fldCharType="begin" w:fldLock="1"/>
      </w:r>
      <w:r>
        <w:instrText xml:space="preserve"> PAGEREF _Toc124016718 \h </w:instrText>
      </w:r>
      <w:r>
        <w:fldChar w:fldCharType="separate"/>
      </w:r>
      <w:r>
        <w:t>11</w:t>
      </w:r>
      <w:r>
        <w:fldChar w:fldCharType="end"/>
      </w:r>
    </w:p>
    <w:p w14:paraId="1EDF721E" w14:textId="59698D2C" w:rsidR="007F715C" w:rsidRDefault="007F715C">
      <w:pPr>
        <w:pStyle w:val="TOC2"/>
        <w:rPr>
          <w:rFonts w:ascii="Calibri" w:hAnsi="Calibri"/>
          <w:sz w:val="22"/>
          <w:szCs w:val="22"/>
        </w:rPr>
      </w:pPr>
      <w:r>
        <w:t>A.2.4</w:t>
      </w:r>
      <w:r>
        <w:rPr>
          <w:rFonts w:ascii="Calibri" w:hAnsi="Calibri"/>
          <w:sz w:val="22"/>
          <w:szCs w:val="22"/>
        </w:rPr>
        <w:tab/>
      </w:r>
      <w:r>
        <w:t>Client</w:t>
      </w:r>
      <w:r>
        <w:tab/>
      </w:r>
      <w:r>
        <w:fldChar w:fldCharType="begin" w:fldLock="1"/>
      </w:r>
      <w:r>
        <w:instrText xml:space="preserve"> PAGEREF _Toc124016719 \h </w:instrText>
      </w:r>
      <w:r>
        <w:fldChar w:fldCharType="separate"/>
      </w:r>
      <w:r>
        <w:t>11</w:t>
      </w:r>
      <w:r>
        <w:fldChar w:fldCharType="end"/>
      </w:r>
    </w:p>
    <w:p w14:paraId="7D29B985" w14:textId="1B6ABF1A" w:rsidR="007F715C" w:rsidRDefault="007F715C">
      <w:pPr>
        <w:pStyle w:val="TOC2"/>
        <w:rPr>
          <w:rFonts w:ascii="Calibri" w:hAnsi="Calibri"/>
          <w:sz w:val="22"/>
          <w:szCs w:val="22"/>
        </w:rPr>
      </w:pPr>
      <w:r>
        <w:t>A.2.5</w:t>
      </w:r>
      <w:r>
        <w:rPr>
          <w:rFonts w:ascii="Calibri" w:hAnsi="Calibri"/>
          <w:sz w:val="22"/>
          <w:szCs w:val="22"/>
        </w:rPr>
        <w:tab/>
      </w:r>
      <w:r>
        <w:t>ICS contact person</w:t>
      </w:r>
      <w:r>
        <w:tab/>
      </w:r>
      <w:r>
        <w:fldChar w:fldCharType="begin" w:fldLock="1"/>
      </w:r>
      <w:r>
        <w:instrText xml:space="preserve"> PAGEREF _Toc124016720 \h </w:instrText>
      </w:r>
      <w:r>
        <w:fldChar w:fldCharType="separate"/>
      </w:r>
      <w:r>
        <w:t>12</w:t>
      </w:r>
      <w:r>
        <w:fldChar w:fldCharType="end"/>
      </w:r>
    </w:p>
    <w:p w14:paraId="44BF0E3D" w14:textId="7B1061DF" w:rsidR="007F715C" w:rsidRDefault="007F715C">
      <w:pPr>
        <w:pStyle w:val="TOC1"/>
        <w:rPr>
          <w:rFonts w:ascii="Calibri" w:hAnsi="Calibri"/>
          <w:szCs w:val="22"/>
        </w:rPr>
      </w:pPr>
      <w:r>
        <w:t>A.3</w:t>
      </w:r>
      <w:r>
        <w:rPr>
          <w:rFonts w:ascii="Calibri" w:hAnsi="Calibri"/>
          <w:szCs w:val="22"/>
        </w:rPr>
        <w:tab/>
      </w:r>
      <w:r>
        <w:t>Identification of the protocol</w:t>
      </w:r>
      <w:r>
        <w:tab/>
      </w:r>
      <w:r>
        <w:fldChar w:fldCharType="begin" w:fldLock="1"/>
      </w:r>
      <w:r>
        <w:instrText xml:space="preserve"> PAGEREF _Toc124016721 \h </w:instrText>
      </w:r>
      <w:r>
        <w:fldChar w:fldCharType="separate"/>
      </w:r>
      <w:r>
        <w:t>12</w:t>
      </w:r>
      <w:r>
        <w:fldChar w:fldCharType="end"/>
      </w:r>
    </w:p>
    <w:p w14:paraId="70921BCA" w14:textId="1A3AFD71" w:rsidR="007F715C" w:rsidRDefault="007F715C">
      <w:pPr>
        <w:pStyle w:val="TOC1"/>
        <w:rPr>
          <w:rFonts w:ascii="Calibri" w:hAnsi="Calibri"/>
          <w:szCs w:val="22"/>
        </w:rPr>
      </w:pPr>
      <w:r>
        <w:t>A.4</w:t>
      </w:r>
      <w:r>
        <w:rPr>
          <w:rFonts w:ascii="Calibri" w:hAnsi="Calibri"/>
          <w:szCs w:val="22"/>
        </w:rPr>
        <w:tab/>
      </w:r>
      <w:r>
        <w:t>ICS proforma tables</w:t>
      </w:r>
      <w:r>
        <w:tab/>
      </w:r>
      <w:r>
        <w:fldChar w:fldCharType="begin" w:fldLock="1"/>
      </w:r>
      <w:r>
        <w:instrText xml:space="preserve"> PAGEREF _Toc124016722 \h </w:instrText>
      </w:r>
      <w:r>
        <w:fldChar w:fldCharType="separate"/>
      </w:r>
      <w:r>
        <w:t>12</w:t>
      </w:r>
      <w:r>
        <w:fldChar w:fldCharType="end"/>
      </w:r>
    </w:p>
    <w:p w14:paraId="30410839" w14:textId="78559F91" w:rsidR="007F715C" w:rsidRDefault="007F715C">
      <w:pPr>
        <w:pStyle w:val="TOC2"/>
        <w:rPr>
          <w:rFonts w:ascii="Calibri" w:hAnsi="Calibri"/>
          <w:sz w:val="22"/>
          <w:szCs w:val="22"/>
        </w:rPr>
      </w:pPr>
      <w:r>
        <w:t>A.4.1</w:t>
      </w:r>
      <w:r>
        <w:rPr>
          <w:rFonts w:ascii="Calibri" w:hAnsi="Calibri"/>
          <w:sz w:val="22"/>
          <w:szCs w:val="22"/>
        </w:rPr>
        <w:tab/>
      </w:r>
      <w:r>
        <w:t>UE Implementation Types</w:t>
      </w:r>
      <w:r>
        <w:tab/>
      </w:r>
      <w:r>
        <w:fldChar w:fldCharType="begin" w:fldLock="1"/>
      </w:r>
      <w:r>
        <w:instrText xml:space="preserve"> PAGEREF _Toc124016723 \h </w:instrText>
      </w:r>
      <w:r>
        <w:fldChar w:fldCharType="separate"/>
      </w:r>
      <w:r>
        <w:t>12</w:t>
      </w:r>
      <w:r>
        <w:fldChar w:fldCharType="end"/>
      </w:r>
    </w:p>
    <w:p w14:paraId="49E545A7" w14:textId="33494FEA" w:rsidR="007F715C" w:rsidRDefault="007F715C">
      <w:pPr>
        <w:pStyle w:val="TOC2"/>
        <w:rPr>
          <w:rFonts w:ascii="Calibri" w:hAnsi="Calibri"/>
          <w:sz w:val="22"/>
          <w:szCs w:val="22"/>
        </w:rPr>
      </w:pPr>
      <w:r>
        <w:t>A.4.2</w:t>
      </w:r>
      <w:r>
        <w:rPr>
          <w:rFonts w:ascii="Calibri" w:hAnsi="Calibri"/>
          <w:sz w:val="22"/>
          <w:szCs w:val="22"/>
        </w:rPr>
        <w:tab/>
      </w:r>
      <w:r>
        <w:t>UE Service Capabilities</w:t>
      </w:r>
      <w:r>
        <w:tab/>
      </w:r>
      <w:r>
        <w:fldChar w:fldCharType="begin" w:fldLock="1"/>
      </w:r>
      <w:r>
        <w:instrText xml:space="preserve"> PAGEREF _Toc124016724 \h </w:instrText>
      </w:r>
      <w:r>
        <w:fldChar w:fldCharType="separate"/>
      </w:r>
      <w:r>
        <w:t>14</w:t>
      </w:r>
      <w:r>
        <w:fldChar w:fldCharType="end"/>
      </w:r>
    </w:p>
    <w:p w14:paraId="7BADF46D" w14:textId="2891D1EE" w:rsidR="007F715C" w:rsidRDefault="007F715C">
      <w:pPr>
        <w:pStyle w:val="TOC3"/>
        <w:rPr>
          <w:rFonts w:ascii="Calibri" w:hAnsi="Calibri"/>
          <w:sz w:val="22"/>
          <w:szCs w:val="22"/>
        </w:rPr>
      </w:pPr>
      <w:r>
        <w:t>A.4.2.1</w:t>
      </w:r>
      <w:r>
        <w:rPr>
          <w:rFonts w:ascii="Calibri" w:hAnsi="Calibri"/>
          <w:sz w:val="22"/>
          <w:szCs w:val="22"/>
        </w:rPr>
        <w:tab/>
      </w:r>
      <w:r>
        <w:t>3GPP Standardised UE Service Capabilities</w:t>
      </w:r>
      <w:r>
        <w:tab/>
      </w:r>
      <w:r>
        <w:fldChar w:fldCharType="begin" w:fldLock="1"/>
      </w:r>
      <w:r>
        <w:instrText xml:space="preserve"> PAGEREF _Toc124016725 \h </w:instrText>
      </w:r>
      <w:r>
        <w:fldChar w:fldCharType="separate"/>
      </w:r>
      <w:r>
        <w:t>14</w:t>
      </w:r>
      <w:r>
        <w:fldChar w:fldCharType="end"/>
      </w:r>
    </w:p>
    <w:p w14:paraId="5B86F4DA" w14:textId="5A6D39C7" w:rsidR="007F715C" w:rsidRDefault="007F715C">
      <w:pPr>
        <w:pStyle w:val="TOC4"/>
        <w:rPr>
          <w:rFonts w:ascii="Calibri" w:hAnsi="Calibri"/>
          <w:sz w:val="22"/>
          <w:szCs w:val="22"/>
        </w:rPr>
      </w:pPr>
      <w:r w:rsidRPr="00162C74">
        <w:rPr>
          <w:rFonts w:eastAsia="MS Mincho"/>
        </w:rPr>
        <w:t>A.4.2.1.1</w:t>
      </w:r>
      <w:r>
        <w:rPr>
          <w:rFonts w:ascii="Calibri" w:hAnsi="Calibri"/>
          <w:sz w:val="22"/>
          <w:szCs w:val="22"/>
        </w:rPr>
        <w:tab/>
      </w:r>
      <w:r w:rsidRPr="00162C74">
        <w:rPr>
          <w:rFonts w:eastAsia="MS Mincho"/>
        </w:rPr>
        <w:t>Bearer Services</w:t>
      </w:r>
      <w:r>
        <w:tab/>
      </w:r>
      <w:r>
        <w:fldChar w:fldCharType="begin" w:fldLock="1"/>
      </w:r>
      <w:r>
        <w:instrText xml:space="preserve"> PAGEREF _Toc124016726 \h </w:instrText>
      </w:r>
      <w:r>
        <w:fldChar w:fldCharType="separate"/>
      </w:r>
      <w:r>
        <w:t>14</w:t>
      </w:r>
      <w:r>
        <w:fldChar w:fldCharType="end"/>
      </w:r>
    </w:p>
    <w:p w14:paraId="636C47C1" w14:textId="34C7854F" w:rsidR="007F715C" w:rsidRDefault="007F715C">
      <w:pPr>
        <w:pStyle w:val="TOC2"/>
        <w:rPr>
          <w:rFonts w:ascii="Calibri" w:hAnsi="Calibri"/>
          <w:sz w:val="22"/>
          <w:szCs w:val="22"/>
        </w:rPr>
      </w:pPr>
      <w:r>
        <w:t>A.4.3</w:t>
      </w:r>
      <w:r>
        <w:rPr>
          <w:rFonts w:ascii="Calibri" w:hAnsi="Calibri"/>
          <w:sz w:val="22"/>
          <w:szCs w:val="22"/>
        </w:rPr>
        <w:tab/>
      </w:r>
      <w:r>
        <w:t>Baseline Implementation Capabilities</w:t>
      </w:r>
      <w:r>
        <w:tab/>
      </w:r>
      <w:r>
        <w:fldChar w:fldCharType="begin" w:fldLock="1"/>
      </w:r>
      <w:r>
        <w:instrText xml:space="preserve"> PAGEREF _Toc124016727 \h </w:instrText>
      </w:r>
      <w:r>
        <w:fldChar w:fldCharType="separate"/>
      </w:r>
      <w:r>
        <w:t>14</w:t>
      </w:r>
      <w:r>
        <w:fldChar w:fldCharType="end"/>
      </w:r>
    </w:p>
    <w:p w14:paraId="4C099AEB" w14:textId="4C81C4D8" w:rsidR="007F715C" w:rsidRDefault="007F715C">
      <w:pPr>
        <w:pStyle w:val="TOC3"/>
        <w:rPr>
          <w:rFonts w:ascii="Calibri" w:hAnsi="Calibri"/>
          <w:sz w:val="22"/>
          <w:szCs w:val="22"/>
        </w:rPr>
      </w:pPr>
      <w:r>
        <w:t>A.4.3.1</w:t>
      </w:r>
      <w:r>
        <w:rPr>
          <w:rFonts w:ascii="Calibri" w:hAnsi="Calibri"/>
          <w:sz w:val="22"/>
          <w:szCs w:val="22"/>
        </w:rPr>
        <w:tab/>
      </w:r>
      <w:r>
        <w:t>RF Baseline Implementation Capabilities</w:t>
      </w:r>
      <w:r>
        <w:tab/>
      </w:r>
      <w:r>
        <w:fldChar w:fldCharType="begin" w:fldLock="1"/>
      </w:r>
      <w:r>
        <w:instrText xml:space="preserve"> PAGEREF _Toc124016728 \h </w:instrText>
      </w:r>
      <w:r>
        <w:fldChar w:fldCharType="separate"/>
      </w:r>
      <w:r>
        <w:t>15</w:t>
      </w:r>
      <w:r>
        <w:fldChar w:fldCharType="end"/>
      </w:r>
    </w:p>
    <w:p w14:paraId="2789011D" w14:textId="7C7CFFFB" w:rsidR="007F715C" w:rsidRDefault="007F715C">
      <w:pPr>
        <w:pStyle w:val="TOC3"/>
        <w:rPr>
          <w:rFonts w:ascii="Calibri" w:hAnsi="Calibri"/>
          <w:sz w:val="22"/>
          <w:szCs w:val="22"/>
        </w:rPr>
      </w:pPr>
      <w:r>
        <w:t>A.4.3.2</w:t>
      </w:r>
      <w:r>
        <w:rPr>
          <w:rFonts w:ascii="Calibri" w:hAnsi="Calibri"/>
          <w:sz w:val="22"/>
          <w:szCs w:val="22"/>
        </w:rPr>
        <w:tab/>
      </w:r>
      <w:r>
        <w:t>Physical Layer Baseline Implementation Capabilities</w:t>
      </w:r>
      <w:r>
        <w:tab/>
      </w:r>
      <w:r>
        <w:fldChar w:fldCharType="begin" w:fldLock="1"/>
      </w:r>
      <w:r>
        <w:instrText xml:space="preserve"> PAGEREF _Toc124016729 \h </w:instrText>
      </w:r>
      <w:r>
        <w:fldChar w:fldCharType="separate"/>
      </w:r>
      <w:r>
        <w:t>23</w:t>
      </w:r>
      <w:r>
        <w:fldChar w:fldCharType="end"/>
      </w:r>
    </w:p>
    <w:p w14:paraId="4DFC83E9" w14:textId="1FBE9AD1" w:rsidR="007F715C" w:rsidRDefault="007F715C">
      <w:pPr>
        <w:pStyle w:val="TOC3"/>
        <w:rPr>
          <w:rFonts w:ascii="Calibri" w:hAnsi="Calibri"/>
          <w:sz w:val="22"/>
          <w:szCs w:val="22"/>
        </w:rPr>
      </w:pPr>
      <w:r>
        <w:t>A.4.3.2A</w:t>
      </w:r>
      <w:r>
        <w:rPr>
          <w:rFonts w:ascii="Calibri" w:hAnsi="Calibri"/>
          <w:sz w:val="22"/>
          <w:szCs w:val="22"/>
        </w:rPr>
        <w:tab/>
      </w:r>
      <w:r>
        <w:t>NR CA Physical Layer Baseline Implementation Capabilities</w:t>
      </w:r>
      <w:r>
        <w:tab/>
      </w:r>
      <w:r>
        <w:fldChar w:fldCharType="begin" w:fldLock="1"/>
      </w:r>
      <w:r>
        <w:instrText xml:space="preserve"> PAGEREF _Toc124016730 \h </w:instrText>
      </w:r>
      <w:r>
        <w:fldChar w:fldCharType="separate"/>
      </w:r>
      <w:r>
        <w:t>31</w:t>
      </w:r>
      <w:r>
        <w:fldChar w:fldCharType="end"/>
      </w:r>
    </w:p>
    <w:p w14:paraId="6B5D5B55" w14:textId="0B603998" w:rsidR="007F715C" w:rsidRDefault="007F715C">
      <w:pPr>
        <w:pStyle w:val="TOC4"/>
        <w:rPr>
          <w:rFonts w:ascii="Calibri" w:hAnsi="Calibri"/>
          <w:sz w:val="22"/>
          <w:szCs w:val="22"/>
        </w:rPr>
      </w:pPr>
      <w:r>
        <w:t>A.4.3.2A.1</w:t>
      </w:r>
      <w:r>
        <w:rPr>
          <w:rFonts w:ascii="Calibri" w:hAnsi="Calibri"/>
          <w:sz w:val="22"/>
          <w:szCs w:val="22"/>
        </w:rPr>
        <w:tab/>
      </w:r>
      <w:r>
        <w:t>General NR CA capabilities</w:t>
      </w:r>
      <w:r>
        <w:tab/>
      </w:r>
      <w:r>
        <w:fldChar w:fldCharType="begin" w:fldLock="1"/>
      </w:r>
      <w:r>
        <w:instrText xml:space="preserve"> PAGEREF _Toc124016731 \h </w:instrText>
      </w:r>
      <w:r>
        <w:fldChar w:fldCharType="separate"/>
      </w:r>
      <w:r>
        <w:t>31</w:t>
      </w:r>
      <w:r>
        <w:fldChar w:fldCharType="end"/>
      </w:r>
    </w:p>
    <w:p w14:paraId="7785B5F9" w14:textId="5CE994AE" w:rsidR="007F715C" w:rsidRDefault="007F715C">
      <w:pPr>
        <w:pStyle w:val="TOC4"/>
        <w:rPr>
          <w:rFonts w:ascii="Calibri" w:hAnsi="Calibri"/>
          <w:sz w:val="22"/>
          <w:szCs w:val="22"/>
        </w:rPr>
      </w:pPr>
      <w:r>
        <w:t>A.4.3.2A.2</w:t>
      </w:r>
      <w:r>
        <w:rPr>
          <w:rFonts w:ascii="Calibri" w:hAnsi="Calibri"/>
          <w:sz w:val="22"/>
          <w:szCs w:val="22"/>
        </w:rPr>
        <w:tab/>
      </w:r>
      <w:r>
        <w:t>NR Intra-band contiguous CA</w:t>
      </w:r>
      <w:r>
        <w:tab/>
      </w:r>
      <w:r>
        <w:fldChar w:fldCharType="begin" w:fldLock="1"/>
      </w:r>
      <w:r>
        <w:instrText xml:space="preserve"> PAGEREF _Toc124016732 \h </w:instrText>
      </w:r>
      <w:r>
        <w:fldChar w:fldCharType="separate"/>
      </w:r>
      <w:r>
        <w:t>32</w:t>
      </w:r>
      <w:r>
        <w:fldChar w:fldCharType="end"/>
      </w:r>
    </w:p>
    <w:p w14:paraId="5FA31973" w14:textId="2CC9E345" w:rsidR="007F715C" w:rsidRDefault="007F715C">
      <w:pPr>
        <w:pStyle w:val="TOC5"/>
        <w:rPr>
          <w:rFonts w:ascii="Calibri" w:hAnsi="Calibri"/>
          <w:sz w:val="22"/>
          <w:szCs w:val="22"/>
        </w:rPr>
      </w:pPr>
      <w:r>
        <w:t>A.4.3.2A.2.1</w:t>
      </w:r>
      <w:r>
        <w:rPr>
          <w:rFonts w:ascii="Calibri" w:hAnsi="Calibri"/>
          <w:sz w:val="22"/>
          <w:szCs w:val="22"/>
        </w:rPr>
        <w:tab/>
      </w:r>
      <w:r>
        <w:t>NR Intra-band contiguous CA within FR1</w:t>
      </w:r>
      <w:r>
        <w:tab/>
      </w:r>
      <w:r>
        <w:fldChar w:fldCharType="begin" w:fldLock="1"/>
      </w:r>
      <w:r>
        <w:instrText xml:space="preserve"> PAGEREF _Toc124016733 \h </w:instrText>
      </w:r>
      <w:r>
        <w:fldChar w:fldCharType="separate"/>
      </w:r>
      <w:r>
        <w:t>32</w:t>
      </w:r>
      <w:r>
        <w:fldChar w:fldCharType="end"/>
      </w:r>
    </w:p>
    <w:p w14:paraId="0F1444B2" w14:textId="19632FEA" w:rsidR="007F715C" w:rsidRDefault="007F715C">
      <w:pPr>
        <w:pStyle w:val="TOC5"/>
        <w:rPr>
          <w:rFonts w:ascii="Calibri" w:hAnsi="Calibri"/>
          <w:sz w:val="22"/>
          <w:szCs w:val="22"/>
        </w:rPr>
      </w:pPr>
      <w:r>
        <w:t>A.4.3.2A.2.2</w:t>
      </w:r>
      <w:r>
        <w:rPr>
          <w:rFonts w:ascii="Calibri" w:hAnsi="Calibri"/>
          <w:sz w:val="22"/>
          <w:szCs w:val="22"/>
        </w:rPr>
        <w:tab/>
      </w:r>
      <w:r>
        <w:t>NR Intra-band contiguous CA within FR2</w:t>
      </w:r>
      <w:r>
        <w:tab/>
      </w:r>
      <w:r>
        <w:fldChar w:fldCharType="begin" w:fldLock="1"/>
      </w:r>
      <w:r>
        <w:instrText xml:space="preserve"> PAGEREF _Toc124016734 \h </w:instrText>
      </w:r>
      <w:r>
        <w:fldChar w:fldCharType="separate"/>
      </w:r>
      <w:r>
        <w:t>35</w:t>
      </w:r>
      <w:r>
        <w:fldChar w:fldCharType="end"/>
      </w:r>
    </w:p>
    <w:p w14:paraId="179C1411" w14:textId="3545F56D" w:rsidR="007F715C" w:rsidRDefault="007F715C">
      <w:pPr>
        <w:pStyle w:val="TOC4"/>
        <w:rPr>
          <w:rFonts w:ascii="Calibri" w:hAnsi="Calibri"/>
          <w:sz w:val="22"/>
          <w:szCs w:val="22"/>
        </w:rPr>
      </w:pPr>
      <w:r>
        <w:t>A.4.3.2A.3</w:t>
      </w:r>
      <w:r>
        <w:rPr>
          <w:rFonts w:ascii="Calibri" w:hAnsi="Calibri"/>
          <w:sz w:val="22"/>
          <w:szCs w:val="22"/>
        </w:rPr>
        <w:tab/>
      </w:r>
      <w:r>
        <w:t>NR Intra-band non-contiguous CA</w:t>
      </w:r>
      <w:r>
        <w:tab/>
      </w:r>
      <w:r>
        <w:fldChar w:fldCharType="begin" w:fldLock="1"/>
      </w:r>
      <w:r>
        <w:instrText xml:space="preserve"> PAGEREF _Toc124016735 \h </w:instrText>
      </w:r>
      <w:r>
        <w:fldChar w:fldCharType="separate"/>
      </w:r>
      <w:r>
        <w:t>38</w:t>
      </w:r>
      <w:r>
        <w:fldChar w:fldCharType="end"/>
      </w:r>
    </w:p>
    <w:p w14:paraId="59BA9AE1" w14:textId="2C2BBCB3" w:rsidR="007F715C" w:rsidRDefault="007F715C">
      <w:pPr>
        <w:pStyle w:val="TOC5"/>
        <w:rPr>
          <w:rFonts w:ascii="Calibri" w:hAnsi="Calibri"/>
          <w:sz w:val="22"/>
          <w:szCs w:val="22"/>
        </w:rPr>
      </w:pPr>
      <w:r>
        <w:t>A.4.3.2A.3.1</w:t>
      </w:r>
      <w:r>
        <w:rPr>
          <w:rFonts w:ascii="Calibri" w:hAnsi="Calibri"/>
          <w:sz w:val="22"/>
          <w:szCs w:val="22"/>
        </w:rPr>
        <w:tab/>
      </w:r>
      <w:r>
        <w:t>NR Intra-band non-contiguous CA within FR1</w:t>
      </w:r>
      <w:r>
        <w:tab/>
      </w:r>
      <w:r>
        <w:fldChar w:fldCharType="begin" w:fldLock="1"/>
      </w:r>
      <w:r>
        <w:instrText xml:space="preserve"> PAGEREF _Toc124016736 \h </w:instrText>
      </w:r>
      <w:r>
        <w:fldChar w:fldCharType="separate"/>
      </w:r>
      <w:r>
        <w:t>38</w:t>
      </w:r>
      <w:r>
        <w:fldChar w:fldCharType="end"/>
      </w:r>
    </w:p>
    <w:p w14:paraId="66D4873F" w14:textId="7D80DB92" w:rsidR="007F715C" w:rsidRDefault="007F715C">
      <w:pPr>
        <w:pStyle w:val="TOC5"/>
        <w:rPr>
          <w:rFonts w:ascii="Calibri" w:hAnsi="Calibri"/>
          <w:sz w:val="22"/>
          <w:szCs w:val="22"/>
        </w:rPr>
      </w:pPr>
      <w:r>
        <w:t>A.4.3.2A.3.2</w:t>
      </w:r>
      <w:r>
        <w:rPr>
          <w:rFonts w:ascii="Calibri" w:hAnsi="Calibri"/>
          <w:sz w:val="22"/>
          <w:szCs w:val="22"/>
        </w:rPr>
        <w:tab/>
      </w:r>
      <w:r>
        <w:t>NR Intra-band non-contiguous CA within FR2</w:t>
      </w:r>
      <w:r>
        <w:tab/>
      </w:r>
      <w:r>
        <w:fldChar w:fldCharType="begin" w:fldLock="1"/>
      </w:r>
      <w:r>
        <w:instrText xml:space="preserve"> PAGEREF _Toc124016737 \h </w:instrText>
      </w:r>
      <w:r>
        <w:fldChar w:fldCharType="separate"/>
      </w:r>
      <w:r>
        <w:t>40</w:t>
      </w:r>
      <w:r>
        <w:fldChar w:fldCharType="end"/>
      </w:r>
    </w:p>
    <w:p w14:paraId="0255701B" w14:textId="66EC7A47" w:rsidR="007F715C" w:rsidRDefault="007F715C">
      <w:pPr>
        <w:pStyle w:val="TOC4"/>
        <w:rPr>
          <w:rFonts w:ascii="Calibri" w:hAnsi="Calibri"/>
          <w:sz w:val="22"/>
          <w:szCs w:val="22"/>
        </w:rPr>
      </w:pPr>
      <w:r>
        <w:t>A.4.3.2A.4</w:t>
      </w:r>
      <w:r>
        <w:rPr>
          <w:rFonts w:ascii="Calibri" w:hAnsi="Calibri"/>
          <w:sz w:val="22"/>
          <w:szCs w:val="22"/>
        </w:rPr>
        <w:tab/>
      </w:r>
      <w:r>
        <w:t>NR Inter-band CA within FR1</w:t>
      </w:r>
      <w:r>
        <w:tab/>
      </w:r>
      <w:r>
        <w:fldChar w:fldCharType="begin" w:fldLock="1"/>
      </w:r>
      <w:r>
        <w:instrText xml:space="preserve"> PAGEREF _Toc124016738 \h </w:instrText>
      </w:r>
      <w:r>
        <w:fldChar w:fldCharType="separate"/>
      </w:r>
      <w:r>
        <w:t>52</w:t>
      </w:r>
      <w:r>
        <w:fldChar w:fldCharType="end"/>
      </w:r>
    </w:p>
    <w:p w14:paraId="22BA64B9" w14:textId="2C62BAFC" w:rsidR="007F715C" w:rsidRDefault="007F715C">
      <w:pPr>
        <w:pStyle w:val="TOC5"/>
        <w:rPr>
          <w:rFonts w:ascii="Calibri" w:hAnsi="Calibri"/>
          <w:sz w:val="22"/>
          <w:szCs w:val="22"/>
        </w:rPr>
      </w:pPr>
      <w:r>
        <w:t>A.4.3.2A.4.1</w:t>
      </w:r>
      <w:r>
        <w:rPr>
          <w:rFonts w:ascii="Calibri" w:hAnsi="Calibri"/>
          <w:sz w:val="22"/>
          <w:szCs w:val="22"/>
        </w:rPr>
        <w:tab/>
      </w:r>
      <w:r>
        <w:t>NR Inter-band CA within FR1 (two bands)</w:t>
      </w:r>
      <w:r>
        <w:tab/>
      </w:r>
      <w:r>
        <w:fldChar w:fldCharType="begin" w:fldLock="1"/>
      </w:r>
      <w:r>
        <w:instrText xml:space="preserve"> PAGEREF _Toc124016739 \h </w:instrText>
      </w:r>
      <w:r>
        <w:fldChar w:fldCharType="separate"/>
      </w:r>
      <w:r>
        <w:t>52</w:t>
      </w:r>
      <w:r>
        <w:fldChar w:fldCharType="end"/>
      </w:r>
    </w:p>
    <w:p w14:paraId="63B6C76D" w14:textId="6B62F114" w:rsidR="007F715C" w:rsidRDefault="007F715C">
      <w:pPr>
        <w:pStyle w:val="TOC5"/>
        <w:rPr>
          <w:rFonts w:ascii="Calibri" w:hAnsi="Calibri"/>
          <w:sz w:val="22"/>
          <w:szCs w:val="22"/>
        </w:rPr>
      </w:pPr>
      <w:r>
        <w:t>A.4.3.2A.4.2</w:t>
      </w:r>
      <w:r>
        <w:rPr>
          <w:rFonts w:ascii="Calibri" w:hAnsi="Calibri"/>
          <w:sz w:val="22"/>
          <w:szCs w:val="22"/>
        </w:rPr>
        <w:tab/>
      </w:r>
      <w:r>
        <w:t>NR Inter-band CA within FR1 (three bands)</w:t>
      </w:r>
      <w:r>
        <w:tab/>
      </w:r>
      <w:r>
        <w:fldChar w:fldCharType="begin" w:fldLock="1"/>
      </w:r>
      <w:r>
        <w:instrText xml:space="preserve"> PAGEREF _Toc124016740 \h </w:instrText>
      </w:r>
      <w:r>
        <w:fldChar w:fldCharType="separate"/>
      </w:r>
      <w:r>
        <w:t>56</w:t>
      </w:r>
      <w:r>
        <w:fldChar w:fldCharType="end"/>
      </w:r>
    </w:p>
    <w:p w14:paraId="760D969B" w14:textId="3815E86C" w:rsidR="007F715C" w:rsidRDefault="007F715C">
      <w:pPr>
        <w:pStyle w:val="TOC5"/>
        <w:rPr>
          <w:rFonts w:ascii="Calibri" w:hAnsi="Calibri"/>
          <w:sz w:val="22"/>
          <w:szCs w:val="22"/>
        </w:rPr>
      </w:pPr>
      <w:r>
        <w:t>A.4.3.2A.4.3</w:t>
      </w:r>
      <w:r>
        <w:rPr>
          <w:rFonts w:ascii="Calibri" w:hAnsi="Calibri"/>
          <w:sz w:val="22"/>
          <w:szCs w:val="22"/>
        </w:rPr>
        <w:tab/>
      </w:r>
      <w:r>
        <w:t>NR Inter-band CA within FR1 (four bands)</w:t>
      </w:r>
      <w:r>
        <w:tab/>
      </w:r>
      <w:r>
        <w:fldChar w:fldCharType="begin" w:fldLock="1"/>
      </w:r>
      <w:r>
        <w:instrText xml:space="preserve"> PAGEREF _Toc124016741 \h </w:instrText>
      </w:r>
      <w:r>
        <w:fldChar w:fldCharType="separate"/>
      </w:r>
      <w:r>
        <w:t>58</w:t>
      </w:r>
      <w:r>
        <w:fldChar w:fldCharType="end"/>
      </w:r>
    </w:p>
    <w:p w14:paraId="0257BBBD" w14:textId="28C9CC0D" w:rsidR="007F715C" w:rsidRDefault="007F715C">
      <w:pPr>
        <w:pStyle w:val="TOC4"/>
        <w:rPr>
          <w:rFonts w:ascii="Calibri" w:hAnsi="Calibri"/>
          <w:sz w:val="22"/>
          <w:szCs w:val="22"/>
        </w:rPr>
      </w:pPr>
      <w:r>
        <w:t>A.4.3.2A.</w:t>
      </w:r>
      <w:r w:rsidRPr="00162C74">
        <w:rPr>
          <w:rFonts w:eastAsia="SimSun"/>
          <w:lang w:eastAsia="zh-CN"/>
        </w:rPr>
        <w:t>5</w:t>
      </w:r>
      <w:r>
        <w:rPr>
          <w:rFonts w:ascii="Calibri" w:hAnsi="Calibri"/>
          <w:sz w:val="22"/>
          <w:szCs w:val="22"/>
        </w:rPr>
        <w:tab/>
      </w:r>
      <w:r>
        <w:t>NR Inter-band CA within FR</w:t>
      </w:r>
      <w:r w:rsidRPr="00162C74">
        <w:rPr>
          <w:rFonts w:eastAsia="SimSun"/>
          <w:lang w:eastAsia="zh-CN"/>
        </w:rPr>
        <w:t>2</w:t>
      </w:r>
      <w:r>
        <w:tab/>
      </w:r>
      <w:r>
        <w:fldChar w:fldCharType="begin" w:fldLock="1"/>
      </w:r>
      <w:r>
        <w:instrText xml:space="preserve"> PAGEREF _Toc124016742 \h </w:instrText>
      </w:r>
      <w:r>
        <w:fldChar w:fldCharType="separate"/>
      </w:r>
      <w:r>
        <w:t>58</w:t>
      </w:r>
      <w:r>
        <w:fldChar w:fldCharType="end"/>
      </w:r>
    </w:p>
    <w:p w14:paraId="7AC9E5D9" w14:textId="4FFA9A1F" w:rsidR="007F715C" w:rsidRDefault="007F715C">
      <w:pPr>
        <w:pStyle w:val="TOC5"/>
        <w:rPr>
          <w:rFonts w:ascii="Calibri" w:hAnsi="Calibri"/>
          <w:sz w:val="22"/>
          <w:szCs w:val="22"/>
        </w:rPr>
      </w:pPr>
      <w:r>
        <w:t>A.4.3.2A.</w:t>
      </w:r>
      <w:r w:rsidRPr="00162C74">
        <w:rPr>
          <w:rFonts w:eastAsia="SimSun"/>
          <w:lang w:eastAsia="zh-CN"/>
        </w:rPr>
        <w:t>5</w:t>
      </w:r>
      <w:r>
        <w:t>.1</w:t>
      </w:r>
      <w:r>
        <w:rPr>
          <w:rFonts w:ascii="Calibri" w:hAnsi="Calibri"/>
          <w:sz w:val="22"/>
          <w:szCs w:val="22"/>
        </w:rPr>
        <w:tab/>
      </w:r>
      <w:r>
        <w:t>NR Inter-band CA within FR</w:t>
      </w:r>
      <w:r w:rsidRPr="00162C74">
        <w:rPr>
          <w:rFonts w:eastAsia="SimSun"/>
          <w:lang w:eastAsia="zh-CN"/>
        </w:rPr>
        <w:t>2</w:t>
      </w:r>
      <w:r>
        <w:t xml:space="preserve"> (two bands)</w:t>
      </w:r>
      <w:r>
        <w:tab/>
      </w:r>
      <w:r>
        <w:fldChar w:fldCharType="begin" w:fldLock="1"/>
      </w:r>
      <w:r>
        <w:instrText xml:space="preserve"> PAGEREF _Toc124016743 \h </w:instrText>
      </w:r>
      <w:r>
        <w:fldChar w:fldCharType="separate"/>
      </w:r>
      <w:r>
        <w:t>58</w:t>
      </w:r>
      <w:r>
        <w:fldChar w:fldCharType="end"/>
      </w:r>
    </w:p>
    <w:p w14:paraId="2E83ABC6" w14:textId="00440C44" w:rsidR="007F715C" w:rsidRDefault="007F715C">
      <w:pPr>
        <w:pStyle w:val="TOC4"/>
        <w:rPr>
          <w:rFonts w:ascii="Calibri" w:hAnsi="Calibri"/>
          <w:sz w:val="22"/>
          <w:szCs w:val="22"/>
        </w:rPr>
      </w:pPr>
      <w:r>
        <w:t>A.4.3.2A.</w:t>
      </w:r>
      <w:r w:rsidRPr="00162C74">
        <w:rPr>
          <w:rFonts w:eastAsia="SimSun"/>
          <w:lang w:eastAsia="zh-CN"/>
        </w:rPr>
        <w:t>6</w:t>
      </w:r>
      <w:r>
        <w:rPr>
          <w:rFonts w:ascii="Calibri" w:hAnsi="Calibri"/>
          <w:sz w:val="22"/>
          <w:szCs w:val="22"/>
        </w:rPr>
        <w:tab/>
      </w:r>
      <w:r>
        <w:t xml:space="preserve">NR Inter-band CA </w:t>
      </w:r>
      <w:r w:rsidRPr="00162C74">
        <w:rPr>
          <w:rFonts w:eastAsia="SimSun"/>
          <w:lang w:eastAsia="zh-CN"/>
        </w:rPr>
        <w:t>between FR1 and</w:t>
      </w:r>
      <w:r>
        <w:t xml:space="preserve"> FR</w:t>
      </w:r>
      <w:r w:rsidRPr="00162C74">
        <w:rPr>
          <w:rFonts w:eastAsia="SimSun"/>
          <w:lang w:eastAsia="zh-CN"/>
        </w:rPr>
        <w:t>2</w:t>
      </w:r>
      <w:r>
        <w:tab/>
      </w:r>
      <w:r>
        <w:fldChar w:fldCharType="begin" w:fldLock="1"/>
      </w:r>
      <w:r>
        <w:instrText xml:space="preserve"> PAGEREF _Toc124016744 \h </w:instrText>
      </w:r>
      <w:r>
        <w:fldChar w:fldCharType="separate"/>
      </w:r>
      <w:r>
        <w:t>59</w:t>
      </w:r>
      <w:r>
        <w:fldChar w:fldCharType="end"/>
      </w:r>
    </w:p>
    <w:p w14:paraId="0C6191BE" w14:textId="4E1B902B" w:rsidR="007F715C" w:rsidRDefault="007F715C">
      <w:pPr>
        <w:pStyle w:val="TOC5"/>
        <w:rPr>
          <w:rFonts w:ascii="Calibri" w:hAnsi="Calibri"/>
          <w:sz w:val="22"/>
          <w:szCs w:val="22"/>
        </w:rPr>
      </w:pPr>
      <w:r>
        <w:t>A.4.3.2A.</w:t>
      </w:r>
      <w:r w:rsidRPr="00162C74">
        <w:rPr>
          <w:rFonts w:eastAsia="SimSun"/>
          <w:lang w:eastAsia="zh-CN"/>
        </w:rPr>
        <w:t>6</w:t>
      </w:r>
      <w:r>
        <w:t>.1</w:t>
      </w:r>
      <w:r>
        <w:rPr>
          <w:rFonts w:ascii="Calibri" w:hAnsi="Calibri"/>
          <w:sz w:val="22"/>
          <w:szCs w:val="22"/>
        </w:rPr>
        <w:tab/>
      </w:r>
      <w:r>
        <w:t xml:space="preserve">NR Inter-band CA </w:t>
      </w:r>
      <w:r w:rsidRPr="00162C74">
        <w:rPr>
          <w:rFonts w:eastAsia="SimSun"/>
          <w:lang w:eastAsia="zh-CN"/>
        </w:rPr>
        <w:t>between FR1 and</w:t>
      </w:r>
      <w:r>
        <w:t xml:space="preserve"> FR</w:t>
      </w:r>
      <w:r w:rsidRPr="00162C74">
        <w:rPr>
          <w:rFonts w:eastAsia="SimSun"/>
          <w:lang w:eastAsia="zh-CN"/>
        </w:rPr>
        <w:t>2</w:t>
      </w:r>
      <w:r>
        <w:t xml:space="preserve"> (two bands)</w:t>
      </w:r>
      <w:r>
        <w:tab/>
      </w:r>
      <w:r>
        <w:fldChar w:fldCharType="begin" w:fldLock="1"/>
      </w:r>
      <w:r>
        <w:instrText xml:space="preserve"> PAGEREF _Toc124016745 \h </w:instrText>
      </w:r>
      <w:r>
        <w:fldChar w:fldCharType="separate"/>
      </w:r>
      <w:r>
        <w:t>59</w:t>
      </w:r>
      <w:r>
        <w:fldChar w:fldCharType="end"/>
      </w:r>
    </w:p>
    <w:p w14:paraId="1620CC17" w14:textId="7547BA77" w:rsidR="007F715C" w:rsidRDefault="007F715C">
      <w:pPr>
        <w:pStyle w:val="TOC5"/>
        <w:rPr>
          <w:rFonts w:ascii="Calibri" w:hAnsi="Calibri"/>
          <w:sz w:val="22"/>
          <w:szCs w:val="22"/>
        </w:rPr>
      </w:pPr>
      <w:r>
        <w:t>A.4.3.2A.</w:t>
      </w:r>
      <w:r w:rsidRPr="00162C74">
        <w:rPr>
          <w:rFonts w:eastAsia="SimSun"/>
          <w:lang w:eastAsia="zh-CN"/>
        </w:rPr>
        <w:t>6</w:t>
      </w:r>
      <w:r>
        <w:t>.</w:t>
      </w:r>
      <w:r w:rsidRPr="00162C74">
        <w:rPr>
          <w:rFonts w:eastAsia="SimSun"/>
          <w:lang w:eastAsia="zh-CN"/>
        </w:rPr>
        <w:t>2</w:t>
      </w:r>
      <w:r>
        <w:rPr>
          <w:rFonts w:ascii="Calibri" w:hAnsi="Calibri"/>
          <w:sz w:val="22"/>
          <w:szCs w:val="22"/>
        </w:rPr>
        <w:tab/>
      </w:r>
      <w:r>
        <w:t xml:space="preserve">NR Inter-band CA </w:t>
      </w:r>
      <w:r w:rsidRPr="00162C74">
        <w:rPr>
          <w:rFonts w:eastAsia="SimSun"/>
          <w:lang w:eastAsia="zh-CN"/>
        </w:rPr>
        <w:t>between FR1 and</w:t>
      </w:r>
      <w:r>
        <w:t xml:space="preserve"> FR</w:t>
      </w:r>
      <w:r w:rsidRPr="00162C74">
        <w:rPr>
          <w:rFonts w:eastAsia="SimSun"/>
          <w:lang w:eastAsia="zh-CN"/>
        </w:rPr>
        <w:t>2</w:t>
      </w:r>
      <w:r>
        <w:t xml:space="preserve"> (t</w:t>
      </w:r>
      <w:r w:rsidRPr="00162C74">
        <w:rPr>
          <w:rFonts w:eastAsia="SimSun"/>
          <w:lang w:eastAsia="zh-CN"/>
        </w:rPr>
        <w:t>hree</w:t>
      </w:r>
      <w:r>
        <w:t xml:space="preserve"> bands)</w:t>
      </w:r>
      <w:r>
        <w:tab/>
      </w:r>
      <w:r>
        <w:fldChar w:fldCharType="begin" w:fldLock="1"/>
      </w:r>
      <w:r>
        <w:instrText xml:space="preserve"> PAGEREF _Toc124016746 \h </w:instrText>
      </w:r>
      <w:r>
        <w:fldChar w:fldCharType="separate"/>
      </w:r>
      <w:r>
        <w:t>62</w:t>
      </w:r>
      <w:r>
        <w:fldChar w:fldCharType="end"/>
      </w:r>
    </w:p>
    <w:p w14:paraId="03424C53" w14:textId="55B3526D" w:rsidR="007F715C" w:rsidRDefault="007F715C">
      <w:pPr>
        <w:pStyle w:val="TOC5"/>
        <w:rPr>
          <w:rFonts w:ascii="Calibri" w:hAnsi="Calibri"/>
          <w:sz w:val="22"/>
          <w:szCs w:val="22"/>
        </w:rPr>
      </w:pPr>
      <w:r>
        <w:t>A.4.3.2A.</w:t>
      </w:r>
      <w:r w:rsidRPr="00162C74">
        <w:rPr>
          <w:rFonts w:eastAsia="SimSun"/>
          <w:lang w:eastAsia="zh-CN"/>
        </w:rPr>
        <w:t>6</w:t>
      </w:r>
      <w:r>
        <w:t>.</w:t>
      </w:r>
      <w:r w:rsidRPr="00162C74">
        <w:rPr>
          <w:rFonts w:eastAsia="SimSun"/>
          <w:lang w:eastAsia="zh-CN"/>
        </w:rPr>
        <w:t>3</w:t>
      </w:r>
      <w:r>
        <w:rPr>
          <w:rFonts w:ascii="Calibri" w:hAnsi="Calibri"/>
          <w:sz w:val="22"/>
          <w:szCs w:val="22"/>
        </w:rPr>
        <w:tab/>
      </w:r>
      <w:r>
        <w:t xml:space="preserve">NR Inter-band CA </w:t>
      </w:r>
      <w:r w:rsidRPr="00162C74">
        <w:rPr>
          <w:rFonts w:eastAsia="SimSun"/>
          <w:lang w:eastAsia="zh-CN"/>
        </w:rPr>
        <w:t>between FR1 and</w:t>
      </w:r>
      <w:r>
        <w:t xml:space="preserve"> FR</w:t>
      </w:r>
      <w:r w:rsidRPr="00162C74">
        <w:rPr>
          <w:rFonts w:eastAsia="SimSun"/>
          <w:lang w:eastAsia="zh-CN"/>
        </w:rPr>
        <w:t>2</w:t>
      </w:r>
      <w:r>
        <w:t xml:space="preserve"> (</w:t>
      </w:r>
      <w:r w:rsidRPr="00162C74">
        <w:rPr>
          <w:rFonts w:eastAsia="SimSun"/>
          <w:lang w:eastAsia="zh-CN"/>
        </w:rPr>
        <w:t>four</w:t>
      </w:r>
      <w:r>
        <w:t xml:space="preserve"> bands)</w:t>
      </w:r>
      <w:r>
        <w:tab/>
      </w:r>
      <w:r>
        <w:fldChar w:fldCharType="begin" w:fldLock="1"/>
      </w:r>
      <w:r>
        <w:instrText xml:space="preserve"> PAGEREF _Toc124016747 \h </w:instrText>
      </w:r>
      <w:r>
        <w:fldChar w:fldCharType="separate"/>
      </w:r>
      <w:r>
        <w:t>63</w:t>
      </w:r>
      <w:r>
        <w:fldChar w:fldCharType="end"/>
      </w:r>
    </w:p>
    <w:p w14:paraId="2176C7F3" w14:textId="32B0AF6F" w:rsidR="007F715C" w:rsidRDefault="007F715C">
      <w:pPr>
        <w:pStyle w:val="TOC3"/>
        <w:rPr>
          <w:rFonts w:ascii="Calibri" w:hAnsi="Calibri"/>
          <w:sz w:val="22"/>
          <w:szCs w:val="22"/>
        </w:rPr>
      </w:pPr>
      <w:r>
        <w:t>A.4.3.2B</w:t>
      </w:r>
      <w:r>
        <w:rPr>
          <w:rFonts w:ascii="Calibri" w:hAnsi="Calibri"/>
          <w:sz w:val="22"/>
          <w:szCs w:val="22"/>
        </w:rPr>
        <w:tab/>
      </w:r>
      <w:r>
        <w:t>NR-DC, EN-DC and NE-DC Physical Layer Baseline Implementation Capabilities</w:t>
      </w:r>
      <w:r>
        <w:tab/>
      </w:r>
      <w:r>
        <w:fldChar w:fldCharType="begin" w:fldLock="1"/>
      </w:r>
      <w:r>
        <w:instrText xml:space="preserve"> PAGEREF _Toc124016748 \h </w:instrText>
      </w:r>
      <w:r>
        <w:fldChar w:fldCharType="separate"/>
      </w:r>
      <w:r>
        <w:t>64</w:t>
      </w:r>
      <w:r>
        <w:fldChar w:fldCharType="end"/>
      </w:r>
    </w:p>
    <w:p w14:paraId="64E166CE" w14:textId="5C5321ED" w:rsidR="007F715C" w:rsidRDefault="007F715C">
      <w:pPr>
        <w:pStyle w:val="TOC4"/>
        <w:rPr>
          <w:rFonts w:ascii="Calibri" w:hAnsi="Calibri"/>
          <w:sz w:val="22"/>
          <w:szCs w:val="22"/>
        </w:rPr>
      </w:pPr>
      <w:r>
        <w:t>A.4.3.2B.1</w:t>
      </w:r>
      <w:r>
        <w:rPr>
          <w:rFonts w:ascii="Calibri" w:hAnsi="Calibri"/>
          <w:sz w:val="22"/>
          <w:szCs w:val="22"/>
        </w:rPr>
        <w:tab/>
      </w:r>
      <w:r>
        <w:t>NR-DC Physical Layer Baseline Implementation Capabilities</w:t>
      </w:r>
      <w:r>
        <w:tab/>
      </w:r>
      <w:r>
        <w:fldChar w:fldCharType="begin" w:fldLock="1"/>
      </w:r>
      <w:r>
        <w:instrText xml:space="preserve"> PAGEREF _Toc124016749 \h </w:instrText>
      </w:r>
      <w:r>
        <w:fldChar w:fldCharType="separate"/>
      </w:r>
      <w:r>
        <w:t>64</w:t>
      </w:r>
      <w:r>
        <w:fldChar w:fldCharType="end"/>
      </w:r>
    </w:p>
    <w:p w14:paraId="3631E027" w14:textId="20AC25A8" w:rsidR="007F715C" w:rsidRDefault="007F715C">
      <w:pPr>
        <w:pStyle w:val="TOC4"/>
        <w:rPr>
          <w:rFonts w:ascii="Calibri" w:hAnsi="Calibri"/>
          <w:sz w:val="22"/>
          <w:szCs w:val="22"/>
        </w:rPr>
      </w:pPr>
      <w:r>
        <w:t>A.4.3.2B.1.0</w:t>
      </w:r>
      <w:r>
        <w:rPr>
          <w:rFonts w:ascii="Calibri" w:hAnsi="Calibri"/>
          <w:sz w:val="22"/>
          <w:szCs w:val="22"/>
        </w:rPr>
        <w:tab/>
      </w:r>
      <w:r>
        <w:t>General NR-DC capabilities</w:t>
      </w:r>
      <w:r>
        <w:tab/>
      </w:r>
      <w:r>
        <w:fldChar w:fldCharType="begin" w:fldLock="1"/>
      </w:r>
      <w:r>
        <w:instrText xml:space="preserve"> PAGEREF _Toc124016750 \h </w:instrText>
      </w:r>
      <w:r>
        <w:fldChar w:fldCharType="separate"/>
      </w:r>
      <w:r>
        <w:t>64</w:t>
      </w:r>
      <w:r>
        <w:fldChar w:fldCharType="end"/>
      </w:r>
    </w:p>
    <w:p w14:paraId="3271008D" w14:textId="24023C9F" w:rsidR="007F715C" w:rsidRDefault="007F715C">
      <w:pPr>
        <w:pStyle w:val="TOC4"/>
        <w:rPr>
          <w:rFonts w:ascii="Calibri" w:hAnsi="Calibri"/>
          <w:sz w:val="22"/>
          <w:szCs w:val="22"/>
        </w:rPr>
      </w:pPr>
      <w:r>
        <w:t>A.4.3.2B.1.</w:t>
      </w:r>
      <w:r w:rsidRPr="00162C74">
        <w:rPr>
          <w:rFonts w:eastAsia="SimSun"/>
          <w:lang w:eastAsia="zh-CN"/>
        </w:rPr>
        <w:t>0a</w:t>
      </w:r>
      <w:r>
        <w:rPr>
          <w:rFonts w:ascii="Calibri" w:hAnsi="Calibri"/>
          <w:sz w:val="22"/>
          <w:szCs w:val="22"/>
        </w:rPr>
        <w:tab/>
      </w:r>
      <w:r>
        <w:t xml:space="preserve">NR-DC </w:t>
      </w:r>
      <w:r w:rsidRPr="00162C74">
        <w:rPr>
          <w:rFonts w:eastAsia="SimSun"/>
          <w:lang w:eastAsia="zh-CN"/>
        </w:rPr>
        <w:t>within</w:t>
      </w:r>
      <w:r>
        <w:t xml:space="preserve"> FR1</w:t>
      </w:r>
      <w:r>
        <w:tab/>
      </w:r>
      <w:r>
        <w:fldChar w:fldCharType="begin" w:fldLock="1"/>
      </w:r>
      <w:r>
        <w:instrText xml:space="preserve"> PAGEREF _Toc124016751 \h </w:instrText>
      </w:r>
      <w:r>
        <w:fldChar w:fldCharType="separate"/>
      </w:r>
      <w:r>
        <w:t>64</w:t>
      </w:r>
      <w:r>
        <w:fldChar w:fldCharType="end"/>
      </w:r>
    </w:p>
    <w:p w14:paraId="342EE688" w14:textId="254B6517" w:rsidR="007F715C" w:rsidRDefault="007F715C">
      <w:pPr>
        <w:pStyle w:val="TOC5"/>
        <w:rPr>
          <w:rFonts w:ascii="Calibri" w:hAnsi="Calibri"/>
          <w:sz w:val="22"/>
          <w:szCs w:val="22"/>
        </w:rPr>
      </w:pPr>
      <w:r>
        <w:t>A.4.3.2B.1.</w:t>
      </w:r>
      <w:r>
        <w:rPr>
          <w:lang w:eastAsia="en-US"/>
        </w:rPr>
        <w:t>0a.1</w:t>
      </w:r>
      <w:r>
        <w:rPr>
          <w:rFonts w:ascii="Calibri" w:hAnsi="Calibri"/>
          <w:sz w:val="22"/>
          <w:szCs w:val="22"/>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_Toc124016752 \h </w:instrText>
      </w:r>
      <w:r>
        <w:fldChar w:fldCharType="separate"/>
      </w:r>
      <w:r>
        <w:t>64</w:t>
      </w:r>
      <w:r>
        <w:fldChar w:fldCharType="end"/>
      </w:r>
    </w:p>
    <w:p w14:paraId="064EC9EC" w14:textId="22D2DBA4" w:rsidR="007F715C" w:rsidRDefault="007F715C">
      <w:pPr>
        <w:pStyle w:val="TOC4"/>
        <w:rPr>
          <w:rFonts w:ascii="Calibri" w:hAnsi="Calibri"/>
          <w:sz w:val="22"/>
          <w:szCs w:val="22"/>
        </w:rPr>
      </w:pPr>
      <w:r>
        <w:t>A.4.3.2B.1.</w:t>
      </w:r>
      <w:r w:rsidRPr="00162C74">
        <w:rPr>
          <w:rFonts w:eastAsia="SimSun"/>
          <w:lang w:eastAsia="zh-CN"/>
        </w:rPr>
        <w:t>0b</w:t>
      </w:r>
      <w:r>
        <w:rPr>
          <w:rFonts w:ascii="Calibri" w:hAnsi="Calibri"/>
          <w:sz w:val="22"/>
          <w:szCs w:val="22"/>
        </w:rPr>
        <w:tab/>
      </w:r>
      <w:r>
        <w:t xml:space="preserve">NR-DC </w:t>
      </w:r>
      <w:r w:rsidRPr="00162C74">
        <w:rPr>
          <w:rFonts w:eastAsia="SimSun"/>
          <w:lang w:eastAsia="zh-CN"/>
        </w:rPr>
        <w:t>within</w:t>
      </w:r>
      <w:r>
        <w:t xml:space="preserve"> FR</w:t>
      </w:r>
      <w:r w:rsidRPr="00162C74">
        <w:rPr>
          <w:rFonts w:eastAsia="SimSun"/>
          <w:lang w:eastAsia="zh-CN"/>
        </w:rPr>
        <w:t>2</w:t>
      </w:r>
      <w:r>
        <w:tab/>
      </w:r>
      <w:r>
        <w:fldChar w:fldCharType="begin" w:fldLock="1"/>
      </w:r>
      <w:r>
        <w:instrText xml:space="preserve"> PAGEREF _Toc124016753 \h </w:instrText>
      </w:r>
      <w:r>
        <w:fldChar w:fldCharType="separate"/>
      </w:r>
      <w:r>
        <w:t>65</w:t>
      </w:r>
      <w:r>
        <w:fldChar w:fldCharType="end"/>
      </w:r>
    </w:p>
    <w:p w14:paraId="17A52666" w14:textId="575D2965" w:rsidR="007F715C" w:rsidRDefault="007F715C">
      <w:pPr>
        <w:pStyle w:val="TOC4"/>
        <w:rPr>
          <w:rFonts w:ascii="Calibri" w:hAnsi="Calibri"/>
          <w:sz w:val="22"/>
          <w:szCs w:val="22"/>
        </w:rPr>
      </w:pPr>
      <w:r>
        <w:t>A.4.3.2B.1.1</w:t>
      </w:r>
      <w:r>
        <w:rPr>
          <w:rFonts w:ascii="Calibri" w:hAnsi="Calibri"/>
          <w:sz w:val="22"/>
          <w:szCs w:val="22"/>
        </w:rPr>
        <w:tab/>
      </w:r>
      <w:r>
        <w:t>NR-DC between FR1 and FR2</w:t>
      </w:r>
      <w:r>
        <w:tab/>
      </w:r>
      <w:r>
        <w:fldChar w:fldCharType="begin" w:fldLock="1"/>
      </w:r>
      <w:r>
        <w:instrText xml:space="preserve"> PAGEREF _Toc124016754 \h </w:instrText>
      </w:r>
      <w:r>
        <w:fldChar w:fldCharType="separate"/>
      </w:r>
      <w:r>
        <w:t>66</w:t>
      </w:r>
      <w:r>
        <w:fldChar w:fldCharType="end"/>
      </w:r>
    </w:p>
    <w:p w14:paraId="35BECB5B" w14:textId="4280BF47" w:rsidR="007F715C" w:rsidRDefault="007F715C">
      <w:pPr>
        <w:pStyle w:val="TOC6"/>
        <w:rPr>
          <w:rFonts w:ascii="Calibri" w:hAnsi="Calibri"/>
          <w:sz w:val="22"/>
          <w:szCs w:val="22"/>
        </w:rPr>
      </w:pPr>
      <w:r>
        <w:t>A.4.3.2B.1.1.1</w:t>
      </w:r>
      <w:r>
        <w:rPr>
          <w:rFonts w:ascii="Calibri" w:hAnsi="Calibri"/>
          <w:sz w:val="22"/>
          <w:szCs w:val="22"/>
        </w:rPr>
        <w:tab/>
      </w:r>
      <w:r>
        <w:t xml:space="preserve">NR-DC </w:t>
      </w:r>
      <w:r>
        <w:rPr>
          <w:lang w:eastAsia="zh-CN"/>
        </w:rPr>
        <w:t xml:space="preserve">between FR1 and </w:t>
      </w:r>
      <w:r>
        <w:t>FR2 (two bands)</w:t>
      </w:r>
      <w:r>
        <w:tab/>
      </w:r>
      <w:r>
        <w:fldChar w:fldCharType="begin" w:fldLock="1"/>
      </w:r>
      <w:r>
        <w:instrText xml:space="preserve"> PAGEREF _Toc124016755 \h </w:instrText>
      </w:r>
      <w:r>
        <w:fldChar w:fldCharType="separate"/>
      </w:r>
      <w:r>
        <w:t>66</w:t>
      </w:r>
      <w:r>
        <w:fldChar w:fldCharType="end"/>
      </w:r>
    </w:p>
    <w:p w14:paraId="738C33A7" w14:textId="6136A20F" w:rsidR="007F715C" w:rsidRDefault="007F715C">
      <w:pPr>
        <w:pStyle w:val="TOC4"/>
        <w:rPr>
          <w:rFonts w:ascii="Calibri" w:hAnsi="Calibri"/>
          <w:sz w:val="22"/>
          <w:szCs w:val="22"/>
        </w:rPr>
      </w:pPr>
      <w:r>
        <w:t>A.4.3.2B.2</w:t>
      </w:r>
      <w:r>
        <w:rPr>
          <w:rFonts w:ascii="Calibri" w:hAnsi="Calibri"/>
          <w:sz w:val="22"/>
          <w:szCs w:val="22"/>
        </w:rPr>
        <w:tab/>
      </w:r>
      <w:r>
        <w:t>EN-DC Physical Layer Baseline Implementation Capabilities</w:t>
      </w:r>
      <w:r>
        <w:tab/>
      </w:r>
      <w:r>
        <w:fldChar w:fldCharType="begin" w:fldLock="1"/>
      </w:r>
      <w:r>
        <w:instrText xml:space="preserve"> PAGEREF _Toc124016756 \h </w:instrText>
      </w:r>
      <w:r>
        <w:fldChar w:fldCharType="separate"/>
      </w:r>
      <w:r>
        <w:t>68</w:t>
      </w:r>
      <w:r>
        <w:fldChar w:fldCharType="end"/>
      </w:r>
    </w:p>
    <w:p w14:paraId="64A68673" w14:textId="26F9FAEF" w:rsidR="007F715C" w:rsidRDefault="007F715C">
      <w:pPr>
        <w:pStyle w:val="TOC5"/>
        <w:rPr>
          <w:rFonts w:ascii="Calibri" w:hAnsi="Calibri"/>
          <w:sz w:val="22"/>
          <w:szCs w:val="22"/>
        </w:rPr>
      </w:pPr>
      <w:r>
        <w:t>A.4.3.2B</w:t>
      </w:r>
      <w:r w:rsidRPr="00162C74">
        <w:rPr>
          <w:rFonts w:eastAsia="SimSun"/>
          <w:lang w:eastAsia="zh-CN"/>
        </w:rPr>
        <w:t>.2.</w:t>
      </w:r>
      <w:r>
        <w:t>0</w:t>
      </w:r>
      <w:r>
        <w:rPr>
          <w:rFonts w:ascii="Calibri" w:hAnsi="Calibri"/>
          <w:sz w:val="22"/>
          <w:szCs w:val="22"/>
        </w:rPr>
        <w:tab/>
      </w:r>
      <w:r>
        <w:t xml:space="preserve">General </w:t>
      </w:r>
      <w:r w:rsidRPr="00162C74">
        <w:rPr>
          <w:rFonts w:eastAsia="SimSun"/>
          <w:lang w:eastAsia="zh-CN"/>
        </w:rPr>
        <w:t>EN-DC</w:t>
      </w:r>
      <w:r>
        <w:t xml:space="preserve"> capabilities</w:t>
      </w:r>
      <w:r>
        <w:tab/>
      </w:r>
      <w:r>
        <w:fldChar w:fldCharType="begin" w:fldLock="1"/>
      </w:r>
      <w:r>
        <w:instrText xml:space="preserve"> PAGEREF _Toc124016757 \h </w:instrText>
      </w:r>
      <w:r>
        <w:fldChar w:fldCharType="separate"/>
      </w:r>
      <w:r>
        <w:t>68</w:t>
      </w:r>
      <w:r>
        <w:fldChar w:fldCharType="end"/>
      </w:r>
    </w:p>
    <w:p w14:paraId="6380E27C" w14:textId="1782EE11" w:rsidR="007F715C" w:rsidRDefault="007F715C">
      <w:pPr>
        <w:pStyle w:val="TOC5"/>
        <w:rPr>
          <w:rFonts w:ascii="Calibri" w:hAnsi="Calibri"/>
          <w:sz w:val="22"/>
          <w:szCs w:val="22"/>
        </w:rPr>
      </w:pPr>
      <w:r>
        <w:t>A.4.3.2B.2.1</w:t>
      </w:r>
      <w:r>
        <w:rPr>
          <w:rFonts w:ascii="Calibri" w:hAnsi="Calibri"/>
          <w:sz w:val="22"/>
          <w:szCs w:val="22"/>
        </w:rPr>
        <w:tab/>
      </w:r>
      <w:r>
        <w:t>Intra-band contiguous EN-DC</w:t>
      </w:r>
      <w:r>
        <w:tab/>
      </w:r>
      <w:r>
        <w:fldChar w:fldCharType="begin" w:fldLock="1"/>
      </w:r>
      <w:r>
        <w:instrText xml:space="preserve"> PAGEREF _Toc124016758 \h </w:instrText>
      </w:r>
      <w:r>
        <w:fldChar w:fldCharType="separate"/>
      </w:r>
      <w:r>
        <w:t>69</w:t>
      </w:r>
      <w:r>
        <w:fldChar w:fldCharType="end"/>
      </w:r>
    </w:p>
    <w:p w14:paraId="627DA0C9" w14:textId="6B1DDF8B" w:rsidR="007F715C" w:rsidRDefault="007F715C">
      <w:pPr>
        <w:pStyle w:val="TOC5"/>
        <w:rPr>
          <w:rFonts w:ascii="Calibri" w:hAnsi="Calibri"/>
          <w:sz w:val="22"/>
          <w:szCs w:val="22"/>
        </w:rPr>
      </w:pPr>
      <w:r>
        <w:t>A.4.3.2B.2.2</w:t>
      </w:r>
      <w:r>
        <w:rPr>
          <w:rFonts w:ascii="Calibri" w:hAnsi="Calibri"/>
          <w:sz w:val="22"/>
          <w:szCs w:val="22"/>
        </w:rPr>
        <w:tab/>
      </w:r>
      <w:r>
        <w:t>Intra-band non-contiguous EN-DC</w:t>
      </w:r>
      <w:r>
        <w:tab/>
      </w:r>
      <w:r>
        <w:fldChar w:fldCharType="begin" w:fldLock="1"/>
      </w:r>
      <w:r>
        <w:instrText xml:space="preserve"> PAGEREF _Toc124016759 \h </w:instrText>
      </w:r>
      <w:r>
        <w:fldChar w:fldCharType="separate"/>
      </w:r>
      <w:r>
        <w:t>71</w:t>
      </w:r>
      <w:r>
        <w:fldChar w:fldCharType="end"/>
      </w:r>
    </w:p>
    <w:p w14:paraId="088E34E3" w14:textId="4A781009" w:rsidR="007F715C" w:rsidRDefault="007F715C">
      <w:pPr>
        <w:pStyle w:val="TOC5"/>
        <w:rPr>
          <w:rFonts w:ascii="Calibri" w:hAnsi="Calibri"/>
          <w:sz w:val="22"/>
          <w:szCs w:val="22"/>
        </w:rPr>
      </w:pPr>
      <w:r>
        <w:t>A.4.3.2B.2.3</w:t>
      </w:r>
      <w:r>
        <w:rPr>
          <w:rFonts w:ascii="Calibri" w:hAnsi="Calibri"/>
          <w:sz w:val="22"/>
          <w:szCs w:val="22"/>
        </w:rPr>
        <w:tab/>
      </w:r>
      <w:r>
        <w:t>Inter-band EN-DC</w:t>
      </w:r>
      <w:r>
        <w:tab/>
      </w:r>
      <w:r>
        <w:fldChar w:fldCharType="begin" w:fldLock="1"/>
      </w:r>
      <w:r>
        <w:instrText xml:space="preserve"> PAGEREF _Toc124016760 \h </w:instrText>
      </w:r>
      <w:r>
        <w:fldChar w:fldCharType="separate"/>
      </w:r>
      <w:r>
        <w:t>73</w:t>
      </w:r>
      <w:r>
        <w:fldChar w:fldCharType="end"/>
      </w:r>
    </w:p>
    <w:p w14:paraId="528F913A" w14:textId="45B1D475" w:rsidR="007F715C" w:rsidRDefault="007F715C">
      <w:pPr>
        <w:pStyle w:val="TOC6"/>
        <w:rPr>
          <w:rFonts w:ascii="Calibri" w:hAnsi="Calibri"/>
          <w:sz w:val="22"/>
          <w:szCs w:val="22"/>
        </w:rPr>
      </w:pPr>
      <w:r>
        <w:t>A.4.3.2B.2.3.1</w:t>
      </w:r>
      <w:r>
        <w:rPr>
          <w:rFonts w:ascii="Calibri" w:hAnsi="Calibri"/>
          <w:sz w:val="22"/>
          <w:szCs w:val="22"/>
        </w:rPr>
        <w:tab/>
      </w:r>
      <w:r>
        <w:t>Inter-band EN-DC within FR1 (two bands)</w:t>
      </w:r>
      <w:r>
        <w:tab/>
      </w:r>
      <w:r>
        <w:fldChar w:fldCharType="begin" w:fldLock="1"/>
      </w:r>
      <w:r>
        <w:instrText xml:space="preserve"> PAGEREF _Toc124016761 \h </w:instrText>
      </w:r>
      <w:r>
        <w:fldChar w:fldCharType="separate"/>
      </w:r>
      <w:r>
        <w:t>73</w:t>
      </w:r>
      <w:r>
        <w:fldChar w:fldCharType="end"/>
      </w:r>
    </w:p>
    <w:p w14:paraId="68C330B7" w14:textId="63E14C25" w:rsidR="007F715C" w:rsidRDefault="007F715C">
      <w:pPr>
        <w:pStyle w:val="TOC6"/>
        <w:rPr>
          <w:rFonts w:ascii="Calibri" w:hAnsi="Calibri"/>
          <w:sz w:val="22"/>
          <w:szCs w:val="22"/>
        </w:rPr>
      </w:pPr>
      <w:r>
        <w:t>A.4.3.2B.2.3.2</w:t>
      </w:r>
      <w:r>
        <w:rPr>
          <w:rFonts w:ascii="Calibri" w:hAnsi="Calibri"/>
          <w:sz w:val="22"/>
          <w:szCs w:val="22"/>
        </w:rPr>
        <w:tab/>
      </w:r>
      <w:r>
        <w:t>Inter-band EN-DC within FR1 (three bands)</w:t>
      </w:r>
      <w:r>
        <w:tab/>
      </w:r>
      <w:r>
        <w:fldChar w:fldCharType="begin" w:fldLock="1"/>
      </w:r>
      <w:r>
        <w:instrText xml:space="preserve"> PAGEREF _Toc124016762 \h </w:instrText>
      </w:r>
      <w:r>
        <w:fldChar w:fldCharType="separate"/>
      </w:r>
      <w:r>
        <w:t>81</w:t>
      </w:r>
      <w:r>
        <w:fldChar w:fldCharType="end"/>
      </w:r>
    </w:p>
    <w:p w14:paraId="2330C3BC" w14:textId="003FEE3A" w:rsidR="007F715C" w:rsidRDefault="007F715C">
      <w:pPr>
        <w:pStyle w:val="TOC6"/>
        <w:rPr>
          <w:rFonts w:ascii="Calibri" w:hAnsi="Calibri"/>
          <w:sz w:val="22"/>
          <w:szCs w:val="22"/>
        </w:rPr>
      </w:pPr>
      <w:r>
        <w:t>A.4.3.2B.2.3.3</w:t>
      </w:r>
      <w:r>
        <w:rPr>
          <w:rFonts w:ascii="Calibri" w:hAnsi="Calibri"/>
          <w:sz w:val="22"/>
          <w:szCs w:val="22"/>
        </w:rPr>
        <w:tab/>
      </w:r>
      <w:r>
        <w:t>Inter-band EN-DC within FR1 (four bands)</w:t>
      </w:r>
      <w:r>
        <w:tab/>
      </w:r>
      <w:r>
        <w:fldChar w:fldCharType="begin" w:fldLock="1"/>
      </w:r>
      <w:r>
        <w:instrText xml:space="preserve"> PAGEREF _Toc124016763 \h </w:instrText>
      </w:r>
      <w:r>
        <w:fldChar w:fldCharType="separate"/>
      </w:r>
      <w:r>
        <w:t>86</w:t>
      </w:r>
      <w:r>
        <w:fldChar w:fldCharType="end"/>
      </w:r>
    </w:p>
    <w:p w14:paraId="20D1C250" w14:textId="3493C134" w:rsidR="007F715C" w:rsidRDefault="007F715C">
      <w:pPr>
        <w:pStyle w:val="TOC6"/>
        <w:rPr>
          <w:rFonts w:ascii="Calibri" w:hAnsi="Calibri"/>
          <w:sz w:val="22"/>
          <w:szCs w:val="22"/>
        </w:rPr>
      </w:pPr>
      <w:r>
        <w:t>A.4.3.2B.2.3.4</w:t>
      </w:r>
      <w:r>
        <w:rPr>
          <w:rFonts w:ascii="Calibri" w:hAnsi="Calibri"/>
          <w:sz w:val="22"/>
          <w:szCs w:val="22"/>
        </w:rPr>
        <w:tab/>
      </w:r>
      <w:r>
        <w:t>Inter-band EN-DC within FR1 (five bands)</w:t>
      </w:r>
      <w:r>
        <w:tab/>
      </w:r>
      <w:r>
        <w:fldChar w:fldCharType="begin" w:fldLock="1"/>
      </w:r>
      <w:r>
        <w:instrText xml:space="preserve"> PAGEREF _Toc124016764 \h </w:instrText>
      </w:r>
      <w:r>
        <w:fldChar w:fldCharType="separate"/>
      </w:r>
      <w:r>
        <w:t>89</w:t>
      </w:r>
      <w:r>
        <w:fldChar w:fldCharType="end"/>
      </w:r>
    </w:p>
    <w:p w14:paraId="2A1847B0" w14:textId="452C53B7" w:rsidR="007F715C" w:rsidRDefault="007F715C">
      <w:pPr>
        <w:pStyle w:val="TOC6"/>
        <w:rPr>
          <w:rFonts w:ascii="Calibri" w:hAnsi="Calibri"/>
          <w:sz w:val="22"/>
          <w:szCs w:val="22"/>
        </w:rPr>
      </w:pPr>
      <w:r>
        <w:t>A.4.3.2B.2.3.5</w:t>
      </w:r>
      <w:r>
        <w:rPr>
          <w:rFonts w:ascii="Calibri" w:hAnsi="Calibri"/>
          <w:sz w:val="22"/>
          <w:szCs w:val="22"/>
        </w:rPr>
        <w:tab/>
      </w:r>
      <w:r>
        <w:t>Inter-band EN-DC within FR1 (six bands)</w:t>
      </w:r>
      <w:r>
        <w:tab/>
      </w:r>
      <w:r>
        <w:fldChar w:fldCharType="begin" w:fldLock="1"/>
      </w:r>
      <w:r>
        <w:instrText xml:space="preserve"> PAGEREF _Toc124016765 \h </w:instrText>
      </w:r>
      <w:r>
        <w:fldChar w:fldCharType="separate"/>
      </w:r>
      <w:r>
        <w:t>91</w:t>
      </w:r>
      <w:r>
        <w:fldChar w:fldCharType="end"/>
      </w:r>
    </w:p>
    <w:p w14:paraId="0082EF80" w14:textId="7C95FB5D" w:rsidR="007F715C" w:rsidRDefault="007F715C">
      <w:pPr>
        <w:pStyle w:val="TOC6"/>
        <w:rPr>
          <w:rFonts w:ascii="Calibri" w:hAnsi="Calibri"/>
          <w:sz w:val="22"/>
          <w:szCs w:val="22"/>
        </w:rPr>
      </w:pPr>
      <w:r>
        <w:t>A.4.3.2B.2.3.6</w:t>
      </w:r>
      <w:r>
        <w:rPr>
          <w:rFonts w:ascii="Calibri" w:hAnsi="Calibri"/>
          <w:sz w:val="22"/>
          <w:szCs w:val="22"/>
        </w:rPr>
        <w:tab/>
      </w:r>
      <w:r>
        <w:t>Inter-band EN-DC including FR2 (two bands)</w:t>
      </w:r>
      <w:r>
        <w:tab/>
      </w:r>
      <w:r>
        <w:fldChar w:fldCharType="begin" w:fldLock="1"/>
      </w:r>
      <w:r>
        <w:instrText xml:space="preserve"> PAGEREF _Toc124016766 \h </w:instrText>
      </w:r>
      <w:r>
        <w:fldChar w:fldCharType="separate"/>
      </w:r>
      <w:r>
        <w:t>92</w:t>
      </w:r>
      <w:r>
        <w:fldChar w:fldCharType="end"/>
      </w:r>
    </w:p>
    <w:p w14:paraId="3A2ABCB2" w14:textId="67F6B8E5" w:rsidR="007F715C" w:rsidRDefault="007F715C">
      <w:pPr>
        <w:pStyle w:val="TOC6"/>
        <w:rPr>
          <w:rFonts w:ascii="Calibri" w:hAnsi="Calibri"/>
          <w:sz w:val="22"/>
          <w:szCs w:val="22"/>
        </w:rPr>
      </w:pPr>
      <w:r>
        <w:t>A.4.3.2B.2.3.7</w:t>
      </w:r>
      <w:r>
        <w:rPr>
          <w:rFonts w:ascii="Calibri" w:hAnsi="Calibri"/>
          <w:sz w:val="22"/>
          <w:szCs w:val="22"/>
        </w:rPr>
        <w:tab/>
      </w:r>
      <w:r>
        <w:t>Inter-band EN-DC including FR2 (three bands)</w:t>
      </w:r>
      <w:r>
        <w:tab/>
      </w:r>
      <w:r>
        <w:fldChar w:fldCharType="begin" w:fldLock="1"/>
      </w:r>
      <w:r>
        <w:instrText xml:space="preserve"> PAGEREF _Toc124016767 \h </w:instrText>
      </w:r>
      <w:r>
        <w:fldChar w:fldCharType="separate"/>
      </w:r>
      <w:r>
        <w:t>95</w:t>
      </w:r>
      <w:r>
        <w:fldChar w:fldCharType="end"/>
      </w:r>
    </w:p>
    <w:p w14:paraId="1495BF2D" w14:textId="4CA019A0" w:rsidR="007F715C" w:rsidRDefault="007F715C">
      <w:pPr>
        <w:pStyle w:val="TOC6"/>
        <w:rPr>
          <w:rFonts w:ascii="Calibri" w:hAnsi="Calibri"/>
          <w:sz w:val="22"/>
          <w:szCs w:val="22"/>
        </w:rPr>
      </w:pPr>
      <w:r>
        <w:t>A.4.3.2B.2.3.8</w:t>
      </w:r>
      <w:r>
        <w:rPr>
          <w:rFonts w:ascii="Calibri" w:hAnsi="Calibri"/>
          <w:sz w:val="22"/>
          <w:szCs w:val="22"/>
        </w:rPr>
        <w:tab/>
      </w:r>
      <w:r>
        <w:t>Inter-band EN-DC including FR2 (four bands)</w:t>
      </w:r>
      <w:r>
        <w:tab/>
      </w:r>
      <w:r>
        <w:fldChar w:fldCharType="begin" w:fldLock="1"/>
      </w:r>
      <w:r>
        <w:instrText xml:space="preserve"> PAGEREF _Toc124016768 \h </w:instrText>
      </w:r>
      <w:r>
        <w:fldChar w:fldCharType="separate"/>
      </w:r>
      <w:r>
        <w:t>100</w:t>
      </w:r>
      <w:r>
        <w:fldChar w:fldCharType="end"/>
      </w:r>
    </w:p>
    <w:p w14:paraId="4FD3DD5D" w14:textId="36D1061D" w:rsidR="007F715C" w:rsidRDefault="007F715C">
      <w:pPr>
        <w:pStyle w:val="TOC6"/>
        <w:rPr>
          <w:rFonts w:ascii="Calibri" w:hAnsi="Calibri"/>
          <w:sz w:val="22"/>
          <w:szCs w:val="22"/>
        </w:rPr>
      </w:pPr>
      <w:r>
        <w:t>A.4.3.2B.2.3.9</w:t>
      </w:r>
      <w:r>
        <w:rPr>
          <w:rFonts w:ascii="Calibri" w:hAnsi="Calibri"/>
          <w:sz w:val="22"/>
          <w:szCs w:val="22"/>
        </w:rPr>
        <w:tab/>
      </w:r>
      <w:r>
        <w:t>Inter-band EN-DC including FR2 (five bands)</w:t>
      </w:r>
      <w:r>
        <w:tab/>
      </w:r>
      <w:r>
        <w:fldChar w:fldCharType="begin" w:fldLock="1"/>
      </w:r>
      <w:r>
        <w:instrText xml:space="preserve"> PAGEREF _Toc124016769 \h </w:instrText>
      </w:r>
      <w:r>
        <w:fldChar w:fldCharType="separate"/>
      </w:r>
      <w:r>
        <w:t>105</w:t>
      </w:r>
      <w:r>
        <w:fldChar w:fldCharType="end"/>
      </w:r>
    </w:p>
    <w:p w14:paraId="0DE02596" w14:textId="55D170AF" w:rsidR="007F715C" w:rsidRDefault="007F715C">
      <w:pPr>
        <w:pStyle w:val="TOC6"/>
        <w:rPr>
          <w:rFonts w:ascii="Calibri" w:hAnsi="Calibri"/>
          <w:sz w:val="22"/>
          <w:szCs w:val="22"/>
        </w:rPr>
      </w:pPr>
      <w:r>
        <w:t>A.4.3.2B.2.3.10</w:t>
      </w:r>
      <w:r>
        <w:rPr>
          <w:rFonts w:ascii="Calibri" w:hAnsi="Calibri"/>
          <w:sz w:val="22"/>
          <w:szCs w:val="22"/>
        </w:rPr>
        <w:tab/>
      </w:r>
      <w:r>
        <w:t>Void</w:t>
      </w:r>
      <w:r>
        <w:tab/>
      </w:r>
      <w:r>
        <w:fldChar w:fldCharType="begin" w:fldLock="1"/>
      </w:r>
      <w:r>
        <w:instrText xml:space="preserve"> PAGEREF _Toc124016770 \h </w:instrText>
      </w:r>
      <w:r>
        <w:fldChar w:fldCharType="separate"/>
      </w:r>
      <w:r>
        <w:t>107</w:t>
      </w:r>
      <w:r>
        <w:fldChar w:fldCharType="end"/>
      </w:r>
    </w:p>
    <w:p w14:paraId="6B0E9513" w14:textId="5636A241" w:rsidR="007F715C" w:rsidRDefault="007F715C">
      <w:pPr>
        <w:pStyle w:val="TOC6"/>
        <w:rPr>
          <w:rFonts w:ascii="Calibri" w:hAnsi="Calibri"/>
          <w:sz w:val="22"/>
          <w:szCs w:val="22"/>
        </w:rPr>
      </w:pPr>
      <w:r>
        <w:t>A.4.3.2B.2.3.11</w:t>
      </w:r>
      <w:r>
        <w:rPr>
          <w:rFonts w:ascii="Calibri" w:hAnsi="Calibri"/>
          <w:sz w:val="22"/>
          <w:szCs w:val="22"/>
        </w:rPr>
        <w:tab/>
      </w:r>
      <w:r>
        <w:t>Inter-band EN-DC including FR1 and FR2 (three bands)</w:t>
      </w:r>
      <w:r>
        <w:tab/>
      </w:r>
      <w:r>
        <w:fldChar w:fldCharType="begin" w:fldLock="1"/>
      </w:r>
      <w:r>
        <w:instrText xml:space="preserve"> PAGEREF _Toc124016771 \h </w:instrText>
      </w:r>
      <w:r>
        <w:fldChar w:fldCharType="separate"/>
      </w:r>
      <w:r>
        <w:t>107</w:t>
      </w:r>
      <w:r>
        <w:fldChar w:fldCharType="end"/>
      </w:r>
    </w:p>
    <w:p w14:paraId="2979F2D7" w14:textId="59E8C99B" w:rsidR="007F715C" w:rsidRDefault="007F715C">
      <w:pPr>
        <w:pStyle w:val="TOC6"/>
        <w:rPr>
          <w:rFonts w:ascii="Calibri" w:hAnsi="Calibri"/>
          <w:sz w:val="22"/>
          <w:szCs w:val="22"/>
        </w:rPr>
      </w:pPr>
      <w:r>
        <w:t>A.4.3.2B.2.3.12</w:t>
      </w:r>
      <w:r>
        <w:rPr>
          <w:rFonts w:ascii="Calibri" w:hAnsi="Calibri"/>
          <w:sz w:val="22"/>
          <w:szCs w:val="22"/>
        </w:rPr>
        <w:tab/>
      </w:r>
      <w:r>
        <w:t>Inter-band EN-DC including FR1 and FR2 (four bands)</w:t>
      </w:r>
      <w:r>
        <w:tab/>
      </w:r>
      <w:r>
        <w:fldChar w:fldCharType="begin" w:fldLock="1"/>
      </w:r>
      <w:r>
        <w:instrText xml:space="preserve"> PAGEREF _Toc124016772 \h </w:instrText>
      </w:r>
      <w:r>
        <w:fldChar w:fldCharType="separate"/>
      </w:r>
      <w:r>
        <w:t>108</w:t>
      </w:r>
      <w:r>
        <w:fldChar w:fldCharType="end"/>
      </w:r>
    </w:p>
    <w:p w14:paraId="4665DC2D" w14:textId="33E79BF5" w:rsidR="007F715C" w:rsidRDefault="007F715C">
      <w:pPr>
        <w:pStyle w:val="TOC6"/>
        <w:rPr>
          <w:rFonts w:ascii="Calibri" w:hAnsi="Calibri"/>
          <w:sz w:val="22"/>
          <w:szCs w:val="22"/>
        </w:rPr>
      </w:pPr>
      <w:r>
        <w:t>A.4.3.2B.2.3.13</w:t>
      </w:r>
      <w:r>
        <w:rPr>
          <w:rFonts w:ascii="Calibri" w:hAnsi="Calibri"/>
          <w:sz w:val="22"/>
          <w:szCs w:val="22"/>
        </w:rPr>
        <w:tab/>
      </w:r>
      <w:r>
        <w:t>Inter-band EN-DC including FR1 and FR2 (five bands)</w:t>
      </w:r>
      <w:r>
        <w:tab/>
      </w:r>
      <w:r>
        <w:fldChar w:fldCharType="begin" w:fldLock="1"/>
      </w:r>
      <w:r>
        <w:instrText xml:space="preserve"> PAGEREF _Toc124016773 \h </w:instrText>
      </w:r>
      <w:r>
        <w:fldChar w:fldCharType="separate"/>
      </w:r>
      <w:r>
        <w:t>110</w:t>
      </w:r>
      <w:r>
        <w:fldChar w:fldCharType="end"/>
      </w:r>
    </w:p>
    <w:p w14:paraId="4CBC7B6B" w14:textId="270D9B98" w:rsidR="007F715C" w:rsidRDefault="007F715C">
      <w:pPr>
        <w:pStyle w:val="TOC6"/>
        <w:rPr>
          <w:rFonts w:ascii="Calibri" w:hAnsi="Calibri"/>
          <w:sz w:val="22"/>
          <w:szCs w:val="22"/>
        </w:rPr>
      </w:pPr>
      <w:r>
        <w:t>A.4.3.2B.2.3.14</w:t>
      </w:r>
      <w:r>
        <w:rPr>
          <w:rFonts w:ascii="Calibri" w:hAnsi="Calibri"/>
          <w:sz w:val="22"/>
          <w:szCs w:val="22"/>
        </w:rPr>
        <w:tab/>
      </w:r>
      <w:r>
        <w:t>Inter-band EN-DC including FR1 and FR2 (six bands)</w:t>
      </w:r>
      <w:r>
        <w:tab/>
      </w:r>
      <w:r>
        <w:fldChar w:fldCharType="begin" w:fldLock="1"/>
      </w:r>
      <w:r>
        <w:instrText xml:space="preserve"> PAGEREF _Toc124016774 \h </w:instrText>
      </w:r>
      <w:r>
        <w:fldChar w:fldCharType="separate"/>
      </w:r>
      <w:r>
        <w:t>110</w:t>
      </w:r>
      <w:r>
        <w:fldChar w:fldCharType="end"/>
      </w:r>
    </w:p>
    <w:p w14:paraId="75D7A63D" w14:textId="2B9D2D37" w:rsidR="007F715C" w:rsidRDefault="007F715C">
      <w:pPr>
        <w:pStyle w:val="TOC4"/>
        <w:rPr>
          <w:rFonts w:ascii="Calibri" w:hAnsi="Calibri"/>
          <w:sz w:val="22"/>
          <w:szCs w:val="22"/>
        </w:rPr>
      </w:pPr>
      <w:r>
        <w:t>A.4.3.2B.3</w:t>
      </w:r>
      <w:r>
        <w:rPr>
          <w:rFonts w:ascii="Calibri" w:hAnsi="Calibri"/>
          <w:sz w:val="22"/>
          <w:szCs w:val="22"/>
        </w:rPr>
        <w:tab/>
      </w:r>
      <w:r>
        <w:t>NE-DC Physical Layer Baseline Implementation Capabilities</w:t>
      </w:r>
      <w:r>
        <w:tab/>
      </w:r>
      <w:r>
        <w:fldChar w:fldCharType="begin" w:fldLock="1"/>
      </w:r>
      <w:r>
        <w:instrText xml:space="preserve"> PAGEREF _Toc124016775 \h </w:instrText>
      </w:r>
      <w:r>
        <w:fldChar w:fldCharType="separate"/>
      </w:r>
      <w:r>
        <w:t>111</w:t>
      </w:r>
      <w:r>
        <w:fldChar w:fldCharType="end"/>
      </w:r>
    </w:p>
    <w:p w14:paraId="6D11615A" w14:textId="4E518697" w:rsidR="007F715C" w:rsidRDefault="007F715C">
      <w:pPr>
        <w:pStyle w:val="TOC5"/>
        <w:rPr>
          <w:rFonts w:ascii="Calibri" w:hAnsi="Calibri"/>
          <w:sz w:val="22"/>
          <w:szCs w:val="22"/>
        </w:rPr>
      </w:pPr>
      <w:r>
        <w:t>A.4.3.2B</w:t>
      </w:r>
      <w:r w:rsidRPr="00162C74">
        <w:rPr>
          <w:rFonts w:eastAsia="SimSun"/>
          <w:lang w:eastAsia="zh-CN"/>
        </w:rPr>
        <w:t>.3.</w:t>
      </w:r>
      <w:r>
        <w:t>0</w:t>
      </w:r>
      <w:r>
        <w:rPr>
          <w:rFonts w:ascii="Calibri" w:hAnsi="Calibri"/>
          <w:sz w:val="22"/>
          <w:szCs w:val="22"/>
        </w:rPr>
        <w:tab/>
      </w:r>
      <w:r>
        <w:t xml:space="preserve">General </w:t>
      </w:r>
      <w:r w:rsidRPr="00162C74">
        <w:rPr>
          <w:rFonts w:eastAsia="SimSun"/>
          <w:lang w:eastAsia="zh-CN"/>
        </w:rPr>
        <w:t>NE-DC</w:t>
      </w:r>
      <w:r>
        <w:t xml:space="preserve"> capabilities</w:t>
      </w:r>
      <w:r>
        <w:tab/>
      </w:r>
      <w:r>
        <w:fldChar w:fldCharType="begin" w:fldLock="1"/>
      </w:r>
      <w:r>
        <w:instrText xml:space="preserve"> PAGEREF _Toc124016776 \h </w:instrText>
      </w:r>
      <w:r>
        <w:fldChar w:fldCharType="separate"/>
      </w:r>
      <w:r>
        <w:t>111</w:t>
      </w:r>
      <w:r>
        <w:fldChar w:fldCharType="end"/>
      </w:r>
    </w:p>
    <w:p w14:paraId="4ED0A8D0" w14:textId="75A755B1" w:rsidR="007F715C" w:rsidRDefault="007F715C">
      <w:pPr>
        <w:pStyle w:val="TOC5"/>
        <w:rPr>
          <w:rFonts w:ascii="Calibri" w:hAnsi="Calibri"/>
          <w:sz w:val="22"/>
          <w:szCs w:val="22"/>
        </w:rPr>
      </w:pPr>
      <w:r>
        <w:t>A.4.3.2B.3.1</w:t>
      </w:r>
      <w:r>
        <w:rPr>
          <w:rFonts w:ascii="Calibri" w:hAnsi="Calibri"/>
          <w:sz w:val="22"/>
          <w:szCs w:val="22"/>
        </w:rPr>
        <w:tab/>
      </w:r>
      <w:r>
        <w:t>Inter-band NE-DC within FR1</w:t>
      </w:r>
      <w:r>
        <w:tab/>
      </w:r>
      <w:r>
        <w:fldChar w:fldCharType="begin" w:fldLock="1"/>
      </w:r>
      <w:r>
        <w:instrText xml:space="preserve"> PAGEREF _Toc124016777 \h </w:instrText>
      </w:r>
      <w:r>
        <w:fldChar w:fldCharType="separate"/>
      </w:r>
      <w:r>
        <w:t>111</w:t>
      </w:r>
      <w:r>
        <w:fldChar w:fldCharType="end"/>
      </w:r>
    </w:p>
    <w:p w14:paraId="35E91BCA" w14:textId="37F2086A" w:rsidR="007F715C" w:rsidRDefault="007F715C">
      <w:pPr>
        <w:pStyle w:val="TOC6"/>
        <w:rPr>
          <w:rFonts w:ascii="Calibri" w:hAnsi="Calibri"/>
          <w:sz w:val="22"/>
          <w:szCs w:val="22"/>
        </w:rPr>
      </w:pPr>
      <w:r>
        <w:t>A.4.3.2B.3.1.1</w:t>
      </w:r>
      <w:r>
        <w:rPr>
          <w:rFonts w:ascii="Calibri" w:hAnsi="Calibri"/>
          <w:sz w:val="22"/>
          <w:szCs w:val="22"/>
        </w:rPr>
        <w:tab/>
      </w:r>
      <w:r>
        <w:t>Inter-band NE-DC within FR1 (two bands)</w:t>
      </w:r>
      <w:r>
        <w:tab/>
      </w:r>
      <w:r>
        <w:fldChar w:fldCharType="begin" w:fldLock="1"/>
      </w:r>
      <w:r>
        <w:instrText xml:space="preserve"> PAGEREF _Toc124016778 \h </w:instrText>
      </w:r>
      <w:r>
        <w:fldChar w:fldCharType="separate"/>
      </w:r>
      <w:r>
        <w:t>111</w:t>
      </w:r>
      <w:r>
        <w:fldChar w:fldCharType="end"/>
      </w:r>
    </w:p>
    <w:p w14:paraId="4ADBE142" w14:textId="61F86A07" w:rsidR="007F715C" w:rsidRDefault="007F715C">
      <w:pPr>
        <w:pStyle w:val="TOC3"/>
        <w:rPr>
          <w:rFonts w:ascii="Calibri" w:hAnsi="Calibri"/>
          <w:sz w:val="22"/>
          <w:szCs w:val="22"/>
        </w:rPr>
      </w:pPr>
      <w:r>
        <w:t>A.4.3.2C</w:t>
      </w:r>
      <w:r>
        <w:rPr>
          <w:rFonts w:ascii="Calibri" w:hAnsi="Calibri"/>
          <w:sz w:val="22"/>
          <w:szCs w:val="22"/>
        </w:rPr>
        <w:tab/>
      </w:r>
      <w:r>
        <w:t>NR SUL Physical Layer Baseline Implementation Capabilities</w:t>
      </w:r>
      <w:r>
        <w:tab/>
      </w:r>
      <w:r>
        <w:fldChar w:fldCharType="begin" w:fldLock="1"/>
      </w:r>
      <w:r>
        <w:instrText xml:space="preserve"> PAGEREF _Toc124016779 \h </w:instrText>
      </w:r>
      <w:r>
        <w:fldChar w:fldCharType="separate"/>
      </w:r>
      <w:r>
        <w:t>113</w:t>
      </w:r>
      <w:r>
        <w:fldChar w:fldCharType="end"/>
      </w:r>
    </w:p>
    <w:p w14:paraId="705D88C0" w14:textId="5E5BE631" w:rsidR="007F715C" w:rsidRDefault="007F715C">
      <w:pPr>
        <w:pStyle w:val="TOC4"/>
        <w:rPr>
          <w:rFonts w:ascii="Calibri" w:hAnsi="Calibri"/>
          <w:sz w:val="22"/>
          <w:szCs w:val="22"/>
        </w:rPr>
      </w:pPr>
      <w:r>
        <w:t>A.4.3.2C.1</w:t>
      </w:r>
      <w:r>
        <w:rPr>
          <w:rFonts w:ascii="Calibri" w:hAnsi="Calibri"/>
          <w:sz w:val="22"/>
          <w:szCs w:val="22"/>
        </w:rPr>
        <w:tab/>
      </w:r>
      <w:r>
        <w:t>General NR SUL capabilities</w:t>
      </w:r>
      <w:r>
        <w:tab/>
      </w:r>
      <w:r>
        <w:fldChar w:fldCharType="begin" w:fldLock="1"/>
      </w:r>
      <w:r>
        <w:instrText xml:space="preserve"> PAGEREF _Toc124016780 \h </w:instrText>
      </w:r>
      <w:r>
        <w:fldChar w:fldCharType="separate"/>
      </w:r>
      <w:r>
        <w:t>113</w:t>
      </w:r>
      <w:r>
        <w:fldChar w:fldCharType="end"/>
      </w:r>
    </w:p>
    <w:p w14:paraId="4F541D8B" w14:textId="67CAD766" w:rsidR="007F715C" w:rsidRDefault="007F715C">
      <w:pPr>
        <w:pStyle w:val="TOC4"/>
        <w:rPr>
          <w:rFonts w:ascii="Calibri" w:hAnsi="Calibri"/>
          <w:sz w:val="22"/>
          <w:szCs w:val="22"/>
        </w:rPr>
      </w:pPr>
      <w:r>
        <w:t>A.4.3.2C.2</w:t>
      </w:r>
      <w:r>
        <w:rPr>
          <w:rFonts w:ascii="Calibri" w:hAnsi="Calibri"/>
          <w:sz w:val="22"/>
          <w:szCs w:val="22"/>
        </w:rPr>
        <w:tab/>
      </w:r>
      <w:r>
        <w:t xml:space="preserve"> SUL band combinations without CA</w:t>
      </w:r>
      <w:r>
        <w:tab/>
      </w:r>
      <w:r>
        <w:fldChar w:fldCharType="begin" w:fldLock="1"/>
      </w:r>
      <w:r>
        <w:instrText xml:space="preserve"> PAGEREF _Toc124016781 \h </w:instrText>
      </w:r>
      <w:r>
        <w:fldChar w:fldCharType="separate"/>
      </w:r>
      <w:r>
        <w:t>113</w:t>
      </w:r>
      <w:r>
        <w:fldChar w:fldCharType="end"/>
      </w:r>
    </w:p>
    <w:p w14:paraId="68FE37A2" w14:textId="6C89AD47" w:rsidR="007F715C" w:rsidRDefault="007F715C">
      <w:pPr>
        <w:pStyle w:val="TOC4"/>
        <w:rPr>
          <w:rFonts w:ascii="Calibri" w:hAnsi="Calibri"/>
          <w:sz w:val="22"/>
          <w:szCs w:val="22"/>
        </w:rPr>
      </w:pPr>
      <w:r>
        <w:t>A.4.3.2C.3</w:t>
      </w:r>
      <w:r>
        <w:rPr>
          <w:rFonts w:ascii="Calibri" w:hAnsi="Calibri"/>
          <w:sz w:val="22"/>
          <w:szCs w:val="22"/>
        </w:rPr>
        <w:tab/>
      </w:r>
      <w:r>
        <w:t>SUL band combinations with CA</w:t>
      </w:r>
      <w:r>
        <w:tab/>
      </w:r>
      <w:r>
        <w:fldChar w:fldCharType="begin" w:fldLock="1"/>
      </w:r>
      <w:r>
        <w:instrText xml:space="preserve"> PAGEREF _Toc124016782 \h </w:instrText>
      </w:r>
      <w:r>
        <w:fldChar w:fldCharType="separate"/>
      </w:r>
      <w:r>
        <w:t>114</w:t>
      </w:r>
      <w:r>
        <w:fldChar w:fldCharType="end"/>
      </w:r>
    </w:p>
    <w:p w14:paraId="7BA92F65" w14:textId="59D08FD4" w:rsidR="007F715C" w:rsidRDefault="007F715C">
      <w:pPr>
        <w:pStyle w:val="TOC3"/>
        <w:rPr>
          <w:rFonts w:ascii="Calibri" w:hAnsi="Calibri"/>
          <w:sz w:val="22"/>
          <w:szCs w:val="22"/>
        </w:rPr>
      </w:pPr>
      <w:r>
        <w:t>A.4.3.3</w:t>
      </w:r>
      <w:r>
        <w:rPr>
          <w:rFonts w:ascii="Calibri" w:hAnsi="Calibri"/>
          <w:sz w:val="22"/>
          <w:szCs w:val="22"/>
        </w:rPr>
        <w:tab/>
      </w:r>
      <w:r>
        <w:t>PDCP Implementation Capabilities</w:t>
      </w:r>
      <w:r>
        <w:tab/>
      </w:r>
      <w:r>
        <w:fldChar w:fldCharType="begin" w:fldLock="1"/>
      </w:r>
      <w:r>
        <w:instrText xml:space="preserve"> PAGEREF _Toc124016783 \h </w:instrText>
      </w:r>
      <w:r>
        <w:fldChar w:fldCharType="separate"/>
      </w:r>
      <w:r>
        <w:t>117</w:t>
      </w:r>
      <w:r>
        <w:fldChar w:fldCharType="end"/>
      </w:r>
    </w:p>
    <w:p w14:paraId="248C24F6" w14:textId="4C26E73E" w:rsidR="007F715C" w:rsidRDefault="007F715C">
      <w:pPr>
        <w:pStyle w:val="TOC3"/>
        <w:rPr>
          <w:rFonts w:ascii="Calibri" w:hAnsi="Calibri"/>
          <w:sz w:val="22"/>
          <w:szCs w:val="22"/>
        </w:rPr>
      </w:pPr>
      <w:r>
        <w:t>A.4.3.4</w:t>
      </w:r>
      <w:r>
        <w:rPr>
          <w:rFonts w:ascii="Calibri" w:hAnsi="Calibri"/>
          <w:sz w:val="22"/>
          <w:szCs w:val="22"/>
        </w:rPr>
        <w:tab/>
      </w:r>
      <w:r>
        <w:t>RLC Implementation Capabilities</w:t>
      </w:r>
      <w:r>
        <w:tab/>
      </w:r>
      <w:r>
        <w:fldChar w:fldCharType="begin" w:fldLock="1"/>
      </w:r>
      <w:r>
        <w:instrText xml:space="preserve"> PAGEREF _Toc124016784 \h </w:instrText>
      </w:r>
      <w:r>
        <w:fldChar w:fldCharType="separate"/>
      </w:r>
      <w:r>
        <w:t>118</w:t>
      </w:r>
      <w:r>
        <w:fldChar w:fldCharType="end"/>
      </w:r>
    </w:p>
    <w:p w14:paraId="2F72C12B" w14:textId="1BF9B0F5" w:rsidR="007F715C" w:rsidRDefault="007F715C">
      <w:pPr>
        <w:pStyle w:val="TOC3"/>
        <w:rPr>
          <w:rFonts w:ascii="Calibri" w:hAnsi="Calibri"/>
          <w:sz w:val="22"/>
          <w:szCs w:val="22"/>
        </w:rPr>
      </w:pPr>
      <w:r>
        <w:t>A.4.3.5</w:t>
      </w:r>
      <w:r>
        <w:rPr>
          <w:rFonts w:ascii="Calibri" w:hAnsi="Calibri"/>
          <w:sz w:val="22"/>
          <w:szCs w:val="22"/>
        </w:rPr>
        <w:tab/>
      </w:r>
      <w:r>
        <w:t>MAC Implementation Capabilities</w:t>
      </w:r>
      <w:r>
        <w:tab/>
      </w:r>
      <w:r>
        <w:fldChar w:fldCharType="begin" w:fldLock="1"/>
      </w:r>
      <w:r>
        <w:instrText xml:space="preserve"> PAGEREF _Toc124016785 \h </w:instrText>
      </w:r>
      <w:r>
        <w:fldChar w:fldCharType="separate"/>
      </w:r>
      <w:r>
        <w:t>119</w:t>
      </w:r>
      <w:r>
        <w:fldChar w:fldCharType="end"/>
      </w:r>
    </w:p>
    <w:p w14:paraId="60695341" w14:textId="2B1328B9" w:rsidR="007F715C" w:rsidRDefault="007F715C">
      <w:pPr>
        <w:pStyle w:val="TOC3"/>
        <w:rPr>
          <w:rFonts w:ascii="Calibri" w:hAnsi="Calibri"/>
          <w:sz w:val="22"/>
          <w:szCs w:val="22"/>
        </w:rPr>
      </w:pPr>
      <w:r>
        <w:t>A.4.3.6</w:t>
      </w:r>
      <w:r>
        <w:rPr>
          <w:rFonts w:ascii="Calibri" w:hAnsi="Calibri"/>
          <w:sz w:val="22"/>
          <w:szCs w:val="22"/>
        </w:rPr>
        <w:tab/>
      </w:r>
      <w:r>
        <w:t>Measurement Capabilities</w:t>
      </w:r>
      <w:r>
        <w:tab/>
      </w:r>
      <w:r>
        <w:fldChar w:fldCharType="begin" w:fldLock="1"/>
      </w:r>
      <w:r>
        <w:instrText xml:space="preserve"> PAGEREF _Toc124016786 \h </w:instrText>
      </w:r>
      <w:r>
        <w:fldChar w:fldCharType="separate"/>
      </w:r>
      <w:r>
        <w:t>121</w:t>
      </w:r>
      <w:r>
        <w:fldChar w:fldCharType="end"/>
      </w:r>
    </w:p>
    <w:p w14:paraId="43ABCD23" w14:textId="3485975B" w:rsidR="007F715C" w:rsidRDefault="007F715C">
      <w:pPr>
        <w:pStyle w:val="TOC3"/>
        <w:rPr>
          <w:rFonts w:ascii="Calibri" w:hAnsi="Calibri"/>
          <w:sz w:val="22"/>
          <w:szCs w:val="22"/>
        </w:rPr>
      </w:pPr>
      <w:r>
        <w:t>A.4.3.7</w:t>
      </w:r>
      <w:r>
        <w:rPr>
          <w:rFonts w:ascii="Calibri" w:hAnsi="Calibri"/>
          <w:sz w:val="22"/>
          <w:szCs w:val="22"/>
        </w:rPr>
        <w:tab/>
      </w:r>
      <w:r>
        <w:t>General Capabilities</w:t>
      </w:r>
      <w:r>
        <w:tab/>
      </w:r>
      <w:r>
        <w:fldChar w:fldCharType="begin" w:fldLock="1"/>
      </w:r>
      <w:r>
        <w:instrText xml:space="preserve"> PAGEREF _Toc124016787 \h </w:instrText>
      </w:r>
      <w:r>
        <w:fldChar w:fldCharType="separate"/>
      </w:r>
      <w:r>
        <w:t>129</w:t>
      </w:r>
      <w:r>
        <w:fldChar w:fldCharType="end"/>
      </w:r>
    </w:p>
    <w:p w14:paraId="30E9A077" w14:textId="54AFC3B8" w:rsidR="007F715C" w:rsidRDefault="007F715C">
      <w:pPr>
        <w:pStyle w:val="TOC3"/>
        <w:rPr>
          <w:rFonts w:ascii="Calibri" w:hAnsi="Calibri"/>
          <w:sz w:val="22"/>
          <w:szCs w:val="22"/>
        </w:rPr>
      </w:pPr>
      <w:r>
        <w:t>A.4.3.8</w:t>
      </w:r>
      <w:r>
        <w:rPr>
          <w:rFonts w:ascii="Calibri" w:hAnsi="Calibri"/>
          <w:sz w:val="22"/>
          <w:szCs w:val="22"/>
        </w:rPr>
        <w:tab/>
      </w:r>
      <w:r>
        <w:t>Mobility Capabilities</w:t>
      </w:r>
      <w:r>
        <w:tab/>
      </w:r>
      <w:r>
        <w:fldChar w:fldCharType="begin" w:fldLock="1"/>
      </w:r>
      <w:r>
        <w:instrText xml:space="preserve"> PAGEREF _Toc124016788 \h </w:instrText>
      </w:r>
      <w:r>
        <w:fldChar w:fldCharType="separate"/>
      </w:r>
      <w:r>
        <w:t>133</w:t>
      </w:r>
      <w:r>
        <w:fldChar w:fldCharType="end"/>
      </w:r>
    </w:p>
    <w:p w14:paraId="0DBDCC86" w14:textId="30855192" w:rsidR="007F715C" w:rsidRDefault="007F715C">
      <w:pPr>
        <w:pStyle w:val="TOC3"/>
        <w:rPr>
          <w:rFonts w:ascii="Calibri" w:hAnsi="Calibri"/>
          <w:sz w:val="22"/>
          <w:szCs w:val="22"/>
        </w:rPr>
      </w:pPr>
      <w:r w:rsidRPr="00162C74">
        <w:rPr>
          <w:rFonts w:eastAsia="SimSun"/>
          <w:lang w:eastAsia="en-US"/>
        </w:rPr>
        <w:t>A.4.3.9</w:t>
      </w:r>
      <w:r>
        <w:rPr>
          <w:rFonts w:ascii="Calibri" w:hAnsi="Calibri"/>
          <w:sz w:val="22"/>
          <w:szCs w:val="22"/>
        </w:rPr>
        <w:tab/>
      </w:r>
      <w:r w:rsidRPr="00162C74">
        <w:rPr>
          <w:rFonts w:eastAsia="SimSun"/>
          <w:lang w:eastAsia="en-US"/>
        </w:rPr>
        <w:t>Additional capabilities for UE declared capability</w:t>
      </w:r>
      <w:r>
        <w:tab/>
      </w:r>
      <w:r>
        <w:fldChar w:fldCharType="begin" w:fldLock="1"/>
      </w:r>
      <w:r>
        <w:instrText xml:space="preserve"> PAGEREF _Toc124016789 \h </w:instrText>
      </w:r>
      <w:r>
        <w:fldChar w:fldCharType="separate"/>
      </w:r>
      <w:r>
        <w:t>135</w:t>
      </w:r>
      <w:r>
        <w:fldChar w:fldCharType="end"/>
      </w:r>
    </w:p>
    <w:p w14:paraId="455BFB9C" w14:textId="7F8DA6E5" w:rsidR="007F715C" w:rsidRDefault="007F715C">
      <w:pPr>
        <w:pStyle w:val="TOC3"/>
        <w:rPr>
          <w:rFonts w:ascii="Calibri" w:hAnsi="Calibri"/>
          <w:sz w:val="22"/>
          <w:szCs w:val="22"/>
        </w:rPr>
      </w:pPr>
      <w:r>
        <w:t>A.4.3.10</w:t>
      </w:r>
      <w:r>
        <w:rPr>
          <w:rFonts w:ascii="Calibri" w:hAnsi="Calibri"/>
          <w:sz w:val="22"/>
          <w:szCs w:val="22"/>
        </w:rPr>
        <w:tab/>
      </w:r>
      <w:r>
        <w:t>Sidelink Capabilities</w:t>
      </w:r>
      <w:r>
        <w:tab/>
      </w:r>
      <w:r>
        <w:fldChar w:fldCharType="begin" w:fldLock="1"/>
      </w:r>
      <w:r>
        <w:instrText xml:space="preserve"> PAGEREF _Toc124016790 \h </w:instrText>
      </w:r>
      <w:r>
        <w:fldChar w:fldCharType="separate"/>
      </w:r>
      <w:r>
        <w:t>152</w:t>
      </w:r>
      <w:r>
        <w:fldChar w:fldCharType="end"/>
      </w:r>
    </w:p>
    <w:p w14:paraId="74D05BB9" w14:textId="1F14A1DD" w:rsidR="007F715C" w:rsidRDefault="007F715C">
      <w:pPr>
        <w:pStyle w:val="TOC3"/>
        <w:rPr>
          <w:rFonts w:ascii="Calibri" w:hAnsi="Calibri"/>
          <w:sz w:val="22"/>
          <w:szCs w:val="22"/>
        </w:rPr>
      </w:pPr>
      <w:r>
        <w:t>A.4.3.1</w:t>
      </w:r>
      <w:r>
        <w:rPr>
          <w:lang w:eastAsia="zh-CN"/>
        </w:rPr>
        <w:t>1</w:t>
      </w:r>
      <w:r>
        <w:rPr>
          <w:rFonts w:ascii="Calibri" w:hAnsi="Calibri"/>
          <w:sz w:val="22"/>
          <w:szCs w:val="22"/>
        </w:rPr>
        <w:tab/>
      </w:r>
      <w:r>
        <w:rPr>
          <w:lang w:eastAsia="zh-CN"/>
        </w:rPr>
        <w:t>High Speed Capabilities</w:t>
      </w:r>
      <w:r>
        <w:tab/>
      </w:r>
      <w:r>
        <w:fldChar w:fldCharType="begin" w:fldLock="1"/>
      </w:r>
      <w:r>
        <w:instrText xml:space="preserve"> PAGEREF _Toc124016791 \h </w:instrText>
      </w:r>
      <w:r>
        <w:fldChar w:fldCharType="separate"/>
      </w:r>
      <w:r>
        <w:t>154</w:t>
      </w:r>
      <w:r>
        <w:fldChar w:fldCharType="end"/>
      </w:r>
    </w:p>
    <w:p w14:paraId="785BB00E" w14:textId="2691C29B" w:rsidR="007F715C" w:rsidRDefault="007F715C">
      <w:pPr>
        <w:pStyle w:val="TOC3"/>
        <w:rPr>
          <w:rFonts w:ascii="Calibri" w:hAnsi="Calibri"/>
          <w:sz w:val="22"/>
          <w:szCs w:val="22"/>
        </w:rPr>
      </w:pPr>
      <w:r>
        <w:t>A.4.3.12</w:t>
      </w:r>
      <w:r>
        <w:rPr>
          <w:rFonts w:ascii="Calibri" w:hAnsi="Calibri"/>
          <w:sz w:val="22"/>
          <w:szCs w:val="22"/>
        </w:rPr>
        <w:tab/>
      </w:r>
      <w:r>
        <w:t>RedCap Capabilities</w:t>
      </w:r>
      <w:r>
        <w:tab/>
      </w:r>
      <w:r>
        <w:fldChar w:fldCharType="begin" w:fldLock="1"/>
      </w:r>
      <w:r>
        <w:instrText xml:space="preserve"> PAGEREF _Toc124016792 \h </w:instrText>
      </w:r>
      <w:r>
        <w:fldChar w:fldCharType="separate"/>
      </w:r>
      <w:r>
        <w:t>155</w:t>
      </w:r>
      <w:r>
        <w:fldChar w:fldCharType="end"/>
      </w:r>
    </w:p>
    <w:p w14:paraId="707DFFFF" w14:textId="660DCF36" w:rsidR="007F715C" w:rsidRDefault="007F715C">
      <w:pPr>
        <w:pStyle w:val="TOC3"/>
        <w:rPr>
          <w:rFonts w:ascii="Calibri" w:hAnsi="Calibri"/>
          <w:sz w:val="22"/>
          <w:szCs w:val="22"/>
        </w:rPr>
      </w:pPr>
      <w:r w:rsidRPr="00162C74">
        <w:rPr>
          <w:rFonts w:eastAsia="SimSun"/>
          <w:lang w:val="en-US" w:eastAsia="zh-CN"/>
        </w:rPr>
        <w:t>A.4.3.13</w:t>
      </w:r>
      <w:r>
        <w:rPr>
          <w:rFonts w:ascii="Calibri" w:hAnsi="Calibri"/>
          <w:sz w:val="22"/>
          <w:szCs w:val="22"/>
        </w:rPr>
        <w:tab/>
      </w:r>
      <w:r w:rsidRPr="00162C74">
        <w:rPr>
          <w:rFonts w:eastAsia="SimSun"/>
          <w:lang w:val="en-US" w:eastAsia="zh-CN"/>
        </w:rPr>
        <w:t>Multi-SIM Capabilities</w:t>
      </w:r>
      <w:r>
        <w:tab/>
      </w:r>
      <w:r>
        <w:fldChar w:fldCharType="begin" w:fldLock="1"/>
      </w:r>
      <w:r>
        <w:instrText xml:space="preserve"> PAGEREF _Toc124016793 \h </w:instrText>
      </w:r>
      <w:r>
        <w:fldChar w:fldCharType="separate"/>
      </w:r>
      <w:r>
        <w:t>157</w:t>
      </w:r>
      <w:r>
        <w:fldChar w:fldCharType="end"/>
      </w:r>
    </w:p>
    <w:p w14:paraId="2CD2BDAB" w14:textId="45585F12" w:rsidR="007F715C" w:rsidRDefault="007F715C">
      <w:pPr>
        <w:pStyle w:val="TOC3"/>
        <w:rPr>
          <w:rFonts w:ascii="Calibri" w:hAnsi="Calibri"/>
          <w:sz w:val="22"/>
          <w:szCs w:val="22"/>
        </w:rPr>
      </w:pPr>
      <w:r>
        <w:t>A.4.3</w:t>
      </w:r>
      <w:r w:rsidRPr="007F715C">
        <w:t>.14</w:t>
      </w:r>
      <w:r>
        <w:rPr>
          <w:rFonts w:ascii="Calibri" w:hAnsi="Calibri"/>
          <w:sz w:val="22"/>
          <w:szCs w:val="22"/>
        </w:rPr>
        <w:tab/>
      </w:r>
      <w:r>
        <w:t>MBS Capabilities</w:t>
      </w:r>
      <w:r>
        <w:tab/>
      </w:r>
      <w:r>
        <w:fldChar w:fldCharType="begin" w:fldLock="1"/>
      </w:r>
      <w:r>
        <w:instrText xml:space="preserve"> PAGEREF _Toc124016794 \h </w:instrText>
      </w:r>
      <w:r>
        <w:fldChar w:fldCharType="separate"/>
      </w:r>
      <w:r>
        <w:t>158</w:t>
      </w:r>
      <w:r>
        <w:fldChar w:fldCharType="end"/>
      </w:r>
    </w:p>
    <w:p w14:paraId="2BC30F7B" w14:textId="45DB4E8B" w:rsidR="007F715C" w:rsidRDefault="007F715C">
      <w:pPr>
        <w:pStyle w:val="TOC2"/>
        <w:rPr>
          <w:rFonts w:ascii="Calibri" w:hAnsi="Calibri"/>
          <w:sz w:val="22"/>
          <w:szCs w:val="22"/>
        </w:rPr>
      </w:pPr>
      <w:r>
        <w:t>A.4.4</w:t>
      </w:r>
      <w:r>
        <w:rPr>
          <w:rFonts w:ascii="Calibri" w:hAnsi="Calibri"/>
          <w:sz w:val="22"/>
          <w:szCs w:val="22"/>
        </w:rPr>
        <w:tab/>
      </w:r>
      <w:r>
        <w:t>Additional information</w:t>
      </w:r>
      <w:r>
        <w:tab/>
      </w:r>
      <w:r>
        <w:fldChar w:fldCharType="begin" w:fldLock="1"/>
      </w:r>
      <w:r>
        <w:instrText xml:space="preserve"> PAGEREF _Toc124016795 \h </w:instrText>
      </w:r>
      <w:r>
        <w:fldChar w:fldCharType="separate"/>
      </w:r>
      <w:r>
        <w:t>159</w:t>
      </w:r>
      <w:r>
        <w:fldChar w:fldCharType="end"/>
      </w:r>
    </w:p>
    <w:p w14:paraId="7535AAA9" w14:textId="00B53CED" w:rsidR="007F715C" w:rsidRDefault="007F715C">
      <w:pPr>
        <w:pStyle w:val="TOC8"/>
        <w:rPr>
          <w:rFonts w:ascii="Calibri" w:hAnsi="Calibri"/>
          <w:b w:val="0"/>
          <w:szCs w:val="22"/>
        </w:rPr>
      </w:pPr>
      <w:r>
        <w:t>Annex B (informative): Change history</w:t>
      </w:r>
      <w:r>
        <w:tab/>
      </w:r>
      <w:r>
        <w:fldChar w:fldCharType="begin" w:fldLock="1"/>
      </w:r>
      <w:r>
        <w:instrText xml:space="preserve"> PAGEREF _Toc124016796 \h </w:instrText>
      </w:r>
      <w:r>
        <w:fldChar w:fldCharType="separate"/>
      </w:r>
      <w:r>
        <w:t>164</w:t>
      </w:r>
      <w:r>
        <w:fldChar w:fldCharType="end"/>
      </w:r>
    </w:p>
    <w:p w14:paraId="5A0EE078" w14:textId="26E11274" w:rsidR="00672C70" w:rsidRPr="005B00C6" w:rsidRDefault="007F715C" w:rsidP="00672C70">
      <w:r>
        <w:rPr>
          <w:noProof/>
          <w:sz w:val="22"/>
        </w:rPr>
        <w:fldChar w:fldCharType="end"/>
      </w:r>
    </w:p>
    <w:p w14:paraId="07C653DB" w14:textId="77777777" w:rsidR="00672C70" w:rsidRPr="005B00C6" w:rsidRDefault="00672C70" w:rsidP="00672C70">
      <w:pPr>
        <w:pStyle w:val="Heading1"/>
      </w:pPr>
      <w:r w:rsidRPr="005B00C6">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24016703"/>
      <w:r w:rsidRPr="005B00C6">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5B00C6" w:rsidRDefault="00672C70" w:rsidP="00672C70">
      <w:r w:rsidRPr="005B00C6">
        <w:t>This Technical Specification has been produced by the 3rd Generation Partnership Project (3GPP).</w:t>
      </w:r>
    </w:p>
    <w:p w14:paraId="326463A3" w14:textId="77777777" w:rsidR="00672C70" w:rsidRPr="005B00C6" w:rsidRDefault="00672C70" w:rsidP="00672C70">
      <w:r w:rsidRPr="005B0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B00C6" w:rsidRDefault="00672C70" w:rsidP="00672C70">
      <w:pPr>
        <w:pStyle w:val="B1"/>
      </w:pPr>
      <w:r w:rsidRPr="005B00C6">
        <w:t>Version x.y.z</w:t>
      </w:r>
    </w:p>
    <w:p w14:paraId="091B2723" w14:textId="77777777" w:rsidR="00672C70" w:rsidRPr="005B00C6" w:rsidRDefault="00672C70" w:rsidP="00672C70">
      <w:pPr>
        <w:pStyle w:val="B1"/>
      </w:pPr>
      <w:r w:rsidRPr="005B00C6">
        <w:t>where:</w:t>
      </w:r>
    </w:p>
    <w:p w14:paraId="71B90CC7" w14:textId="77777777" w:rsidR="00672C70" w:rsidRPr="005B00C6" w:rsidRDefault="00672C70" w:rsidP="00672C70">
      <w:pPr>
        <w:pStyle w:val="B2"/>
      </w:pPr>
      <w:r w:rsidRPr="005B00C6">
        <w:t>x</w:t>
      </w:r>
      <w:r w:rsidRPr="005B00C6">
        <w:tab/>
        <w:t>the first digit:</w:t>
      </w:r>
    </w:p>
    <w:p w14:paraId="632C2ECB" w14:textId="77777777" w:rsidR="00672C70" w:rsidRPr="005B00C6" w:rsidRDefault="00672C70" w:rsidP="00672C70">
      <w:pPr>
        <w:pStyle w:val="B3"/>
      </w:pPr>
      <w:r w:rsidRPr="005B00C6">
        <w:t>1</w:t>
      </w:r>
      <w:r w:rsidRPr="005B00C6">
        <w:tab/>
        <w:t>presented to TSG for information;</w:t>
      </w:r>
    </w:p>
    <w:p w14:paraId="310C0F5E" w14:textId="77777777" w:rsidR="00672C70" w:rsidRPr="005B00C6" w:rsidRDefault="00672C70" w:rsidP="00672C70">
      <w:pPr>
        <w:pStyle w:val="B3"/>
      </w:pPr>
      <w:r w:rsidRPr="005B00C6">
        <w:t>2</w:t>
      </w:r>
      <w:r w:rsidRPr="005B00C6">
        <w:tab/>
        <w:t>presented to TSG for approval;</w:t>
      </w:r>
    </w:p>
    <w:p w14:paraId="36B65906" w14:textId="77777777" w:rsidR="00672C70" w:rsidRPr="005B00C6" w:rsidRDefault="00672C70" w:rsidP="00672C70">
      <w:pPr>
        <w:pStyle w:val="B3"/>
      </w:pPr>
      <w:r w:rsidRPr="005B00C6">
        <w:t>3</w:t>
      </w:r>
      <w:r w:rsidRPr="005B00C6">
        <w:tab/>
        <w:t>or greater indicates TSG approved document under change control.</w:t>
      </w:r>
    </w:p>
    <w:p w14:paraId="0C8206C9" w14:textId="77777777" w:rsidR="00672C70" w:rsidRPr="005B00C6" w:rsidRDefault="00672C70" w:rsidP="00672C70">
      <w:pPr>
        <w:pStyle w:val="B2"/>
      </w:pPr>
      <w:r w:rsidRPr="005B00C6">
        <w:t>y</w:t>
      </w:r>
      <w:r w:rsidRPr="005B00C6">
        <w:tab/>
        <w:t>the second digit is incremented for all changes of substance, i.e. technical enhancements, corrections, updates, etc.</w:t>
      </w:r>
    </w:p>
    <w:p w14:paraId="734B0B0F" w14:textId="77777777" w:rsidR="00672C70" w:rsidRPr="005B00C6" w:rsidRDefault="00672C70" w:rsidP="00672C70">
      <w:pPr>
        <w:pStyle w:val="B2"/>
      </w:pPr>
      <w:r w:rsidRPr="005B00C6">
        <w:t>z</w:t>
      </w:r>
      <w:r w:rsidRPr="005B00C6">
        <w:tab/>
        <w:t>the third digit is incremented when editorial only changes have been incorporated in the document.</w:t>
      </w:r>
    </w:p>
    <w:p w14:paraId="20F42793" w14:textId="77777777" w:rsidR="00672C70" w:rsidRPr="005B00C6" w:rsidRDefault="00672C70" w:rsidP="00672C70">
      <w:r w:rsidRPr="005B00C6">
        <w:t xml:space="preserve">The present document is part 2 of a multi-part deliverable covering the 5G System (5GS) User Equipment (UE) protocol conformance specification, as identified below: </w:t>
      </w:r>
    </w:p>
    <w:p w14:paraId="519F063F" w14:textId="77777777" w:rsidR="00672C70" w:rsidRPr="005B00C6" w:rsidRDefault="00672C70" w:rsidP="00672C70">
      <w:pPr>
        <w:pStyle w:val="B1"/>
      </w:pPr>
      <w:r w:rsidRPr="005B00C6">
        <w:t>-</w:t>
      </w:r>
      <w:r w:rsidRPr="005B00C6">
        <w:tab/>
        <w:t>3GPP TS 38.508-1 [11]: "</w:t>
      </w:r>
      <w:r w:rsidR="00CA3C22" w:rsidRPr="005B00C6">
        <w:rPr>
          <w:snapToGrid w:val="0"/>
        </w:rPr>
        <w:t>5GS; User Equipment (UE) conformance specification; Part 1: Common test environment</w:t>
      </w:r>
      <w:r w:rsidR="00CA3C22" w:rsidRPr="005B00C6" w:rsidDel="00CA3C22">
        <w:t xml:space="preserve"> </w:t>
      </w:r>
      <w:r w:rsidRPr="005B00C6">
        <w:t>".</w:t>
      </w:r>
    </w:p>
    <w:p w14:paraId="5CBF828A" w14:textId="77777777" w:rsidR="00672C70" w:rsidRPr="005B00C6" w:rsidRDefault="00672C70" w:rsidP="00672C70">
      <w:pPr>
        <w:pStyle w:val="B1"/>
      </w:pPr>
      <w:r w:rsidRPr="005B00C6">
        <w:t>-</w:t>
      </w:r>
      <w:r w:rsidRPr="005B00C6">
        <w:tab/>
        <w:t>3GPP TS 38.508-2: "</w:t>
      </w:r>
      <w:r w:rsidRPr="005B00C6">
        <w:rPr>
          <w:b/>
        </w:rPr>
        <w:t>5GS; User Equipment (UE) conformance specification; Part 2: Common Implementation Conformance Statement (ICS) proforma</w:t>
      </w:r>
      <w:r w:rsidR="008765EE" w:rsidRPr="005B00C6">
        <w:t>"</w:t>
      </w:r>
      <w:r w:rsidRPr="005B00C6">
        <w:t xml:space="preserve"> (the present document).</w:t>
      </w:r>
    </w:p>
    <w:p w14:paraId="39FFD84D" w14:textId="77777777" w:rsidR="00672C70" w:rsidRPr="005B00C6" w:rsidRDefault="00672C70" w:rsidP="00672C70">
      <w:pPr>
        <w:pStyle w:val="Heading1"/>
      </w:pPr>
      <w:r w:rsidRPr="005B00C6">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24016704"/>
      <w:r w:rsidRPr="005B00C6">
        <w:t>1</w:t>
      </w:r>
      <w:r w:rsidRPr="005B00C6">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5B00C6" w:rsidRDefault="00672C70" w:rsidP="00672C70">
      <w:pPr>
        <w:rPr>
          <w:rFonts w:eastAsia="SimSun"/>
        </w:rPr>
      </w:pPr>
      <w:r w:rsidRPr="005B00C6">
        <w:rPr>
          <w:rFonts w:eastAsia="SimSun"/>
        </w:rPr>
        <w:t>The present document provides the Implementation Conformance Statement (ICS) proforma for 5G New Radio (NR) User Equipment (UE), in compliance with the relevant requirements.</w:t>
      </w:r>
    </w:p>
    <w:p w14:paraId="2596F1CC" w14:textId="77777777" w:rsidR="00672C70" w:rsidRPr="005B00C6" w:rsidRDefault="00672C70" w:rsidP="00672C70">
      <w:pPr>
        <w:rPr>
          <w:rFonts w:eastAsia="SimSun"/>
        </w:rPr>
      </w:pPr>
      <w:r w:rsidRPr="005B00C6">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B00C6" w:rsidRDefault="00672C70" w:rsidP="00672C70">
      <w:r w:rsidRPr="005B00C6">
        <w:t>The present document is valid for UE implemented according to 3GPP Releases starting from Release 15 up to the Release indicated on the cover page of the present document.</w:t>
      </w:r>
    </w:p>
    <w:p w14:paraId="2C078DF2" w14:textId="77777777" w:rsidR="00672C70" w:rsidRPr="005B00C6"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24016705"/>
      <w:r w:rsidRPr="005B00C6">
        <w:t>2</w:t>
      </w:r>
      <w:r w:rsidRPr="005B00C6">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5B00C6" w:rsidRDefault="00672C70" w:rsidP="00672C70">
      <w:r w:rsidRPr="005B00C6">
        <w:t>The following documents contain provisions which, through reference in this text, constitute provisions of the present document.</w:t>
      </w:r>
    </w:p>
    <w:p w14:paraId="1BEBF798" w14:textId="77777777" w:rsidR="00672C70" w:rsidRPr="005B00C6" w:rsidRDefault="00672C70" w:rsidP="00672C70">
      <w:pPr>
        <w:pStyle w:val="B1"/>
      </w:pPr>
      <w:bookmarkStart w:id="46" w:name="OLE_LINK4"/>
      <w:bookmarkStart w:id="47" w:name="OLE_LINK3"/>
      <w:bookmarkStart w:id="48" w:name="OLE_LINK2"/>
      <w:bookmarkStart w:id="49" w:name="OLE_LINK1"/>
      <w:r w:rsidRPr="005B00C6">
        <w:t>-</w:t>
      </w:r>
      <w:r w:rsidRPr="005B00C6">
        <w:tab/>
        <w:t>References are either specific (identified by date of publication, edition number, version number, etc.) or non</w:t>
      </w:r>
      <w:r w:rsidRPr="005B00C6">
        <w:noBreakHyphen/>
        <w:t>specific.</w:t>
      </w:r>
    </w:p>
    <w:p w14:paraId="468638EB" w14:textId="77777777" w:rsidR="00672C70" w:rsidRPr="005B00C6" w:rsidRDefault="00672C70" w:rsidP="00672C70">
      <w:pPr>
        <w:pStyle w:val="B1"/>
      </w:pPr>
      <w:r w:rsidRPr="005B00C6">
        <w:t>-</w:t>
      </w:r>
      <w:r w:rsidRPr="005B00C6">
        <w:tab/>
        <w:t>For a specific reference, subsequent revisions do not apply.</w:t>
      </w:r>
    </w:p>
    <w:p w14:paraId="264259C7" w14:textId="77777777" w:rsidR="00672C70" w:rsidRPr="005B00C6" w:rsidRDefault="00672C70" w:rsidP="00672C70">
      <w:pPr>
        <w:pStyle w:val="B1"/>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bookmarkEnd w:id="46"/>
    <w:bookmarkEnd w:id="47"/>
    <w:bookmarkEnd w:id="48"/>
    <w:bookmarkEnd w:id="49"/>
    <w:p w14:paraId="5A7AE8EE" w14:textId="77777777" w:rsidR="00672C70" w:rsidRPr="005B00C6" w:rsidRDefault="00672C70" w:rsidP="00672C70">
      <w:pPr>
        <w:pStyle w:val="EX"/>
      </w:pPr>
      <w:r w:rsidRPr="005B00C6">
        <w:t>[1]</w:t>
      </w:r>
      <w:r w:rsidRPr="005B00C6">
        <w:tab/>
        <w:t>3GPP TR 21.905: "Vocabulary for 3GPP Specifications".</w:t>
      </w:r>
    </w:p>
    <w:p w14:paraId="3846D0CC" w14:textId="77777777" w:rsidR="00672C70" w:rsidRPr="005B00C6" w:rsidRDefault="00672C70" w:rsidP="00672C70">
      <w:pPr>
        <w:pStyle w:val="EX"/>
      </w:pPr>
      <w:r w:rsidRPr="005B00C6">
        <w:t>[2]</w:t>
      </w:r>
      <w:r w:rsidRPr="005B00C6">
        <w:tab/>
        <w:t>3GPP TS 38.523-1: "5GS; UE conformance specification; Part 1: Protocol conformance specification".</w:t>
      </w:r>
    </w:p>
    <w:p w14:paraId="0FC4EFE3" w14:textId="77777777" w:rsidR="00672C70" w:rsidRPr="005B00C6" w:rsidRDefault="00672C70" w:rsidP="00672C70">
      <w:pPr>
        <w:pStyle w:val="EX"/>
      </w:pPr>
      <w:r w:rsidRPr="005B00C6">
        <w:t>[3]</w:t>
      </w:r>
      <w:r w:rsidRPr="005B00C6">
        <w:tab/>
        <w:t>3GPP TS 38.523-2: “5GS; User Equipment (UE) conformance specification; Part 2: Applicability of protocol test cases”.</w:t>
      </w:r>
    </w:p>
    <w:p w14:paraId="11339FC6" w14:textId="77777777" w:rsidR="00672C70" w:rsidRPr="005B00C6" w:rsidRDefault="00672C70" w:rsidP="00672C70">
      <w:pPr>
        <w:pStyle w:val="EX"/>
      </w:pPr>
      <w:r w:rsidRPr="005B00C6">
        <w:t>[4]</w:t>
      </w:r>
      <w:r w:rsidRPr="005B00C6">
        <w:tab/>
        <w:t>3GPP TS 38.523-3: “5GS; User Equipment (UE) conformance specification; Part 3: Protocol Test Suites”.</w:t>
      </w:r>
    </w:p>
    <w:p w14:paraId="04852D46" w14:textId="77777777" w:rsidR="00672C70" w:rsidRPr="005B00C6" w:rsidRDefault="00672C70" w:rsidP="00672C70">
      <w:pPr>
        <w:pStyle w:val="EX"/>
      </w:pPr>
      <w:r w:rsidRPr="005B00C6">
        <w:t>[5]</w:t>
      </w:r>
      <w:r w:rsidRPr="005B00C6">
        <w:tab/>
        <w:t>3GPP TS 38.521-1: “NR; User Equipment (UE) conformance specification; Radio transmission and reception; Part 1: Range 1 Standalone”.</w:t>
      </w:r>
    </w:p>
    <w:p w14:paraId="04268EB4" w14:textId="77777777" w:rsidR="00672C70" w:rsidRPr="005B00C6" w:rsidRDefault="00672C70" w:rsidP="00672C70">
      <w:pPr>
        <w:pStyle w:val="EX"/>
      </w:pPr>
      <w:r w:rsidRPr="005B00C6">
        <w:t>[6]</w:t>
      </w:r>
      <w:r w:rsidRPr="005B00C6">
        <w:tab/>
        <w:t>3GPP TS 38.521-2: “NR; User Equipment (UE) conformance specification; Radio transmission and reception; Part 2: Range 2 Standalone”.</w:t>
      </w:r>
    </w:p>
    <w:p w14:paraId="563D52AD" w14:textId="77777777" w:rsidR="00672C70" w:rsidRPr="005B00C6" w:rsidRDefault="00672C70" w:rsidP="00672C70">
      <w:pPr>
        <w:pStyle w:val="EX"/>
      </w:pPr>
      <w:r w:rsidRPr="005B00C6">
        <w:t>[7]</w:t>
      </w:r>
      <w:r w:rsidRPr="005B00C6">
        <w:tab/>
        <w:t>3GPP TS 38.521-3: “NR; User Equipment (UE) conformance specification; Radio transmission and reception; Part 3: Range 1 and Range 2 Interworking operation with other radios”.</w:t>
      </w:r>
    </w:p>
    <w:p w14:paraId="09999509" w14:textId="77777777" w:rsidR="00672C70" w:rsidRPr="005B00C6" w:rsidRDefault="00672C70" w:rsidP="00672C70">
      <w:pPr>
        <w:pStyle w:val="EX"/>
      </w:pPr>
      <w:r w:rsidRPr="005B00C6">
        <w:t>[8]</w:t>
      </w:r>
      <w:r w:rsidRPr="005B00C6">
        <w:tab/>
        <w:t>3GPP TS 38.521-4: “NR; User Equipment conformance specification; Radio transmission and reception; Part 4: Performance”.</w:t>
      </w:r>
    </w:p>
    <w:p w14:paraId="63F73A1B" w14:textId="77777777" w:rsidR="00672C70" w:rsidRPr="005B00C6" w:rsidRDefault="00672C70" w:rsidP="00672C70">
      <w:pPr>
        <w:pStyle w:val="EX"/>
      </w:pPr>
      <w:r w:rsidRPr="005B00C6">
        <w:t>[9]</w:t>
      </w:r>
      <w:r w:rsidRPr="005B00C6">
        <w:tab/>
        <w:t>3GPP TS 38.522: “NR; User Equipment (UE) conformance specification; Applicability of radio transmission, radio reception and radio resource management test cases”.</w:t>
      </w:r>
    </w:p>
    <w:p w14:paraId="1E7D14B9" w14:textId="77777777" w:rsidR="00672C70" w:rsidRPr="005B00C6" w:rsidRDefault="00672C70" w:rsidP="00672C70">
      <w:pPr>
        <w:pStyle w:val="EX"/>
      </w:pPr>
      <w:r w:rsidRPr="005B00C6">
        <w:t>[10]</w:t>
      </w:r>
      <w:r w:rsidRPr="005B00C6">
        <w:tab/>
        <w:t>3GPP TS 38.5</w:t>
      </w:r>
      <w:r w:rsidR="00326E64" w:rsidRPr="005B00C6">
        <w:t>3</w:t>
      </w:r>
      <w:r w:rsidRPr="005B00C6">
        <w:t>3: “NR; User Equipment (UE) conformance specification; Radio resource management”.</w:t>
      </w:r>
    </w:p>
    <w:p w14:paraId="3F90BACC" w14:textId="77777777" w:rsidR="00672C70" w:rsidRPr="005B00C6" w:rsidRDefault="00672C70" w:rsidP="00672C70">
      <w:pPr>
        <w:pStyle w:val="EX"/>
      </w:pPr>
      <w:r w:rsidRPr="005B00C6">
        <w:t>[11]</w:t>
      </w:r>
      <w:r w:rsidRPr="005B00C6">
        <w:tab/>
        <w:t>3GPP TS 38.508-1: "5GS; User Equipment (UE) conformance specification; Part 1: Common test environment".</w:t>
      </w:r>
    </w:p>
    <w:p w14:paraId="2E5B09CA" w14:textId="77777777" w:rsidR="00672C70" w:rsidRPr="005B00C6" w:rsidRDefault="00672C70" w:rsidP="00672C70">
      <w:pPr>
        <w:pStyle w:val="EX"/>
      </w:pPr>
      <w:r w:rsidRPr="005B00C6">
        <w:t>[12]</w:t>
      </w:r>
      <w:r w:rsidRPr="005B00C6">
        <w:tab/>
        <w:t>3GPP TS 38.509: "5GS; Special conformance testing functions for UE".</w:t>
      </w:r>
    </w:p>
    <w:p w14:paraId="75935083" w14:textId="77777777" w:rsidR="00672C70" w:rsidRPr="005B00C6" w:rsidRDefault="00672C70" w:rsidP="00672C70">
      <w:pPr>
        <w:pStyle w:val="EX"/>
      </w:pPr>
      <w:r w:rsidRPr="005B00C6">
        <w:t>[13]</w:t>
      </w:r>
      <w:r w:rsidRPr="005B00C6">
        <w:tab/>
        <w:t>3GPP TS 36.508: "Evolved Universal Terrestrial Radio Access (E-UTRA) and Evolved Universal Terrestrial Radio Access (E-UTRAN); Common Test Environments for User Equipment (UE) Conformance Testing".</w:t>
      </w:r>
    </w:p>
    <w:p w14:paraId="2F84B265" w14:textId="77777777" w:rsidR="00672C70" w:rsidRPr="005B00C6" w:rsidRDefault="00672C70" w:rsidP="00672C70">
      <w:pPr>
        <w:pStyle w:val="EX"/>
      </w:pPr>
      <w:r w:rsidRPr="005B00C6">
        <w:t>[14]</w:t>
      </w:r>
      <w:r w:rsidRPr="005B00C6">
        <w:tab/>
        <w:t>3GPP TS 36.509: "Evolved Universal Terrestrial Radio Access (E-UTRA) and Evolved Universal Terrestrial Radio Access Network (E-UTRAN); Special conformance testing functions for User Equipment (UE)".</w:t>
      </w:r>
    </w:p>
    <w:p w14:paraId="10BC8976" w14:textId="77777777" w:rsidR="00672C70" w:rsidRPr="005B00C6" w:rsidRDefault="00672C70" w:rsidP="00672C70">
      <w:pPr>
        <w:pStyle w:val="EX"/>
      </w:pPr>
      <w:r w:rsidRPr="005B00C6">
        <w:t>[15]</w:t>
      </w:r>
      <w:r w:rsidRPr="005B00C6">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B00C6" w:rsidRDefault="00672C70" w:rsidP="00672C70">
      <w:pPr>
        <w:pStyle w:val="EX"/>
      </w:pPr>
      <w:r w:rsidRPr="005B00C6">
        <w:t>[16]</w:t>
      </w:r>
      <w:r w:rsidRPr="005B00C6">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B00C6" w:rsidRDefault="000C7438" w:rsidP="00672C70">
      <w:pPr>
        <w:pStyle w:val="EX"/>
      </w:pPr>
      <w:r w:rsidRPr="005B00C6">
        <w:t>[17]</w:t>
      </w:r>
      <w:r w:rsidRPr="005B00C6">
        <w:tab/>
      </w:r>
      <w:r w:rsidR="00672C70" w:rsidRPr="005B00C6">
        <w:t>3GPP TS 38.306: “NR; User Equipment (UE) radio access capabilities”.</w:t>
      </w:r>
    </w:p>
    <w:p w14:paraId="2E652D96" w14:textId="77777777" w:rsidR="00672C70" w:rsidRPr="005B00C6" w:rsidRDefault="00672C70" w:rsidP="00672C70">
      <w:pPr>
        <w:pStyle w:val="EX"/>
      </w:pPr>
      <w:r w:rsidRPr="005B00C6">
        <w:t>[18]</w:t>
      </w:r>
      <w:r w:rsidRPr="005B00C6">
        <w:tab/>
        <w:t>ISO/IEC 9646-7: "Information technology - Open systems interconnection - Conformance testing methodology and framework - Part 7: Implementation Conformance Statements".</w:t>
      </w:r>
    </w:p>
    <w:p w14:paraId="7A92908E" w14:textId="77777777" w:rsidR="003A0F41" w:rsidRPr="005B00C6" w:rsidRDefault="00672C70" w:rsidP="003A0F41">
      <w:pPr>
        <w:pStyle w:val="EX"/>
      </w:pPr>
      <w:r w:rsidRPr="005B00C6">
        <w:t>[19]</w:t>
      </w:r>
      <w:r w:rsidRPr="005B00C6">
        <w:tab/>
        <w:t>3GPP TS 38.307: “NR; User Equipments (UEs) supporting a release-independent frequency band”.</w:t>
      </w:r>
    </w:p>
    <w:p w14:paraId="63C09936" w14:textId="77777777" w:rsidR="003A0F41" w:rsidRPr="005B00C6" w:rsidRDefault="003A0F41" w:rsidP="003A0F41">
      <w:pPr>
        <w:pStyle w:val="EX"/>
      </w:pPr>
      <w:r w:rsidRPr="005B00C6">
        <w:t>[20]</w:t>
      </w:r>
      <w:r w:rsidRPr="005B00C6">
        <w:tab/>
        <w:t>3GPP TS 37.340:"Evolved Universal Terrestrial Radio Access (E-UTRA) and NR; Multi-connectivity; Stage 2".</w:t>
      </w:r>
    </w:p>
    <w:p w14:paraId="6EC28FBF" w14:textId="77777777" w:rsidR="00672C70" w:rsidRPr="005B00C6" w:rsidRDefault="003A0F41" w:rsidP="003A0F41">
      <w:pPr>
        <w:pStyle w:val="EX"/>
      </w:pPr>
      <w:r w:rsidRPr="005B00C6">
        <w:t>[21]</w:t>
      </w:r>
      <w:r w:rsidRPr="005B00C6">
        <w:tab/>
        <w:t>3GPP TS 38.300: "NR; NR and NG-RAN Overall Description; Stage 2".</w:t>
      </w:r>
    </w:p>
    <w:p w14:paraId="39117824" w14:textId="77777777" w:rsidR="00D97121" w:rsidRPr="005B00C6" w:rsidRDefault="00A730D4" w:rsidP="00D97121">
      <w:pPr>
        <w:pStyle w:val="EX"/>
        <w:rPr>
          <w:lang w:eastAsia="zh-CN"/>
        </w:rPr>
      </w:pPr>
      <w:r w:rsidRPr="005B00C6">
        <w:t>[22]</w:t>
      </w:r>
      <w:r w:rsidRPr="005B00C6">
        <w:tab/>
        <w:t>3GPP TS 24.229: "IP multimedia call control protocol based on Session Initiation Protocol (SIP) and Session Description Protocol (SDP); Stage 3"</w:t>
      </w:r>
    </w:p>
    <w:p w14:paraId="6E3ACA54" w14:textId="77777777" w:rsidR="00672C70" w:rsidRPr="005B00C6" w:rsidRDefault="00D97121" w:rsidP="00D97121">
      <w:pPr>
        <w:pStyle w:val="EX"/>
      </w:pPr>
      <w:r w:rsidRPr="005B00C6">
        <w:t>[2</w:t>
      </w:r>
      <w:r w:rsidRPr="005B00C6">
        <w:rPr>
          <w:lang w:eastAsia="zh-CN"/>
        </w:rPr>
        <w:t>3</w:t>
      </w:r>
      <w:r w:rsidRPr="005B00C6">
        <w:t>]</w:t>
      </w:r>
      <w:r w:rsidRPr="005B00C6">
        <w:tab/>
        <w:t>3GPP TS 38.101-1: “NR; User Equipment (UE) radio transmission and reception; Part 1: Range 1 Standalone”</w:t>
      </w:r>
    </w:p>
    <w:p w14:paraId="6070DCC5" w14:textId="77777777" w:rsidR="00984E84" w:rsidRPr="005B00C6" w:rsidRDefault="00984E84" w:rsidP="007624D2">
      <w:pPr>
        <w:pStyle w:val="EX"/>
        <w:rPr>
          <w:rFonts w:eastAsia="PMingLiU"/>
          <w:lang w:eastAsia="en-US"/>
        </w:rPr>
      </w:pPr>
      <w:r w:rsidRPr="005B00C6">
        <w:rPr>
          <w:rFonts w:eastAsia="PMingLiU"/>
          <w:lang w:eastAsia="en-US"/>
        </w:rPr>
        <w:t>[24]</w:t>
      </w:r>
      <w:r w:rsidRPr="005B00C6">
        <w:rPr>
          <w:rFonts w:eastAsia="PMingLiU"/>
          <w:lang w:eastAsia="en-US"/>
        </w:rPr>
        <w:tab/>
        <w:t>3GPP TS 38.101-2: “NR; User Equipment (UE) radio transmission and reception; Part 2: Range 2 Standalone”</w:t>
      </w:r>
    </w:p>
    <w:p w14:paraId="483D18DC" w14:textId="77777777" w:rsidR="00BC6E5E" w:rsidRPr="005B00C6" w:rsidRDefault="00984E84" w:rsidP="007624D2">
      <w:pPr>
        <w:pStyle w:val="EX"/>
        <w:rPr>
          <w:rFonts w:eastAsia="PMingLiU"/>
          <w:lang w:eastAsia="en-US"/>
        </w:rPr>
      </w:pPr>
      <w:r w:rsidRPr="005B00C6">
        <w:rPr>
          <w:rFonts w:eastAsia="PMingLiU"/>
          <w:lang w:eastAsia="en-US"/>
        </w:rPr>
        <w:t>[25]</w:t>
      </w:r>
      <w:r w:rsidRPr="005B00C6">
        <w:rPr>
          <w:rFonts w:eastAsia="PMingLiU"/>
          <w:lang w:eastAsia="en-US"/>
        </w:rPr>
        <w:tab/>
        <w:t>3GPP TS 38.101-3: “NR; User Equipment (UE) radio transmission and reception; Part 3: Range 1 and Range 2 Interworking operation with other radios”</w:t>
      </w:r>
    </w:p>
    <w:p w14:paraId="64D24CE7" w14:textId="6AEF8018" w:rsidR="00984E84" w:rsidRPr="005B00C6" w:rsidRDefault="00BC6E5E" w:rsidP="007624D2">
      <w:pPr>
        <w:pStyle w:val="EX"/>
        <w:rPr>
          <w:rFonts w:eastAsia="PMingLiU"/>
          <w:lang w:eastAsia="en-US"/>
        </w:rPr>
      </w:pPr>
      <w:r w:rsidRPr="005B00C6">
        <w:rPr>
          <w:rFonts w:eastAsia="PMingLiU"/>
          <w:lang w:eastAsia="en-US"/>
        </w:rPr>
        <w:t>[26]</w:t>
      </w:r>
      <w:r w:rsidRPr="005B00C6">
        <w:rPr>
          <w:rFonts w:eastAsia="PMingLiU"/>
          <w:lang w:eastAsia="en-US"/>
        </w:rPr>
        <w:tab/>
        <w:t>3GPP TS 23.003: “Numbering, addressing and identification”</w:t>
      </w:r>
    </w:p>
    <w:p w14:paraId="72DD23DD" w14:textId="77777777" w:rsidR="00672C70" w:rsidRPr="005B00C6" w:rsidRDefault="000C7438" w:rsidP="00672C70">
      <w:pPr>
        <w:pStyle w:val="Heading1"/>
      </w:pPr>
      <w:r w:rsidRPr="005B00C6">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24016706"/>
      <w:r w:rsidR="00672C70" w:rsidRPr="005B00C6">
        <w:t>3</w:t>
      </w:r>
      <w:r w:rsidR="00672C70" w:rsidRPr="005B00C6">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5B00C6"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24016707"/>
      <w:r w:rsidRPr="005B00C6">
        <w:t>3.1</w:t>
      </w:r>
      <w:r w:rsidRPr="005B00C6">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5B00C6" w:rsidRDefault="00672C70" w:rsidP="00672C70">
      <w:r w:rsidRPr="005B00C6">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B00C6" w:rsidRDefault="00672C70" w:rsidP="00672C70">
      <w:pPr>
        <w:rPr>
          <w:rFonts w:eastAsia="SimSun"/>
        </w:rPr>
      </w:pPr>
      <w:r w:rsidRPr="005B00C6">
        <w:rPr>
          <w:rFonts w:eastAsia="SimSun"/>
          <w:b/>
        </w:rPr>
        <w:t>Implementation Conformance Statement (ICS):</w:t>
      </w:r>
      <w:r w:rsidRPr="005B00C6">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B00C6" w:rsidRDefault="00672C70" w:rsidP="00672C70">
      <w:pPr>
        <w:rPr>
          <w:rFonts w:eastAsia="SimSun"/>
        </w:rPr>
      </w:pPr>
      <w:r w:rsidRPr="005B00C6">
        <w:rPr>
          <w:rFonts w:eastAsia="SimSun"/>
          <w:b/>
        </w:rPr>
        <w:t>ICS proforma:</w:t>
      </w:r>
      <w:r w:rsidRPr="005B00C6">
        <w:rPr>
          <w:rFonts w:eastAsia="SimSun"/>
        </w:rPr>
        <w:t xml:space="preserve"> document, in the form of a questionnaire, which when completed for an implementation or system becomes an ICS</w:t>
      </w:r>
    </w:p>
    <w:p w14:paraId="0F9438C6" w14:textId="77777777" w:rsidR="00672C70" w:rsidRPr="005B00C6" w:rsidRDefault="00672C70" w:rsidP="00672C70">
      <w:pPr>
        <w:rPr>
          <w:rFonts w:eastAsia="SimSun"/>
        </w:rPr>
      </w:pPr>
      <w:r w:rsidRPr="005B00C6">
        <w:rPr>
          <w:rFonts w:eastAsia="SimSun"/>
          <w:b/>
          <w:bCs/>
        </w:rPr>
        <w:t>Implementation extra Information for Testing (IXIT):</w:t>
      </w:r>
      <w:r w:rsidRPr="005B00C6">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B00C6" w:rsidRDefault="00672C70" w:rsidP="00672C70">
      <w:pPr>
        <w:rPr>
          <w:rFonts w:eastAsia="SimSun"/>
        </w:rPr>
      </w:pPr>
      <w:r w:rsidRPr="005B00C6">
        <w:rPr>
          <w:rFonts w:eastAsia="SimSun"/>
          <w:b/>
        </w:rPr>
        <w:t>IXIT proforma:</w:t>
      </w:r>
      <w:r w:rsidRPr="005B00C6">
        <w:rPr>
          <w:rFonts w:eastAsia="SimSun"/>
        </w:rPr>
        <w:t xml:space="preserve"> A document, in the form of a questionnaire, which when completed for an UEUT becomes an IXIT</w:t>
      </w:r>
    </w:p>
    <w:p w14:paraId="33029196" w14:textId="77777777" w:rsidR="00672C70" w:rsidRPr="005B00C6" w:rsidRDefault="00672C70" w:rsidP="00672C70">
      <w:pPr>
        <w:rPr>
          <w:rFonts w:eastAsia="SimSun"/>
        </w:rPr>
      </w:pPr>
      <w:r w:rsidRPr="005B00C6">
        <w:rPr>
          <w:rFonts w:eastAsia="SimSun"/>
          <w:b/>
          <w:bCs/>
        </w:rPr>
        <w:t>Protocol Implementation Conformance Statement (PICS)</w:t>
      </w:r>
      <w:r w:rsidRPr="005B00C6">
        <w:rPr>
          <w:rFonts w:eastAsia="SimSun"/>
          <w:b/>
        </w:rPr>
        <w:t>:</w:t>
      </w:r>
      <w:r w:rsidRPr="005B00C6">
        <w:rPr>
          <w:rFonts w:eastAsia="SimSun"/>
        </w:rPr>
        <w:t xml:space="preserve"> An ICS for an implementation or system claimed to conform to a given protocol specification</w:t>
      </w:r>
    </w:p>
    <w:p w14:paraId="0497F054" w14:textId="77777777" w:rsidR="00672C70" w:rsidRPr="005B00C6" w:rsidRDefault="00672C70" w:rsidP="00672C70">
      <w:pPr>
        <w:rPr>
          <w:rFonts w:eastAsia="SimSun"/>
        </w:rPr>
      </w:pPr>
      <w:r w:rsidRPr="005B00C6">
        <w:rPr>
          <w:rFonts w:eastAsia="SimSun"/>
          <w:b/>
          <w:bCs/>
        </w:rPr>
        <w:t>Protocol Implementation extra Information for Testing (PIXIT)</w:t>
      </w:r>
      <w:r w:rsidRPr="005B00C6">
        <w:rPr>
          <w:rFonts w:eastAsia="SimSun"/>
          <w:b/>
        </w:rPr>
        <w:t>:</w:t>
      </w:r>
      <w:r w:rsidRPr="005B00C6">
        <w:rPr>
          <w:rFonts w:eastAsia="SimSun"/>
        </w:rPr>
        <w:t xml:space="preserve"> An IXIT related to testing for conformance to a given protocol specification</w:t>
      </w:r>
    </w:p>
    <w:p w14:paraId="53EB68E8" w14:textId="77777777" w:rsidR="00672C70" w:rsidRPr="005B00C6" w:rsidRDefault="00672C70" w:rsidP="00672C70">
      <w:pPr>
        <w:rPr>
          <w:rFonts w:eastAsia="SimSun"/>
        </w:rPr>
      </w:pPr>
      <w:r w:rsidRPr="005B00C6">
        <w:rPr>
          <w:rFonts w:eastAsia="SimSun"/>
          <w:b/>
          <w:bCs/>
        </w:rPr>
        <w:t>Static conformance review</w:t>
      </w:r>
      <w:r w:rsidRPr="005B00C6">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B00C6"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24016708"/>
      <w:r w:rsidRPr="005B00C6">
        <w:t>3.2</w:t>
      </w:r>
      <w:r w:rsidRPr="005B00C6">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5B00C6" w:rsidRDefault="00672C70" w:rsidP="00672C70">
      <w:pPr>
        <w:keepNext/>
      </w:pPr>
      <w:r w:rsidRPr="005B00C6">
        <w:t>For the purposes of the present document, the following symbols apply:</w:t>
      </w:r>
    </w:p>
    <w:p w14:paraId="75779F54" w14:textId="77777777" w:rsidR="00672C70" w:rsidRPr="005B00C6" w:rsidRDefault="00672C70" w:rsidP="00672C70">
      <w:pPr>
        <w:pStyle w:val="EW"/>
      </w:pPr>
      <w:r w:rsidRPr="005B00C6">
        <w:t>&lt;symbol&gt;</w:t>
      </w:r>
      <w:r w:rsidRPr="005B00C6">
        <w:tab/>
        <w:t>&lt;Explanation&gt;</w:t>
      </w:r>
    </w:p>
    <w:p w14:paraId="092848F0" w14:textId="77777777" w:rsidR="00672C70" w:rsidRPr="005B00C6"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24016709"/>
      <w:r w:rsidRPr="005B00C6">
        <w:t>3.3</w:t>
      </w:r>
      <w:r w:rsidRPr="005B00C6">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5B00C6" w:rsidRDefault="00672C70" w:rsidP="00672C70">
      <w:pPr>
        <w:keepNext/>
      </w:pPr>
      <w:r w:rsidRPr="005B00C6">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B00C6" w:rsidRDefault="00672C70" w:rsidP="00672C70">
      <w:pPr>
        <w:rPr>
          <w:rFonts w:eastAsia="SimSun"/>
        </w:rPr>
      </w:pPr>
      <w:r w:rsidRPr="005B00C6">
        <w:rPr>
          <w:rFonts w:eastAsia="SimSun"/>
        </w:rPr>
        <w:t>For the purposes of the present document, the following abbreviations apply:</w:t>
      </w:r>
    </w:p>
    <w:p w14:paraId="2836F8A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FFS</w:t>
      </w:r>
      <w:r w:rsidRPr="005B00C6">
        <w:rPr>
          <w:rFonts w:eastAsia="SimSun"/>
          <w:lang w:eastAsia="x-none"/>
        </w:rPr>
        <w:tab/>
        <w:t>For Further Study</w:t>
      </w:r>
    </w:p>
    <w:p w14:paraId="5FEE737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ICS</w:t>
      </w:r>
      <w:r w:rsidRPr="005B00C6">
        <w:rPr>
          <w:rFonts w:eastAsia="SimSun"/>
          <w:lang w:eastAsia="x-none"/>
        </w:rPr>
        <w:tab/>
        <w:t>Implementation Conformance Statement</w:t>
      </w:r>
    </w:p>
    <w:p w14:paraId="59D070AC"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IXIT</w:t>
      </w:r>
      <w:r w:rsidRPr="005B00C6">
        <w:rPr>
          <w:rFonts w:eastAsia="SimSun"/>
          <w:lang w:eastAsia="x-none"/>
        </w:rPr>
        <w:tab/>
        <w:t>Implementation extra Information for Testing</w:t>
      </w:r>
    </w:p>
    <w:p w14:paraId="2C7F6B8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PICS</w:t>
      </w:r>
      <w:r w:rsidRPr="005B00C6">
        <w:rPr>
          <w:rFonts w:eastAsia="SimSun"/>
          <w:lang w:eastAsia="x-none"/>
        </w:rPr>
        <w:tab/>
        <w:t>Protocol Implementation Conformance Statement</w:t>
      </w:r>
    </w:p>
    <w:p w14:paraId="2F4CC2E1"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PIXIT</w:t>
      </w:r>
      <w:r w:rsidRPr="005B00C6">
        <w:rPr>
          <w:rFonts w:eastAsia="SimSun"/>
          <w:lang w:eastAsia="x-none"/>
        </w:rPr>
        <w:tab/>
        <w:t>Protocol Implementation extra Information for Testing</w:t>
      </w:r>
    </w:p>
    <w:p w14:paraId="2EDD0B5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SCS</w:t>
      </w:r>
      <w:r w:rsidRPr="005B00C6">
        <w:rPr>
          <w:rFonts w:eastAsia="SimSun"/>
          <w:lang w:eastAsia="x-none"/>
        </w:rPr>
        <w:tab/>
        <w:t>System Conformance Statement</w:t>
      </w:r>
    </w:p>
    <w:p w14:paraId="71095ED3"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TC</w:t>
      </w:r>
      <w:r w:rsidRPr="005B00C6">
        <w:rPr>
          <w:rFonts w:eastAsia="SimSun"/>
          <w:lang w:eastAsia="x-none"/>
        </w:rPr>
        <w:tab/>
        <w:t>Test Case</w:t>
      </w:r>
    </w:p>
    <w:p w14:paraId="0F87AA69"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UEUT</w:t>
      </w:r>
      <w:r w:rsidRPr="005B00C6">
        <w:rPr>
          <w:rFonts w:eastAsia="SimSun"/>
          <w:lang w:eastAsia="x-none"/>
        </w:rPr>
        <w:tab/>
        <w:t>User Equipment Under Test</w:t>
      </w:r>
    </w:p>
    <w:p w14:paraId="62A12508" w14:textId="77777777" w:rsidR="00672C70" w:rsidRPr="005B00C6" w:rsidRDefault="00672C70" w:rsidP="00672C70">
      <w:pPr>
        <w:pStyle w:val="B1"/>
      </w:pPr>
    </w:p>
    <w:p w14:paraId="5B168829" w14:textId="77777777" w:rsidR="00672C70" w:rsidRPr="005B00C6" w:rsidRDefault="000C7438" w:rsidP="00672C70">
      <w:pPr>
        <w:pStyle w:val="Heading8"/>
      </w:pPr>
      <w:bookmarkStart w:id="106" w:name="OLE_LINK6"/>
      <w:bookmarkStart w:id="107" w:name="OLE_LINK5"/>
      <w:r w:rsidRPr="005B00C6">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24016710"/>
      <w:r w:rsidR="00672C70" w:rsidRPr="005B00C6">
        <w:t>Annex A (normative):</w:t>
      </w:r>
      <w:bookmarkEnd w:id="106"/>
      <w:bookmarkEnd w:id="107"/>
      <w:r w:rsidR="00672C70" w:rsidRPr="005B00C6">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5B00C6" w:rsidRDefault="00672C70" w:rsidP="00672C70">
      <w:pPr>
        <w:pBdr>
          <w:top w:val="single" w:sz="6" w:space="1" w:color="auto"/>
          <w:left w:val="single" w:sz="6" w:space="1" w:color="auto"/>
          <w:bottom w:val="single" w:sz="6" w:space="1" w:color="auto"/>
          <w:right w:val="single" w:sz="6" w:space="1" w:color="auto"/>
        </w:pBdr>
      </w:pPr>
      <w:r w:rsidRPr="005B00C6">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B00C6"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24016711"/>
      <w:r w:rsidRPr="005B00C6">
        <w:t>A.1</w:t>
      </w:r>
      <w:r w:rsidRPr="005B00C6">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5B00C6"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24016712"/>
      <w:r w:rsidRPr="005B00C6">
        <w:t>A.1.1</w:t>
      </w:r>
      <w:r w:rsidRPr="005B00C6">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5B00C6" w:rsidRDefault="00672C70" w:rsidP="00672C70">
      <w:r w:rsidRPr="005B00C6">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B00C6" w:rsidRDefault="00672C70" w:rsidP="00672C70">
      <w:r w:rsidRPr="005B00C6">
        <w:t>The ICS proforma is subdivided into clauses for the following categories of information:</w:t>
      </w:r>
    </w:p>
    <w:p w14:paraId="33AFD55E" w14:textId="77777777" w:rsidR="00672C70" w:rsidRPr="005B00C6" w:rsidRDefault="00672C70" w:rsidP="00672C70">
      <w:pPr>
        <w:pStyle w:val="B1"/>
      </w:pPr>
      <w:r w:rsidRPr="005B00C6">
        <w:t>-</w:t>
      </w:r>
      <w:r w:rsidRPr="005B00C6">
        <w:tab/>
        <w:t>instructions for completing the ICS proforma;</w:t>
      </w:r>
    </w:p>
    <w:p w14:paraId="7B995362" w14:textId="77777777" w:rsidR="00672C70" w:rsidRPr="005B00C6" w:rsidRDefault="00672C70" w:rsidP="00672C70">
      <w:pPr>
        <w:pStyle w:val="B1"/>
      </w:pPr>
      <w:r w:rsidRPr="005B00C6">
        <w:t>-</w:t>
      </w:r>
      <w:r w:rsidRPr="005B00C6">
        <w:tab/>
        <w:t>identification of the implementation;</w:t>
      </w:r>
    </w:p>
    <w:p w14:paraId="4420C772" w14:textId="77777777" w:rsidR="00672C70" w:rsidRPr="005B00C6" w:rsidRDefault="00672C70" w:rsidP="00672C70">
      <w:pPr>
        <w:pStyle w:val="B1"/>
      </w:pPr>
      <w:r w:rsidRPr="005B00C6">
        <w:t>-</w:t>
      </w:r>
      <w:r w:rsidRPr="005B00C6">
        <w:tab/>
        <w:t>identification of the protocol;</w:t>
      </w:r>
    </w:p>
    <w:p w14:paraId="3890292C" w14:textId="77777777" w:rsidR="00672C70" w:rsidRPr="005B00C6" w:rsidRDefault="00672C70" w:rsidP="00672C70">
      <w:pPr>
        <w:pStyle w:val="B1"/>
      </w:pPr>
      <w:r w:rsidRPr="005B00C6">
        <w:t>-</w:t>
      </w:r>
      <w:r w:rsidRPr="005B00C6">
        <w:tab/>
        <w:t>ICS proforma tables (for example: UE implementation types, Teleservices, etc).</w:t>
      </w:r>
    </w:p>
    <w:p w14:paraId="0D883EC6" w14:textId="77777777" w:rsidR="00672C70" w:rsidRPr="005B00C6"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24016713"/>
      <w:r w:rsidRPr="005B00C6">
        <w:t>A.1.2</w:t>
      </w:r>
      <w:r w:rsidRPr="005B00C6">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5B00C6" w:rsidRDefault="00672C70" w:rsidP="00672C70">
      <w:r w:rsidRPr="005B00C6">
        <w:t>The ICS proforma contained in this annex is comprised of information in tabular form in accordance with the guidelines presented in ISO/IEC 9646</w:t>
      </w:r>
      <w:r w:rsidRPr="005B00C6">
        <w:noBreakHyphen/>
        <w:t>7 [18].</w:t>
      </w:r>
    </w:p>
    <w:p w14:paraId="3E1CB8A4" w14:textId="77777777" w:rsidR="00672C70" w:rsidRPr="005B00C6" w:rsidRDefault="00672C70" w:rsidP="00672C70">
      <w:pPr>
        <w:pStyle w:val="H6"/>
      </w:pPr>
      <w:r w:rsidRPr="005B00C6">
        <w:t>Item column</w:t>
      </w:r>
    </w:p>
    <w:p w14:paraId="6EE434A1" w14:textId="77777777" w:rsidR="00672C70" w:rsidRPr="005B00C6" w:rsidRDefault="00672C70" w:rsidP="00672C70">
      <w:r w:rsidRPr="005B00C6">
        <w:t>The item column contains a number which identifies the item in the table.</w:t>
      </w:r>
    </w:p>
    <w:p w14:paraId="43C40883" w14:textId="77777777" w:rsidR="00672C70" w:rsidRPr="005B00C6" w:rsidRDefault="00672C70" w:rsidP="00672C70">
      <w:pPr>
        <w:pStyle w:val="H6"/>
      </w:pPr>
      <w:r w:rsidRPr="005B00C6">
        <w:t>Item description column</w:t>
      </w:r>
    </w:p>
    <w:p w14:paraId="52876587" w14:textId="77777777" w:rsidR="00672C70" w:rsidRPr="005B00C6" w:rsidRDefault="00672C70" w:rsidP="00672C70">
      <w:r w:rsidRPr="005B00C6">
        <w:t>The item description column describes in free text each respective item (e.g. parameters, timers, etc.). It implicitly means "is &lt;item description&gt; supported by the implementation?".</w:t>
      </w:r>
    </w:p>
    <w:p w14:paraId="2F4EC103" w14:textId="77777777" w:rsidR="00672C70" w:rsidRPr="005B00C6" w:rsidRDefault="00672C70" w:rsidP="00672C70">
      <w:pPr>
        <w:pStyle w:val="H6"/>
      </w:pPr>
      <w:r w:rsidRPr="005B00C6">
        <w:t>Reference column</w:t>
      </w:r>
    </w:p>
    <w:p w14:paraId="7B4F692D" w14:textId="77777777" w:rsidR="00672C70" w:rsidRPr="005B00C6" w:rsidRDefault="00672C70" w:rsidP="00672C70">
      <w:r w:rsidRPr="005B00C6">
        <w:t>The reference column gives reference to the relevant 3GPP core specifications.</w:t>
      </w:r>
    </w:p>
    <w:p w14:paraId="3082E26D" w14:textId="77777777" w:rsidR="00672C70" w:rsidRPr="005B00C6" w:rsidRDefault="00672C70" w:rsidP="00672C70">
      <w:pPr>
        <w:pStyle w:val="H6"/>
      </w:pPr>
      <w:r w:rsidRPr="005B00C6">
        <w:t>Release column</w:t>
      </w:r>
    </w:p>
    <w:p w14:paraId="28354BD6" w14:textId="72205D7F" w:rsidR="00672C70" w:rsidRPr="005B00C6" w:rsidRDefault="00672C70" w:rsidP="00672C70">
      <w:pPr>
        <w:pStyle w:val="CommentText"/>
      </w:pPr>
      <w:r w:rsidRPr="005B00C6">
        <w:t xml:space="preserve">The release column indicates the earliest release from which the capability or option is </w:t>
      </w:r>
      <w:r w:rsidR="00CC3B24">
        <w:rPr>
          <w:lang w:val="en-US"/>
        </w:rPr>
        <w:t>introduced</w:t>
      </w:r>
      <w:r w:rsidRPr="005B00C6">
        <w:t>.</w:t>
      </w:r>
    </w:p>
    <w:p w14:paraId="1FAB1B39" w14:textId="77777777" w:rsidR="00672C70" w:rsidRPr="005B00C6" w:rsidRDefault="00672C70" w:rsidP="00672C70">
      <w:pPr>
        <w:pStyle w:val="H6"/>
      </w:pPr>
      <w:r w:rsidRPr="005B00C6">
        <w:t>Mnemonic column</w:t>
      </w:r>
    </w:p>
    <w:p w14:paraId="02402251" w14:textId="77777777" w:rsidR="00672C70" w:rsidRPr="005B00C6" w:rsidRDefault="00672C70" w:rsidP="00672C70">
      <w:r w:rsidRPr="005B00C6">
        <w:t>The Mnemonic column contains mnemonic identifiers for each item.</w:t>
      </w:r>
    </w:p>
    <w:p w14:paraId="71713146" w14:textId="77777777" w:rsidR="00672C70" w:rsidRPr="005B00C6" w:rsidRDefault="00672C70" w:rsidP="00672C70">
      <w:pPr>
        <w:pStyle w:val="H6"/>
      </w:pPr>
      <w:r w:rsidRPr="005B00C6">
        <w:t>Comments column</w:t>
      </w:r>
    </w:p>
    <w:p w14:paraId="1E7C3EF3" w14:textId="77777777" w:rsidR="00672C70" w:rsidRPr="005B00C6" w:rsidRDefault="00672C70" w:rsidP="00672C70">
      <w:r w:rsidRPr="005B00C6">
        <w:t>This column is left blank for particular use by the reader of the present document.</w:t>
      </w:r>
    </w:p>
    <w:p w14:paraId="1F87A5B4" w14:textId="77777777" w:rsidR="00672C70" w:rsidRPr="005B00C6" w:rsidRDefault="00672C70" w:rsidP="00672C70">
      <w:pPr>
        <w:pStyle w:val="H6"/>
      </w:pPr>
      <w:r w:rsidRPr="005B00C6">
        <w:t>References to items</w:t>
      </w:r>
    </w:p>
    <w:p w14:paraId="31ECB16D" w14:textId="77777777" w:rsidR="00672C70" w:rsidRPr="005B00C6" w:rsidRDefault="00672C70" w:rsidP="00672C70">
      <w:pPr>
        <w:keepNext/>
        <w:keepLines/>
      </w:pPr>
      <w:r w:rsidRPr="005B00C6">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B00C6"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24016714"/>
      <w:r w:rsidRPr="005B00C6">
        <w:t>A.1.3</w:t>
      </w:r>
      <w:r w:rsidRPr="005B00C6">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5B00C6" w:rsidRDefault="00672C70" w:rsidP="00672C70">
      <w:r w:rsidRPr="005B00C6">
        <w:t>The supplier of the implementation may complete the ICS proforma in each of the spaces provided. More detailed instructions are given at the beginning of the different clauses of the ICS proforma.</w:t>
      </w:r>
    </w:p>
    <w:p w14:paraId="0DE985DD" w14:textId="77777777" w:rsidR="00672C70" w:rsidRPr="005B00C6"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24016715"/>
      <w:r w:rsidRPr="005B00C6">
        <w:t>A.2</w:t>
      </w:r>
      <w:r w:rsidRPr="005B00C6">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5B00C6" w:rsidRDefault="00672C70" w:rsidP="00672C70">
      <w:r w:rsidRPr="005B00C6">
        <w:t>Identification of the User Equipment should be filled in so as to provide as much detail as possible regarding version numbers and configuration options.</w:t>
      </w:r>
    </w:p>
    <w:p w14:paraId="547F5A1C" w14:textId="77777777" w:rsidR="00672C70" w:rsidRPr="005B00C6" w:rsidRDefault="00672C70" w:rsidP="00672C70">
      <w:r w:rsidRPr="005B00C6">
        <w:t>The product supplier information and client information should both be filled in if they are different.</w:t>
      </w:r>
    </w:p>
    <w:p w14:paraId="34B0BB3D" w14:textId="77777777" w:rsidR="00672C70" w:rsidRPr="005B00C6" w:rsidRDefault="00672C70" w:rsidP="00672C70">
      <w:r w:rsidRPr="005B00C6">
        <w:t>A person who can answer queries regarding information supplied in the ICS should be named as the contact person.</w:t>
      </w:r>
    </w:p>
    <w:p w14:paraId="7B0BEF8B" w14:textId="77777777" w:rsidR="00672C70" w:rsidRPr="005B00C6"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24016716"/>
      <w:r w:rsidRPr="005B00C6">
        <w:t>A.2.1</w:t>
      </w:r>
      <w:r w:rsidRPr="005B00C6">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5B00C6" w:rsidRDefault="00672C70" w:rsidP="00672C70">
      <w:pPr>
        <w:tabs>
          <w:tab w:val="right" w:leader="dot" w:pos="9356"/>
        </w:tabs>
      </w:pPr>
      <w:r w:rsidRPr="005B00C6">
        <w:tab/>
      </w:r>
    </w:p>
    <w:p w14:paraId="3884B228" w14:textId="77777777" w:rsidR="00672C70" w:rsidRPr="005B00C6"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24016717"/>
      <w:r w:rsidRPr="005B00C6">
        <w:t>A.2.2</w:t>
      </w:r>
      <w:r w:rsidRPr="005B00C6">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5B00C6" w:rsidRDefault="00672C70" w:rsidP="00672C70">
      <w:r w:rsidRPr="005B00C6">
        <w:t>UEUT name:</w:t>
      </w:r>
    </w:p>
    <w:p w14:paraId="62C8663E" w14:textId="77777777" w:rsidR="00672C70" w:rsidRPr="005B00C6" w:rsidRDefault="00672C70" w:rsidP="00672C70">
      <w:pPr>
        <w:tabs>
          <w:tab w:val="right" w:leader="dot" w:pos="9356"/>
        </w:tabs>
      </w:pPr>
      <w:r w:rsidRPr="005B00C6">
        <w:tab/>
      </w:r>
    </w:p>
    <w:p w14:paraId="3D0740D3" w14:textId="77777777" w:rsidR="00672C70" w:rsidRPr="005B00C6" w:rsidRDefault="00672C70" w:rsidP="00672C70">
      <w:pPr>
        <w:tabs>
          <w:tab w:val="right" w:leader="dot" w:pos="9356"/>
        </w:tabs>
      </w:pPr>
      <w:r w:rsidRPr="005B00C6">
        <w:tab/>
      </w:r>
    </w:p>
    <w:p w14:paraId="5A4EB27F" w14:textId="77777777" w:rsidR="00672C70" w:rsidRPr="005B00C6" w:rsidRDefault="00672C70" w:rsidP="00672C70">
      <w:r w:rsidRPr="005B00C6">
        <w:t>Hardware configuration:</w:t>
      </w:r>
    </w:p>
    <w:p w14:paraId="182295CB" w14:textId="77777777" w:rsidR="00672C70" w:rsidRPr="005B00C6" w:rsidRDefault="00672C70" w:rsidP="00672C70">
      <w:pPr>
        <w:tabs>
          <w:tab w:val="right" w:leader="dot" w:pos="9356"/>
        </w:tabs>
      </w:pPr>
      <w:r w:rsidRPr="005B00C6">
        <w:tab/>
      </w:r>
    </w:p>
    <w:p w14:paraId="01D9568E" w14:textId="77777777" w:rsidR="00672C70" w:rsidRPr="005B00C6" w:rsidRDefault="00672C70" w:rsidP="00672C70">
      <w:pPr>
        <w:tabs>
          <w:tab w:val="right" w:leader="dot" w:pos="9356"/>
        </w:tabs>
      </w:pPr>
      <w:r w:rsidRPr="005B00C6">
        <w:tab/>
      </w:r>
    </w:p>
    <w:p w14:paraId="09DA35D8" w14:textId="77777777" w:rsidR="00672C70" w:rsidRPr="005B00C6" w:rsidRDefault="00672C70" w:rsidP="00672C70">
      <w:pPr>
        <w:tabs>
          <w:tab w:val="right" w:leader="dot" w:pos="9356"/>
        </w:tabs>
      </w:pPr>
      <w:r w:rsidRPr="005B00C6">
        <w:tab/>
      </w:r>
    </w:p>
    <w:p w14:paraId="1350520D" w14:textId="77777777" w:rsidR="00672C70" w:rsidRPr="005B00C6" w:rsidRDefault="00672C70" w:rsidP="00672C70">
      <w:r w:rsidRPr="005B00C6">
        <w:t>Software configuration:</w:t>
      </w:r>
    </w:p>
    <w:p w14:paraId="0B687823" w14:textId="77777777" w:rsidR="00672C70" w:rsidRPr="005B00C6" w:rsidRDefault="00672C70" w:rsidP="00672C70">
      <w:pPr>
        <w:tabs>
          <w:tab w:val="right" w:leader="dot" w:pos="9356"/>
        </w:tabs>
      </w:pPr>
      <w:r w:rsidRPr="005B00C6">
        <w:tab/>
      </w:r>
    </w:p>
    <w:p w14:paraId="41D57C84" w14:textId="77777777" w:rsidR="00672C70" w:rsidRPr="005B00C6" w:rsidRDefault="00672C70" w:rsidP="00672C70">
      <w:pPr>
        <w:tabs>
          <w:tab w:val="right" w:leader="dot" w:pos="9356"/>
        </w:tabs>
      </w:pPr>
      <w:r w:rsidRPr="005B00C6">
        <w:tab/>
      </w:r>
    </w:p>
    <w:p w14:paraId="3616B313" w14:textId="77777777" w:rsidR="00672C70" w:rsidRPr="005B00C6" w:rsidRDefault="00672C70" w:rsidP="00672C70">
      <w:pPr>
        <w:tabs>
          <w:tab w:val="right" w:leader="dot" w:pos="9356"/>
        </w:tabs>
      </w:pPr>
      <w:r w:rsidRPr="005B00C6">
        <w:tab/>
      </w:r>
    </w:p>
    <w:p w14:paraId="1FE0BD44" w14:textId="77777777" w:rsidR="00672C70" w:rsidRPr="005B00C6"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24016718"/>
      <w:r w:rsidRPr="005B00C6">
        <w:t>A.2.3</w:t>
      </w:r>
      <w:r w:rsidRPr="005B00C6">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5B00C6" w:rsidRDefault="00672C70" w:rsidP="00672C70">
      <w:pPr>
        <w:keepNext/>
        <w:keepLines/>
      </w:pPr>
      <w:r w:rsidRPr="005B00C6">
        <w:t>Name:</w:t>
      </w:r>
    </w:p>
    <w:p w14:paraId="501719EA" w14:textId="77777777" w:rsidR="00672C70" w:rsidRPr="005B00C6" w:rsidRDefault="00672C70" w:rsidP="00672C70">
      <w:pPr>
        <w:keepNext/>
        <w:keepLines/>
        <w:tabs>
          <w:tab w:val="right" w:leader="dot" w:pos="9356"/>
        </w:tabs>
      </w:pPr>
      <w:r w:rsidRPr="005B00C6">
        <w:tab/>
      </w:r>
    </w:p>
    <w:p w14:paraId="214A05D8" w14:textId="77777777" w:rsidR="00672C70" w:rsidRPr="005B00C6" w:rsidRDefault="00672C70" w:rsidP="00672C70">
      <w:pPr>
        <w:keepNext/>
        <w:keepLines/>
      </w:pPr>
      <w:r w:rsidRPr="005B00C6">
        <w:t>Address:</w:t>
      </w:r>
    </w:p>
    <w:p w14:paraId="2FCEEF29" w14:textId="77777777" w:rsidR="00672C70" w:rsidRPr="005B00C6" w:rsidRDefault="00672C70" w:rsidP="00672C70">
      <w:pPr>
        <w:keepNext/>
        <w:tabs>
          <w:tab w:val="right" w:leader="dot" w:pos="9356"/>
        </w:tabs>
      </w:pPr>
      <w:r w:rsidRPr="005B00C6">
        <w:tab/>
      </w:r>
    </w:p>
    <w:p w14:paraId="30B9BA82" w14:textId="77777777" w:rsidR="00672C70" w:rsidRPr="005B00C6" w:rsidRDefault="00672C70" w:rsidP="00672C70">
      <w:pPr>
        <w:keepNext/>
        <w:tabs>
          <w:tab w:val="right" w:leader="dot" w:pos="9356"/>
        </w:tabs>
      </w:pPr>
      <w:r w:rsidRPr="005B00C6">
        <w:tab/>
      </w:r>
    </w:p>
    <w:p w14:paraId="6034D30F" w14:textId="77777777" w:rsidR="00672C70" w:rsidRPr="005B00C6" w:rsidRDefault="00672C70" w:rsidP="00672C70">
      <w:pPr>
        <w:tabs>
          <w:tab w:val="right" w:leader="dot" w:pos="9356"/>
        </w:tabs>
      </w:pPr>
      <w:r w:rsidRPr="005B00C6">
        <w:tab/>
      </w:r>
    </w:p>
    <w:p w14:paraId="6591CB60" w14:textId="77777777" w:rsidR="00672C70" w:rsidRPr="005B00C6" w:rsidRDefault="00672C70" w:rsidP="00672C70">
      <w:r w:rsidRPr="005B00C6">
        <w:t>Telephone number:</w:t>
      </w:r>
    </w:p>
    <w:p w14:paraId="2534156B" w14:textId="77777777" w:rsidR="00672C70" w:rsidRPr="005B00C6" w:rsidRDefault="00672C70" w:rsidP="00672C70">
      <w:pPr>
        <w:tabs>
          <w:tab w:val="right" w:leader="dot" w:pos="9356"/>
        </w:tabs>
      </w:pPr>
      <w:r w:rsidRPr="005B00C6">
        <w:tab/>
      </w:r>
    </w:p>
    <w:p w14:paraId="5A2660CB" w14:textId="77777777" w:rsidR="00672C70" w:rsidRPr="005B00C6" w:rsidRDefault="00672C70" w:rsidP="00672C70">
      <w:r w:rsidRPr="005B00C6">
        <w:t>Facsimile number:</w:t>
      </w:r>
    </w:p>
    <w:p w14:paraId="0D5C2B0F" w14:textId="77777777" w:rsidR="00672C70" w:rsidRPr="005B00C6" w:rsidRDefault="00672C70" w:rsidP="00672C70">
      <w:pPr>
        <w:tabs>
          <w:tab w:val="right" w:leader="dot" w:pos="9356"/>
        </w:tabs>
      </w:pPr>
      <w:r w:rsidRPr="005B00C6">
        <w:tab/>
      </w:r>
    </w:p>
    <w:p w14:paraId="23EC93BA" w14:textId="77777777" w:rsidR="00672C70" w:rsidRPr="005B00C6" w:rsidRDefault="00672C70" w:rsidP="00672C70">
      <w:r w:rsidRPr="005B00C6">
        <w:t>E-mail address:</w:t>
      </w:r>
    </w:p>
    <w:p w14:paraId="45EBFFAA" w14:textId="77777777" w:rsidR="00672C70" w:rsidRPr="005B00C6" w:rsidRDefault="00672C70" w:rsidP="00672C70">
      <w:pPr>
        <w:tabs>
          <w:tab w:val="right" w:leader="dot" w:pos="9356"/>
        </w:tabs>
      </w:pPr>
      <w:r w:rsidRPr="005B00C6">
        <w:tab/>
      </w:r>
    </w:p>
    <w:p w14:paraId="09BC0656" w14:textId="77777777" w:rsidR="00672C70" w:rsidRPr="005B00C6" w:rsidRDefault="00672C70" w:rsidP="00672C70">
      <w:r w:rsidRPr="005B00C6">
        <w:t>Additional information:</w:t>
      </w:r>
    </w:p>
    <w:p w14:paraId="0D4BC219" w14:textId="77777777" w:rsidR="00672C70" w:rsidRPr="005B00C6" w:rsidRDefault="00672C70" w:rsidP="00672C70">
      <w:pPr>
        <w:tabs>
          <w:tab w:val="right" w:leader="dot" w:pos="9356"/>
        </w:tabs>
      </w:pPr>
      <w:r w:rsidRPr="005B00C6">
        <w:tab/>
      </w:r>
    </w:p>
    <w:p w14:paraId="2E61FD0B" w14:textId="77777777" w:rsidR="00672C70" w:rsidRPr="005B00C6" w:rsidRDefault="00672C70" w:rsidP="00672C70">
      <w:pPr>
        <w:tabs>
          <w:tab w:val="right" w:leader="dot" w:pos="9356"/>
        </w:tabs>
      </w:pPr>
      <w:r w:rsidRPr="005B00C6">
        <w:tab/>
      </w:r>
    </w:p>
    <w:p w14:paraId="00355F2C" w14:textId="77777777" w:rsidR="00672C70" w:rsidRPr="005B00C6" w:rsidRDefault="00672C70" w:rsidP="00672C70">
      <w:pPr>
        <w:tabs>
          <w:tab w:val="right" w:leader="dot" w:pos="9356"/>
        </w:tabs>
      </w:pPr>
      <w:r w:rsidRPr="005B00C6">
        <w:tab/>
      </w:r>
    </w:p>
    <w:p w14:paraId="1A90DC1A" w14:textId="77777777" w:rsidR="00672C70" w:rsidRPr="005B00C6"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24016719"/>
      <w:r w:rsidRPr="005B00C6">
        <w:t>A.2.4</w:t>
      </w:r>
      <w:r w:rsidRPr="005B00C6">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5B00C6" w:rsidRDefault="00672C70" w:rsidP="00672C70">
      <w:r w:rsidRPr="005B00C6">
        <w:t>Name:</w:t>
      </w:r>
    </w:p>
    <w:p w14:paraId="580D1BFD" w14:textId="77777777" w:rsidR="00672C70" w:rsidRPr="005B00C6" w:rsidRDefault="00672C70" w:rsidP="00672C70">
      <w:pPr>
        <w:tabs>
          <w:tab w:val="right" w:leader="dot" w:pos="9356"/>
        </w:tabs>
      </w:pPr>
      <w:r w:rsidRPr="005B00C6">
        <w:tab/>
      </w:r>
    </w:p>
    <w:p w14:paraId="09F7A808" w14:textId="77777777" w:rsidR="00672C70" w:rsidRPr="005B00C6" w:rsidRDefault="00672C70" w:rsidP="00672C70">
      <w:r w:rsidRPr="005B00C6">
        <w:t>Address:</w:t>
      </w:r>
    </w:p>
    <w:p w14:paraId="7CF5FCB1" w14:textId="77777777" w:rsidR="00672C70" w:rsidRPr="005B00C6" w:rsidRDefault="00672C70" w:rsidP="00672C70">
      <w:pPr>
        <w:tabs>
          <w:tab w:val="right" w:leader="dot" w:pos="9356"/>
        </w:tabs>
      </w:pPr>
      <w:r w:rsidRPr="005B00C6">
        <w:tab/>
      </w:r>
    </w:p>
    <w:p w14:paraId="03EBFE93" w14:textId="77777777" w:rsidR="00672C70" w:rsidRPr="005B00C6" w:rsidRDefault="00672C70" w:rsidP="00672C70">
      <w:pPr>
        <w:tabs>
          <w:tab w:val="right" w:leader="dot" w:pos="9356"/>
        </w:tabs>
      </w:pPr>
      <w:r w:rsidRPr="005B00C6">
        <w:tab/>
      </w:r>
    </w:p>
    <w:p w14:paraId="0F921304" w14:textId="77777777" w:rsidR="00672C70" w:rsidRPr="005B00C6" w:rsidRDefault="00672C70" w:rsidP="00672C70">
      <w:pPr>
        <w:tabs>
          <w:tab w:val="right" w:leader="dot" w:pos="9356"/>
        </w:tabs>
      </w:pPr>
      <w:r w:rsidRPr="005B00C6">
        <w:tab/>
      </w:r>
    </w:p>
    <w:p w14:paraId="71F02A1C" w14:textId="77777777" w:rsidR="00672C70" w:rsidRPr="005B00C6" w:rsidRDefault="00672C70" w:rsidP="00672C70">
      <w:r w:rsidRPr="005B00C6">
        <w:t>Telephone number:</w:t>
      </w:r>
    </w:p>
    <w:p w14:paraId="258C7414" w14:textId="77777777" w:rsidR="00672C70" w:rsidRPr="005B00C6" w:rsidRDefault="00672C70" w:rsidP="00672C70">
      <w:pPr>
        <w:tabs>
          <w:tab w:val="right" w:leader="dot" w:pos="9356"/>
        </w:tabs>
      </w:pPr>
      <w:r w:rsidRPr="005B00C6">
        <w:tab/>
      </w:r>
    </w:p>
    <w:p w14:paraId="184DD924" w14:textId="77777777" w:rsidR="00672C70" w:rsidRPr="005B00C6" w:rsidRDefault="00672C70" w:rsidP="00672C70">
      <w:r w:rsidRPr="005B00C6">
        <w:t>Facsimile number:</w:t>
      </w:r>
    </w:p>
    <w:p w14:paraId="7D90048E" w14:textId="77777777" w:rsidR="00672C70" w:rsidRPr="005B00C6" w:rsidRDefault="00672C70" w:rsidP="00672C70">
      <w:pPr>
        <w:tabs>
          <w:tab w:val="right" w:leader="dot" w:pos="9356"/>
        </w:tabs>
      </w:pPr>
      <w:r w:rsidRPr="005B00C6">
        <w:tab/>
      </w:r>
    </w:p>
    <w:p w14:paraId="190BAA8F" w14:textId="77777777" w:rsidR="00672C70" w:rsidRPr="005B00C6" w:rsidRDefault="00672C70" w:rsidP="00672C70">
      <w:r w:rsidRPr="005B00C6">
        <w:t>E-mail address:</w:t>
      </w:r>
    </w:p>
    <w:p w14:paraId="6F9AE3DF" w14:textId="77777777" w:rsidR="00672C70" w:rsidRPr="005B00C6" w:rsidRDefault="00672C70" w:rsidP="00672C70">
      <w:pPr>
        <w:tabs>
          <w:tab w:val="right" w:leader="dot" w:pos="9356"/>
        </w:tabs>
      </w:pPr>
      <w:r w:rsidRPr="005B00C6">
        <w:tab/>
      </w:r>
    </w:p>
    <w:p w14:paraId="2424DD7F" w14:textId="77777777" w:rsidR="00672C70" w:rsidRPr="005B00C6" w:rsidRDefault="00672C70" w:rsidP="00672C70">
      <w:pPr>
        <w:keepNext/>
        <w:keepLines/>
      </w:pPr>
      <w:r w:rsidRPr="005B00C6">
        <w:t>Additional information:</w:t>
      </w:r>
    </w:p>
    <w:p w14:paraId="355211CD" w14:textId="77777777" w:rsidR="00672C70" w:rsidRPr="005B00C6" w:rsidRDefault="00672C70" w:rsidP="00672C70">
      <w:pPr>
        <w:keepNext/>
        <w:keepLines/>
        <w:tabs>
          <w:tab w:val="right" w:leader="dot" w:pos="9356"/>
        </w:tabs>
        <w:spacing w:after="120"/>
      </w:pPr>
      <w:r w:rsidRPr="005B00C6">
        <w:tab/>
      </w:r>
    </w:p>
    <w:p w14:paraId="2881B5F3" w14:textId="77777777" w:rsidR="00672C70" w:rsidRPr="005B00C6" w:rsidRDefault="00672C70" w:rsidP="00672C70">
      <w:pPr>
        <w:keepNext/>
        <w:keepLines/>
        <w:tabs>
          <w:tab w:val="left" w:leader="dot" w:pos="9356"/>
        </w:tabs>
      </w:pPr>
      <w:r w:rsidRPr="005B00C6">
        <w:tab/>
      </w:r>
    </w:p>
    <w:p w14:paraId="132DE1E7" w14:textId="77777777" w:rsidR="00672C70" w:rsidRPr="005B00C6" w:rsidRDefault="00672C70" w:rsidP="00672C70">
      <w:pPr>
        <w:keepNext/>
        <w:keepLines/>
        <w:tabs>
          <w:tab w:val="left" w:leader="dot" w:pos="9356"/>
        </w:tabs>
      </w:pPr>
      <w:r w:rsidRPr="005B00C6">
        <w:tab/>
      </w:r>
    </w:p>
    <w:p w14:paraId="62401E5A" w14:textId="77777777" w:rsidR="00672C70" w:rsidRPr="005B00C6"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24016720"/>
      <w:r w:rsidRPr="005B00C6">
        <w:t>A.2.5</w:t>
      </w:r>
      <w:r w:rsidRPr="005B00C6">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5B00C6" w:rsidRDefault="00672C70" w:rsidP="00672C70">
      <w:pPr>
        <w:keepNext/>
      </w:pPr>
      <w:r w:rsidRPr="005B00C6">
        <w:t>Name:</w:t>
      </w:r>
    </w:p>
    <w:p w14:paraId="3BB185E3" w14:textId="77777777" w:rsidR="00672C70" w:rsidRPr="005B00C6" w:rsidRDefault="00672C70" w:rsidP="00672C70">
      <w:pPr>
        <w:tabs>
          <w:tab w:val="right" w:leader="dot" w:pos="9356"/>
        </w:tabs>
      </w:pPr>
      <w:r w:rsidRPr="005B00C6">
        <w:tab/>
      </w:r>
    </w:p>
    <w:p w14:paraId="246A26C4" w14:textId="77777777" w:rsidR="00672C70" w:rsidRPr="005B00C6" w:rsidRDefault="00672C70" w:rsidP="00672C70">
      <w:pPr>
        <w:keepNext/>
      </w:pPr>
      <w:r w:rsidRPr="005B00C6">
        <w:t>Telephone number:</w:t>
      </w:r>
    </w:p>
    <w:p w14:paraId="175DE3C1" w14:textId="77777777" w:rsidR="00672C70" w:rsidRPr="005B00C6" w:rsidRDefault="00672C70" w:rsidP="00672C70">
      <w:pPr>
        <w:tabs>
          <w:tab w:val="right" w:leader="dot" w:pos="9356"/>
        </w:tabs>
      </w:pPr>
      <w:r w:rsidRPr="005B00C6">
        <w:tab/>
      </w:r>
    </w:p>
    <w:p w14:paraId="07F71F96" w14:textId="77777777" w:rsidR="00672C70" w:rsidRPr="005B00C6" w:rsidRDefault="00672C70" w:rsidP="00672C70">
      <w:pPr>
        <w:keepNext/>
      </w:pPr>
      <w:r w:rsidRPr="005B00C6">
        <w:t>Facsimile number:</w:t>
      </w:r>
    </w:p>
    <w:p w14:paraId="2E836102" w14:textId="77777777" w:rsidR="00672C70" w:rsidRPr="005B00C6" w:rsidRDefault="00672C70" w:rsidP="00672C70">
      <w:pPr>
        <w:tabs>
          <w:tab w:val="right" w:leader="dot" w:pos="9356"/>
        </w:tabs>
      </w:pPr>
      <w:r w:rsidRPr="005B00C6">
        <w:tab/>
      </w:r>
    </w:p>
    <w:p w14:paraId="012D6751" w14:textId="77777777" w:rsidR="00672C70" w:rsidRPr="005B00C6" w:rsidRDefault="00672C70" w:rsidP="00672C70">
      <w:r w:rsidRPr="005B00C6">
        <w:t>E-mail address:</w:t>
      </w:r>
    </w:p>
    <w:p w14:paraId="45E13CE2" w14:textId="77777777" w:rsidR="00672C70" w:rsidRPr="005B00C6" w:rsidRDefault="00672C70" w:rsidP="00672C70">
      <w:pPr>
        <w:tabs>
          <w:tab w:val="right" w:leader="dot" w:pos="9356"/>
        </w:tabs>
      </w:pPr>
      <w:r w:rsidRPr="005B00C6">
        <w:tab/>
      </w:r>
    </w:p>
    <w:p w14:paraId="6CE97541" w14:textId="77777777" w:rsidR="00672C70" w:rsidRPr="005B00C6" w:rsidRDefault="00672C70" w:rsidP="00672C70">
      <w:r w:rsidRPr="005B00C6">
        <w:t>Additional information:</w:t>
      </w:r>
    </w:p>
    <w:p w14:paraId="53442B09" w14:textId="77777777" w:rsidR="00672C70" w:rsidRPr="005B00C6" w:rsidRDefault="00672C70" w:rsidP="00672C70">
      <w:pPr>
        <w:tabs>
          <w:tab w:val="right" w:leader="dot" w:pos="9356"/>
        </w:tabs>
      </w:pPr>
      <w:r w:rsidRPr="005B00C6">
        <w:tab/>
      </w:r>
    </w:p>
    <w:p w14:paraId="7933CBD0" w14:textId="77777777" w:rsidR="00672C70" w:rsidRPr="005B00C6" w:rsidRDefault="00672C70" w:rsidP="00672C70">
      <w:pPr>
        <w:tabs>
          <w:tab w:val="right" w:leader="dot" w:pos="9356"/>
        </w:tabs>
      </w:pPr>
      <w:r w:rsidRPr="005B00C6">
        <w:tab/>
      </w:r>
    </w:p>
    <w:p w14:paraId="531ED8B5" w14:textId="77777777" w:rsidR="00672C70" w:rsidRPr="005B00C6"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24016721"/>
      <w:r w:rsidRPr="005B00C6">
        <w:t>A.3</w:t>
      </w:r>
      <w:r w:rsidRPr="005B00C6">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5B00C6" w:rsidRDefault="00672C70" w:rsidP="000C7438">
      <w:r w:rsidRPr="005B00C6">
        <w:t>This ICS proforma applies to the 3GPP standards listed in the normative references clause of the present document.</w:t>
      </w:r>
    </w:p>
    <w:p w14:paraId="1865A4DC" w14:textId="77777777" w:rsidR="004C7DD8" w:rsidRPr="005B00C6"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24016722"/>
      <w:r w:rsidRPr="005B00C6">
        <w:t>A.4</w:t>
      </w:r>
      <w:r w:rsidRPr="005B00C6">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5B00C6"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24016723"/>
      <w:r w:rsidRPr="005B00C6">
        <w:t>A.4.1</w:t>
      </w:r>
      <w:r w:rsidRPr="005B00C6">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5B00C6" w:rsidRDefault="004C7DD8" w:rsidP="004C7DD8">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4C7DD8" w:rsidRPr="005B00C6" w14:paraId="15CBF23B" w14:textId="77777777" w:rsidTr="004D6533">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3F97EEBE" w14:textId="77777777" w:rsidR="004C7DD8" w:rsidRPr="005B00C6" w:rsidRDefault="004C7DD8">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2AED5FA" w14:textId="77777777" w:rsidR="004C7DD8" w:rsidRPr="005B00C6" w:rsidRDefault="004C7DD8">
            <w:pPr>
              <w:pStyle w:val="TAH"/>
              <w:rPr>
                <w:lang w:eastAsia="en-US"/>
              </w:rPr>
            </w:pPr>
            <w:r w:rsidRPr="005B00C6">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4853A153" w14:textId="77777777" w:rsidR="004C7DD8" w:rsidRPr="005B00C6" w:rsidRDefault="004C7DD8">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4B60CE42" w14:textId="77777777" w:rsidR="004C7DD8" w:rsidRPr="005B00C6" w:rsidRDefault="004C7DD8">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5BD5A366" w14:textId="77777777" w:rsidR="004C7DD8" w:rsidRPr="005B00C6" w:rsidRDefault="004C7DD8">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2DEA6FB3" w14:textId="77777777" w:rsidR="004C7DD8" w:rsidRPr="005B00C6" w:rsidRDefault="004C7DD8">
            <w:pPr>
              <w:pStyle w:val="TAH"/>
              <w:rPr>
                <w:lang w:eastAsia="en-US"/>
              </w:rPr>
            </w:pPr>
            <w:r w:rsidRPr="005B00C6">
              <w:rPr>
                <w:lang w:eastAsia="en-US"/>
              </w:rPr>
              <w:t>Comments</w:t>
            </w:r>
          </w:p>
        </w:tc>
      </w:tr>
      <w:tr w:rsidR="004C7DD8" w:rsidRPr="005B00C6" w14:paraId="377CBC9D" w14:textId="77777777" w:rsidTr="004D6533">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4C1890DB" w14:textId="77777777" w:rsidR="004C7DD8" w:rsidRPr="005B00C6" w:rsidRDefault="004C7DD8">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57A1013" w14:textId="77777777" w:rsidR="004C7DD8" w:rsidRPr="005B00C6" w:rsidRDefault="004C7DD8" w:rsidP="000C7438">
            <w:pPr>
              <w:pStyle w:val="TAL"/>
              <w:rPr>
                <w:lang w:eastAsia="en-US"/>
              </w:rPr>
            </w:pPr>
            <w:r w:rsidRPr="005B00C6">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16C7A609" w14:textId="77777777" w:rsidR="004C7DD8" w:rsidRPr="005B00C6" w:rsidRDefault="004C7DD8" w:rsidP="003A0F41">
            <w:pPr>
              <w:pStyle w:val="TAL"/>
              <w:rPr>
                <w:lang w:eastAsia="en-US"/>
              </w:rPr>
            </w:pPr>
            <w:r w:rsidRPr="005B00C6">
              <w:rPr>
                <w:lang w:eastAsia="en-US"/>
              </w:rPr>
              <w:t>38.101</w:t>
            </w:r>
            <w:r w:rsidR="003A0F41" w:rsidRPr="005B00C6">
              <w:rPr>
                <w:lang w:eastAsia="en-US"/>
              </w:rPr>
              <w:t>-1</w:t>
            </w:r>
          </w:p>
        </w:tc>
        <w:tc>
          <w:tcPr>
            <w:tcW w:w="912" w:type="dxa"/>
            <w:gridSpan w:val="2"/>
            <w:tcBorders>
              <w:top w:val="single" w:sz="4" w:space="0" w:color="auto"/>
              <w:left w:val="single" w:sz="4" w:space="0" w:color="auto"/>
              <w:bottom w:val="single" w:sz="4" w:space="0" w:color="auto"/>
              <w:right w:val="single" w:sz="4" w:space="0" w:color="auto"/>
            </w:tcBorders>
            <w:hideMark/>
          </w:tcPr>
          <w:p w14:paraId="043967C9"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94F4C8F" w14:textId="77777777" w:rsidR="004C7DD8" w:rsidRPr="005B00C6" w:rsidRDefault="004C7DD8">
            <w:pPr>
              <w:pStyle w:val="TAL"/>
              <w:rPr>
                <w:lang w:eastAsia="en-US"/>
              </w:rPr>
            </w:pPr>
            <w:r w:rsidRPr="005B00C6">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238C8D0" w14:textId="77777777" w:rsidR="004C7DD8" w:rsidRPr="005B00C6" w:rsidRDefault="004C7DD8">
            <w:pPr>
              <w:pStyle w:val="TAL"/>
              <w:rPr>
                <w:lang w:eastAsia="en-US"/>
              </w:rPr>
            </w:pPr>
          </w:p>
        </w:tc>
      </w:tr>
      <w:tr w:rsidR="004C7DD8" w:rsidRPr="005B00C6" w14:paraId="193BF32A" w14:textId="77777777" w:rsidTr="004D6533">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475C9FD6" w14:textId="77777777" w:rsidR="004C7DD8" w:rsidRPr="005B00C6" w:rsidRDefault="004C7DD8">
            <w:pPr>
              <w:pStyle w:val="TAC"/>
              <w:rPr>
                <w:lang w:eastAsia="en-US"/>
              </w:rPr>
            </w:pPr>
            <w:r w:rsidRPr="005B00C6">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476CB58D" w14:textId="77777777" w:rsidR="004C7DD8" w:rsidRPr="005B00C6" w:rsidRDefault="004C7DD8">
            <w:pPr>
              <w:pStyle w:val="TAL"/>
              <w:rPr>
                <w:lang w:eastAsia="en-US"/>
              </w:rPr>
            </w:pPr>
            <w:r w:rsidRPr="005B00C6">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307DAFC6" w14:textId="77777777" w:rsidR="003A0F41" w:rsidRPr="005B00C6" w:rsidRDefault="004C7DD8" w:rsidP="003A0F41">
            <w:pPr>
              <w:pStyle w:val="TAL"/>
              <w:rPr>
                <w:lang w:eastAsia="en-US"/>
              </w:rPr>
            </w:pPr>
            <w:r w:rsidRPr="005B00C6">
              <w:rPr>
                <w:lang w:eastAsia="en-US"/>
              </w:rPr>
              <w:t>38.101</w:t>
            </w:r>
            <w:r w:rsidR="003A0F41" w:rsidRPr="005B00C6">
              <w:rPr>
                <w:lang w:eastAsia="en-US"/>
              </w:rPr>
              <w:t>-1,</w:t>
            </w:r>
          </w:p>
          <w:p w14:paraId="60CD18B1" w14:textId="77777777" w:rsidR="004C7DD8" w:rsidRPr="005B00C6" w:rsidRDefault="003A0F41" w:rsidP="003A0F41">
            <w:pPr>
              <w:pStyle w:val="TAL"/>
              <w:rPr>
                <w:lang w:eastAsia="en-US"/>
              </w:rPr>
            </w:pPr>
            <w:r w:rsidRPr="005B00C6">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37392F5E"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7DB06A9" w14:textId="77777777" w:rsidR="004C7DD8" w:rsidRPr="005B00C6" w:rsidRDefault="004C7DD8">
            <w:pPr>
              <w:pStyle w:val="TAL"/>
              <w:rPr>
                <w:lang w:eastAsia="en-US"/>
              </w:rPr>
            </w:pPr>
            <w:r w:rsidRPr="005B00C6">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189B4F3F" w14:textId="77777777" w:rsidR="004C7DD8" w:rsidRPr="005B00C6" w:rsidRDefault="004C7DD8">
            <w:pPr>
              <w:pStyle w:val="TAL"/>
              <w:rPr>
                <w:lang w:eastAsia="en-US"/>
              </w:rPr>
            </w:pPr>
          </w:p>
        </w:tc>
      </w:tr>
      <w:tr w:rsidR="004D6533" w:rsidRPr="005B00C6" w14:paraId="5D0CA5CB" w14:textId="77777777" w:rsidTr="004D6533">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111E603" w14:textId="77777777" w:rsidR="004D6533" w:rsidRPr="005B00C6" w:rsidRDefault="004D6533" w:rsidP="004D6533">
            <w:pPr>
              <w:pStyle w:val="TAC"/>
            </w:pPr>
            <w:r w:rsidRPr="005B00C6">
              <w:rPr>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6B1F41C" w14:textId="77777777" w:rsidR="004D6533" w:rsidRPr="005B00C6" w:rsidRDefault="004D6533" w:rsidP="004D6533">
            <w:pPr>
              <w:pStyle w:val="TAL"/>
            </w:pPr>
            <w:r w:rsidRPr="005B00C6">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73EE82AD" w14:textId="77777777" w:rsidR="004D6533" w:rsidRPr="005B00C6" w:rsidRDefault="004D6533" w:rsidP="004D6533">
            <w:pPr>
              <w:pStyle w:val="TAL"/>
            </w:pPr>
            <w:r w:rsidRPr="005B00C6">
              <w:t>38.101-1</w:t>
            </w:r>
          </w:p>
        </w:tc>
        <w:tc>
          <w:tcPr>
            <w:tcW w:w="912" w:type="dxa"/>
            <w:gridSpan w:val="2"/>
            <w:tcBorders>
              <w:top w:val="single" w:sz="4" w:space="0" w:color="auto"/>
              <w:left w:val="single" w:sz="4" w:space="0" w:color="auto"/>
              <w:bottom w:val="single" w:sz="4" w:space="0" w:color="auto"/>
              <w:right w:val="single" w:sz="4" w:space="0" w:color="auto"/>
            </w:tcBorders>
          </w:tcPr>
          <w:p w14:paraId="20182302" w14:textId="77777777" w:rsidR="004D6533" w:rsidRPr="005B00C6" w:rsidRDefault="004D6533" w:rsidP="004D6533">
            <w:pPr>
              <w:pStyle w:val="TAC"/>
            </w:pPr>
            <w:r w:rsidRPr="005B00C6">
              <w:t>Rel-16</w:t>
            </w:r>
          </w:p>
        </w:tc>
        <w:tc>
          <w:tcPr>
            <w:tcW w:w="2133" w:type="dxa"/>
            <w:gridSpan w:val="2"/>
            <w:tcBorders>
              <w:top w:val="single" w:sz="4" w:space="0" w:color="auto"/>
              <w:left w:val="single" w:sz="4" w:space="0" w:color="auto"/>
              <w:bottom w:val="single" w:sz="4" w:space="0" w:color="auto"/>
              <w:right w:val="single" w:sz="4" w:space="0" w:color="auto"/>
            </w:tcBorders>
          </w:tcPr>
          <w:p w14:paraId="5903B674" w14:textId="77777777" w:rsidR="004D6533" w:rsidRPr="005B00C6" w:rsidRDefault="004D6533" w:rsidP="004D6533">
            <w:pPr>
              <w:pStyle w:val="TAL"/>
            </w:pPr>
            <w:r w:rsidRPr="005B00C6">
              <w:t>pc_nrSL</w:t>
            </w:r>
          </w:p>
        </w:tc>
        <w:tc>
          <w:tcPr>
            <w:tcW w:w="2134" w:type="dxa"/>
            <w:gridSpan w:val="2"/>
            <w:tcBorders>
              <w:top w:val="single" w:sz="4" w:space="0" w:color="auto"/>
              <w:left w:val="single" w:sz="4" w:space="0" w:color="auto"/>
              <w:bottom w:val="single" w:sz="4" w:space="0" w:color="auto"/>
              <w:right w:val="single" w:sz="4" w:space="0" w:color="auto"/>
            </w:tcBorders>
          </w:tcPr>
          <w:p w14:paraId="7E7B58DA" w14:textId="77777777" w:rsidR="004D6533" w:rsidRPr="005B00C6" w:rsidRDefault="004D6533" w:rsidP="004D6533">
            <w:pPr>
              <w:pStyle w:val="TAL"/>
            </w:pPr>
          </w:p>
        </w:tc>
      </w:tr>
    </w:tbl>
    <w:p w14:paraId="2BEC4C7B" w14:textId="77777777" w:rsidR="004C7DD8" w:rsidRPr="005B00C6" w:rsidRDefault="004C7DD8" w:rsidP="004C7DD8"/>
    <w:p w14:paraId="233EC355" w14:textId="77777777" w:rsidR="004C7DD8" w:rsidRPr="005B00C6" w:rsidRDefault="004C7DD8" w:rsidP="004C7DD8">
      <w:pPr>
        <w:pStyle w:val="TH"/>
      </w:pPr>
      <w:r w:rsidRPr="005B00C6">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B00C6"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B00C6" w:rsidRDefault="004C7DD8">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B00C6" w:rsidRDefault="004C7DD8">
            <w:pPr>
              <w:pStyle w:val="TAH"/>
              <w:rPr>
                <w:lang w:eastAsia="en-US"/>
              </w:rPr>
            </w:pPr>
            <w:r w:rsidRPr="005B00C6">
              <w:rPr>
                <w:lang w:eastAsia="en-US"/>
              </w:rPr>
              <w:t>Comments</w:t>
            </w:r>
          </w:p>
        </w:tc>
      </w:tr>
      <w:tr w:rsidR="004C7DD8" w:rsidRPr="005B00C6"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B00C6" w:rsidRDefault="00A22D52">
            <w:pPr>
              <w:pStyle w:val="TAL"/>
              <w:rPr>
                <w:lang w:eastAsia="en-US"/>
              </w:rPr>
            </w:pPr>
            <w:r w:rsidRPr="005B00C6">
              <w:rPr>
                <w:lang w:eastAsia="en-US"/>
              </w:rPr>
              <w:t>M</w:t>
            </w:r>
            <w:r w:rsidR="004C7DD8" w:rsidRPr="005B00C6">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B00C6" w:rsidRDefault="004C7DD8" w:rsidP="00B63410">
            <w:pPr>
              <w:pStyle w:val="TAL"/>
              <w:rPr>
                <w:lang w:eastAsia="en-US"/>
              </w:rPr>
            </w:pPr>
            <w:r w:rsidRPr="005B00C6">
              <w:rPr>
                <w:lang w:eastAsia="en-US"/>
              </w:rPr>
              <w:t>38.101</w:t>
            </w:r>
            <w:r w:rsidR="00D82135" w:rsidRPr="005B00C6">
              <w:t>-1</w:t>
            </w:r>
            <w:r w:rsidRPr="005B00C6">
              <w:rPr>
                <w:lang w:eastAsia="en-US"/>
              </w:rPr>
              <w:t xml:space="preserve">, </w:t>
            </w:r>
            <w:r w:rsidR="00B63410" w:rsidRPr="005B00C6">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B00C6" w:rsidRDefault="004C7DD8">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B00C6" w:rsidRDefault="004C7DD8">
            <w:pPr>
              <w:pStyle w:val="TAL"/>
              <w:rPr>
                <w:lang w:eastAsia="en-US"/>
              </w:rPr>
            </w:pPr>
          </w:p>
        </w:tc>
      </w:tr>
      <w:tr w:rsidR="004C7DD8" w:rsidRPr="005B00C6"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B00C6" w:rsidRDefault="00A22D52">
            <w:pPr>
              <w:pStyle w:val="TAL"/>
              <w:rPr>
                <w:lang w:eastAsia="en-US"/>
              </w:rPr>
            </w:pPr>
            <w:r w:rsidRPr="005B00C6">
              <w:rPr>
                <w:lang w:eastAsia="en-US"/>
              </w:rPr>
              <w:t>M</w:t>
            </w:r>
            <w:r w:rsidR="004C7DD8" w:rsidRPr="005B00C6">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B00C6" w:rsidRDefault="004C7DD8" w:rsidP="00D82135">
            <w:pPr>
              <w:pStyle w:val="TAL"/>
            </w:pPr>
            <w:r w:rsidRPr="005B00C6">
              <w:rPr>
                <w:lang w:eastAsia="en-US"/>
              </w:rPr>
              <w:t>38.101</w:t>
            </w:r>
            <w:r w:rsidR="00D82135" w:rsidRPr="005B00C6">
              <w:t>-1</w:t>
            </w:r>
            <w:r w:rsidRPr="005B00C6">
              <w:rPr>
                <w:lang w:eastAsia="en-US"/>
              </w:rPr>
              <w:t xml:space="preserve">, </w:t>
            </w:r>
            <w:r w:rsidR="00B63410" w:rsidRPr="005B00C6">
              <w:rPr>
                <w:lang w:eastAsia="en-US"/>
              </w:rPr>
              <w:t>5.2</w:t>
            </w:r>
            <w:r w:rsidR="00D82135" w:rsidRPr="005B00C6">
              <w:t>,</w:t>
            </w:r>
          </w:p>
          <w:p w14:paraId="33171FED" w14:textId="77777777" w:rsidR="004C7DD8" w:rsidRPr="005B00C6" w:rsidRDefault="00D82135" w:rsidP="00D8213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B00C6" w:rsidRDefault="004C7DD8">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B00C6" w:rsidRDefault="004C7DD8">
            <w:pPr>
              <w:pStyle w:val="TAL"/>
              <w:rPr>
                <w:lang w:eastAsia="en-US"/>
              </w:rPr>
            </w:pPr>
          </w:p>
        </w:tc>
      </w:tr>
      <w:tr w:rsidR="00A730D4" w:rsidRPr="005B00C6"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B00C6" w:rsidRDefault="00A730D4" w:rsidP="00617EA3">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B00C6" w:rsidRDefault="00A730D4" w:rsidP="00617EA3">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B00C6" w:rsidRDefault="00A730D4" w:rsidP="00617EA3">
            <w:pPr>
              <w:pStyle w:val="TAL"/>
            </w:pPr>
            <w:r w:rsidRPr="005B00C6">
              <w:t>pc_nr</w:t>
            </w:r>
            <w:r w:rsidRPr="005B00C6">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B00C6" w:rsidRDefault="00A730D4" w:rsidP="00617EA3">
            <w:pPr>
              <w:pStyle w:val="TAL"/>
            </w:pPr>
          </w:p>
        </w:tc>
      </w:tr>
      <w:tr w:rsidR="00A730D4" w:rsidRPr="005B00C6"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B00C6" w:rsidRDefault="00A730D4" w:rsidP="00617EA3">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B00C6" w:rsidRDefault="00A730D4" w:rsidP="00617EA3">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B00C6" w:rsidRDefault="00A730D4" w:rsidP="00617EA3">
            <w:pPr>
              <w:pStyle w:val="TAL"/>
            </w:pPr>
            <w:r w:rsidRPr="005B00C6">
              <w:t>pc_nr</w:t>
            </w:r>
            <w:r w:rsidRPr="005B00C6">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B00C6" w:rsidRDefault="00A730D4" w:rsidP="00617EA3">
            <w:pPr>
              <w:pStyle w:val="TAL"/>
            </w:pPr>
          </w:p>
        </w:tc>
      </w:tr>
      <w:tr w:rsidR="00A730D4" w:rsidRPr="005B00C6"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B00C6" w:rsidRDefault="00A730D4" w:rsidP="00617EA3">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SUL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B00C6" w:rsidRDefault="00A730D4" w:rsidP="00617EA3">
            <w:pPr>
              <w:pStyle w:val="TAL"/>
            </w:pPr>
            <w:r w:rsidRPr="005B00C6">
              <w:t>pc_nr</w:t>
            </w:r>
            <w:r w:rsidRPr="005B00C6">
              <w:rPr>
                <w:lang w:eastAsia="zh-CN"/>
              </w:rPr>
              <w:t>SUL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B00C6" w:rsidRDefault="00A730D4" w:rsidP="00617EA3">
            <w:pPr>
              <w:pStyle w:val="TAL"/>
            </w:pPr>
          </w:p>
        </w:tc>
      </w:tr>
      <w:tr w:rsidR="00A730D4" w:rsidRPr="005B00C6"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B00C6" w:rsidRDefault="00A730D4" w:rsidP="00617EA3">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SDL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B00C6" w:rsidRDefault="00A730D4" w:rsidP="00617EA3">
            <w:pPr>
              <w:pStyle w:val="TAL"/>
            </w:pPr>
            <w:r w:rsidRPr="005B00C6">
              <w:t>pc_nr</w:t>
            </w:r>
            <w:r w:rsidRPr="005B00C6">
              <w:rPr>
                <w:lang w:eastAsia="zh-CN"/>
              </w:rPr>
              <w:t>SDL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B00C6" w:rsidRDefault="00A730D4" w:rsidP="00617EA3">
            <w:pPr>
              <w:pStyle w:val="TAL"/>
            </w:pPr>
          </w:p>
        </w:tc>
      </w:tr>
      <w:tr w:rsidR="00C06A6E" w:rsidRPr="005B00C6"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B00C6" w:rsidRDefault="00C06A6E" w:rsidP="00531C9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B00C6" w:rsidRDefault="00A22D52" w:rsidP="00531C95">
            <w:pPr>
              <w:pStyle w:val="TAL"/>
            </w:pPr>
            <w:r w:rsidRPr="005B00C6">
              <w:t>F</w:t>
            </w:r>
            <w:r w:rsidR="00C06A6E" w:rsidRPr="005B00C6">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B00C6" w:rsidRDefault="00C06A6E" w:rsidP="00531C95">
            <w:pPr>
              <w:pStyle w:val="TAL"/>
            </w:pPr>
            <w:r w:rsidRPr="005B00C6">
              <w:t>38.101-1</w:t>
            </w:r>
            <w:r w:rsidR="00D82135" w:rsidRPr="005B00C6">
              <w:t>, 5.1</w:t>
            </w:r>
          </w:p>
          <w:p w14:paraId="757D6ADC" w14:textId="77777777" w:rsidR="00C06A6E" w:rsidRPr="005B00C6"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B00C6" w:rsidRDefault="00C06A6E" w:rsidP="00531C9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B00C6" w:rsidRDefault="00C06A6E" w:rsidP="00531C95">
            <w:pPr>
              <w:pStyle w:val="TAL"/>
            </w:pPr>
          </w:p>
        </w:tc>
      </w:tr>
      <w:tr w:rsidR="00C06A6E" w:rsidRPr="005B00C6"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B00C6" w:rsidRDefault="00C06A6E" w:rsidP="00531C9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B00C6" w:rsidRDefault="00A22D52" w:rsidP="00531C95">
            <w:pPr>
              <w:pStyle w:val="TAL"/>
            </w:pPr>
            <w:r w:rsidRPr="005B00C6">
              <w:t>F</w:t>
            </w:r>
            <w:r w:rsidR="00C06A6E" w:rsidRPr="005B00C6">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B00C6" w:rsidRDefault="00C06A6E" w:rsidP="00531C95">
            <w:pPr>
              <w:pStyle w:val="TAL"/>
            </w:pPr>
            <w:r w:rsidRPr="005B00C6">
              <w:t>38.101-2</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B00C6" w:rsidRDefault="00C06A6E" w:rsidP="00531C9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B00C6" w:rsidRDefault="00C06A6E" w:rsidP="00531C95">
            <w:pPr>
              <w:pStyle w:val="TAL"/>
            </w:pPr>
          </w:p>
        </w:tc>
      </w:tr>
    </w:tbl>
    <w:p w14:paraId="2610A829" w14:textId="77777777" w:rsidR="003A0F41" w:rsidRPr="005B00C6" w:rsidRDefault="003A0F41" w:rsidP="003A0F41"/>
    <w:p w14:paraId="680FFD4A" w14:textId="77777777" w:rsidR="003A0F41" w:rsidRPr="005B00C6" w:rsidRDefault="003A0F41" w:rsidP="003A0F41">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B00C6"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B00C6" w:rsidRDefault="003A0F41" w:rsidP="00B759BC">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B00C6" w:rsidRDefault="003A0F41" w:rsidP="00B759BC">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B00C6" w:rsidRDefault="003A0F41" w:rsidP="00B759BC">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B00C6" w:rsidRDefault="003A0F41" w:rsidP="00B759BC">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B00C6" w:rsidRDefault="003A0F41" w:rsidP="00B759BC">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B00C6" w:rsidRDefault="003A0F41" w:rsidP="00B759BC">
            <w:pPr>
              <w:pStyle w:val="TAH"/>
              <w:rPr>
                <w:lang w:eastAsia="en-US"/>
              </w:rPr>
            </w:pPr>
            <w:r w:rsidRPr="005B00C6">
              <w:rPr>
                <w:lang w:eastAsia="en-US"/>
              </w:rPr>
              <w:t>Comments</w:t>
            </w:r>
          </w:p>
        </w:tc>
      </w:tr>
      <w:tr w:rsidR="003A0F41" w:rsidRPr="005B00C6"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B00C6" w:rsidRDefault="003A0F41" w:rsidP="00B759BC">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B00C6" w:rsidRDefault="003A0F41" w:rsidP="00B759BC">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B00C6" w:rsidRDefault="003A0F41" w:rsidP="00B759BC">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B00C6" w:rsidRDefault="007F4004" w:rsidP="00B759BC">
            <w:pPr>
              <w:pStyle w:val="TAL"/>
              <w:rPr>
                <w:lang w:eastAsia="en-US"/>
              </w:rPr>
            </w:pPr>
            <w:r w:rsidRPr="005B00C6">
              <w:rPr>
                <w:lang w:eastAsia="en-US"/>
              </w:rPr>
              <w:t>Option 2</w:t>
            </w:r>
          </w:p>
        </w:tc>
      </w:tr>
      <w:tr w:rsidR="003A0F41" w:rsidRPr="005B00C6"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B00C6" w:rsidRDefault="003A0F41" w:rsidP="00B759BC">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B00C6" w:rsidRDefault="003A0F41" w:rsidP="00B759BC">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B00C6" w:rsidRDefault="003A0F41" w:rsidP="00B759BC">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B00C6" w:rsidRDefault="007F4004" w:rsidP="00B759BC">
            <w:pPr>
              <w:pStyle w:val="TAL"/>
              <w:rPr>
                <w:lang w:eastAsia="en-US"/>
              </w:rPr>
            </w:pPr>
            <w:r w:rsidRPr="005B00C6">
              <w:rPr>
                <w:lang w:eastAsia="en-US"/>
              </w:rPr>
              <w:t>Option 3</w:t>
            </w:r>
          </w:p>
        </w:tc>
      </w:tr>
      <w:tr w:rsidR="003A0F41" w:rsidRPr="005B00C6"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B00C6" w:rsidRDefault="003A0F41" w:rsidP="00B759BC">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B00C6" w:rsidRDefault="003A0F41" w:rsidP="00B759BC">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B00C6" w:rsidRDefault="003A0F41" w:rsidP="00B759BC">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B00C6" w:rsidRDefault="007F4004" w:rsidP="00B759BC">
            <w:pPr>
              <w:pStyle w:val="TAL"/>
              <w:rPr>
                <w:lang w:eastAsia="en-US"/>
              </w:rPr>
            </w:pPr>
            <w:r w:rsidRPr="005B00C6">
              <w:rPr>
                <w:lang w:eastAsia="en-US"/>
              </w:rPr>
              <w:t>Option 4</w:t>
            </w:r>
          </w:p>
        </w:tc>
      </w:tr>
      <w:tr w:rsidR="003A0F41" w:rsidRPr="005B00C6"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B00C6" w:rsidRDefault="003A0F41" w:rsidP="00B759BC">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B00C6" w:rsidRDefault="003A0F41" w:rsidP="00B759BC">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B00C6" w:rsidRDefault="003A0F41" w:rsidP="00B759BC">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B00C6" w:rsidRDefault="007F4004" w:rsidP="00B759BC">
            <w:pPr>
              <w:pStyle w:val="TAL"/>
              <w:rPr>
                <w:lang w:eastAsia="en-US"/>
              </w:rPr>
            </w:pPr>
            <w:r w:rsidRPr="005B00C6">
              <w:rPr>
                <w:lang w:eastAsia="en-US"/>
              </w:rPr>
              <w:t>Option 5</w:t>
            </w:r>
          </w:p>
        </w:tc>
      </w:tr>
      <w:tr w:rsidR="003A0F41" w:rsidRPr="005B00C6"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B00C6" w:rsidRDefault="003A0F41" w:rsidP="00B759BC">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B00C6" w:rsidRDefault="003A0F41" w:rsidP="00B759BC">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B00C6" w:rsidRDefault="003A0F41" w:rsidP="00B759BC">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B00C6" w:rsidRDefault="007F4004" w:rsidP="00B759BC">
            <w:pPr>
              <w:pStyle w:val="TAL"/>
              <w:rPr>
                <w:lang w:eastAsia="en-US"/>
              </w:rPr>
            </w:pPr>
            <w:r w:rsidRPr="005B00C6">
              <w:rPr>
                <w:lang w:eastAsia="en-US"/>
              </w:rPr>
              <w:t>Option 7</w:t>
            </w:r>
          </w:p>
        </w:tc>
      </w:tr>
    </w:tbl>
    <w:p w14:paraId="39A754C7" w14:textId="77777777" w:rsidR="007F4004" w:rsidRPr="005B00C6" w:rsidRDefault="007F4004" w:rsidP="007F4004"/>
    <w:p w14:paraId="636C3560" w14:textId="77777777" w:rsidR="007F4004" w:rsidRPr="005B00C6" w:rsidRDefault="007F4004" w:rsidP="007F4004">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B00C6"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B00C6" w:rsidRDefault="007F4004" w:rsidP="00FB5600">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B00C6" w:rsidRDefault="007F4004" w:rsidP="00FB5600">
            <w:pPr>
              <w:pStyle w:val="TAH"/>
              <w:rPr>
                <w:lang w:eastAsia="en-US"/>
              </w:rPr>
            </w:pPr>
            <w:r w:rsidRPr="005B00C6">
              <w:rPr>
                <w:lang w:eastAsia="en-US"/>
              </w:rPr>
              <w:t>Comments</w:t>
            </w:r>
          </w:p>
        </w:tc>
      </w:tr>
      <w:tr w:rsidR="007F4004" w:rsidRPr="005B00C6"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B00C6" w:rsidRDefault="007F4004" w:rsidP="00FB5600">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B00C6" w:rsidRDefault="007F4004" w:rsidP="00FB5600">
            <w:pPr>
              <w:pStyle w:val="TAL"/>
              <w:rPr>
                <w:lang w:eastAsia="en-US"/>
              </w:rPr>
            </w:pPr>
            <w:r w:rsidRPr="005B00C6">
              <w:rPr>
                <w:lang w:eastAsia="en-US"/>
              </w:rPr>
              <w:t>pc_</w:t>
            </w:r>
            <w:r w:rsidRPr="005B00C6">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B00C6" w:rsidRDefault="007F4004" w:rsidP="00FB5600">
            <w:pPr>
              <w:pStyle w:val="TAL"/>
              <w:rPr>
                <w:lang w:eastAsia="en-US"/>
              </w:rPr>
            </w:pPr>
          </w:p>
        </w:tc>
      </w:tr>
      <w:tr w:rsidR="007F4004" w:rsidRPr="005B00C6"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B00C6" w:rsidRDefault="007F4004" w:rsidP="00FB5600">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B00C6" w:rsidRDefault="007F4004" w:rsidP="00FB5600">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77777777" w:rsidR="007F4004" w:rsidRPr="005B00C6" w:rsidRDefault="007F4004" w:rsidP="00FB5600">
            <w:pPr>
              <w:pStyle w:val="TAL"/>
              <w:rPr>
                <w:lang w:eastAsia="en-US"/>
              </w:rPr>
            </w:pPr>
            <w:r w:rsidRPr="005B00C6">
              <w:rPr>
                <w:lang w:eastAsia="en-US"/>
              </w:rPr>
              <w:t>pc_</w:t>
            </w:r>
            <w:r w:rsidRPr="005B00C6">
              <w:t>IntraBand</w:t>
            </w:r>
            <w:r w:rsidRPr="005B00C6">
              <w:rPr>
                <w:lang w:eastAsia="zh-CN"/>
              </w:rPr>
              <w:t>_</w:t>
            </w:r>
            <w:r w:rsidRPr="005B00C6">
              <w:t>Non_Contiguous</w:t>
            </w:r>
            <w:r w:rsidRPr="005B00C6">
              <w:rPr>
                <w:lang w:eastAsia="zh-CN"/>
              </w:rPr>
              <w:t>_</w:t>
            </w:r>
            <w:r w:rsidRPr="005B00C6">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B00C6" w:rsidRDefault="007F4004" w:rsidP="00FB5600">
            <w:pPr>
              <w:pStyle w:val="TAL"/>
              <w:rPr>
                <w:lang w:eastAsia="en-US"/>
              </w:rPr>
            </w:pPr>
          </w:p>
        </w:tc>
      </w:tr>
      <w:tr w:rsidR="007F4004" w:rsidRPr="005B00C6"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B00C6" w:rsidRDefault="007F4004" w:rsidP="00FB5600">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5B00C6" w:rsidRDefault="007F4004" w:rsidP="00FB5600">
            <w:pPr>
              <w:pStyle w:val="TAL"/>
            </w:pPr>
            <w:r w:rsidRPr="005B00C6">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B00C6" w:rsidRDefault="007F4004" w:rsidP="00FB5600">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B00C6" w:rsidRDefault="007F4004" w:rsidP="00FB5600">
            <w:pPr>
              <w:pStyle w:val="TAL"/>
              <w:rPr>
                <w:lang w:eastAsia="en-US"/>
              </w:rPr>
            </w:pPr>
          </w:p>
        </w:tc>
      </w:tr>
      <w:tr w:rsidR="007F4004" w:rsidRPr="005B00C6"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B00C6" w:rsidRDefault="007F4004" w:rsidP="00FB5600">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B00C6" w:rsidRDefault="007F4004" w:rsidP="00FB5600">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B00C6" w:rsidRDefault="007F4004" w:rsidP="00FB5600">
            <w:pPr>
              <w:pStyle w:val="TAL"/>
              <w:rPr>
                <w:lang w:eastAsia="en-US"/>
              </w:rPr>
            </w:pPr>
            <w:r w:rsidRPr="005B00C6">
              <w:rPr>
                <w:lang w:eastAsia="en-US"/>
              </w:rPr>
              <w:t>38.101-3, 5.</w:t>
            </w:r>
            <w:r w:rsidR="00D82135"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B00C6" w:rsidRDefault="007F4004" w:rsidP="00FB5600">
            <w:pPr>
              <w:pStyle w:val="TAL"/>
              <w:rPr>
                <w:lang w:eastAsia="en-US"/>
              </w:rPr>
            </w:pPr>
          </w:p>
        </w:tc>
      </w:tr>
      <w:tr w:rsidR="007F4004" w:rsidRPr="005B00C6"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B00C6" w:rsidRDefault="007F4004" w:rsidP="00FB5600">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B00C6" w:rsidRDefault="007F4004" w:rsidP="00FB5600">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B00C6" w:rsidRDefault="007F4004" w:rsidP="00FB5600">
            <w:pPr>
              <w:pStyle w:val="TAL"/>
              <w:rPr>
                <w:lang w:eastAsia="en-US"/>
              </w:rPr>
            </w:pPr>
          </w:p>
        </w:tc>
      </w:tr>
      <w:tr w:rsidR="007F4004" w:rsidRPr="005B00C6"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B00C6" w:rsidRDefault="007F4004" w:rsidP="00FB5600">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B00C6" w:rsidRDefault="007F4004" w:rsidP="00FB5600">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B00C6" w:rsidRDefault="007F4004" w:rsidP="00FB5600">
            <w:pPr>
              <w:pStyle w:val="TAL"/>
              <w:rPr>
                <w:lang w:eastAsia="en-US"/>
              </w:rPr>
            </w:pPr>
            <w:r w:rsidRPr="005B00C6">
              <w:rPr>
                <w:lang w:eastAsia="en-US"/>
              </w:rPr>
              <w:t>38.101-3, 5.</w:t>
            </w:r>
            <w:r w:rsidR="00462DB8" w:rsidRPr="005B00C6">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B00C6" w:rsidRDefault="007F4004" w:rsidP="00FB5600">
            <w:pPr>
              <w:pStyle w:val="TAL"/>
              <w:rPr>
                <w:lang w:eastAsia="en-US"/>
              </w:rPr>
            </w:pPr>
          </w:p>
        </w:tc>
      </w:tr>
      <w:tr w:rsidR="00E55F02" w:rsidRPr="005B00C6"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5B00C6" w:rsidRDefault="00E55F02">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5B00C6" w:rsidRDefault="00E55F02">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5B00C6" w:rsidRDefault="00E55F02">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5B00C6" w:rsidRDefault="00E55F02">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5B00C6" w:rsidRDefault="00E55F02">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5B00C6" w:rsidRDefault="00E55F02">
            <w:pPr>
              <w:pStyle w:val="TAL"/>
              <w:rPr>
                <w:lang w:eastAsia="en-US"/>
              </w:rPr>
            </w:pPr>
          </w:p>
        </w:tc>
      </w:tr>
    </w:tbl>
    <w:p w14:paraId="581C0DCE" w14:textId="77777777" w:rsidR="007F4004" w:rsidRPr="005B00C6" w:rsidRDefault="007F4004" w:rsidP="007F4004"/>
    <w:p w14:paraId="474A7E30" w14:textId="77777777" w:rsidR="00A730D4" w:rsidRPr="005B00C6" w:rsidRDefault="00A730D4" w:rsidP="00A730D4">
      <w:pPr>
        <w:pStyle w:val="TH"/>
      </w:pPr>
      <w:r w:rsidRPr="005B00C6">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B00C6"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B00C6" w:rsidRDefault="00A730D4" w:rsidP="00617EA3">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B00C6" w:rsidRDefault="00A730D4" w:rsidP="00617EA3">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B00C6" w:rsidRDefault="00A730D4" w:rsidP="00617EA3">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B00C6" w:rsidRDefault="00A730D4" w:rsidP="00617EA3">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B00C6" w:rsidRDefault="00A730D4" w:rsidP="00617EA3">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B00C6" w:rsidRDefault="00A730D4" w:rsidP="00617EA3">
            <w:pPr>
              <w:pStyle w:val="TAH"/>
              <w:rPr>
                <w:lang w:eastAsia="en-US"/>
              </w:rPr>
            </w:pPr>
            <w:r w:rsidRPr="005B00C6">
              <w:rPr>
                <w:lang w:eastAsia="en-US"/>
              </w:rPr>
              <w:t>Comments</w:t>
            </w:r>
          </w:p>
        </w:tc>
      </w:tr>
      <w:tr w:rsidR="00A730D4" w:rsidRPr="005B00C6"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B00C6" w:rsidRDefault="00A730D4" w:rsidP="00617EA3">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B00C6" w:rsidRDefault="00A730D4" w:rsidP="00617EA3">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B00C6" w:rsidRDefault="00A730D4" w:rsidP="00617EA3">
            <w:pPr>
              <w:pStyle w:val="TAL"/>
              <w:rPr>
                <w:lang w:eastAsia="en-US"/>
              </w:rPr>
            </w:pPr>
            <w:r w:rsidRPr="005B00C6">
              <w:rPr>
                <w:lang w:eastAsia="en-US"/>
              </w:rPr>
              <w:t>38.101-1,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B00C6" w:rsidRDefault="00A730D4" w:rsidP="00617EA3">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B00C6" w:rsidRDefault="00A730D4" w:rsidP="00617EA3">
            <w:pPr>
              <w:pStyle w:val="TAL"/>
              <w:rPr>
                <w:lang w:eastAsia="en-US"/>
              </w:rPr>
            </w:pPr>
          </w:p>
        </w:tc>
      </w:tr>
      <w:tr w:rsidR="00A730D4" w:rsidRPr="005B00C6"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B00C6" w:rsidRDefault="00A730D4" w:rsidP="00617EA3">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B00C6" w:rsidRDefault="00A730D4" w:rsidP="00617EA3">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B00C6" w:rsidRDefault="00A730D4" w:rsidP="00617EA3">
            <w:pPr>
              <w:pStyle w:val="TAL"/>
              <w:rPr>
                <w:lang w:eastAsia="en-US"/>
              </w:rPr>
            </w:pPr>
            <w:r w:rsidRPr="005B00C6">
              <w:rPr>
                <w:lang w:eastAsia="en-US"/>
              </w:rPr>
              <w:t>38.101-1,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B00C6" w:rsidRDefault="00A730D4" w:rsidP="00617EA3">
            <w:pPr>
              <w:pStyle w:val="TAC"/>
              <w:rPr>
                <w:lang w:eastAsia="en-US"/>
              </w:rPr>
            </w:pPr>
            <w:r w:rsidRPr="005B00C6">
              <w:rPr>
                <w:lang w:eastAsia="en-US"/>
              </w:rPr>
              <w:t>Rel-1</w:t>
            </w:r>
            <w:r w:rsidR="00B1496E" w:rsidRPr="005B00C6">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B00C6" w:rsidRDefault="00A730D4" w:rsidP="00617EA3">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B00C6" w:rsidRDefault="00A730D4" w:rsidP="00617EA3">
            <w:pPr>
              <w:pStyle w:val="TAL"/>
              <w:rPr>
                <w:lang w:eastAsia="en-US"/>
              </w:rPr>
            </w:pPr>
          </w:p>
        </w:tc>
      </w:tr>
      <w:tr w:rsidR="00A730D4" w:rsidRPr="005B00C6"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B00C6" w:rsidRDefault="00A730D4" w:rsidP="00617EA3">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B00C6" w:rsidRDefault="00A730D4" w:rsidP="00617EA3">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B00C6" w:rsidRDefault="00A730D4" w:rsidP="00617EA3">
            <w:pPr>
              <w:pStyle w:val="TAL"/>
              <w:rPr>
                <w:lang w:eastAsia="en-US"/>
              </w:rPr>
            </w:pPr>
            <w:r w:rsidRPr="005B00C6">
              <w:rPr>
                <w:lang w:eastAsia="en-US"/>
              </w:rPr>
              <w:t>38.101-2,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B00C6" w:rsidRDefault="00A730D4" w:rsidP="00617EA3">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B00C6" w:rsidRDefault="00A730D4" w:rsidP="00617EA3">
            <w:pPr>
              <w:pStyle w:val="TAL"/>
              <w:rPr>
                <w:lang w:eastAsia="en-US"/>
              </w:rPr>
            </w:pPr>
          </w:p>
        </w:tc>
      </w:tr>
      <w:tr w:rsidR="00A730D4" w:rsidRPr="005B00C6"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B00C6" w:rsidRDefault="00A730D4" w:rsidP="00617EA3">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B00C6" w:rsidRDefault="00A730D4" w:rsidP="00617EA3">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B00C6" w:rsidRDefault="00A730D4" w:rsidP="00617EA3">
            <w:pPr>
              <w:pStyle w:val="TAL"/>
              <w:rPr>
                <w:lang w:eastAsia="en-US"/>
              </w:rPr>
            </w:pPr>
            <w:r w:rsidRPr="005B00C6">
              <w:rPr>
                <w:lang w:eastAsia="en-US"/>
              </w:rPr>
              <w:t>38.101-2,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B00C6" w:rsidRDefault="00A730D4" w:rsidP="00617EA3">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B00C6" w:rsidRDefault="00A730D4" w:rsidP="00617EA3">
            <w:pPr>
              <w:pStyle w:val="TAL"/>
              <w:rPr>
                <w:lang w:eastAsia="en-US"/>
              </w:rPr>
            </w:pPr>
          </w:p>
        </w:tc>
      </w:tr>
      <w:tr w:rsidR="00A730D4" w:rsidRPr="005B00C6"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B00C6" w:rsidRDefault="00A730D4" w:rsidP="00617EA3">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B00C6" w:rsidRDefault="00A730D4" w:rsidP="00617EA3">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B00C6" w:rsidRDefault="00A730D4" w:rsidP="00617EA3">
            <w:pPr>
              <w:pStyle w:val="TAL"/>
              <w:rPr>
                <w:lang w:eastAsia="en-US"/>
              </w:rPr>
            </w:pPr>
            <w:r w:rsidRPr="005B00C6">
              <w:rPr>
                <w:lang w:eastAsia="en-US"/>
              </w:rPr>
              <w:t>38.101-1, 5.</w:t>
            </w:r>
            <w:r w:rsidR="00D82135"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B00C6" w:rsidRDefault="00A730D4" w:rsidP="00617EA3">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B00C6" w:rsidRDefault="00A730D4" w:rsidP="00617EA3">
            <w:pPr>
              <w:pStyle w:val="TAL"/>
              <w:rPr>
                <w:lang w:eastAsia="en-US"/>
              </w:rPr>
            </w:pPr>
          </w:p>
        </w:tc>
      </w:tr>
      <w:tr w:rsidR="00A22D52" w:rsidRPr="005B00C6"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B00C6" w:rsidRDefault="00A22D52" w:rsidP="00A22D52">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B00C6" w:rsidRDefault="00A22D52" w:rsidP="00A22D52">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B00C6" w:rsidRDefault="00A22D52" w:rsidP="00A22D52">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B00C6" w:rsidRDefault="00A22D52" w:rsidP="00A22D52">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B00C6" w:rsidRDefault="00A22D52" w:rsidP="00A22D52">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B00C6" w:rsidRDefault="00A22D52" w:rsidP="00A22D52">
            <w:pPr>
              <w:pStyle w:val="TAL"/>
              <w:rPr>
                <w:lang w:eastAsia="en-US"/>
              </w:rPr>
            </w:pPr>
          </w:p>
        </w:tc>
      </w:tr>
      <w:tr w:rsidR="00A730D4" w:rsidRPr="005B00C6"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B00C6" w:rsidRDefault="00A730D4" w:rsidP="00617EA3">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B00C6" w:rsidRDefault="00A730D4" w:rsidP="00617EA3">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B00C6" w:rsidRDefault="00A730D4" w:rsidP="00617EA3">
            <w:pPr>
              <w:pStyle w:val="TAL"/>
              <w:rPr>
                <w:lang w:eastAsia="en-US"/>
              </w:rPr>
            </w:pPr>
            <w:r w:rsidRPr="005B00C6">
              <w:rPr>
                <w:lang w:eastAsia="en-US"/>
              </w:rPr>
              <w:t>38.101-3,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B00C6" w:rsidRDefault="00A730D4" w:rsidP="00617EA3">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B00C6" w:rsidRDefault="00A730D4" w:rsidP="00617EA3">
            <w:pPr>
              <w:pStyle w:val="TAL"/>
              <w:rPr>
                <w:lang w:eastAsia="en-US"/>
              </w:rPr>
            </w:pPr>
          </w:p>
        </w:tc>
      </w:tr>
    </w:tbl>
    <w:p w14:paraId="3324FEBD" w14:textId="77777777" w:rsidR="00A730D4" w:rsidRPr="005B00C6" w:rsidRDefault="00A730D4" w:rsidP="006B444D"/>
    <w:p w14:paraId="2D4D54FB" w14:textId="77777777" w:rsidR="007F4004" w:rsidRPr="005B00C6" w:rsidRDefault="007F4004" w:rsidP="007F4004">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7F4004" w:rsidRPr="005B00C6" w14:paraId="317FEE34"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0AC1DD21" w14:textId="77777777" w:rsidR="007F4004" w:rsidRPr="005B00C6" w:rsidRDefault="007F4004" w:rsidP="00FB5600">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A4CFA74" w14:textId="77777777" w:rsidR="007F4004" w:rsidRPr="005B00C6" w:rsidRDefault="007F4004" w:rsidP="00FB5600">
            <w:pPr>
              <w:pStyle w:val="TAH"/>
              <w:rPr>
                <w:lang w:eastAsia="en-US"/>
              </w:rPr>
            </w:pPr>
            <w:r w:rsidRPr="005B00C6">
              <w:rPr>
                <w:lang w:eastAsia="zh-CN"/>
              </w:rPr>
              <w:t xml:space="preserve">5GS UE Core </w:t>
            </w:r>
            <w:r w:rsidRPr="005B00C6">
              <w:t>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06310837" w14:textId="77777777" w:rsidR="007F4004" w:rsidRPr="005B00C6" w:rsidRDefault="007F4004" w:rsidP="00FB5600">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2214D1D1" w14:textId="77777777" w:rsidR="007F4004" w:rsidRPr="005B00C6" w:rsidRDefault="007F4004" w:rsidP="00FB5600">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13C1FC5F" w14:textId="77777777" w:rsidR="007F4004" w:rsidRPr="005B00C6" w:rsidRDefault="007F4004" w:rsidP="00FB5600">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13FB79E4" w14:textId="77777777" w:rsidR="007F4004" w:rsidRPr="005B00C6" w:rsidRDefault="007F4004" w:rsidP="00FB5600">
            <w:pPr>
              <w:pStyle w:val="TAH"/>
              <w:rPr>
                <w:lang w:eastAsia="en-US"/>
              </w:rPr>
            </w:pPr>
            <w:r w:rsidRPr="005B00C6">
              <w:rPr>
                <w:lang w:eastAsia="en-US"/>
              </w:rPr>
              <w:t>Comments</w:t>
            </w:r>
          </w:p>
        </w:tc>
      </w:tr>
      <w:tr w:rsidR="007F4004" w:rsidRPr="005B00C6" w14:paraId="439D1433" w14:textId="77777777" w:rsidTr="00B245BD">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13E21A95" w14:textId="77777777" w:rsidR="007F4004" w:rsidRPr="005B00C6" w:rsidRDefault="007F4004" w:rsidP="00FB5600">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42289DD" w14:textId="77777777" w:rsidR="007F4004" w:rsidRPr="005B00C6" w:rsidRDefault="007F4004" w:rsidP="00FB5600">
            <w:pPr>
              <w:pStyle w:val="TAL"/>
              <w:rPr>
                <w:lang w:eastAsia="en-US"/>
              </w:rPr>
            </w:pPr>
            <w:r w:rsidRPr="005B00C6">
              <w:rPr>
                <w:lang w:eastAsia="zh-CN"/>
              </w:rPr>
              <w:t>UE Supports 5G Core</w:t>
            </w:r>
            <w:r w:rsidR="00C06A6E" w:rsidRPr="005B00C6">
              <w:rPr>
                <w:lang w:eastAsia="zh-CN"/>
              </w:rPr>
              <w:t xml:space="preserve"> Network</w:t>
            </w:r>
          </w:p>
        </w:tc>
        <w:tc>
          <w:tcPr>
            <w:tcW w:w="1170" w:type="dxa"/>
            <w:gridSpan w:val="2"/>
            <w:tcBorders>
              <w:top w:val="single" w:sz="6" w:space="0" w:color="auto"/>
              <w:left w:val="single" w:sz="6" w:space="0" w:color="auto"/>
              <w:bottom w:val="single" w:sz="4" w:space="0" w:color="auto"/>
              <w:right w:val="single" w:sz="4" w:space="0" w:color="auto"/>
            </w:tcBorders>
            <w:hideMark/>
          </w:tcPr>
          <w:p w14:paraId="1C0FC4EB" w14:textId="77777777" w:rsidR="007F4004" w:rsidRPr="005B00C6" w:rsidRDefault="007F4004" w:rsidP="00FB5600">
            <w:pPr>
              <w:pStyle w:val="TAL"/>
              <w:rPr>
                <w:lang w:eastAsia="zh-CN"/>
              </w:rPr>
            </w:pPr>
            <w:r w:rsidRPr="005B00C6">
              <w:rPr>
                <w:lang w:eastAsia="en-US"/>
              </w:rPr>
              <w:t>24.501</w:t>
            </w:r>
          </w:p>
        </w:tc>
        <w:tc>
          <w:tcPr>
            <w:tcW w:w="912" w:type="dxa"/>
            <w:gridSpan w:val="2"/>
            <w:tcBorders>
              <w:top w:val="single" w:sz="4" w:space="0" w:color="auto"/>
              <w:left w:val="single" w:sz="4" w:space="0" w:color="auto"/>
              <w:bottom w:val="single" w:sz="4" w:space="0" w:color="auto"/>
              <w:right w:val="single" w:sz="4" w:space="0" w:color="auto"/>
            </w:tcBorders>
            <w:hideMark/>
          </w:tcPr>
          <w:p w14:paraId="240238D9" w14:textId="77777777" w:rsidR="007F4004" w:rsidRPr="005B00C6" w:rsidRDefault="007F4004" w:rsidP="00FB5600">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044BAFA2" w14:textId="77777777" w:rsidR="007F4004" w:rsidRPr="005B00C6" w:rsidRDefault="007F4004" w:rsidP="00FB5600">
            <w:pPr>
              <w:pStyle w:val="TAL"/>
              <w:rPr>
                <w:lang w:eastAsia="en-US"/>
              </w:rPr>
            </w:pPr>
            <w:r w:rsidRPr="005B00C6">
              <w:rPr>
                <w:lang w:eastAsia="en-US"/>
              </w:rPr>
              <w:t>pc_</w:t>
            </w:r>
            <w:r w:rsidRPr="005B00C6">
              <w:rPr>
                <w:lang w:eastAsia="zh-CN"/>
              </w:rPr>
              <w:t>5GCN</w:t>
            </w:r>
          </w:p>
        </w:tc>
        <w:tc>
          <w:tcPr>
            <w:tcW w:w="2134" w:type="dxa"/>
            <w:gridSpan w:val="2"/>
            <w:tcBorders>
              <w:top w:val="single" w:sz="4" w:space="0" w:color="auto"/>
              <w:left w:val="single" w:sz="4" w:space="0" w:color="auto"/>
              <w:bottom w:val="single" w:sz="4" w:space="0" w:color="auto"/>
              <w:right w:val="single" w:sz="4" w:space="0" w:color="auto"/>
            </w:tcBorders>
          </w:tcPr>
          <w:p w14:paraId="669D8250" w14:textId="77777777" w:rsidR="007F4004" w:rsidRPr="005B00C6" w:rsidRDefault="007F4004" w:rsidP="00FB5600">
            <w:pPr>
              <w:pStyle w:val="TAL"/>
              <w:rPr>
                <w:lang w:eastAsia="en-US"/>
              </w:rPr>
            </w:pPr>
          </w:p>
        </w:tc>
      </w:tr>
      <w:tr w:rsidR="00A730D4" w:rsidRPr="005B00C6" w14:paraId="4128B98B"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C1CB9E5" w14:textId="77777777" w:rsidR="00A730D4" w:rsidRPr="005B00C6" w:rsidRDefault="00A730D4" w:rsidP="00617EA3">
            <w:pPr>
              <w:pStyle w:val="TAC"/>
            </w:pPr>
            <w:r w:rsidRPr="005B00C6">
              <w:t>2</w:t>
            </w:r>
          </w:p>
        </w:tc>
        <w:tc>
          <w:tcPr>
            <w:tcW w:w="2454" w:type="dxa"/>
            <w:gridSpan w:val="2"/>
            <w:tcBorders>
              <w:top w:val="single" w:sz="6" w:space="0" w:color="auto"/>
              <w:left w:val="single" w:sz="6" w:space="0" w:color="auto"/>
              <w:bottom w:val="single" w:sz="6" w:space="0" w:color="auto"/>
              <w:right w:val="single" w:sz="6" w:space="0" w:color="auto"/>
            </w:tcBorders>
          </w:tcPr>
          <w:p w14:paraId="7514906E" w14:textId="77777777" w:rsidR="00A730D4" w:rsidRPr="005B00C6" w:rsidRDefault="00A730D4" w:rsidP="00617EA3">
            <w:pPr>
              <w:pStyle w:val="TAL"/>
              <w:rPr>
                <w:lang w:eastAsia="zh-CN"/>
              </w:rPr>
            </w:pPr>
            <w:r w:rsidRPr="005B00C6">
              <w:rPr>
                <w:lang w:eastAsia="zh-CN"/>
              </w:rPr>
              <w:t xml:space="preserve">UE Supports 5G </w:t>
            </w:r>
            <w:r w:rsidR="00C06A6E" w:rsidRPr="005B00C6">
              <w:rPr>
                <w:lang w:eastAsia="zh-CN"/>
              </w:rPr>
              <w:t>C</w:t>
            </w:r>
            <w:r w:rsidRPr="005B00C6">
              <w:rPr>
                <w:lang w:eastAsia="zh-CN"/>
              </w:rPr>
              <w:t xml:space="preserve">ore </w:t>
            </w:r>
            <w:r w:rsidR="00C06A6E" w:rsidRPr="005B00C6">
              <w:rPr>
                <w:lang w:eastAsia="zh-CN"/>
              </w:rPr>
              <w:t xml:space="preserve">Network </w:t>
            </w:r>
            <w:r w:rsidRPr="005B00C6">
              <w:rPr>
                <w:lang w:eastAsia="zh-CN"/>
              </w:rPr>
              <w:t>over non-3GPP Access Network</w:t>
            </w:r>
          </w:p>
        </w:tc>
        <w:tc>
          <w:tcPr>
            <w:tcW w:w="1170" w:type="dxa"/>
            <w:gridSpan w:val="2"/>
            <w:tcBorders>
              <w:top w:val="single" w:sz="6" w:space="0" w:color="auto"/>
              <w:left w:val="single" w:sz="6" w:space="0" w:color="auto"/>
              <w:bottom w:val="single" w:sz="6" w:space="0" w:color="auto"/>
              <w:right w:val="single" w:sz="4" w:space="0" w:color="auto"/>
            </w:tcBorders>
          </w:tcPr>
          <w:p w14:paraId="30F5D11C" w14:textId="77777777" w:rsidR="00A730D4" w:rsidRPr="005B00C6" w:rsidRDefault="00A730D4" w:rsidP="00617EA3">
            <w:pPr>
              <w:pStyle w:val="TAL"/>
            </w:pPr>
            <w:r w:rsidRPr="005B00C6">
              <w:t>24.501, 4.7</w:t>
            </w:r>
          </w:p>
        </w:tc>
        <w:tc>
          <w:tcPr>
            <w:tcW w:w="912" w:type="dxa"/>
            <w:gridSpan w:val="2"/>
            <w:tcBorders>
              <w:top w:val="single" w:sz="4" w:space="0" w:color="auto"/>
              <w:left w:val="single" w:sz="4" w:space="0" w:color="auto"/>
              <w:bottom w:val="single" w:sz="4" w:space="0" w:color="auto"/>
              <w:right w:val="single" w:sz="4" w:space="0" w:color="auto"/>
            </w:tcBorders>
          </w:tcPr>
          <w:p w14:paraId="6163F078" w14:textId="77777777" w:rsidR="00A730D4" w:rsidRPr="005B00C6" w:rsidRDefault="00A730D4" w:rsidP="00617EA3">
            <w:pPr>
              <w:pStyle w:val="TAC"/>
            </w:pPr>
            <w:r w:rsidRPr="005B00C6">
              <w:t>Rel-15</w:t>
            </w:r>
          </w:p>
        </w:tc>
        <w:tc>
          <w:tcPr>
            <w:tcW w:w="2133" w:type="dxa"/>
            <w:gridSpan w:val="2"/>
            <w:tcBorders>
              <w:top w:val="single" w:sz="4" w:space="0" w:color="auto"/>
              <w:left w:val="single" w:sz="4" w:space="0" w:color="auto"/>
              <w:bottom w:val="single" w:sz="4" w:space="0" w:color="auto"/>
              <w:right w:val="single" w:sz="4" w:space="0" w:color="auto"/>
            </w:tcBorders>
          </w:tcPr>
          <w:p w14:paraId="520D0881" w14:textId="77777777" w:rsidR="00A730D4" w:rsidRPr="005B00C6" w:rsidRDefault="00A730D4" w:rsidP="00617EA3">
            <w:pPr>
              <w:pStyle w:val="TAL"/>
            </w:pPr>
            <w:r w:rsidRPr="005B00C6">
              <w:t>pc_5GCN_N3AN</w:t>
            </w:r>
          </w:p>
        </w:tc>
        <w:tc>
          <w:tcPr>
            <w:tcW w:w="2134" w:type="dxa"/>
            <w:gridSpan w:val="2"/>
            <w:tcBorders>
              <w:top w:val="single" w:sz="4" w:space="0" w:color="auto"/>
              <w:left w:val="single" w:sz="4" w:space="0" w:color="auto"/>
              <w:bottom w:val="single" w:sz="4" w:space="0" w:color="auto"/>
              <w:right w:val="single" w:sz="4" w:space="0" w:color="auto"/>
            </w:tcBorders>
          </w:tcPr>
          <w:p w14:paraId="590C1FB1" w14:textId="77777777" w:rsidR="00A730D4" w:rsidRPr="005B00C6" w:rsidRDefault="00A730D4" w:rsidP="00617EA3">
            <w:pPr>
              <w:pStyle w:val="TAL"/>
            </w:pPr>
          </w:p>
        </w:tc>
      </w:tr>
      <w:tr w:rsidR="00B245BD" w14:paraId="4DF88A38" w14:textId="77777777" w:rsidTr="00B245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1998C96" w14:textId="77777777" w:rsidR="00B245BD" w:rsidRPr="00BC3D34" w:rsidRDefault="00B245BD" w:rsidP="00DA5852">
            <w:pPr>
              <w:pStyle w:val="TAC"/>
            </w:pPr>
            <w:r w:rsidRPr="00BC3D34">
              <w:t>3</w:t>
            </w:r>
          </w:p>
        </w:tc>
        <w:tc>
          <w:tcPr>
            <w:tcW w:w="2454" w:type="dxa"/>
            <w:gridSpan w:val="2"/>
            <w:tcBorders>
              <w:top w:val="single" w:sz="6" w:space="0" w:color="auto"/>
              <w:left w:val="single" w:sz="6" w:space="0" w:color="auto"/>
              <w:bottom w:val="single" w:sz="6" w:space="0" w:color="auto"/>
              <w:right w:val="single" w:sz="6" w:space="0" w:color="auto"/>
            </w:tcBorders>
          </w:tcPr>
          <w:p w14:paraId="4AB30971" w14:textId="77777777" w:rsidR="00B245BD" w:rsidRPr="00BC3D34" w:rsidRDefault="00B245BD" w:rsidP="00DA5852">
            <w:pPr>
              <w:pStyle w:val="TAL"/>
            </w:pPr>
            <w:r w:rsidRPr="00BC3D34">
              <w:t>UE Supports only Stand-alone Non-Public Network</w:t>
            </w:r>
          </w:p>
        </w:tc>
        <w:tc>
          <w:tcPr>
            <w:tcW w:w="1170" w:type="dxa"/>
            <w:gridSpan w:val="2"/>
            <w:tcBorders>
              <w:top w:val="single" w:sz="6" w:space="0" w:color="auto"/>
              <w:left w:val="single" w:sz="6" w:space="0" w:color="auto"/>
              <w:bottom w:val="single" w:sz="6" w:space="0" w:color="auto"/>
              <w:right w:val="single" w:sz="4" w:space="0" w:color="auto"/>
            </w:tcBorders>
          </w:tcPr>
          <w:p w14:paraId="517E21AC" w14:textId="450E5FF1" w:rsidR="00B245BD" w:rsidRPr="00BC3D34" w:rsidRDefault="00B245BD" w:rsidP="00DA5852">
            <w:pPr>
              <w:pStyle w:val="TAL"/>
            </w:pPr>
            <w:r w:rsidRPr="00BC3D34">
              <w:t>23.501, 5.30.2.3,</w:t>
            </w:r>
          </w:p>
          <w:p w14:paraId="6EDE935B" w14:textId="77777777" w:rsidR="00B245BD" w:rsidRPr="00BC3D34" w:rsidRDefault="00B245BD" w:rsidP="00DA5852">
            <w:pPr>
              <w:pStyle w:val="TAL"/>
            </w:pPr>
            <w:r w:rsidRPr="00BC3D34">
              <w:t>38.300, 16.6.1</w:t>
            </w:r>
          </w:p>
        </w:tc>
        <w:tc>
          <w:tcPr>
            <w:tcW w:w="912" w:type="dxa"/>
            <w:gridSpan w:val="2"/>
            <w:tcBorders>
              <w:top w:val="single" w:sz="4" w:space="0" w:color="auto"/>
              <w:left w:val="single" w:sz="4" w:space="0" w:color="auto"/>
              <w:bottom w:val="single" w:sz="4" w:space="0" w:color="auto"/>
              <w:right w:val="single" w:sz="4" w:space="0" w:color="auto"/>
            </w:tcBorders>
          </w:tcPr>
          <w:p w14:paraId="6BC7FC06" w14:textId="77777777" w:rsidR="00B245BD" w:rsidRPr="00BC3D34" w:rsidRDefault="00B245BD" w:rsidP="00DA5852">
            <w:pPr>
              <w:pStyle w:val="TAC"/>
            </w:pPr>
            <w:r w:rsidRPr="00BC3D34">
              <w:t>Rel-16</w:t>
            </w:r>
          </w:p>
        </w:tc>
        <w:tc>
          <w:tcPr>
            <w:tcW w:w="2133" w:type="dxa"/>
            <w:gridSpan w:val="2"/>
            <w:tcBorders>
              <w:top w:val="single" w:sz="4" w:space="0" w:color="auto"/>
              <w:left w:val="single" w:sz="4" w:space="0" w:color="auto"/>
              <w:bottom w:val="single" w:sz="4" w:space="0" w:color="auto"/>
              <w:right w:val="single" w:sz="4" w:space="0" w:color="auto"/>
            </w:tcBorders>
          </w:tcPr>
          <w:p w14:paraId="721C56A8" w14:textId="77777777" w:rsidR="00B245BD" w:rsidRPr="00BC3D34" w:rsidRDefault="00B245BD" w:rsidP="00DA5852">
            <w:pPr>
              <w:pStyle w:val="TAL"/>
              <w:rPr>
                <w:color w:val="000000"/>
              </w:rPr>
            </w:pPr>
            <w:r w:rsidRPr="00BC3D34">
              <w:rPr>
                <w:color w:val="000000"/>
              </w:rPr>
              <w:t>pc_SNPN_only</w:t>
            </w:r>
          </w:p>
        </w:tc>
        <w:tc>
          <w:tcPr>
            <w:tcW w:w="2134" w:type="dxa"/>
            <w:gridSpan w:val="2"/>
            <w:tcBorders>
              <w:top w:val="single" w:sz="4" w:space="0" w:color="auto"/>
              <w:left w:val="single" w:sz="4" w:space="0" w:color="auto"/>
              <w:bottom w:val="single" w:sz="4" w:space="0" w:color="auto"/>
              <w:right w:val="single" w:sz="4" w:space="0" w:color="auto"/>
            </w:tcBorders>
          </w:tcPr>
          <w:p w14:paraId="44355B33" w14:textId="77777777" w:rsidR="00B245BD" w:rsidRDefault="00B245BD" w:rsidP="00DA5852">
            <w:pPr>
              <w:pStyle w:val="TAL"/>
            </w:pPr>
            <w:r w:rsidRPr="00BC3D34">
              <w:t>UEs operating only in SNPN access mode</w:t>
            </w:r>
            <w:r>
              <w:t xml:space="preserve"> </w:t>
            </w:r>
          </w:p>
        </w:tc>
      </w:tr>
    </w:tbl>
    <w:p w14:paraId="5262E715" w14:textId="77777777" w:rsidR="004C7DD8" w:rsidRPr="005B00C6" w:rsidRDefault="004C7DD8" w:rsidP="004C7DD8"/>
    <w:p w14:paraId="3747E573" w14:textId="77777777" w:rsidR="004C7DD8" w:rsidRPr="005B00C6"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24016724"/>
      <w:r w:rsidRPr="005B00C6">
        <w:t>A.4.2</w:t>
      </w:r>
      <w:r w:rsidRPr="005B00C6">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5B00C6"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24016725"/>
      <w:r w:rsidRPr="005B00C6">
        <w:t>A.4.2.1</w:t>
      </w:r>
      <w:r w:rsidRPr="005B00C6">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5B00C6"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24016726"/>
      <w:r w:rsidRPr="005B00C6">
        <w:rPr>
          <w:rFonts w:eastAsia="MS Mincho"/>
        </w:rPr>
        <w:t>A.4.2.1.1</w:t>
      </w:r>
      <w:r w:rsidRPr="005B00C6">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24016727"/>
      <w:r w:rsidRPr="005B00C6">
        <w:t>A.4.3</w:t>
      </w:r>
      <w:r w:rsidRPr="005B00C6">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0"/>
        <w:gridCol w:w="3530"/>
        <w:gridCol w:w="1271"/>
        <w:gridCol w:w="848"/>
        <w:gridCol w:w="1737"/>
        <w:gridCol w:w="1928"/>
        <w:gridCol w:w="36"/>
      </w:tblGrid>
      <w:tr w:rsidR="004C7DD8" w:rsidRPr="005B00C6" w14:paraId="480CFF13" w14:textId="77777777" w:rsidTr="000C7438">
        <w:trPr>
          <w:gridAfter w:val="1"/>
          <w:wAfter w:w="36" w:type="dxa"/>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0C7438">
        <w:trPr>
          <w:gridAfter w:val="1"/>
          <w:wAfter w:w="36" w:type="dxa"/>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B00C6" w:rsidRDefault="004C7DD8">
            <w:pPr>
              <w:pStyle w:val="TAC"/>
              <w:rPr>
                <w:lang w:eastAsia="en-US"/>
              </w:rPr>
            </w:pPr>
          </w:p>
        </w:tc>
      </w:tr>
      <w:tr w:rsidR="00A52D95" w:rsidRPr="00B13358"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B13358" w:rsidRDefault="00A52D95" w:rsidP="00DA5852">
            <w:pPr>
              <w:pStyle w:val="TAC"/>
              <w:rPr>
                <w:lang w:eastAsia="en-US"/>
              </w:rPr>
            </w:pPr>
            <w:r w:rsidRPr="00B13358">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B13358" w:rsidRDefault="00A52D95" w:rsidP="00DA5852">
            <w:pPr>
              <w:pStyle w:val="TAL"/>
              <w:rPr>
                <w:lang w:eastAsia="en-US"/>
              </w:rPr>
            </w:pPr>
            <w:r w:rsidRPr="00B13358">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B13358" w:rsidRDefault="00A52D95" w:rsidP="00DA5852">
            <w:pPr>
              <w:pStyle w:val="TAL"/>
              <w:rPr>
                <w:lang w:eastAsia="en-US"/>
              </w:rPr>
            </w:pPr>
            <w:r w:rsidRPr="00B13358">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B13358" w:rsidRDefault="00A52D95" w:rsidP="00DA5852">
            <w:pPr>
              <w:pStyle w:val="TAC"/>
              <w:rPr>
                <w:lang w:eastAsia="en-US"/>
              </w:rPr>
            </w:pPr>
            <w:r w:rsidRPr="00B13358">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B13358" w:rsidRDefault="00A52D95" w:rsidP="00DA5852">
            <w:pPr>
              <w:pStyle w:val="TAL"/>
              <w:rPr>
                <w:lang w:eastAsia="en-US"/>
              </w:rPr>
            </w:pPr>
          </w:p>
        </w:tc>
        <w:tc>
          <w:tcPr>
            <w:tcW w:w="1935" w:type="dxa"/>
            <w:gridSpan w:val="2"/>
            <w:tcBorders>
              <w:top w:val="single" w:sz="4" w:space="0" w:color="auto"/>
              <w:left w:val="single" w:sz="4" w:space="0" w:color="auto"/>
              <w:bottom w:val="single" w:sz="4" w:space="0" w:color="auto"/>
              <w:right w:val="single" w:sz="4" w:space="0" w:color="auto"/>
            </w:tcBorders>
          </w:tcPr>
          <w:p w14:paraId="5AC95E23" w14:textId="77777777" w:rsidR="00A52D95" w:rsidRPr="00B13358" w:rsidRDefault="00A52D95" w:rsidP="00DA5852">
            <w:pPr>
              <w:pStyle w:val="TAC"/>
              <w:rPr>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24016728"/>
      <w:r w:rsidRPr="005B00C6">
        <w:t>A.4.3.1</w:t>
      </w:r>
      <w:r w:rsidRPr="005B00C6">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B84C1B0" w14:textId="2DDCACA8" w:rsidR="004C7DD8" w:rsidRPr="005B00C6" w:rsidRDefault="004C7DD8" w:rsidP="004C7DD8">
      <w:pPr>
        <w:pStyle w:val="NO"/>
      </w:pPr>
      <w:r w:rsidRPr="005B00C6">
        <w:t>NOTE:</w:t>
      </w:r>
      <w:r w:rsidRPr="005B00C6">
        <w:tab/>
        <w:t xml:space="preserve">The values indicated in column "Release" </w:t>
      </w:r>
      <w:r w:rsidR="00CC3B24">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5B00C6">
        <w:t>38</w:t>
      </w:r>
      <w:r w:rsidRPr="005B00C6">
        <w:t>.307 [</w:t>
      </w:r>
      <w:r w:rsidR="00DB2874" w:rsidRPr="005B00C6">
        <w:t>19</w:t>
      </w:r>
      <w:r w:rsidRPr="005B00C6">
        <w:t>].</w:t>
      </w:r>
    </w:p>
    <w:p w14:paraId="7F073AD3" w14:textId="77777777" w:rsidR="004C7DD8" w:rsidRPr="005B00C6" w:rsidRDefault="004C7DD8" w:rsidP="004C7DD8">
      <w:pPr>
        <w:pStyle w:val="TH"/>
      </w:pPr>
      <w:r w:rsidRPr="005B00C6">
        <w:t xml:space="preserve">Table A.4.3.1-1: NR FDD </w:t>
      </w:r>
      <w:r w:rsidR="007F4004" w:rsidRPr="005B00C6">
        <w:t xml:space="preserve">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4C7DD8" w:rsidRPr="005B00C6" w14:paraId="3666C310"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368B234" w14:textId="77777777" w:rsidR="004C7DD8" w:rsidRPr="005B00C6" w:rsidRDefault="004C7DD8">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728950FA" w14:textId="77777777" w:rsidR="004C7DD8" w:rsidRPr="005B00C6" w:rsidRDefault="00F93FA0" w:rsidP="00F93FA0">
            <w:pPr>
              <w:pStyle w:val="TAH"/>
              <w:rPr>
                <w:lang w:eastAsia="en-US"/>
              </w:rPr>
            </w:pPr>
            <w:r w:rsidRPr="005B00C6">
              <w:rPr>
                <w:lang w:eastAsia="en-US"/>
              </w:rPr>
              <w:t xml:space="preserve">NR </w:t>
            </w:r>
            <w:r w:rsidR="004C7DD8" w:rsidRPr="005B00C6">
              <w:rPr>
                <w:lang w:eastAsia="en-US"/>
              </w:rPr>
              <w:t xml:space="preserve">FDD </w:t>
            </w:r>
            <w:r w:rsidR="00D45C61" w:rsidRPr="005B00C6">
              <w:t xml:space="preserve">FR1 </w:t>
            </w:r>
            <w:r w:rsidR="004C7DD8" w:rsidRPr="005B00C6">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18F469BA" w14:textId="77777777" w:rsidR="004C7DD8" w:rsidRPr="005B00C6" w:rsidRDefault="004C7DD8">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388D56A" w14:textId="77777777" w:rsidR="004C7DD8" w:rsidRPr="005B00C6" w:rsidRDefault="004C7DD8">
            <w:pPr>
              <w:pStyle w:val="TAH"/>
              <w:rPr>
                <w:lang w:eastAsia="en-US"/>
              </w:rPr>
            </w:pPr>
            <w:r w:rsidRPr="005B00C6">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3704355" w14:textId="77777777" w:rsidR="004C7DD8" w:rsidRPr="005B00C6" w:rsidRDefault="004C7DD8">
            <w:pPr>
              <w:pStyle w:val="TAH"/>
              <w:rPr>
                <w:lang w:eastAsia="en-US"/>
              </w:rPr>
            </w:pPr>
            <w:r w:rsidRPr="005B00C6">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4D40F95" w14:textId="77777777" w:rsidR="004C7DD8" w:rsidRPr="005B00C6" w:rsidRDefault="004C7DD8">
            <w:pPr>
              <w:pStyle w:val="TAH"/>
              <w:rPr>
                <w:lang w:eastAsia="en-US"/>
              </w:rPr>
            </w:pPr>
            <w:r w:rsidRPr="005B00C6">
              <w:rPr>
                <w:lang w:eastAsia="en-US"/>
              </w:rPr>
              <w:t>Comments</w:t>
            </w:r>
          </w:p>
        </w:tc>
      </w:tr>
      <w:tr w:rsidR="004C7DD8" w:rsidRPr="005B00C6" w14:paraId="18E721A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5600ED" w14:textId="77777777" w:rsidR="004C7DD8" w:rsidRPr="005B00C6" w:rsidRDefault="004C7DD8">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16E3BD8" w14:textId="77777777" w:rsidR="004C7DD8" w:rsidRPr="005B00C6" w:rsidRDefault="004C7DD8">
            <w:pPr>
              <w:pStyle w:val="TAL"/>
              <w:rPr>
                <w:lang w:eastAsia="en-US"/>
              </w:rPr>
            </w:pPr>
            <w:r w:rsidRPr="005B00C6">
              <w:rPr>
                <w:lang w:eastAsia="en-US"/>
              </w:rPr>
              <w:t>NR Frequency band: 1920-1980</w:t>
            </w:r>
            <w:r w:rsidR="00D45C61" w:rsidRPr="005B00C6">
              <w:t xml:space="preserve"> MHz (UL)</w:t>
            </w:r>
            <w:r w:rsidRPr="005B00C6">
              <w:rPr>
                <w:lang w:eastAsia="en-US"/>
              </w:rPr>
              <w:t>, 2110-2170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CFAACB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7C04A0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6E60508" w14:textId="77777777" w:rsidR="004C7DD8" w:rsidRPr="005B00C6" w:rsidRDefault="004C7DD8">
            <w:pPr>
              <w:pStyle w:val="TAC"/>
              <w:rPr>
                <w:lang w:eastAsia="en-US"/>
              </w:rPr>
            </w:pPr>
            <w:r w:rsidRPr="005B00C6">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15BC6D1" w14:textId="355913FF"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2D5A42" w:rsidRPr="005B00C6">
              <w:rPr>
                <w:lang w:eastAsia="en-US"/>
              </w:rPr>
              <w:t>n</w:t>
            </w:r>
            <w:r w:rsidRPr="005B00C6">
              <w:rPr>
                <w:lang w:eastAsia="en-US"/>
              </w:rPr>
              <w:t>1</w:t>
            </w:r>
          </w:p>
        </w:tc>
      </w:tr>
      <w:tr w:rsidR="004C7DD8" w:rsidRPr="005B00C6" w14:paraId="5288622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02184B" w14:textId="77777777" w:rsidR="004C7DD8" w:rsidRPr="005B00C6" w:rsidRDefault="004C7DD8">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96AEA49" w14:textId="77777777" w:rsidR="004C7DD8" w:rsidRPr="005B00C6" w:rsidRDefault="004C7DD8">
            <w:pPr>
              <w:pStyle w:val="TAL"/>
              <w:rPr>
                <w:lang w:eastAsia="en-US"/>
              </w:rPr>
            </w:pPr>
            <w:r w:rsidRPr="005B00C6">
              <w:rPr>
                <w:lang w:eastAsia="en-US"/>
              </w:rPr>
              <w:t>NR Frequency band: 1850-1910</w:t>
            </w:r>
            <w:r w:rsidR="00D45C61" w:rsidRPr="005B00C6">
              <w:t xml:space="preserve"> MHz (UL)</w:t>
            </w:r>
            <w:r w:rsidRPr="005B00C6">
              <w:rPr>
                <w:lang w:eastAsia="en-US"/>
              </w:rPr>
              <w:t>, 1930-1990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5AAC1DF"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2DC4934"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7F1046A" w14:textId="77777777" w:rsidR="004C7DD8" w:rsidRPr="005B00C6" w:rsidRDefault="004C7DD8">
            <w:pPr>
              <w:pStyle w:val="TAC"/>
              <w:rPr>
                <w:lang w:eastAsia="en-US"/>
              </w:rPr>
            </w:pPr>
            <w:r w:rsidRPr="005B00C6">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4433D02" w14:textId="3B3EAACC"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2</w:t>
            </w:r>
          </w:p>
        </w:tc>
      </w:tr>
      <w:tr w:rsidR="004C7DD8" w:rsidRPr="005B00C6" w14:paraId="6370B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2A1F59" w14:textId="77777777" w:rsidR="004C7DD8" w:rsidRPr="005B00C6" w:rsidRDefault="004C7DD8">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C01877A" w14:textId="77777777" w:rsidR="004C7DD8" w:rsidRPr="005B00C6" w:rsidRDefault="004C7DD8">
            <w:pPr>
              <w:pStyle w:val="TAL"/>
              <w:rPr>
                <w:lang w:eastAsia="en-US"/>
              </w:rPr>
            </w:pPr>
            <w:r w:rsidRPr="005B00C6">
              <w:rPr>
                <w:lang w:eastAsia="en-US"/>
              </w:rPr>
              <w:t>NR Frequency band: 1710-1785</w:t>
            </w:r>
            <w:r w:rsidR="00D45C61" w:rsidRPr="005B00C6">
              <w:t xml:space="preserve"> MHz (UL)</w:t>
            </w:r>
            <w:r w:rsidRPr="005B00C6">
              <w:rPr>
                <w:lang w:eastAsia="en-US"/>
              </w:rPr>
              <w:t>, 1805-1880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1B72D9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B5D8ECB"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F3BC268" w14:textId="77777777" w:rsidR="004C7DD8" w:rsidRPr="005B00C6" w:rsidRDefault="004C7DD8">
            <w:pPr>
              <w:pStyle w:val="TAC"/>
              <w:rPr>
                <w:lang w:eastAsia="en-US"/>
              </w:rPr>
            </w:pPr>
            <w:r w:rsidRPr="005B00C6">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29E069E" w14:textId="1B3654C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3</w:t>
            </w:r>
          </w:p>
        </w:tc>
      </w:tr>
      <w:tr w:rsidR="004C7DD8" w:rsidRPr="005B00C6" w14:paraId="1E3BBE9A"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643123" w14:textId="77777777" w:rsidR="004C7DD8" w:rsidRPr="005B00C6" w:rsidRDefault="004C7DD8">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CBE15F4" w14:textId="77777777" w:rsidR="004C7DD8" w:rsidRPr="005B00C6" w:rsidRDefault="004C7DD8">
            <w:pPr>
              <w:pStyle w:val="TAL"/>
              <w:rPr>
                <w:lang w:eastAsia="en-US"/>
              </w:rPr>
            </w:pPr>
            <w:r w:rsidRPr="005B00C6">
              <w:rPr>
                <w:lang w:eastAsia="en-US"/>
              </w:rPr>
              <w:t>NR Frequency band: 824-849</w:t>
            </w:r>
            <w:r w:rsidR="00D45C61" w:rsidRPr="005B00C6">
              <w:t xml:space="preserve"> MHz (UL)</w:t>
            </w:r>
            <w:r w:rsidRPr="005B00C6">
              <w:rPr>
                <w:lang w:eastAsia="en-US"/>
              </w:rPr>
              <w:t>, 869-894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5D36CA"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0BB4A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E1F541F" w14:textId="77777777" w:rsidR="004C7DD8" w:rsidRPr="005B00C6" w:rsidRDefault="004C7DD8">
            <w:pPr>
              <w:pStyle w:val="TAC"/>
              <w:rPr>
                <w:lang w:eastAsia="en-US"/>
              </w:rPr>
            </w:pPr>
            <w:r w:rsidRPr="005B00C6">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EB0C17" w14:textId="5B40C596"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5</w:t>
            </w:r>
          </w:p>
        </w:tc>
      </w:tr>
      <w:tr w:rsidR="004C7DD8" w:rsidRPr="005B00C6" w14:paraId="040B5F8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BD12A" w14:textId="77777777" w:rsidR="004C7DD8" w:rsidRPr="005B00C6" w:rsidRDefault="004C7DD8">
            <w:pPr>
              <w:pStyle w:val="TAC"/>
              <w:rPr>
                <w:lang w:eastAsia="en-US"/>
              </w:rPr>
            </w:pPr>
            <w:r w:rsidRPr="005B00C6">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61643370" w14:textId="77777777" w:rsidR="004C7DD8" w:rsidRPr="005B00C6" w:rsidRDefault="004C7DD8">
            <w:pPr>
              <w:pStyle w:val="TAL"/>
              <w:rPr>
                <w:lang w:eastAsia="en-US"/>
              </w:rPr>
            </w:pPr>
            <w:r w:rsidRPr="005B00C6">
              <w:rPr>
                <w:lang w:eastAsia="en-US"/>
              </w:rPr>
              <w:t>NR Frequency band: 2500-2570</w:t>
            </w:r>
            <w:r w:rsidR="00D45C61" w:rsidRPr="005B00C6">
              <w:t xml:space="preserve"> MHz (UL)</w:t>
            </w:r>
            <w:r w:rsidRPr="005B00C6">
              <w:rPr>
                <w:lang w:eastAsia="en-US"/>
              </w:rPr>
              <w:t>, 2620-2690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C16413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CD048D9"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D878852" w14:textId="77777777" w:rsidR="004C7DD8" w:rsidRPr="005B00C6" w:rsidRDefault="004C7DD8">
            <w:pPr>
              <w:pStyle w:val="TAC"/>
              <w:rPr>
                <w:lang w:eastAsia="en-US"/>
              </w:rPr>
            </w:pPr>
            <w:r w:rsidRPr="005B00C6">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3858350" w14:textId="2771172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7</w:t>
            </w:r>
          </w:p>
        </w:tc>
      </w:tr>
      <w:tr w:rsidR="004C7DD8" w:rsidRPr="005B00C6" w14:paraId="5C88C91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5C216C" w14:textId="77777777" w:rsidR="004C7DD8" w:rsidRPr="005B00C6" w:rsidRDefault="004C7DD8">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07AF73D" w14:textId="77777777" w:rsidR="004C7DD8" w:rsidRPr="005B00C6" w:rsidRDefault="004C7DD8">
            <w:pPr>
              <w:pStyle w:val="TAL"/>
              <w:rPr>
                <w:lang w:eastAsia="en-US"/>
              </w:rPr>
            </w:pPr>
            <w:r w:rsidRPr="005B00C6">
              <w:rPr>
                <w:lang w:eastAsia="en-US"/>
              </w:rPr>
              <w:t>NR Frequency band: 880-915</w:t>
            </w:r>
            <w:r w:rsidR="00D45C61" w:rsidRPr="005B00C6">
              <w:t xml:space="preserve"> MHz (UL)</w:t>
            </w:r>
            <w:r w:rsidRPr="005B00C6">
              <w:rPr>
                <w:lang w:eastAsia="en-US"/>
              </w:rPr>
              <w:t>, 925-960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86BB22E"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69F7270"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DF629D4" w14:textId="77777777" w:rsidR="004C7DD8" w:rsidRPr="005B00C6" w:rsidRDefault="004C7DD8">
            <w:pPr>
              <w:pStyle w:val="TAC"/>
              <w:rPr>
                <w:lang w:eastAsia="en-US"/>
              </w:rPr>
            </w:pPr>
            <w:r w:rsidRPr="005B00C6">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7AF5626" w14:textId="6E994193"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8</w:t>
            </w:r>
          </w:p>
        </w:tc>
      </w:tr>
      <w:tr w:rsidR="00C06A6E" w:rsidRPr="005B00C6" w14:paraId="5974E8A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9871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2147CB3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5A4AE26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DC6DD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6DFA6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2C884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B00C6" w14:paraId="477ABDE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D445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1903FEB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00D45C61" w:rsidRPr="005B00C6">
              <w:rPr>
                <w:rFonts w:ascii="Arial" w:eastAsia="PMingLiU" w:hAnsi="Arial"/>
                <w:sz w:val="18"/>
              </w:rPr>
              <w:t xml:space="preserve"> MHz (UL)</w:t>
            </w:r>
            <w:r w:rsidRPr="005B00C6">
              <w:rPr>
                <w:rFonts w:ascii="Arial" w:eastAsia="PMingLiU" w:hAnsi="Arial"/>
                <w:sz w:val="18"/>
                <w:lang w:eastAsia="en-US"/>
              </w:rPr>
              <w:t>, 729-746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94ECFF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F8C7C9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B946220"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6856B87" w14:textId="4EC2D9D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A22D52" w:rsidRPr="005B00C6">
              <w:rPr>
                <w:rFonts w:ascii="Arial" w:eastAsia="PMingLiU" w:hAnsi="Arial"/>
                <w:sz w:val="18"/>
                <w:lang w:eastAsia="en-US"/>
              </w:rPr>
              <w:t xml:space="preserve">FDD FR1 </w:t>
            </w:r>
            <w:r w:rsidRPr="005B00C6">
              <w:rPr>
                <w:rFonts w:ascii="Arial" w:eastAsia="PMingLiU" w:hAnsi="Arial"/>
                <w:sz w:val="18"/>
                <w:lang w:eastAsia="en-US"/>
              </w:rPr>
              <w:t xml:space="preserve">Band </w:t>
            </w:r>
            <w:r w:rsidR="00EE1D3C" w:rsidRPr="005B00C6">
              <w:rPr>
                <w:rFonts w:ascii="Arial" w:eastAsia="PMingLiU" w:hAnsi="Arial"/>
                <w:sz w:val="18"/>
                <w:lang w:eastAsia="en-US"/>
              </w:rPr>
              <w:t>n</w:t>
            </w:r>
            <w:r w:rsidRPr="005B00C6">
              <w:rPr>
                <w:rFonts w:ascii="Arial" w:eastAsia="PMingLiU" w:hAnsi="Arial"/>
                <w:sz w:val="18"/>
                <w:lang w:eastAsia="en-US"/>
              </w:rPr>
              <w:t>12</w:t>
            </w:r>
          </w:p>
        </w:tc>
      </w:tr>
      <w:tr w:rsidR="00D45C61" w:rsidRPr="005B00C6" w14:paraId="2F38540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D553E3"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7500120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EC0FD06"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CB79E87"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B498898"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F0A0A42" w14:textId="77777777" w:rsidR="00D45C61" w:rsidRPr="005B00C6" w:rsidRDefault="00D45C61" w:rsidP="005A498A">
            <w:pPr>
              <w:keepNext/>
              <w:keepLines/>
              <w:spacing w:after="0"/>
              <w:rPr>
                <w:rFonts w:ascii="Arial" w:eastAsia="PMingLiU" w:hAnsi="Arial"/>
                <w:sz w:val="18"/>
              </w:rPr>
            </w:pPr>
          </w:p>
        </w:tc>
      </w:tr>
      <w:tr w:rsidR="00D45C61" w:rsidRPr="005B00C6" w14:paraId="7B50CBD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FD5AE7"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78952422"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0C9832D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5E38A78"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543FD0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C4FC54C" w14:textId="5FA56B61"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14</w:t>
            </w:r>
          </w:p>
        </w:tc>
      </w:tr>
      <w:tr w:rsidR="00D45C61" w:rsidRPr="005B00C6" w14:paraId="7F4EA25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A847F9"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03DE121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968049E"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6861790"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0142B40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701134F" w14:textId="77777777" w:rsidR="00D45C61" w:rsidRPr="005B00C6" w:rsidRDefault="00D45C61" w:rsidP="005A498A">
            <w:pPr>
              <w:keepNext/>
              <w:keepLines/>
              <w:spacing w:after="0"/>
              <w:rPr>
                <w:rFonts w:ascii="Arial" w:eastAsia="PMingLiU" w:hAnsi="Arial"/>
                <w:sz w:val="18"/>
              </w:rPr>
            </w:pPr>
          </w:p>
        </w:tc>
      </w:tr>
      <w:tr w:rsidR="00D45C61" w:rsidRPr="005B00C6" w14:paraId="71F3D13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B653C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1BB9868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376A1B6B"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CAAAAD0"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A67F0B0"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408964FB" w14:textId="7248B37C"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18</w:t>
            </w:r>
          </w:p>
        </w:tc>
      </w:tr>
      <w:tr w:rsidR="00D45C61" w:rsidRPr="005B00C6" w14:paraId="0612026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AF0C1E"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2370B796"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63FC36B"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738B61D"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5AF52FF"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120FE006" w14:textId="77777777" w:rsidR="00D45C61" w:rsidRPr="005B00C6" w:rsidRDefault="00D45C61" w:rsidP="005A498A">
            <w:pPr>
              <w:keepNext/>
              <w:keepLines/>
              <w:spacing w:after="0"/>
              <w:rPr>
                <w:rFonts w:ascii="Arial" w:eastAsia="PMingLiU" w:hAnsi="Arial"/>
                <w:sz w:val="18"/>
              </w:rPr>
            </w:pPr>
          </w:p>
        </w:tc>
      </w:tr>
      <w:tr w:rsidR="004C7DD8" w:rsidRPr="005B00C6" w14:paraId="7CE036E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F3C492" w14:textId="77777777" w:rsidR="004C7DD8" w:rsidRPr="005B00C6" w:rsidRDefault="004C7DD8">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1C8FEFD" w14:textId="77777777" w:rsidR="004C7DD8" w:rsidRPr="005B00C6" w:rsidRDefault="004C7DD8">
            <w:pPr>
              <w:pStyle w:val="TAL"/>
              <w:rPr>
                <w:lang w:eastAsia="en-US"/>
              </w:rPr>
            </w:pPr>
            <w:r w:rsidRPr="005B00C6">
              <w:rPr>
                <w:lang w:eastAsia="en-US"/>
              </w:rPr>
              <w:t>NR Frequency band: 832-862</w:t>
            </w:r>
            <w:r w:rsidR="00D45C61" w:rsidRPr="005B00C6">
              <w:t xml:space="preserve"> MHz (UL)</w:t>
            </w:r>
            <w:r w:rsidRPr="005B00C6">
              <w:rPr>
                <w:lang w:eastAsia="en-US"/>
              </w:rPr>
              <w:t>, 791-821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6EB03C2"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0FBE6C5"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D0DD5E" w14:textId="77777777" w:rsidR="004C7DD8" w:rsidRPr="005B00C6" w:rsidRDefault="004C7DD8">
            <w:pPr>
              <w:pStyle w:val="TAC"/>
              <w:rPr>
                <w:lang w:eastAsia="en-US"/>
              </w:rPr>
            </w:pPr>
            <w:r w:rsidRPr="005B00C6">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C95C21" w14:textId="30A9B83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20</w:t>
            </w:r>
          </w:p>
        </w:tc>
      </w:tr>
      <w:tr w:rsidR="00C06A6E" w:rsidRPr="005B00C6" w14:paraId="339F9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A8133D" w14:textId="4582F1F0"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w:t>
            </w:r>
            <w:r w:rsidR="007173FE" w:rsidRPr="005B00C6">
              <w:rPr>
                <w:rFonts w:ascii="Arial" w:eastAsia="PMingLiU" w:hAnsi="Arial"/>
                <w:sz w:val="18"/>
                <w:lang w:eastAsia="en-US"/>
              </w:rPr>
              <w:t>c</w:t>
            </w:r>
          </w:p>
        </w:tc>
        <w:tc>
          <w:tcPr>
            <w:tcW w:w="3543" w:type="dxa"/>
            <w:gridSpan w:val="2"/>
            <w:tcBorders>
              <w:top w:val="single" w:sz="6" w:space="0" w:color="auto"/>
              <w:left w:val="single" w:sz="4" w:space="0" w:color="auto"/>
              <w:bottom w:val="single" w:sz="6" w:space="0" w:color="auto"/>
              <w:right w:val="single" w:sz="6" w:space="0" w:color="auto"/>
            </w:tcBorders>
            <w:hideMark/>
          </w:tcPr>
          <w:p w14:paraId="0AF6EFCB"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E59F00D"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5AE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9D4D1CD"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48168D5"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5B00C6" w14:paraId="1A106484"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93461" w14:textId="77777777" w:rsidR="007173FE" w:rsidRPr="005B00C6"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4BDB37DE" w14:textId="77777777" w:rsidR="007173FE" w:rsidRPr="005B00C6" w:rsidRDefault="007173FE" w:rsidP="00386DCA">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33FB1631" w14:textId="77777777"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28F27C6"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8F5A5D5"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52E79A1E" w14:textId="5FC0C1C9"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 xml:space="preserve">NR FDD FR1 Band </w:t>
            </w:r>
            <w:r w:rsidR="00D63728" w:rsidRPr="005B00C6">
              <w:rPr>
                <w:rFonts w:ascii="Arial" w:hAnsi="Arial"/>
                <w:sz w:val="18"/>
                <w:szCs w:val="18"/>
                <w:lang w:eastAsia="en-US"/>
              </w:rPr>
              <w:t>n</w:t>
            </w:r>
            <w:r w:rsidRPr="005B00C6">
              <w:rPr>
                <w:rFonts w:ascii="Arial" w:hAnsi="Arial"/>
                <w:sz w:val="18"/>
                <w:szCs w:val="18"/>
                <w:lang w:eastAsia="en-US"/>
              </w:rPr>
              <w:t>24</w:t>
            </w:r>
          </w:p>
        </w:tc>
      </w:tr>
      <w:tr w:rsidR="00C06A6E" w:rsidRPr="005B00C6" w14:paraId="0966DE2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CAB7B7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29AD3B56"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00D45C61" w:rsidRPr="005B00C6">
              <w:rPr>
                <w:rFonts w:ascii="Arial" w:eastAsia="PMingLiU" w:hAnsi="Arial"/>
                <w:sz w:val="18"/>
              </w:rPr>
              <w:t xml:space="preserve"> MHz (UL)</w:t>
            </w:r>
            <w:r w:rsidRPr="005B00C6">
              <w:rPr>
                <w:rFonts w:ascii="Arial" w:eastAsia="PMingLiU" w:hAnsi="Arial"/>
                <w:sz w:val="18"/>
                <w:lang w:eastAsia="en-US"/>
              </w:rPr>
              <w:t>, 1930- 1995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5CA0C4F"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3472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C2848DF"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08069C7" w14:textId="401B158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25</w:t>
            </w:r>
          </w:p>
        </w:tc>
      </w:tr>
      <w:tr w:rsidR="00326E64" w:rsidRPr="005B00C6" w14:paraId="3931EFC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660098"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4631B36A"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7BBCCE6F"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5486BDE"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5EDAB9"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FF9B217" w14:textId="75E0BFF0"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26</w:t>
            </w:r>
          </w:p>
        </w:tc>
      </w:tr>
      <w:tr w:rsidR="00D45C61" w:rsidRPr="005B00C6" w14:paraId="59BEB61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C778F5"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3E783189"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4112924"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16411C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70B1F5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0BE25D8" w14:textId="77777777" w:rsidR="00D45C61" w:rsidRPr="005B00C6" w:rsidRDefault="00D45C61" w:rsidP="005A498A">
            <w:pPr>
              <w:keepNext/>
              <w:keepLines/>
              <w:spacing w:after="0"/>
              <w:rPr>
                <w:rFonts w:ascii="Arial" w:eastAsia="PMingLiU" w:hAnsi="Arial"/>
                <w:sz w:val="18"/>
              </w:rPr>
            </w:pPr>
          </w:p>
        </w:tc>
      </w:tr>
      <w:tr w:rsidR="004C7DD8" w:rsidRPr="005B00C6" w14:paraId="5B58C7A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45D9743" w14:textId="77777777" w:rsidR="004C7DD8" w:rsidRPr="005B00C6" w:rsidRDefault="004C7DD8">
            <w:pPr>
              <w:pStyle w:val="TAC"/>
              <w:rPr>
                <w:lang w:eastAsia="en-US"/>
              </w:rPr>
            </w:pPr>
            <w:r w:rsidRPr="005B00C6">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15808A35" w14:textId="77777777" w:rsidR="004C7DD8" w:rsidRPr="005B00C6" w:rsidRDefault="004C7DD8">
            <w:pPr>
              <w:pStyle w:val="TAL"/>
              <w:rPr>
                <w:lang w:eastAsia="en-US"/>
              </w:rPr>
            </w:pPr>
            <w:r w:rsidRPr="005B00C6">
              <w:rPr>
                <w:lang w:eastAsia="en-US"/>
              </w:rPr>
              <w:t>NR Frequency band: 703-748</w:t>
            </w:r>
            <w:r w:rsidR="00D45C61" w:rsidRPr="005B00C6">
              <w:t xml:space="preserve"> MHz (UL)</w:t>
            </w:r>
            <w:r w:rsidRPr="005B00C6">
              <w:rPr>
                <w:lang w:eastAsia="en-US"/>
              </w:rPr>
              <w:t>, 758-803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F42D4D0"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1EB2D4B"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635684A" w14:textId="77777777" w:rsidR="004C7DD8" w:rsidRPr="005B00C6" w:rsidRDefault="004C7DD8">
            <w:pPr>
              <w:pStyle w:val="TAC"/>
              <w:rPr>
                <w:lang w:eastAsia="en-US"/>
              </w:rPr>
            </w:pPr>
            <w:r w:rsidRPr="005B00C6">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9EEDB1C" w14:textId="575E37D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28</w:t>
            </w:r>
          </w:p>
        </w:tc>
      </w:tr>
      <w:tr w:rsidR="00D45C61" w:rsidRPr="005B00C6" w14:paraId="78B1E6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F0C6C1" w14:textId="77777777" w:rsidR="00D45C61" w:rsidRPr="005B00C6" w:rsidRDefault="00D45C61" w:rsidP="005A498A">
            <w:pPr>
              <w:pStyle w:val="TAC"/>
              <w:rPr>
                <w:lang w:eastAsia="zh-CN"/>
              </w:rPr>
            </w:pPr>
            <w:r w:rsidRPr="005B00C6">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6B05DFEF" w14:textId="77777777" w:rsidR="00D45C61" w:rsidRPr="005B00C6" w:rsidRDefault="00D45C61" w:rsidP="005A498A">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CBD8C"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B0891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087FA0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9044F2" w14:textId="77777777" w:rsidR="00D45C61" w:rsidRPr="005B00C6" w:rsidRDefault="00D45C61" w:rsidP="005A498A">
            <w:pPr>
              <w:pStyle w:val="TAL"/>
            </w:pPr>
          </w:p>
        </w:tc>
      </w:tr>
      <w:tr w:rsidR="00D45C61" w:rsidRPr="005B00C6" w14:paraId="003CA9B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EAA6B4" w14:textId="77777777" w:rsidR="00D45C61" w:rsidRPr="005B00C6" w:rsidRDefault="00D45C61" w:rsidP="005A498A">
            <w:pPr>
              <w:pStyle w:val="TAC"/>
              <w:rPr>
                <w:lang w:eastAsia="zh-CN"/>
              </w:rPr>
            </w:pPr>
            <w:r w:rsidRPr="005B00C6">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540A21FA" w14:textId="77777777" w:rsidR="00D45C61" w:rsidRPr="005B00C6" w:rsidRDefault="00D45C61" w:rsidP="005A498A">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23C664D0"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D16561C"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CF21BC8" w14:textId="77777777" w:rsidR="00D45C61" w:rsidRPr="005B00C6" w:rsidRDefault="00D45C61" w:rsidP="005A498A">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5F20968E" w14:textId="7320021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30</w:t>
            </w:r>
          </w:p>
        </w:tc>
      </w:tr>
      <w:tr w:rsidR="00D45C61" w:rsidRPr="005B00C6" w14:paraId="63A0F5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46B88E" w14:textId="77777777" w:rsidR="00D45C61" w:rsidRPr="005B00C6" w:rsidRDefault="00D45C61" w:rsidP="005A498A">
            <w:pPr>
              <w:pStyle w:val="TAC"/>
              <w:rPr>
                <w:lang w:eastAsia="zh-CN"/>
              </w:rPr>
            </w:pPr>
            <w:r w:rsidRPr="005B00C6">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5E22DD7A" w14:textId="77777777" w:rsidR="00D45C61" w:rsidRPr="005B00C6" w:rsidRDefault="00D45C61" w:rsidP="005A498A">
            <w:pPr>
              <w:pStyle w:val="TAL"/>
              <w:rPr>
                <w:lang w:eastAsia="zh-CN"/>
              </w:rPr>
            </w:pPr>
            <w:r w:rsidRPr="005B00C6">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A977A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0527A69"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72ED21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A3F25FB" w14:textId="77777777" w:rsidR="00D45C61" w:rsidRPr="005B00C6" w:rsidRDefault="00D45C61" w:rsidP="005A498A">
            <w:pPr>
              <w:pStyle w:val="TAL"/>
            </w:pPr>
          </w:p>
        </w:tc>
      </w:tr>
      <w:tr w:rsidR="00196660" w:rsidRPr="005B00C6" w14:paraId="02431BE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D2864" w14:textId="77777777" w:rsidR="00196660" w:rsidRPr="005B00C6" w:rsidRDefault="00D45C61" w:rsidP="001F77D3">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7B034F8E" w14:textId="77777777" w:rsidR="00196660" w:rsidRPr="005B00C6" w:rsidRDefault="00196660" w:rsidP="001F77D3">
            <w:pPr>
              <w:pStyle w:val="TAL"/>
            </w:pPr>
            <w:r w:rsidRPr="005B00C6">
              <w:t xml:space="preserve">NR Frequency band: 1920-2010 </w:t>
            </w:r>
            <w:r w:rsidR="00D45C61" w:rsidRPr="005B00C6">
              <w:t>MHz (UL)</w:t>
            </w:r>
            <w:r w:rsidRPr="005B00C6">
              <w:t>,2110-2200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490FE283" w14:textId="77777777" w:rsidR="00196660" w:rsidRPr="005B00C6" w:rsidRDefault="00196660" w:rsidP="001F77D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1719309" w14:textId="77777777" w:rsidR="00196660" w:rsidRPr="005B00C6" w:rsidRDefault="00196660" w:rsidP="001F77D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D2272C5" w14:textId="77777777" w:rsidR="00196660" w:rsidRPr="005B00C6" w:rsidRDefault="00196660" w:rsidP="001F77D3">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2D99D9BE" w14:textId="5DB9E98B" w:rsidR="00196660" w:rsidRPr="005B00C6" w:rsidRDefault="00196660" w:rsidP="001F77D3">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65</w:t>
            </w:r>
          </w:p>
        </w:tc>
      </w:tr>
      <w:tr w:rsidR="004C7DD8" w:rsidRPr="005B00C6" w14:paraId="2163E0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912FA6" w14:textId="77777777" w:rsidR="004C7DD8" w:rsidRPr="005B00C6" w:rsidRDefault="004C7DD8">
            <w:pPr>
              <w:pStyle w:val="TAC"/>
              <w:rPr>
                <w:lang w:eastAsia="en-US"/>
              </w:rPr>
            </w:pPr>
            <w:r w:rsidRPr="005B00C6">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53DDD3E4"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1710-1780</w:t>
            </w:r>
            <w:r w:rsidR="00D45C61" w:rsidRPr="005B00C6">
              <w:rPr>
                <w:rFonts w:cs="Arial"/>
              </w:rPr>
              <w:t xml:space="preserve"> MHz (UL)</w:t>
            </w:r>
            <w:r w:rsidRPr="005B00C6">
              <w:rPr>
                <w:rFonts w:cs="Arial"/>
                <w:lang w:eastAsia="en-US"/>
              </w:rPr>
              <w:t>, 2110-2200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016A17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F3DA261"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8B5401" w14:textId="77777777" w:rsidR="004C7DD8" w:rsidRPr="005B00C6" w:rsidRDefault="004C7DD8">
            <w:pPr>
              <w:pStyle w:val="TAC"/>
              <w:rPr>
                <w:lang w:eastAsia="en-US"/>
              </w:rPr>
            </w:pPr>
            <w:r w:rsidRPr="005B00C6">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E22A013" w14:textId="3FC33A8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66</w:t>
            </w:r>
          </w:p>
        </w:tc>
      </w:tr>
      <w:tr w:rsidR="00D45C61" w:rsidRPr="005B00C6" w14:paraId="13B3CCB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A97CE7" w14:textId="77777777" w:rsidR="00D45C61" w:rsidRPr="005B00C6" w:rsidRDefault="00D45C61" w:rsidP="005A498A">
            <w:pPr>
              <w:pStyle w:val="TAC"/>
              <w:rPr>
                <w:lang w:eastAsia="zh-CN"/>
              </w:rPr>
            </w:pPr>
            <w:r w:rsidRPr="005B00C6">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742965EF" w14:textId="77777777" w:rsidR="00D45C61" w:rsidRPr="005B00C6" w:rsidRDefault="00D45C61" w:rsidP="005A498A">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3386E9E"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6F899B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A2DADC4"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56FF917" w14:textId="77777777" w:rsidR="00D45C61" w:rsidRPr="005B00C6" w:rsidRDefault="00D45C61" w:rsidP="005A498A">
            <w:pPr>
              <w:pStyle w:val="TAL"/>
            </w:pPr>
          </w:p>
        </w:tc>
      </w:tr>
      <w:tr w:rsidR="004C7DD8" w:rsidRPr="005B00C6" w14:paraId="3CAE61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C218EB" w14:textId="77777777" w:rsidR="004C7DD8" w:rsidRPr="005B00C6" w:rsidRDefault="004C7DD8">
            <w:pPr>
              <w:pStyle w:val="TAC"/>
              <w:rPr>
                <w:lang w:eastAsia="en-US"/>
              </w:rPr>
            </w:pPr>
            <w:r w:rsidRPr="005B00C6">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7842DA4A"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1695-1710</w:t>
            </w:r>
            <w:r w:rsidR="00D45C61" w:rsidRPr="005B00C6">
              <w:rPr>
                <w:rFonts w:cs="Arial"/>
              </w:rPr>
              <w:t xml:space="preserve"> MHz (UL)</w:t>
            </w:r>
            <w:r w:rsidRPr="005B00C6">
              <w:rPr>
                <w:rFonts w:cs="Arial"/>
                <w:lang w:eastAsia="en-US"/>
              </w:rPr>
              <w:t>, 1995-2020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7BD50E1"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4D49549"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7011A6" w14:textId="77777777" w:rsidR="004C7DD8" w:rsidRPr="005B00C6" w:rsidRDefault="004C7DD8">
            <w:pPr>
              <w:pStyle w:val="TAC"/>
              <w:rPr>
                <w:lang w:eastAsia="en-US"/>
              </w:rPr>
            </w:pPr>
            <w:r w:rsidRPr="005B00C6">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861D828" w14:textId="7E4D2930"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70</w:t>
            </w:r>
          </w:p>
        </w:tc>
      </w:tr>
      <w:tr w:rsidR="00D97121" w:rsidRPr="005B00C6" w14:paraId="497AA6E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F19FCC" w14:textId="77777777" w:rsidR="00D97121" w:rsidRPr="005B00C6" w:rsidRDefault="00D97121" w:rsidP="00417D3C">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88BFEC5" w14:textId="77777777" w:rsidR="00D97121" w:rsidRPr="005B00C6" w:rsidRDefault="00D97121" w:rsidP="00417D3C">
            <w:pPr>
              <w:pStyle w:val="TAL"/>
              <w:rPr>
                <w:lang w:eastAsia="zh-TW"/>
              </w:rPr>
            </w:pPr>
            <w:r w:rsidRPr="005B00C6">
              <w:rPr>
                <w:lang w:eastAsia="zh-TW"/>
              </w:rPr>
              <w:t>NR Frequency band: 663-698</w:t>
            </w:r>
            <w:r w:rsidR="00D45C61" w:rsidRPr="005B00C6">
              <w:rPr>
                <w:lang w:eastAsia="zh-TW"/>
              </w:rPr>
              <w:t xml:space="preserve"> MHz (UL)</w:t>
            </w:r>
            <w:r w:rsidRPr="005B00C6">
              <w:rPr>
                <w:lang w:eastAsia="zh-TW"/>
              </w:rPr>
              <w:t>, 617-652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B9A51A" w14:textId="77777777" w:rsidR="00D97121" w:rsidRPr="005B00C6" w:rsidRDefault="00D97121" w:rsidP="00417D3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5FFD8F9" w14:textId="77777777" w:rsidR="00D97121" w:rsidRPr="005B00C6" w:rsidRDefault="00D97121" w:rsidP="00417D3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3338C1E" w14:textId="77777777" w:rsidR="00D97121" w:rsidRPr="005B00C6" w:rsidRDefault="00D97121" w:rsidP="00417D3C">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2B933590" w14:textId="73AE53AE" w:rsidR="00D97121" w:rsidRPr="005B00C6" w:rsidRDefault="00D97121" w:rsidP="00417D3C">
            <w:pPr>
              <w:pStyle w:val="TAL"/>
            </w:pPr>
            <w:r w:rsidRPr="005B00C6">
              <w:t xml:space="preserve">NR </w:t>
            </w:r>
            <w:r w:rsidR="00800DFE" w:rsidRPr="005B00C6">
              <w:rPr>
                <w:rFonts w:eastAsia="PMingLiU"/>
              </w:rPr>
              <w:t xml:space="preserve">FDD FR1 </w:t>
            </w:r>
            <w:r w:rsidRPr="005B00C6">
              <w:t xml:space="preserve">Band </w:t>
            </w:r>
            <w:r w:rsidR="002D5A42" w:rsidRPr="005B00C6">
              <w:t>n</w:t>
            </w:r>
            <w:r w:rsidRPr="005B00C6">
              <w:t>71</w:t>
            </w:r>
          </w:p>
        </w:tc>
      </w:tr>
      <w:tr w:rsidR="00C06A6E" w:rsidRPr="005B00C6" w14:paraId="4036932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620B12" w14:textId="77777777" w:rsidR="00C06A6E" w:rsidRPr="005B00C6" w:rsidRDefault="00C06A6E" w:rsidP="00531C95">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294F5D86" w14:textId="77777777" w:rsidR="00C06A6E" w:rsidRPr="005B00C6" w:rsidRDefault="00C06A6E" w:rsidP="00531C95">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4C3A90F" w14:textId="77777777" w:rsidR="00C06A6E" w:rsidRPr="005B00C6" w:rsidRDefault="00C06A6E" w:rsidP="00531C95">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1397F73" w14:textId="77777777" w:rsidR="00C06A6E" w:rsidRPr="005B00C6" w:rsidRDefault="00C06A6E" w:rsidP="00531C95">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5DB3C96" w14:textId="77777777" w:rsidR="00C06A6E" w:rsidRPr="005B00C6" w:rsidRDefault="00C06A6E" w:rsidP="00531C9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6B03037" w14:textId="77777777" w:rsidR="00C06A6E" w:rsidRPr="005B00C6" w:rsidRDefault="00C06A6E" w:rsidP="00531C95">
            <w:pPr>
              <w:pStyle w:val="TAL"/>
            </w:pPr>
          </w:p>
        </w:tc>
      </w:tr>
      <w:tr w:rsidR="00C06A6E" w:rsidRPr="005B00C6" w14:paraId="3527B8F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B76170" w14:textId="77777777" w:rsidR="00C06A6E" w:rsidRPr="005B00C6" w:rsidRDefault="00C06A6E" w:rsidP="00531C95">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7E21B03E" w14:textId="77777777" w:rsidR="00C06A6E" w:rsidRPr="005B00C6" w:rsidRDefault="00C06A6E" w:rsidP="00531C95">
            <w:pPr>
              <w:pStyle w:val="TAL"/>
              <w:rPr>
                <w:lang w:eastAsia="zh-TW"/>
              </w:rPr>
            </w:pPr>
            <w:r w:rsidRPr="005B00C6">
              <w:rPr>
                <w:lang w:eastAsia="zh-TW"/>
              </w:rPr>
              <w:t>NR Frequency band: 1427-1470</w:t>
            </w:r>
            <w:r w:rsidR="00D45C61" w:rsidRPr="005B00C6">
              <w:rPr>
                <w:lang w:eastAsia="zh-TW"/>
              </w:rPr>
              <w:t xml:space="preserve"> MHz (UL)</w:t>
            </w:r>
            <w:r w:rsidRPr="005B00C6">
              <w:rPr>
                <w:lang w:eastAsia="zh-TW"/>
              </w:rPr>
              <w:t>, 1475-1518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734151" w14:textId="77777777" w:rsidR="00C06A6E" w:rsidRPr="005B00C6" w:rsidRDefault="00C06A6E" w:rsidP="00531C95">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99DB7EF" w14:textId="77777777" w:rsidR="00C06A6E" w:rsidRPr="005B00C6" w:rsidRDefault="00C06A6E" w:rsidP="00531C95">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2A6413D" w14:textId="77777777" w:rsidR="00C06A6E" w:rsidRPr="005B00C6" w:rsidRDefault="00C06A6E" w:rsidP="00531C95">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2F218CEA" w14:textId="5D251658" w:rsidR="00C06A6E" w:rsidRPr="005B00C6" w:rsidRDefault="00C06A6E" w:rsidP="00531C95">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74</w:t>
            </w:r>
          </w:p>
        </w:tc>
      </w:tr>
      <w:tr w:rsidR="00D45C61" w:rsidRPr="005B00C6" w14:paraId="6BBC7D6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F07C6E" w14:textId="77777777" w:rsidR="00D45C61" w:rsidRPr="005B00C6" w:rsidRDefault="00D45C61" w:rsidP="005A498A">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25C7B" w14:textId="77777777" w:rsidR="00D45C61" w:rsidRPr="005B00C6" w:rsidRDefault="00D45C61" w:rsidP="005A498A">
            <w:pPr>
              <w:pStyle w:val="TAL"/>
              <w:rPr>
                <w:lang w:eastAsia="zh-TW"/>
              </w:rPr>
            </w:pPr>
            <w:r w:rsidRPr="005B00C6">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2202B054"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C335198"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7CE0E35" w14:textId="77777777" w:rsidR="00D45C61" w:rsidRPr="005B00C6" w:rsidRDefault="00D45C61" w:rsidP="005A498A">
            <w:pPr>
              <w:pStyle w:val="TAC"/>
            </w:pPr>
            <w:r w:rsidRPr="005B00C6">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7703E6DC" w14:textId="74E4F55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91</w:t>
            </w:r>
          </w:p>
        </w:tc>
      </w:tr>
      <w:tr w:rsidR="00D45C61" w:rsidRPr="005B00C6" w14:paraId="4E2BB60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24DA60" w14:textId="77777777" w:rsidR="00D45C61" w:rsidRPr="005B00C6" w:rsidRDefault="00D45C61" w:rsidP="005A498A">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5DA60A0" w14:textId="77777777" w:rsidR="00D45C61" w:rsidRPr="005B00C6" w:rsidRDefault="00D45C61" w:rsidP="005A498A">
            <w:pPr>
              <w:pStyle w:val="TAL"/>
              <w:rPr>
                <w:lang w:eastAsia="zh-TW"/>
              </w:rPr>
            </w:pPr>
            <w:r w:rsidRPr="005B00C6">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5B9CC77"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3E5D21D"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A770F" w14:textId="77777777" w:rsidR="00D45C61" w:rsidRPr="005B00C6" w:rsidRDefault="00D45C61" w:rsidP="005A498A">
            <w:pPr>
              <w:pStyle w:val="TAC"/>
            </w:pPr>
            <w:r w:rsidRPr="005B00C6">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167629BB" w14:textId="13AB26D0"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92</w:t>
            </w:r>
          </w:p>
        </w:tc>
      </w:tr>
      <w:tr w:rsidR="00D45C61" w:rsidRPr="005B00C6" w14:paraId="77BD3BF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F26B13" w14:textId="77777777" w:rsidR="00D45C61" w:rsidRPr="005B00C6" w:rsidRDefault="00D45C61" w:rsidP="005A498A">
            <w:pPr>
              <w:pStyle w:val="TAC"/>
              <w:rPr>
                <w:lang w:eastAsia="zh-CN"/>
              </w:rPr>
            </w:pPr>
            <w:r w:rsidRPr="005B00C6">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5802BDDF" w14:textId="77777777" w:rsidR="00D45C61" w:rsidRPr="005B00C6" w:rsidRDefault="00D45C61" w:rsidP="005A498A">
            <w:pPr>
              <w:pStyle w:val="TAL"/>
              <w:rPr>
                <w:lang w:eastAsia="zh-TW"/>
              </w:rPr>
            </w:pPr>
            <w:r w:rsidRPr="005B00C6">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7C3B0B8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035E2A9"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E450BE4" w14:textId="77777777" w:rsidR="00D45C61" w:rsidRPr="005B00C6" w:rsidRDefault="00D45C61" w:rsidP="005A498A">
            <w:pPr>
              <w:pStyle w:val="TAC"/>
            </w:pPr>
            <w:r w:rsidRPr="005B00C6">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29E600E6" w14:textId="6C50AC37"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93</w:t>
            </w:r>
          </w:p>
        </w:tc>
      </w:tr>
      <w:tr w:rsidR="00D45C61" w:rsidRPr="005B00C6" w14:paraId="1C92D5B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B2465A" w14:textId="77777777" w:rsidR="00D45C61" w:rsidRPr="005B00C6" w:rsidRDefault="00D45C61" w:rsidP="005A498A">
            <w:pPr>
              <w:pStyle w:val="TAC"/>
              <w:rPr>
                <w:lang w:eastAsia="zh-CN"/>
              </w:rPr>
            </w:pPr>
            <w:r w:rsidRPr="005B00C6">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1F41B973" w14:textId="77777777" w:rsidR="00D45C61" w:rsidRPr="005B00C6" w:rsidRDefault="00D45C61" w:rsidP="005A498A">
            <w:pPr>
              <w:pStyle w:val="TAL"/>
              <w:rPr>
                <w:lang w:eastAsia="zh-TW"/>
              </w:rPr>
            </w:pPr>
            <w:r w:rsidRPr="005B00C6">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774209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D12C99E"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4CDBC44" w14:textId="77777777" w:rsidR="00D45C61" w:rsidRPr="005B00C6" w:rsidRDefault="00D45C61" w:rsidP="005A498A">
            <w:pPr>
              <w:pStyle w:val="TAC"/>
            </w:pPr>
            <w:r w:rsidRPr="005B00C6">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73BC5EEE" w14:textId="7659E204"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94</w:t>
            </w:r>
          </w:p>
        </w:tc>
      </w:tr>
    </w:tbl>
    <w:p w14:paraId="481C72EA" w14:textId="77777777" w:rsidR="004C7DD8" w:rsidRPr="005B00C6" w:rsidRDefault="004C7DD8" w:rsidP="004C7DD8"/>
    <w:p w14:paraId="06715AC5" w14:textId="77777777" w:rsidR="004C7DD8" w:rsidRPr="005B00C6" w:rsidRDefault="004C7DD8" w:rsidP="004C7DD8">
      <w:pPr>
        <w:pStyle w:val="TH"/>
      </w:pPr>
      <w:r w:rsidRPr="005B00C6">
        <w:t>Table A.4.3.1-</w:t>
      </w:r>
      <w:r w:rsidRPr="005B00C6">
        <w:rPr>
          <w:lang w:eastAsia="zh-CN"/>
        </w:rPr>
        <w:t>2</w:t>
      </w:r>
      <w:r w:rsidRPr="005B00C6">
        <w:t xml:space="preserve">: NR </w:t>
      </w:r>
      <w:r w:rsidRPr="005B00C6">
        <w:rPr>
          <w:lang w:eastAsia="zh-CN"/>
        </w:rPr>
        <w:t>T</w:t>
      </w:r>
      <w:r w:rsidRPr="005B00C6">
        <w:t xml:space="preserve">DD </w:t>
      </w:r>
      <w:r w:rsidR="007F4004" w:rsidRPr="005B00C6">
        <w:t xml:space="preserve">FR1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B00C6"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B00C6" w:rsidRDefault="004C7DD8">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B00C6" w:rsidRDefault="00F93FA0">
            <w:pPr>
              <w:pStyle w:val="TAH"/>
              <w:rPr>
                <w:lang w:eastAsia="en-US"/>
              </w:rPr>
            </w:pPr>
            <w:r w:rsidRPr="005B00C6">
              <w:rPr>
                <w:lang w:eastAsia="zh-CN"/>
              </w:rPr>
              <w:t xml:space="preserve">NR </w:t>
            </w:r>
            <w:r w:rsidR="004C7DD8" w:rsidRPr="005B00C6">
              <w:rPr>
                <w:lang w:eastAsia="zh-CN"/>
              </w:rPr>
              <w:t>T</w:t>
            </w:r>
            <w:r w:rsidR="004C7DD8" w:rsidRPr="005B00C6">
              <w:rPr>
                <w:lang w:eastAsia="en-US"/>
              </w:rPr>
              <w:t xml:space="preserve">DD </w:t>
            </w:r>
            <w:r w:rsidR="00D45C61" w:rsidRPr="005B00C6">
              <w:t xml:space="preserve">FR1 </w:t>
            </w:r>
            <w:r w:rsidR="004C7DD8"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B00C6" w:rsidRDefault="004C7DD8">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B00C6" w:rsidRDefault="004C7DD8">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B00C6" w:rsidRDefault="004C7DD8">
            <w:pPr>
              <w:pStyle w:val="TAH"/>
              <w:rPr>
                <w:lang w:eastAsia="en-US"/>
              </w:rPr>
            </w:pPr>
            <w:r w:rsidRPr="005B00C6">
              <w:rPr>
                <w:lang w:eastAsia="en-US"/>
              </w:rPr>
              <w:t>Comments</w:t>
            </w:r>
          </w:p>
        </w:tc>
      </w:tr>
      <w:tr w:rsidR="00C06A6E" w:rsidRPr="005B00C6"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5B00C6" w:rsidRDefault="00C06A6E" w:rsidP="00B723AB">
            <w:pPr>
              <w:pStyle w:val="TAL"/>
              <w:rPr>
                <w:rFonts w:eastAsia="PMingLiU"/>
                <w:lang w:eastAsia="en-US"/>
              </w:rPr>
            </w:pPr>
            <w:r w:rsidRPr="005B00C6">
              <w:rPr>
                <w:rFonts w:eastAsia="PMingLiU"/>
                <w:lang w:eastAsia="en-US"/>
              </w:rPr>
              <w:t xml:space="preserve">NR Frequency band: </w:t>
            </w:r>
            <w:r w:rsidRPr="005B00C6">
              <w:rPr>
                <w:rFonts w:eastAsia="PMingLiU"/>
                <w:lang w:eastAsia="zh-CN"/>
              </w:rPr>
              <w:t>2010-2025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2D5A42" w:rsidRPr="005B00C6">
              <w:rPr>
                <w:rFonts w:ascii="Arial" w:eastAsia="PMingLiU" w:hAnsi="Arial"/>
                <w:sz w:val="18"/>
                <w:lang w:eastAsia="en-US"/>
              </w:rPr>
              <w:t>n</w:t>
            </w:r>
            <w:r w:rsidRPr="005B00C6">
              <w:rPr>
                <w:rFonts w:ascii="Arial" w:eastAsia="PMingLiU" w:hAnsi="Arial"/>
                <w:sz w:val="18"/>
                <w:lang w:eastAsia="zh-CN"/>
              </w:rPr>
              <w:t>34</w:t>
            </w:r>
          </w:p>
        </w:tc>
      </w:tr>
      <w:tr w:rsidR="00D45C61" w:rsidRPr="005B00C6"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B00C6" w:rsidRDefault="00D45C61" w:rsidP="005A498A">
            <w:pPr>
              <w:keepNext/>
              <w:keepLines/>
              <w:spacing w:after="0"/>
              <w:rPr>
                <w:rFonts w:ascii="Arial" w:eastAsia="PMingLiU" w:hAnsi="Arial"/>
                <w:sz w:val="18"/>
              </w:rPr>
            </w:pPr>
          </w:p>
        </w:tc>
      </w:tr>
      <w:tr w:rsidR="004C7DD8" w:rsidRPr="005B00C6"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5B00C6" w:rsidRDefault="004C7DD8" w:rsidP="00B723AB">
            <w:pPr>
              <w:pStyle w:val="TAL"/>
              <w:rPr>
                <w:lang w:eastAsia="en-US"/>
              </w:rPr>
            </w:pPr>
            <w:r w:rsidRPr="005B00C6">
              <w:rPr>
                <w:lang w:eastAsia="en-US"/>
              </w:rPr>
              <w:t xml:space="preserve">NR Frequency band: </w:t>
            </w:r>
            <w:r w:rsidRPr="005B00C6">
              <w:rPr>
                <w:lang w:eastAsia="zh-CN"/>
              </w:rPr>
              <w:t>2570-2620</w:t>
            </w:r>
            <w:r w:rsidRPr="005B00C6">
              <w:rPr>
                <w:lang w:eastAsia="en-US"/>
              </w:rPr>
              <w:t xml:space="preserve">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B00C6" w:rsidRDefault="004C7DD8">
            <w:pPr>
              <w:pStyle w:val="TAC"/>
              <w:rPr>
                <w:lang w:eastAsia="en-US"/>
              </w:rPr>
            </w:pPr>
            <w:r w:rsidRPr="005B00C6">
              <w:rPr>
                <w:lang w:eastAsia="en-US"/>
              </w:rPr>
              <w:t>pc_nrBand</w:t>
            </w:r>
            <w:r w:rsidRPr="005B00C6">
              <w:rPr>
                <w:lang w:eastAsia="zh-CN"/>
              </w:rPr>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zh-CN"/>
              </w:rPr>
              <w:t>38</w:t>
            </w:r>
          </w:p>
        </w:tc>
      </w:tr>
      <w:tr w:rsidR="00C06A6E" w:rsidRPr="005B00C6"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5B00C6" w:rsidRDefault="00C06A6E" w:rsidP="00B723AB">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zh-CN"/>
              </w:rPr>
              <w:t>39</w:t>
            </w:r>
          </w:p>
        </w:tc>
      </w:tr>
      <w:tr w:rsidR="00C06A6E" w:rsidRPr="005B00C6"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5B00C6" w:rsidRDefault="00C06A6E" w:rsidP="00B723AB">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40</w:t>
            </w:r>
          </w:p>
        </w:tc>
      </w:tr>
      <w:tr w:rsidR="004C7DD8" w:rsidRPr="005B00C6"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B00C6" w:rsidRDefault="004C7DD8">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5B00C6" w:rsidRDefault="004C7DD8" w:rsidP="00B723AB">
            <w:pPr>
              <w:pStyle w:val="TAL"/>
              <w:rPr>
                <w:lang w:eastAsia="en-US"/>
              </w:rPr>
            </w:pPr>
            <w:r w:rsidRPr="005B00C6">
              <w:rPr>
                <w:lang w:eastAsia="en-US"/>
              </w:rPr>
              <w:t>NR Frequency band: 2496-2690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B00C6" w:rsidRDefault="004C7DD8">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41</w:t>
            </w:r>
          </w:p>
        </w:tc>
      </w:tr>
      <w:tr w:rsidR="00C06A6E" w:rsidRPr="005B00C6"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0045095E"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B00C6" w:rsidRDefault="00C06A6E" w:rsidP="00B723AB">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B00C6"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B00C6" w:rsidRDefault="0045095E" w:rsidP="00261B49">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5B00C6" w:rsidRDefault="0045095E" w:rsidP="00B723AB">
            <w:pPr>
              <w:pStyle w:val="TAL"/>
            </w:pPr>
            <w:r w:rsidRPr="005B00C6">
              <w:t xml:space="preserve">NR Frequency band: </w:t>
            </w:r>
            <w:r w:rsidRPr="005B00C6">
              <w:rPr>
                <w:rFonts w:eastAsia="PMingLiU"/>
              </w:rPr>
              <w:t>5150-5925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B00C6" w:rsidRDefault="0045095E" w:rsidP="00261B49">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B00C6" w:rsidRDefault="0045095E" w:rsidP="00261B49">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46</w:t>
            </w:r>
          </w:p>
        </w:tc>
      </w:tr>
      <w:tr w:rsidR="0045095E" w:rsidRPr="005B00C6"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B00C6" w:rsidRDefault="0045095E" w:rsidP="00261B49">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B00C6" w:rsidRDefault="0045095E" w:rsidP="00B723AB">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B00C6"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B00C6" w:rsidRDefault="0045095E" w:rsidP="00261B49">
            <w:pPr>
              <w:pStyle w:val="TAL"/>
            </w:pPr>
          </w:p>
        </w:tc>
      </w:tr>
      <w:tr w:rsidR="00196660" w:rsidRPr="005B00C6"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B00C6" w:rsidRDefault="00196660" w:rsidP="001F77D3">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5B00C6" w:rsidRDefault="00196660" w:rsidP="00B723AB">
            <w:pPr>
              <w:pStyle w:val="TAL"/>
              <w:rPr>
                <w:rFonts w:eastAsia="PMingLiU"/>
              </w:rPr>
            </w:pPr>
            <w:r w:rsidRPr="005B00C6">
              <w:t xml:space="preserve">NR Frequency band: </w:t>
            </w:r>
            <w:r w:rsidRPr="005B00C6">
              <w:rPr>
                <w:rFonts w:eastAsia="PMingLiU"/>
              </w:rPr>
              <w:t>3550-3700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B00C6" w:rsidRDefault="00196660" w:rsidP="001F77D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B00C6" w:rsidRDefault="00196660" w:rsidP="001F77D3">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B00C6" w:rsidRDefault="00196660" w:rsidP="001F77D3">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5B00C6" w:rsidRDefault="00196660" w:rsidP="001F77D3">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48</w:t>
            </w:r>
          </w:p>
        </w:tc>
      </w:tr>
      <w:tr w:rsidR="00196660" w:rsidRPr="005B00C6"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B00C6" w:rsidRDefault="00196660" w:rsidP="001F77D3">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B00C6" w:rsidRDefault="00196660" w:rsidP="00B723AB">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B00C6"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B00C6"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B00C6"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B00C6" w:rsidRDefault="00196660" w:rsidP="001F77D3">
            <w:pPr>
              <w:keepNext/>
              <w:keepLines/>
              <w:spacing w:after="0"/>
              <w:rPr>
                <w:rFonts w:ascii="Arial" w:eastAsia="PMingLiU" w:hAnsi="Arial"/>
                <w:sz w:val="18"/>
              </w:rPr>
            </w:pPr>
          </w:p>
        </w:tc>
      </w:tr>
      <w:tr w:rsidR="00C06A6E" w:rsidRPr="005B00C6"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5B00C6" w:rsidRDefault="00C06A6E" w:rsidP="00B723AB">
            <w:pPr>
              <w:pStyle w:val="TAL"/>
              <w:rPr>
                <w:rFonts w:eastAsia="PMingLiU"/>
                <w:lang w:eastAsia="en-US"/>
              </w:rPr>
            </w:pPr>
            <w:r w:rsidRPr="005B00C6">
              <w:rPr>
                <w:rFonts w:eastAsia="PMingLiU"/>
                <w:lang w:eastAsia="en-US"/>
              </w:rPr>
              <w:t>NR Frequency band: 1432-1517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50</w:t>
            </w:r>
          </w:p>
        </w:tc>
      </w:tr>
      <w:tr w:rsidR="00C06A6E" w:rsidRPr="005B00C6"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B00C6"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5B00C6" w:rsidRDefault="00C06A6E" w:rsidP="00B723AB">
            <w:pPr>
              <w:pStyle w:val="TAL"/>
              <w:rPr>
                <w:rFonts w:eastAsia="PMingLiU"/>
                <w:lang w:eastAsia="en-US"/>
              </w:rPr>
            </w:pPr>
            <w:r w:rsidRPr="005B00C6">
              <w:rPr>
                <w:rFonts w:eastAsia="PMingLiU"/>
                <w:lang w:eastAsia="en-US"/>
              </w:rPr>
              <w:t>NR Frequency band: 1427-1432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51</w:t>
            </w:r>
          </w:p>
        </w:tc>
      </w:tr>
      <w:tr w:rsidR="00D45C61" w:rsidRPr="005B00C6"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B00C6" w:rsidDel="008E3774"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B00C6" w:rsidRDefault="00D45C61" w:rsidP="005A498A">
            <w:pPr>
              <w:keepNext/>
              <w:keepLines/>
              <w:spacing w:after="0"/>
              <w:rPr>
                <w:rFonts w:ascii="Arial" w:eastAsia="PMingLiU" w:hAnsi="Arial"/>
                <w:sz w:val="18"/>
              </w:rPr>
            </w:pPr>
          </w:p>
        </w:tc>
      </w:tr>
      <w:tr w:rsidR="00D45C61" w:rsidRPr="005B00C6"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5B00C6" w:rsidRDefault="00D45C61" w:rsidP="00B723AB">
            <w:pPr>
              <w:pStyle w:val="TAL"/>
              <w:rPr>
                <w:lang w:eastAsia="zh-CN"/>
              </w:rPr>
            </w:pPr>
            <w:r w:rsidRPr="005B00C6">
              <w:rPr>
                <w:rFonts w:eastAsia="PMingLiU"/>
              </w:rPr>
              <w:t>NR Frequency band: 2483.5-2495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TDD FR1 </w:t>
            </w:r>
            <w:r w:rsidRPr="005B00C6">
              <w:rPr>
                <w:rFonts w:ascii="Arial" w:eastAsia="PMingLiU" w:hAnsi="Arial"/>
                <w:sz w:val="18"/>
              </w:rPr>
              <w:t xml:space="preserve">Band </w:t>
            </w:r>
            <w:r w:rsidR="00D63728" w:rsidRPr="005B00C6">
              <w:rPr>
                <w:rFonts w:ascii="Arial" w:eastAsia="PMingLiU" w:hAnsi="Arial"/>
                <w:sz w:val="18"/>
              </w:rPr>
              <w:t>n</w:t>
            </w:r>
            <w:r w:rsidRPr="005B00C6">
              <w:rPr>
                <w:rFonts w:ascii="Arial" w:eastAsia="PMingLiU" w:hAnsi="Arial"/>
                <w:sz w:val="18"/>
              </w:rPr>
              <w:t>53</w:t>
            </w:r>
          </w:p>
        </w:tc>
      </w:tr>
      <w:tr w:rsidR="004C7DD8" w:rsidRPr="005B00C6"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B00C6" w:rsidRDefault="004C7DD8">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5B00C6" w:rsidRDefault="004C7DD8" w:rsidP="00B723AB">
            <w:pPr>
              <w:pStyle w:val="TAL"/>
              <w:rPr>
                <w:lang w:eastAsia="en-US"/>
              </w:rPr>
            </w:pPr>
            <w:r w:rsidRPr="005B00C6">
              <w:rPr>
                <w:lang w:eastAsia="en-US"/>
              </w:rPr>
              <w:t>NR Frequency band: 3300–4200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B00C6" w:rsidRDefault="004C7DD8">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77</w:t>
            </w:r>
          </w:p>
        </w:tc>
      </w:tr>
      <w:tr w:rsidR="004C7DD8" w:rsidRPr="005B00C6"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B00C6" w:rsidRDefault="004C7DD8">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5B00C6" w:rsidRDefault="004C7DD8" w:rsidP="00B723AB">
            <w:pPr>
              <w:pStyle w:val="TAL"/>
              <w:rPr>
                <w:lang w:eastAsia="en-US"/>
              </w:rPr>
            </w:pPr>
            <w:r w:rsidRPr="005B00C6">
              <w:rPr>
                <w:lang w:eastAsia="en-US"/>
              </w:rPr>
              <w:t>NR Frequency band: 3300–3800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B00C6" w:rsidRDefault="004C7DD8">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78</w:t>
            </w:r>
          </w:p>
        </w:tc>
      </w:tr>
      <w:tr w:rsidR="007F4004" w:rsidRPr="005B00C6"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B00C6" w:rsidRDefault="007F4004" w:rsidP="00FB5600">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5B00C6" w:rsidRDefault="007F4004" w:rsidP="00B723AB">
            <w:pPr>
              <w:pStyle w:val="TAL"/>
            </w:pPr>
            <w:r w:rsidRPr="005B00C6">
              <w:t>NR Frequency band: 4400–5000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B00C6" w:rsidRDefault="007F4004" w:rsidP="00FB560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B00C6" w:rsidRDefault="007F4004" w:rsidP="00FB560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B00C6" w:rsidRDefault="007F4004" w:rsidP="00FB5600">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5B00C6" w:rsidRDefault="007F4004" w:rsidP="00FB5600">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79</w:t>
            </w:r>
          </w:p>
        </w:tc>
      </w:tr>
      <w:tr w:rsidR="00D45C61" w:rsidRPr="005B00C6"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B00C6" w:rsidRDefault="00D45C61" w:rsidP="005A498A">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5B00C6" w:rsidRDefault="00B66D41" w:rsidP="00B723AB">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5B00C6" w:rsidRDefault="00D45C61" w:rsidP="005A498A">
            <w:pPr>
              <w:pStyle w:val="TAL"/>
            </w:pPr>
          </w:p>
        </w:tc>
      </w:tr>
      <w:tr w:rsidR="0045095E" w:rsidRPr="005B00C6"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B00C6" w:rsidRDefault="0045095E" w:rsidP="00261B49">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B00C6" w:rsidRDefault="0045095E" w:rsidP="00B723AB">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B00C6"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B00C6" w:rsidRDefault="0045095E" w:rsidP="00261B49">
            <w:pPr>
              <w:pStyle w:val="TAL"/>
            </w:pPr>
          </w:p>
        </w:tc>
      </w:tr>
      <w:tr w:rsidR="0045095E" w:rsidRPr="005B00C6"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B00C6" w:rsidRDefault="0045095E" w:rsidP="00261B49">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5B00C6" w:rsidRDefault="0045095E" w:rsidP="00261B49">
            <w:pPr>
              <w:pStyle w:val="TAL"/>
            </w:pPr>
            <w:r w:rsidRPr="005B00C6">
              <w:t>NR Frequency band: 5925–7125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B00C6" w:rsidRDefault="0045095E" w:rsidP="00261B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B00C6" w:rsidRDefault="0045095E" w:rsidP="00261B49">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96</w:t>
            </w:r>
          </w:p>
        </w:tc>
      </w:tr>
    </w:tbl>
    <w:p w14:paraId="3B201233" w14:textId="77777777" w:rsidR="007F4004" w:rsidRPr="005B00C6" w:rsidRDefault="007F4004" w:rsidP="007F4004"/>
    <w:p w14:paraId="5866EF1D" w14:textId="77777777" w:rsidR="007F4004" w:rsidRPr="005B00C6" w:rsidRDefault="007F4004" w:rsidP="007F4004">
      <w:pPr>
        <w:pStyle w:val="TH"/>
      </w:pPr>
      <w:r w:rsidRPr="005B00C6">
        <w:t>Table A.4.3.1-</w:t>
      </w:r>
      <w:r w:rsidRPr="005B00C6">
        <w:rPr>
          <w:lang w:eastAsia="zh-CN"/>
        </w:rPr>
        <w:t>3</w:t>
      </w:r>
      <w:r w:rsidRPr="005B00C6">
        <w:t xml:space="preserve">: NR </w:t>
      </w:r>
      <w:r w:rsidR="00745ABD" w:rsidRPr="005B00C6">
        <w:rPr>
          <w:lang w:eastAsia="zh-CN"/>
        </w:rPr>
        <w:t>T</w:t>
      </w:r>
      <w:r w:rsidR="00745ABD" w:rsidRPr="005B00C6">
        <w:t>DD</w:t>
      </w:r>
      <w:r w:rsidR="00745ABD" w:rsidRPr="005B00C6">
        <w:rPr>
          <w:lang w:eastAsia="zh-CN"/>
        </w:rPr>
        <w:t xml:space="preserve"> </w:t>
      </w:r>
      <w:r w:rsidRPr="005B00C6">
        <w:rPr>
          <w:lang w:eastAsia="zh-CN"/>
        </w:rPr>
        <w:t xml:space="preserve">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B00C6"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B00C6" w:rsidRDefault="007F4004" w:rsidP="00FB5600">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B00C6" w:rsidRDefault="007F4004" w:rsidP="00FB5600">
            <w:pPr>
              <w:pStyle w:val="TAH"/>
              <w:rPr>
                <w:lang w:eastAsia="en-US"/>
              </w:rPr>
            </w:pPr>
            <w:r w:rsidRPr="005B00C6">
              <w:rPr>
                <w:lang w:eastAsia="zh-CN"/>
              </w:rPr>
              <w:t>NR T</w:t>
            </w:r>
            <w:r w:rsidRPr="005B00C6">
              <w:rPr>
                <w:lang w:eastAsia="en-US"/>
              </w:rPr>
              <w:t xml:space="preserve">DD </w:t>
            </w:r>
            <w:r w:rsidR="00D45C61"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B00C6" w:rsidRDefault="007F4004" w:rsidP="00FB56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B00C6" w:rsidRDefault="007F4004" w:rsidP="00FB5600">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B00C6" w:rsidRDefault="007F4004" w:rsidP="00FB5600">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B00C6" w:rsidRDefault="007F4004" w:rsidP="00FB5600">
            <w:pPr>
              <w:pStyle w:val="TAH"/>
              <w:rPr>
                <w:lang w:eastAsia="en-US"/>
              </w:rPr>
            </w:pPr>
            <w:r w:rsidRPr="005B00C6">
              <w:rPr>
                <w:lang w:eastAsia="en-US"/>
              </w:rPr>
              <w:t>Comments</w:t>
            </w:r>
          </w:p>
        </w:tc>
      </w:tr>
      <w:tr w:rsidR="007F4004" w:rsidRPr="005B00C6"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B00C6" w:rsidRDefault="007F4004" w:rsidP="00FB5600">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26500</w:t>
            </w:r>
            <w:r w:rsidRPr="005B00C6">
              <w:rPr>
                <w:lang w:eastAsia="zh-CN"/>
              </w:rPr>
              <w:t>-</w:t>
            </w:r>
            <w:r w:rsidRPr="005B00C6">
              <w:t>29500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B00C6" w:rsidRDefault="007F4004" w:rsidP="00FB5600">
            <w:pPr>
              <w:pStyle w:val="TAC"/>
              <w:rPr>
                <w:lang w:eastAsia="en-US"/>
              </w:rPr>
            </w:pPr>
            <w:r w:rsidRPr="005B00C6">
              <w:rPr>
                <w:lang w:eastAsia="en-US"/>
              </w:rPr>
              <w:t>pc_nrBand</w:t>
            </w:r>
            <w:r w:rsidRPr="005B00C6">
              <w:rPr>
                <w:lang w:eastAsia="zh-CN"/>
              </w:rPr>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257</w:t>
            </w:r>
          </w:p>
        </w:tc>
      </w:tr>
      <w:tr w:rsidR="007F4004" w:rsidRPr="005B00C6"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B00C6" w:rsidRDefault="007F4004" w:rsidP="00FB5600">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B00C6" w:rsidRDefault="007F4004" w:rsidP="00FB5600">
            <w:pPr>
              <w:pStyle w:val="TAC"/>
              <w:rPr>
                <w:lang w:eastAsia="en-US"/>
              </w:rPr>
            </w:pPr>
            <w:r w:rsidRPr="005B00C6">
              <w:rPr>
                <w:lang w:eastAsia="en-US"/>
              </w:rPr>
              <w:t>pc_nrBand</w:t>
            </w:r>
            <w:r w:rsidRPr="005B00C6">
              <w:rPr>
                <w:lang w:eastAsia="zh-CN"/>
              </w:rPr>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258</w:t>
            </w:r>
          </w:p>
        </w:tc>
      </w:tr>
      <w:tr w:rsidR="00800DFE" w:rsidRPr="005B00C6"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B00C6" w:rsidRDefault="00800DFE" w:rsidP="00800DFE">
            <w:pPr>
              <w:pStyle w:val="TAC"/>
              <w:rPr>
                <w:lang w:eastAsia="en-US"/>
              </w:rPr>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5B00C6" w:rsidRDefault="00800DFE" w:rsidP="00800DFE">
            <w:pPr>
              <w:pStyle w:val="TAL"/>
              <w:rPr>
                <w:lang w:eastAsia="en-US"/>
              </w:rPr>
            </w:pPr>
            <w:r w:rsidRPr="005B00C6">
              <w:rPr>
                <w:lang w:eastAsia="zh-CN"/>
              </w:rPr>
              <w:t>NR Frequency band: 39500-43500 MHz</w:t>
            </w:r>
            <w:r w:rsidR="00D63728" w:rsidRPr="005B00C6">
              <w:rPr>
                <w:lang w:eastAsia="zh-CN"/>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B00C6" w:rsidRDefault="00800DFE" w:rsidP="00800DFE">
            <w:pPr>
              <w:pStyle w:val="TAL"/>
              <w:rPr>
                <w:lang w:eastAsia="en-US"/>
              </w:rPr>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B00C6" w:rsidRDefault="00800DFE" w:rsidP="00800DFE">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B00C6" w:rsidRDefault="00800DFE" w:rsidP="00800DFE">
            <w:pPr>
              <w:pStyle w:val="TAC"/>
              <w:rPr>
                <w:lang w:eastAsia="en-US"/>
              </w:rPr>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5B00C6" w:rsidRDefault="00800DFE" w:rsidP="00800DFE">
            <w:pPr>
              <w:pStyle w:val="TAL"/>
              <w:rPr>
                <w:lang w:eastAsia="en-US"/>
              </w:rPr>
            </w:pPr>
            <w:r w:rsidRPr="005B00C6">
              <w:t xml:space="preserve">NR TDD FR2 Band </w:t>
            </w:r>
            <w:r w:rsidR="00D63728" w:rsidRPr="005B00C6">
              <w:t>n</w:t>
            </w:r>
            <w:r w:rsidRPr="005B00C6">
              <w:rPr>
                <w:lang w:eastAsia="zh-CN"/>
              </w:rPr>
              <w:t>259</w:t>
            </w:r>
          </w:p>
        </w:tc>
      </w:tr>
      <w:tr w:rsidR="007F4004" w:rsidRPr="005B00C6"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B00C6" w:rsidRDefault="007F4004" w:rsidP="00FB5600">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B00C6" w:rsidRDefault="007F4004" w:rsidP="00FB5600">
            <w:pPr>
              <w:pStyle w:val="TAC"/>
              <w:rPr>
                <w:lang w:eastAsia="en-US"/>
              </w:rPr>
            </w:pPr>
            <w:r w:rsidRPr="005B00C6">
              <w:rPr>
                <w:lang w:eastAsia="en-US"/>
              </w:rPr>
              <w:t>pc_nrBand</w:t>
            </w:r>
            <w:r w:rsidRPr="005B00C6">
              <w:rPr>
                <w:lang w:eastAsia="zh-CN"/>
              </w:rPr>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260</w:t>
            </w:r>
          </w:p>
        </w:tc>
      </w:tr>
      <w:tr w:rsidR="007F4004" w:rsidRPr="005B00C6"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B00C6" w:rsidRDefault="007F4004" w:rsidP="00FB5600">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B00C6" w:rsidRDefault="007F4004" w:rsidP="00FB5600">
            <w:pPr>
              <w:pStyle w:val="TAC"/>
              <w:rPr>
                <w:lang w:eastAsia="en-US"/>
              </w:rPr>
            </w:pPr>
            <w:r w:rsidRPr="005B00C6">
              <w:rPr>
                <w:lang w:eastAsia="en-US"/>
              </w:rPr>
              <w:t>pc_nrBand</w:t>
            </w:r>
            <w:r w:rsidRPr="005B00C6">
              <w:rPr>
                <w:lang w:eastAsia="zh-CN"/>
              </w:rPr>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261</w:t>
            </w:r>
          </w:p>
        </w:tc>
      </w:tr>
    </w:tbl>
    <w:p w14:paraId="66AA5CD7" w14:textId="77777777" w:rsidR="007F4004" w:rsidRPr="005B00C6" w:rsidRDefault="007F4004" w:rsidP="007F4004"/>
    <w:p w14:paraId="30B8A06A" w14:textId="77777777" w:rsidR="007F4004" w:rsidRPr="005B00C6" w:rsidRDefault="007F4004" w:rsidP="007F4004">
      <w:pPr>
        <w:pStyle w:val="TH"/>
      </w:pPr>
      <w:r w:rsidRPr="005B00C6">
        <w:t>Table A.4.3.1-</w:t>
      </w:r>
      <w:r w:rsidRPr="005B00C6">
        <w:rPr>
          <w:lang w:eastAsia="zh-CN"/>
        </w:rPr>
        <w:t>4</w:t>
      </w:r>
      <w:r w:rsidRPr="005B00C6">
        <w:t xml:space="preserve">: NR </w:t>
      </w:r>
      <w:r w:rsidR="00745ABD" w:rsidRPr="005B00C6">
        <w:rPr>
          <w:lang w:eastAsia="zh-CN"/>
        </w:rPr>
        <w:t xml:space="preserve">FR1 </w:t>
      </w:r>
      <w:r w:rsidRPr="005B00C6">
        <w:rPr>
          <w:lang w:eastAsia="zh-CN"/>
        </w:rPr>
        <w:t xml:space="preserve">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3"/>
        <w:gridCol w:w="449"/>
        <w:gridCol w:w="33"/>
        <w:gridCol w:w="3367"/>
        <w:gridCol w:w="33"/>
        <w:gridCol w:w="1298"/>
        <w:gridCol w:w="33"/>
        <w:gridCol w:w="818"/>
        <w:gridCol w:w="33"/>
        <w:gridCol w:w="2180"/>
        <w:gridCol w:w="33"/>
        <w:gridCol w:w="1156"/>
        <w:gridCol w:w="36"/>
      </w:tblGrid>
      <w:tr w:rsidR="007F4004" w:rsidRPr="005B00C6" w14:paraId="516432A5"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5EEC319" w14:textId="77777777" w:rsidR="007F4004" w:rsidRPr="005B00C6" w:rsidRDefault="007F4004" w:rsidP="00FB5600">
            <w:pPr>
              <w:pStyle w:val="TAH"/>
              <w:rPr>
                <w:lang w:eastAsia="en-US"/>
              </w:rPr>
            </w:pPr>
            <w:r w:rsidRPr="005B00C6">
              <w:rPr>
                <w:lang w:eastAsia="en-US"/>
              </w:rPr>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23BF5F97" w14:textId="77777777" w:rsidR="007F4004" w:rsidRPr="005B00C6" w:rsidRDefault="007F4004" w:rsidP="00FB5600">
            <w:pPr>
              <w:pStyle w:val="TAH"/>
              <w:rPr>
                <w:lang w:eastAsia="en-US"/>
              </w:rPr>
            </w:pPr>
            <w:r w:rsidRPr="005B00C6">
              <w:rPr>
                <w:lang w:eastAsia="zh-CN"/>
              </w:rPr>
              <w:t xml:space="preserve">NR </w:t>
            </w:r>
            <w:r w:rsidR="00D45C61" w:rsidRPr="005B00C6">
              <w:rPr>
                <w:lang w:eastAsia="zh-CN"/>
              </w:rPr>
              <w:t xml:space="preserve">FR1 </w:t>
            </w:r>
            <w:r w:rsidRPr="005B00C6">
              <w:rPr>
                <w:lang w:eastAsia="zh-CN"/>
              </w:rPr>
              <w:t>PC2</w:t>
            </w:r>
            <w:r w:rsidRPr="005B00C6">
              <w:rPr>
                <w:lang w:eastAsia="en-US"/>
              </w:rPr>
              <w:t xml:space="preserve">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7FC2DE98" w14:textId="77777777" w:rsidR="007F4004" w:rsidRPr="005B00C6" w:rsidRDefault="007F4004" w:rsidP="00FB5600">
            <w:pPr>
              <w:pStyle w:val="TAH"/>
              <w:rPr>
                <w:lang w:eastAsia="zh-CN"/>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1E27D01" w14:textId="77777777" w:rsidR="007F4004" w:rsidRPr="005B00C6" w:rsidRDefault="007F4004" w:rsidP="00FB5600">
            <w:pPr>
              <w:pStyle w:val="TAH"/>
              <w:rPr>
                <w:lang w:eastAsia="en-US"/>
              </w:rPr>
            </w:pPr>
            <w:r w:rsidRPr="005B00C6">
              <w:rPr>
                <w:lang w:eastAsia="en-US"/>
              </w:rPr>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18E27F16" w14:textId="77777777" w:rsidR="007F4004" w:rsidRPr="005B00C6" w:rsidRDefault="007F4004" w:rsidP="00FB5600">
            <w:pPr>
              <w:pStyle w:val="TAH"/>
              <w:rPr>
                <w:lang w:eastAsia="en-US"/>
              </w:rPr>
            </w:pPr>
            <w:r w:rsidRPr="005B00C6">
              <w:rPr>
                <w:lang w:eastAsia="en-US"/>
              </w:rPr>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44321BE0" w14:textId="77777777" w:rsidR="007F4004" w:rsidRPr="005B00C6" w:rsidRDefault="007F4004" w:rsidP="00FB5600">
            <w:pPr>
              <w:pStyle w:val="TAH"/>
              <w:rPr>
                <w:lang w:eastAsia="en-US"/>
              </w:rPr>
            </w:pPr>
            <w:r w:rsidRPr="005B00C6">
              <w:rPr>
                <w:lang w:eastAsia="en-US"/>
              </w:rPr>
              <w:t>Comments</w:t>
            </w:r>
          </w:p>
        </w:tc>
      </w:tr>
      <w:tr w:rsidR="00800DFE" w:rsidRPr="005B00C6" w14:paraId="1EFD8778"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0BF7CEB8" w14:textId="77777777" w:rsidR="00800DFE" w:rsidRPr="005B00C6" w:rsidRDefault="00800DFE" w:rsidP="00BB3988">
            <w:pPr>
              <w:pStyle w:val="TAC"/>
              <w:rPr>
                <w:lang w:eastAsia="en-US"/>
              </w:rPr>
            </w:pPr>
            <w:r w:rsidRPr="005B00C6">
              <w:rPr>
                <w:lang w:eastAsia="zh-CN"/>
              </w:rPr>
              <w:t>0</w:t>
            </w:r>
          </w:p>
        </w:tc>
        <w:tc>
          <w:tcPr>
            <w:tcW w:w="3400" w:type="dxa"/>
            <w:gridSpan w:val="2"/>
            <w:tcBorders>
              <w:top w:val="single" w:sz="6" w:space="0" w:color="auto"/>
              <w:left w:val="single" w:sz="6" w:space="0" w:color="auto"/>
              <w:bottom w:val="single" w:sz="6" w:space="0" w:color="auto"/>
              <w:right w:val="single" w:sz="6" w:space="0" w:color="auto"/>
            </w:tcBorders>
          </w:tcPr>
          <w:p w14:paraId="3CC2161A" w14:textId="2F0BBAAE" w:rsidR="00800DFE" w:rsidRPr="005B00C6" w:rsidRDefault="00800DFE" w:rsidP="00B723AB">
            <w:pPr>
              <w:pStyle w:val="TAL"/>
              <w:rPr>
                <w:lang w:eastAsia="zh-CN"/>
              </w:rPr>
            </w:pPr>
            <w:r w:rsidRPr="005B00C6">
              <w:t xml:space="preserve">NR Frequency band: </w:t>
            </w:r>
            <w:r w:rsidRPr="005B00C6">
              <w:rPr>
                <w:rFonts w:eastAsia="PMingLiU"/>
              </w:rPr>
              <w:t>2300-2400 MHz</w:t>
            </w:r>
            <w:r w:rsidR="00D63728" w:rsidRPr="005B00C6">
              <w:rPr>
                <w:rFonts w:eastAsia="PMingLiU"/>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tcPr>
          <w:p w14:paraId="7CD6B231" w14:textId="77777777" w:rsidR="00800DFE" w:rsidRPr="005B00C6" w:rsidRDefault="00800DFE" w:rsidP="00BB3988">
            <w:pPr>
              <w:pStyle w:val="TAC"/>
              <w:rPr>
                <w:lang w:eastAsia="en-US"/>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537EFE55" w14:textId="77777777" w:rsidR="00800DFE" w:rsidRPr="005B00C6" w:rsidRDefault="00800DFE" w:rsidP="00BB3988">
            <w:pPr>
              <w:pStyle w:val="TAC"/>
              <w:rPr>
                <w:lang w:eastAsia="en-US"/>
              </w:rPr>
            </w:pPr>
            <w:r w:rsidRPr="005B00C6">
              <w:rPr>
                <w:lang w:eastAsia="zh-CN"/>
              </w:rPr>
              <w:t>Rel-16</w:t>
            </w:r>
          </w:p>
        </w:tc>
        <w:tc>
          <w:tcPr>
            <w:tcW w:w="2213" w:type="dxa"/>
            <w:gridSpan w:val="2"/>
            <w:tcBorders>
              <w:top w:val="single" w:sz="4" w:space="0" w:color="auto"/>
              <w:left w:val="single" w:sz="4" w:space="0" w:color="auto"/>
              <w:bottom w:val="single" w:sz="4" w:space="0" w:color="auto"/>
              <w:right w:val="single" w:sz="4" w:space="0" w:color="auto"/>
            </w:tcBorders>
          </w:tcPr>
          <w:p w14:paraId="49EFD886" w14:textId="77777777" w:rsidR="00800DFE" w:rsidRPr="005B00C6" w:rsidRDefault="00800DFE" w:rsidP="00BB3988">
            <w:pPr>
              <w:pStyle w:val="TAC"/>
              <w:rPr>
                <w:lang w:eastAsia="en-US"/>
              </w:rPr>
            </w:pPr>
            <w:r w:rsidRPr="005B00C6">
              <w:t>pc_nrBand</w:t>
            </w:r>
            <w:r w:rsidRPr="005B00C6">
              <w:rPr>
                <w:lang w:eastAsia="zh-CN"/>
              </w:rPr>
              <w:t>40_PC2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115257C3" w14:textId="601556D5" w:rsidR="00800DFE" w:rsidRPr="005B00C6" w:rsidRDefault="00800DFE" w:rsidP="00BB3988">
            <w:pPr>
              <w:pStyle w:val="TAC"/>
              <w:rPr>
                <w:lang w:eastAsia="en-US"/>
              </w:rPr>
            </w:pPr>
            <w:r w:rsidRPr="005B00C6">
              <w:t xml:space="preserve">NR FR1 PC2 Band </w:t>
            </w:r>
            <w:r w:rsidR="00D63728" w:rsidRPr="005B00C6">
              <w:t>n</w:t>
            </w:r>
            <w:r w:rsidRPr="005B00C6">
              <w:rPr>
                <w:lang w:eastAsia="zh-CN"/>
              </w:rPr>
              <w:t>40</w:t>
            </w:r>
          </w:p>
        </w:tc>
      </w:tr>
      <w:tr w:rsidR="007F4004" w:rsidRPr="005B00C6" w14:paraId="5FBE774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F42BFD6" w14:textId="77777777" w:rsidR="007F4004" w:rsidRPr="005B00C6" w:rsidRDefault="007F4004" w:rsidP="00FB5600">
            <w:pPr>
              <w:pStyle w:val="TAC"/>
              <w:rPr>
                <w:lang w:eastAsia="en-US"/>
              </w:rPr>
            </w:pPr>
            <w:r w:rsidRPr="005B00C6">
              <w:rPr>
                <w:lang w:eastAsia="en-US"/>
              </w:rPr>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3EC66C41" w14:textId="1EA93E73" w:rsidR="007F4004" w:rsidRPr="005B00C6" w:rsidRDefault="007F4004" w:rsidP="00FB5600">
            <w:pPr>
              <w:pStyle w:val="TAL"/>
              <w:rPr>
                <w:lang w:eastAsia="en-US"/>
              </w:rPr>
            </w:pPr>
            <w:r w:rsidRPr="005B00C6">
              <w:rPr>
                <w:lang w:eastAsia="en-US"/>
              </w:rPr>
              <w:t xml:space="preserve">NR Frequency band: </w:t>
            </w:r>
            <w:r w:rsidRPr="005B00C6">
              <w:t>2496</w:t>
            </w:r>
            <w:r w:rsidRPr="005B00C6">
              <w:rPr>
                <w:lang w:eastAsia="zh-CN"/>
              </w:rPr>
              <w:t>-</w:t>
            </w:r>
            <w:r w:rsidRPr="005B00C6">
              <w:t>2690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D33C8A9" w14:textId="77777777" w:rsidR="007F4004" w:rsidRPr="005B00C6" w:rsidRDefault="007F4004" w:rsidP="00FB5600">
            <w:pPr>
              <w:pStyle w:val="TAL"/>
              <w:rPr>
                <w:lang w:eastAsia="zh-CN"/>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6A5ED70"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92A6B2" w14:textId="77777777" w:rsidR="007F4004" w:rsidRPr="005B00C6" w:rsidRDefault="007F4004" w:rsidP="00FB5600">
            <w:pPr>
              <w:pStyle w:val="TAC"/>
              <w:rPr>
                <w:lang w:eastAsia="en-US"/>
              </w:rPr>
            </w:pPr>
            <w:r w:rsidRPr="005B00C6">
              <w:rPr>
                <w:lang w:eastAsia="en-US"/>
              </w:rPr>
              <w:t>pc_nrBand</w:t>
            </w:r>
            <w:r w:rsidRPr="005B00C6">
              <w:rPr>
                <w:lang w:eastAsia="zh-CN"/>
              </w:rPr>
              <w:t>41_PC2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311DFAC" w14:textId="2DB12383"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41</w:t>
            </w:r>
          </w:p>
        </w:tc>
      </w:tr>
      <w:tr w:rsidR="007F4004" w:rsidRPr="005B00C6" w14:paraId="6B678DE8"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8F244DF" w14:textId="77777777" w:rsidR="007F4004" w:rsidRPr="005B00C6" w:rsidRDefault="007F4004" w:rsidP="00FB5600">
            <w:pPr>
              <w:pStyle w:val="TAC"/>
              <w:rPr>
                <w:lang w:eastAsia="en-US"/>
              </w:rPr>
            </w:pPr>
            <w:r w:rsidRPr="005B00C6">
              <w:rPr>
                <w:lang w:eastAsia="en-US"/>
              </w:rPr>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48EF55" w14:textId="41F942A0" w:rsidR="007F4004" w:rsidRPr="005B00C6" w:rsidRDefault="007F4004" w:rsidP="00FB5600">
            <w:pPr>
              <w:pStyle w:val="TAL"/>
              <w:rPr>
                <w:lang w:eastAsia="en-US"/>
              </w:rPr>
            </w:pPr>
            <w:r w:rsidRPr="005B00C6">
              <w:rPr>
                <w:lang w:eastAsia="en-US"/>
              </w:rPr>
              <w:t xml:space="preserve">NR Frequency band: </w:t>
            </w:r>
            <w:r w:rsidRPr="005B00C6">
              <w:t>3300</w:t>
            </w:r>
            <w:r w:rsidRPr="005B00C6">
              <w:rPr>
                <w:lang w:eastAsia="en-US"/>
              </w:rPr>
              <w:t>-</w:t>
            </w:r>
            <w:r w:rsidRPr="005B00C6">
              <w:rPr>
                <w:lang w:eastAsia="zh-CN"/>
              </w:rPr>
              <w:t>42</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1612854B"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5F9059FF"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3FD97DFA" w14:textId="77777777" w:rsidR="007F4004" w:rsidRPr="005B00C6" w:rsidRDefault="007F4004" w:rsidP="00FB5600">
            <w:pPr>
              <w:pStyle w:val="TAC"/>
              <w:rPr>
                <w:lang w:eastAsia="en-US"/>
              </w:rPr>
            </w:pPr>
            <w:r w:rsidRPr="005B00C6">
              <w:rPr>
                <w:lang w:eastAsia="en-US"/>
              </w:rPr>
              <w:t>pc_nrBand</w:t>
            </w:r>
            <w:r w:rsidRPr="005B00C6">
              <w:rPr>
                <w:lang w:eastAsia="zh-CN"/>
              </w:rPr>
              <w:t>77_PC2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15C2C0B5" w14:textId="7FAC354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77</w:t>
            </w:r>
          </w:p>
        </w:tc>
      </w:tr>
      <w:tr w:rsidR="007F4004" w:rsidRPr="005B00C6" w14:paraId="2E0C9AF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EBBF949" w14:textId="77777777" w:rsidR="007F4004" w:rsidRPr="005B00C6" w:rsidRDefault="007F4004" w:rsidP="00FB5600">
            <w:pPr>
              <w:pStyle w:val="TAC"/>
              <w:rPr>
                <w:lang w:eastAsia="en-US"/>
              </w:rPr>
            </w:pPr>
            <w:r w:rsidRPr="005B00C6">
              <w:rPr>
                <w:lang w:eastAsia="en-US"/>
              </w:rPr>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0C57570A" w14:textId="12AAD50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rPr>
                <w:lang w:eastAsia="en-US"/>
              </w:rPr>
              <w:t>–</w:t>
            </w:r>
            <w:r w:rsidRPr="005B00C6">
              <w:rPr>
                <w:lang w:eastAsia="zh-CN"/>
              </w:rPr>
              <w:t>38</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0DB2D54E"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0ADCD6E"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AEC25D" w14:textId="77777777" w:rsidR="007F4004" w:rsidRPr="005B00C6" w:rsidRDefault="007F4004" w:rsidP="00FB5600">
            <w:pPr>
              <w:pStyle w:val="TAC"/>
              <w:rPr>
                <w:lang w:eastAsia="en-US"/>
              </w:rPr>
            </w:pPr>
            <w:r w:rsidRPr="005B00C6">
              <w:rPr>
                <w:lang w:eastAsia="en-US"/>
              </w:rPr>
              <w:t>pc_nrBand</w:t>
            </w:r>
            <w:r w:rsidRPr="005B00C6">
              <w:rPr>
                <w:lang w:eastAsia="zh-CN"/>
              </w:rPr>
              <w:t>78_PC2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963359D" w14:textId="0C84B2B9"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78</w:t>
            </w:r>
          </w:p>
        </w:tc>
      </w:tr>
      <w:tr w:rsidR="007F4004" w:rsidRPr="005B00C6" w14:paraId="5D4B6FD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4A26BF2" w14:textId="77777777" w:rsidR="007F4004" w:rsidRPr="005B00C6" w:rsidRDefault="007F4004" w:rsidP="00FB5600">
            <w:pPr>
              <w:pStyle w:val="TAC"/>
              <w:rPr>
                <w:lang w:eastAsia="en-US"/>
              </w:rPr>
            </w:pPr>
            <w:r w:rsidRPr="005B00C6">
              <w:rPr>
                <w:lang w:eastAsia="en-US"/>
              </w:rPr>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5613F7CF" w14:textId="1441183C" w:rsidR="007F4004" w:rsidRPr="005B00C6" w:rsidRDefault="007F4004" w:rsidP="00FB5600">
            <w:pPr>
              <w:pStyle w:val="TAL"/>
              <w:rPr>
                <w:lang w:eastAsia="en-US"/>
              </w:rPr>
            </w:pPr>
            <w:r w:rsidRPr="005B00C6">
              <w:rPr>
                <w:lang w:eastAsia="en-US"/>
              </w:rPr>
              <w:t xml:space="preserve">NR Frequency band: </w:t>
            </w:r>
            <w:r w:rsidRPr="005B00C6">
              <w:rPr>
                <w:rFonts w:cs="Arial"/>
                <w:szCs w:val="18"/>
                <w:lang w:eastAsia="zh-CN"/>
              </w:rPr>
              <w:t>44</w:t>
            </w:r>
            <w:r w:rsidRPr="005B00C6">
              <w:rPr>
                <w:rFonts w:cs="Arial"/>
                <w:szCs w:val="18"/>
              </w:rPr>
              <w:t>00</w:t>
            </w:r>
            <w:r w:rsidRPr="005B00C6">
              <w:rPr>
                <w:lang w:eastAsia="en-US"/>
              </w:rPr>
              <w:t>–</w:t>
            </w:r>
            <w:r w:rsidRPr="005B00C6">
              <w:rPr>
                <w:rFonts w:cs="Arial"/>
                <w:szCs w:val="18"/>
              </w:rPr>
              <w:t>50</w:t>
            </w:r>
            <w:r w:rsidRPr="005B00C6">
              <w:rPr>
                <w:rFonts w:cs="Arial"/>
                <w:szCs w:val="18"/>
                <w:lang w:eastAsia="zh-CN"/>
              </w:rPr>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7169252"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17F830A1"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76E45FD" w14:textId="77777777" w:rsidR="007F4004" w:rsidRPr="005B00C6" w:rsidRDefault="007F4004" w:rsidP="00FB5600">
            <w:pPr>
              <w:pStyle w:val="TAC"/>
              <w:rPr>
                <w:lang w:eastAsia="en-US"/>
              </w:rPr>
            </w:pPr>
            <w:r w:rsidRPr="005B00C6">
              <w:rPr>
                <w:lang w:eastAsia="en-US"/>
              </w:rPr>
              <w:t>pc_nrBand</w:t>
            </w:r>
            <w:r w:rsidRPr="005B00C6">
              <w:rPr>
                <w:lang w:eastAsia="zh-CN"/>
              </w:rPr>
              <w:t>79_PC2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C7FC8E9" w14:textId="59C9131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79</w:t>
            </w:r>
          </w:p>
        </w:tc>
      </w:tr>
      <w:tr w:rsidR="00386DCA" w:rsidRPr="005B00C6" w14:paraId="708D2A1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A6E764" w14:textId="4CC90A29" w:rsidR="00386DCA" w:rsidRPr="005B00C6" w:rsidRDefault="00386DCA" w:rsidP="00386DCA">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tcPr>
          <w:p w14:paraId="5F07AF55" w14:textId="77777777" w:rsidR="00386DCA" w:rsidRPr="005B00C6" w:rsidRDefault="00386DCA" w:rsidP="00386DCA">
            <w:pPr>
              <w:pStyle w:val="TAL"/>
            </w:pPr>
            <w:r w:rsidRPr="005B00C6">
              <w:rPr>
                <w:lang w:eastAsia="en-US"/>
              </w:rPr>
              <w:t xml:space="preserve">NR Frequency band: </w:t>
            </w:r>
            <w:r w:rsidRPr="005B00C6">
              <w:rPr>
                <w:lang w:eastAsia="zh-CN"/>
              </w:rPr>
              <w:t>201</w:t>
            </w:r>
            <w:r w:rsidRPr="005B00C6">
              <w:rPr>
                <w:rFonts w:cs="Arial"/>
                <w:szCs w:val="18"/>
              </w:rPr>
              <w:t>0</w:t>
            </w:r>
            <w:r w:rsidRPr="005B00C6">
              <w:rPr>
                <w:lang w:eastAsia="en-US"/>
              </w:rPr>
              <w:t>–</w:t>
            </w:r>
            <w:r w:rsidRPr="005B00C6">
              <w:rPr>
                <w:lang w:eastAsia="zh-CN"/>
              </w:rPr>
              <w:t>202</w:t>
            </w:r>
            <w:r w:rsidRPr="005B00C6">
              <w:rPr>
                <w:rFonts w:cs="Arial"/>
                <w:szCs w:val="18"/>
              </w:rPr>
              <w:t>5</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44DE3F13"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1D2684A9"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69BC092E" w14:textId="77777777" w:rsidR="00386DCA" w:rsidRPr="005B00C6" w:rsidRDefault="00386DCA" w:rsidP="00386DCA">
            <w:pPr>
              <w:pStyle w:val="TAC"/>
            </w:pPr>
            <w:r w:rsidRPr="005B00C6">
              <w:rPr>
                <w:lang w:eastAsia="en-US"/>
              </w:rPr>
              <w:t>pc_nrBand</w:t>
            </w:r>
            <w:r w:rsidRPr="005B00C6">
              <w:rPr>
                <w:lang w:eastAsia="zh-CN"/>
              </w:rPr>
              <w:t>34_PC2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6DB915FB" w14:textId="22AF1158"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34</w:t>
            </w:r>
          </w:p>
        </w:tc>
      </w:tr>
      <w:tr w:rsidR="00386DCA" w:rsidRPr="005B00C6" w14:paraId="0D7DC8E6"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62BD1D" w14:textId="53F8A8C7" w:rsidR="00386DCA" w:rsidRPr="005B00C6" w:rsidRDefault="00386DCA" w:rsidP="00386DCA">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tcPr>
          <w:p w14:paraId="6FFDD048" w14:textId="77777777" w:rsidR="00386DCA" w:rsidRPr="005B00C6" w:rsidRDefault="00386DCA" w:rsidP="00386DCA">
            <w:pPr>
              <w:pStyle w:val="TAL"/>
            </w:pPr>
            <w:r w:rsidRPr="005B00C6">
              <w:rPr>
                <w:lang w:eastAsia="en-US"/>
              </w:rPr>
              <w:t xml:space="preserve">NR Frequency band: </w:t>
            </w:r>
            <w:r w:rsidRPr="005B00C6">
              <w:rPr>
                <w:lang w:eastAsia="zh-CN"/>
              </w:rPr>
              <w:t>1880</w:t>
            </w:r>
            <w:r w:rsidRPr="005B00C6">
              <w:rPr>
                <w:lang w:eastAsia="en-US"/>
              </w:rPr>
              <w:t>–</w:t>
            </w:r>
            <w:r w:rsidRPr="005B00C6">
              <w:rPr>
                <w:lang w:eastAsia="zh-CN"/>
              </w:rPr>
              <w:t>1920</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772C56AF"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7B067394"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418CE648" w14:textId="77777777" w:rsidR="00386DCA" w:rsidRPr="005B00C6" w:rsidRDefault="00386DCA" w:rsidP="00386DCA">
            <w:pPr>
              <w:pStyle w:val="TAC"/>
            </w:pPr>
            <w:r w:rsidRPr="005B00C6">
              <w:rPr>
                <w:lang w:eastAsia="en-US"/>
              </w:rPr>
              <w:t>pc_nrBand</w:t>
            </w:r>
            <w:r w:rsidRPr="005B00C6">
              <w:rPr>
                <w:lang w:eastAsia="zh-CN"/>
              </w:rPr>
              <w:t>39_PC2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556B3930" w14:textId="4BD293B1"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39</w:t>
            </w:r>
          </w:p>
        </w:tc>
      </w:tr>
      <w:tr w:rsidR="00B245BD" w:rsidRPr="005B00C6" w14:paraId="29537951"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47A87" w14:textId="77777777" w:rsidR="00B245BD" w:rsidRPr="005B00C6" w:rsidRDefault="00B245BD" w:rsidP="00DA5852">
            <w:pPr>
              <w:pStyle w:val="TAC"/>
              <w:rPr>
                <w:lang w:eastAsia="zh-CN"/>
              </w:rPr>
            </w:pPr>
            <w:r>
              <w:rPr>
                <w:rFonts w:hint="eastAsia"/>
                <w:lang w:eastAsia="zh-CN"/>
              </w:rPr>
              <w:t>7</w:t>
            </w:r>
          </w:p>
        </w:tc>
        <w:tc>
          <w:tcPr>
            <w:tcW w:w="3400" w:type="dxa"/>
            <w:gridSpan w:val="2"/>
            <w:tcBorders>
              <w:top w:val="single" w:sz="6" w:space="0" w:color="auto"/>
              <w:left w:val="single" w:sz="4" w:space="0" w:color="auto"/>
              <w:bottom w:val="single" w:sz="6" w:space="0" w:color="auto"/>
              <w:right w:val="single" w:sz="6" w:space="0" w:color="auto"/>
            </w:tcBorders>
          </w:tcPr>
          <w:p w14:paraId="3C8D3DF9" w14:textId="77777777" w:rsidR="00B245BD" w:rsidRPr="005B00C6" w:rsidRDefault="00B245BD" w:rsidP="00DA5852">
            <w:pPr>
              <w:pStyle w:val="TAL"/>
              <w:rPr>
                <w:lang w:eastAsia="zh-CN"/>
              </w:rPr>
            </w:pPr>
            <w:r w:rsidRPr="005B00C6">
              <w:t>NR Frequency band: 1920-1980 MHz (UL), 2110-2170 MHz (DL)</w:t>
            </w:r>
          </w:p>
        </w:tc>
        <w:tc>
          <w:tcPr>
            <w:tcW w:w="1331" w:type="dxa"/>
            <w:gridSpan w:val="2"/>
            <w:tcBorders>
              <w:top w:val="single" w:sz="6" w:space="0" w:color="auto"/>
              <w:left w:val="single" w:sz="6" w:space="0" w:color="auto"/>
              <w:bottom w:val="single" w:sz="6" w:space="0" w:color="auto"/>
              <w:right w:val="single" w:sz="4" w:space="0" w:color="auto"/>
            </w:tcBorders>
          </w:tcPr>
          <w:p w14:paraId="118F4463"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403F5604"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58D3BF4D" w14:textId="77777777" w:rsidR="00B245BD" w:rsidRPr="005B00C6" w:rsidRDefault="00B245BD" w:rsidP="00DA5852">
            <w:pPr>
              <w:pStyle w:val="TAC"/>
            </w:pPr>
            <w:r w:rsidRPr="005B00C6">
              <w:t>pc_nrBand</w:t>
            </w:r>
            <w:r>
              <w:rPr>
                <w:lang w:eastAsia="zh-CN"/>
              </w:rPr>
              <w:t>1</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4E5EE3BC" w14:textId="77777777" w:rsidR="00B245BD" w:rsidRPr="005B00C6" w:rsidRDefault="00B245BD" w:rsidP="00DA5852">
            <w:pPr>
              <w:pStyle w:val="TAL"/>
            </w:pPr>
            <w:r w:rsidRPr="005B00C6">
              <w:t>NR FR1 PC2 Band n</w:t>
            </w:r>
            <w:r>
              <w:rPr>
                <w:lang w:eastAsia="zh-CN"/>
              </w:rPr>
              <w:t>1</w:t>
            </w:r>
          </w:p>
        </w:tc>
      </w:tr>
      <w:tr w:rsidR="00B245BD" w:rsidRPr="005B00C6" w14:paraId="1C92637E"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61DFFD" w14:textId="77777777" w:rsidR="00B245BD" w:rsidRPr="005B00C6" w:rsidRDefault="00B245BD" w:rsidP="00DA5852">
            <w:pPr>
              <w:pStyle w:val="TAC"/>
              <w:rPr>
                <w:lang w:eastAsia="zh-CN"/>
              </w:rPr>
            </w:pPr>
            <w:r>
              <w:rPr>
                <w:rFonts w:hint="eastAsia"/>
                <w:lang w:eastAsia="zh-CN"/>
              </w:rPr>
              <w:t>8</w:t>
            </w:r>
          </w:p>
        </w:tc>
        <w:tc>
          <w:tcPr>
            <w:tcW w:w="3400" w:type="dxa"/>
            <w:gridSpan w:val="2"/>
            <w:tcBorders>
              <w:top w:val="single" w:sz="6" w:space="0" w:color="auto"/>
              <w:left w:val="single" w:sz="4" w:space="0" w:color="auto"/>
              <w:bottom w:val="single" w:sz="6" w:space="0" w:color="auto"/>
              <w:right w:val="single" w:sz="6" w:space="0" w:color="auto"/>
            </w:tcBorders>
          </w:tcPr>
          <w:p w14:paraId="7FDA8BED" w14:textId="77777777" w:rsidR="00B245BD" w:rsidRPr="005B00C6" w:rsidRDefault="00B245BD" w:rsidP="00DA5852">
            <w:pPr>
              <w:pStyle w:val="TAL"/>
            </w:pPr>
            <w:r w:rsidRPr="005B00C6">
              <w:t>NR Frequency band: 1710-1785 MHz (UL), 1805-1880 MHz (DL)</w:t>
            </w:r>
          </w:p>
        </w:tc>
        <w:tc>
          <w:tcPr>
            <w:tcW w:w="1331" w:type="dxa"/>
            <w:gridSpan w:val="2"/>
            <w:tcBorders>
              <w:top w:val="single" w:sz="6" w:space="0" w:color="auto"/>
              <w:left w:val="single" w:sz="6" w:space="0" w:color="auto"/>
              <w:bottom w:val="single" w:sz="6" w:space="0" w:color="auto"/>
              <w:right w:val="single" w:sz="4" w:space="0" w:color="auto"/>
            </w:tcBorders>
          </w:tcPr>
          <w:p w14:paraId="7E370AF1"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20ABBC75"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7769A68C" w14:textId="77777777" w:rsidR="00B245BD" w:rsidRPr="005B00C6" w:rsidRDefault="00B245BD" w:rsidP="00DA5852">
            <w:pPr>
              <w:pStyle w:val="TAC"/>
            </w:pPr>
            <w:r w:rsidRPr="005B00C6">
              <w:t>pc_nrBand</w:t>
            </w:r>
            <w:r>
              <w:rPr>
                <w:lang w:eastAsia="zh-CN"/>
              </w:rPr>
              <w:t>3</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2B274518" w14:textId="77777777" w:rsidR="00B245BD" w:rsidRPr="005B00C6" w:rsidRDefault="00B245BD" w:rsidP="00DA5852">
            <w:pPr>
              <w:pStyle w:val="TAL"/>
            </w:pPr>
            <w:r w:rsidRPr="005B00C6">
              <w:t>NR FR1 PC2 Band n</w:t>
            </w:r>
            <w:r w:rsidRPr="005B00C6">
              <w:rPr>
                <w:lang w:eastAsia="zh-CN"/>
              </w:rPr>
              <w:t>3</w:t>
            </w:r>
          </w:p>
        </w:tc>
      </w:tr>
    </w:tbl>
    <w:p w14:paraId="320EFCE6" w14:textId="77777777" w:rsidR="00745ABD" w:rsidRPr="005B00C6" w:rsidRDefault="00745ABD" w:rsidP="00745ABD">
      <w:pPr>
        <w:rPr>
          <w:lang w:eastAsia="zh-CN"/>
        </w:rPr>
      </w:pPr>
    </w:p>
    <w:p w14:paraId="0408E351" w14:textId="77777777" w:rsidR="00745ABD" w:rsidRPr="005B00C6" w:rsidRDefault="00745ABD" w:rsidP="00745ABD">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B00C6" w:rsidRDefault="00745ABD" w:rsidP="00D748A5">
            <w:pPr>
              <w:pStyle w:val="TAH"/>
            </w:pPr>
            <w:r w:rsidRPr="005B00C6">
              <w:rPr>
                <w:lang w:eastAsia="zh-CN"/>
              </w:rPr>
              <w:t xml:space="preserve">NR </w:t>
            </w:r>
            <w:r w:rsidR="00D45C61" w:rsidRPr="005B00C6">
              <w:rPr>
                <w:lang w:eastAsia="zh-CN"/>
              </w:rPr>
              <w:t xml:space="preserve">FR2 </w:t>
            </w:r>
            <w:r w:rsidRPr="005B00C6">
              <w:rPr>
                <w:lang w:eastAsia="zh-CN"/>
              </w:rPr>
              <w:t>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B00C6" w:rsidRDefault="00745ABD" w:rsidP="00D748A5">
            <w:pPr>
              <w:pStyle w:val="TAH"/>
            </w:pPr>
            <w:r w:rsidRPr="005B00C6">
              <w:t>Comments</w:t>
            </w:r>
          </w:p>
        </w:tc>
      </w:tr>
      <w:tr w:rsidR="00745ABD" w:rsidRPr="005B00C6"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B00C6" w:rsidRDefault="00745ABD" w:rsidP="00D748A5">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257</w:t>
            </w:r>
          </w:p>
        </w:tc>
      </w:tr>
      <w:tr w:rsidR="00745ABD" w:rsidRPr="005B00C6"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B00C6" w:rsidRDefault="00745ABD" w:rsidP="00D748A5">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258</w:t>
            </w:r>
          </w:p>
        </w:tc>
      </w:tr>
      <w:tr w:rsidR="00745ABD" w:rsidRPr="005B00C6"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B00C6" w:rsidRDefault="00745ABD" w:rsidP="00D748A5">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B00C6" w:rsidRDefault="00745ABD" w:rsidP="00D748A5">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261</w:t>
            </w:r>
          </w:p>
        </w:tc>
      </w:tr>
    </w:tbl>
    <w:p w14:paraId="0CF1E26E" w14:textId="77777777" w:rsidR="00745ABD" w:rsidRPr="005B00C6" w:rsidRDefault="00745ABD" w:rsidP="00745ABD">
      <w:pPr>
        <w:rPr>
          <w:lang w:eastAsia="zh-CN"/>
        </w:rPr>
      </w:pPr>
    </w:p>
    <w:p w14:paraId="368848D7" w14:textId="77777777" w:rsidR="00745ABD" w:rsidRPr="005B00C6" w:rsidRDefault="00745ABD" w:rsidP="00745ABD">
      <w:pPr>
        <w:pStyle w:val="TH"/>
        <w:rPr>
          <w:lang w:eastAsia="zh-CN"/>
        </w:rPr>
      </w:pPr>
      <w:r w:rsidRPr="005B00C6">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B00C6" w:rsidRDefault="00745ABD" w:rsidP="00D748A5">
            <w:pPr>
              <w:pStyle w:val="TAH"/>
            </w:pPr>
            <w:r w:rsidRPr="005B00C6">
              <w:rPr>
                <w:lang w:eastAsia="zh-CN"/>
              </w:rPr>
              <w:t xml:space="preserve">NR </w:t>
            </w:r>
            <w:r w:rsidR="00D45C61" w:rsidRPr="005B00C6">
              <w:rPr>
                <w:lang w:eastAsia="zh-CN"/>
              </w:rPr>
              <w:t>FR1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B00C6" w:rsidRDefault="00745ABD" w:rsidP="00D748A5">
            <w:pPr>
              <w:pStyle w:val="TAH"/>
            </w:pPr>
            <w:r w:rsidRPr="005B00C6">
              <w:t>Comments</w:t>
            </w:r>
          </w:p>
        </w:tc>
      </w:tr>
      <w:tr w:rsidR="00745ABD" w:rsidRPr="005B00C6"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5B00C6" w:rsidRDefault="00745ABD" w:rsidP="00D748A5">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w:t>
            </w:r>
            <w:r w:rsidR="00D63728" w:rsidRPr="005B00C6">
              <w:rPr>
                <w:rFonts w:cs="Arial"/>
              </w:rPr>
              <w:t xml:space="preserve">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w:t>
            </w:r>
            <w:r w:rsidR="00D63728" w:rsidRPr="005B00C6">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B00C6" w:rsidRDefault="00745ABD" w:rsidP="00D748A5">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B00C6" w:rsidRDefault="00745ABD" w:rsidP="00D748A5">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B00C6" w:rsidRDefault="00745ABD" w:rsidP="00D748A5">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5B00C6" w:rsidRDefault="00745ABD" w:rsidP="00D748A5">
            <w:pPr>
              <w:pStyle w:val="TAL"/>
            </w:pPr>
            <w:r w:rsidRPr="005B00C6">
              <w:t xml:space="preserve">NR </w:t>
            </w:r>
            <w:r w:rsidR="00800DFE" w:rsidRPr="005B00C6">
              <w:t xml:space="preserve">FR1 PC1 </w:t>
            </w:r>
            <w:r w:rsidRPr="005B00C6">
              <w:t xml:space="preserve">Band </w:t>
            </w:r>
            <w:r w:rsidR="00D63728" w:rsidRPr="005B00C6">
              <w:t>n</w:t>
            </w:r>
            <w:r w:rsidRPr="005B00C6">
              <w:rPr>
                <w:lang w:eastAsia="zh-CN"/>
              </w:rPr>
              <w:t>14</w:t>
            </w:r>
          </w:p>
        </w:tc>
      </w:tr>
    </w:tbl>
    <w:p w14:paraId="6676CB9C" w14:textId="77777777" w:rsidR="00745ABD" w:rsidRPr="005B00C6" w:rsidRDefault="00745ABD" w:rsidP="00745ABD">
      <w:pPr>
        <w:rPr>
          <w:lang w:eastAsia="zh-CN"/>
        </w:rPr>
      </w:pPr>
    </w:p>
    <w:p w14:paraId="766E03B3" w14:textId="77777777" w:rsidR="00745ABD" w:rsidRPr="005B00C6" w:rsidRDefault="00745ABD" w:rsidP="00745ABD">
      <w:pPr>
        <w:pStyle w:val="TH"/>
        <w:rPr>
          <w:lang w:eastAsia="zh-CN"/>
        </w:rPr>
      </w:pPr>
      <w:r w:rsidRPr="005B00C6">
        <w:t>Table A.4.3.1-</w:t>
      </w:r>
      <w:r w:rsidRPr="005B00C6">
        <w:rPr>
          <w:lang w:eastAsia="zh-CN"/>
        </w:rPr>
        <w:t>4c</w:t>
      </w:r>
      <w:r w:rsidRPr="005B00C6">
        <w:t xml:space="preserve">: NR </w:t>
      </w:r>
      <w:r w:rsidRPr="005B00C6">
        <w:rPr>
          <w:lang w:eastAsia="zh-CN"/>
        </w:rPr>
        <w:t xml:space="preserve">FR2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B00C6" w:rsidRDefault="00745ABD" w:rsidP="00D748A5">
            <w:pPr>
              <w:pStyle w:val="TAH"/>
            </w:pPr>
            <w:r w:rsidRPr="005B00C6">
              <w:rPr>
                <w:lang w:eastAsia="zh-CN"/>
              </w:rPr>
              <w:t xml:space="preserve">NR </w:t>
            </w:r>
            <w:r w:rsidR="00D45C61" w:rsidRPr="005B00C6">
              <w:rPr>
                <w:lang w:eastAsia="zh-CN"/>
              </w:rPr>
              <w:t>FR2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B00C6" w:rsidRDefault="00745ABD" w:rsidP="00D748A5">
            <w:pPr>
              <w:pStyle w:val="TAH"/>
            </w:pPr>
            <w:r w:rsidRPr="005B00C6">
              <w:t>Comments</w:t>
            </w:r>
          </w:p>
        </w:tc>
      </w:tr>
      <w:tr w:rsidR="00745ABD" w:rsidRPr="005B00C6"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B00C6" w:rsidRDefault="00745ABD" w:rsidP="00D748A5">
            <w:pPr>
              <w:pStyle w:val="TAC"/>
            </w:pPr>
            <w:r w:rsidRPr="005B00C6">
              <w:t>pc_nrBand</w:t>
            </w:r>
            <w:r w:rsidRPr="005B00C6">
              <w:rPr>
                <w:lang w:eastAsia="zh-CN"/>
              </w:rPr>
              <w:t>257_PC1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257</w:t>
            </w:r>
          </w:p>
        </w:tc>
      </w:tr>
      <w:tr w:rsidR="00745ABD" w:rsidRPr="005B00C6"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B00C6" w:rsidRDefault="00745ABD" w:rsidP="00D748A5">
            <w:pPr>
              <w:pStyle w:val="TAC"/>
            </w:pPr>
            <w:r w:rsidRPr="005B00C6">
              <w:t>pc_nrBand</w:t>
            </w:r>
            <w:r w:rsidRPr="005B00C6">
              <w:rPr>
                <w:lang w:eastAsia="zh-CN"/>
              </w:rPr>
              <w:t>258_PC1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258</w:t>
            </w:r>
          </w:p>
        </w:tc>
      </w:tr>
      <w:tr w:rsidR="00745ABD" w:rsidRPr="005B00C6"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B00C6" w:rsidRDefault="00745ABD" w:rsidP="00D748A5">
            <w:pPr>
              <w:pStyle w:val="TAC"/>
            </w:pPr>
            <w:r w:rsidRPr="005B00C6">
              <w:t>pc_nrBand</w:t>
            </w:r>
            <w:r w:rsidRPr="005B00C6">
              <w:rPr>
                <w:lang w:eastAsia="zh-CN"/>
              </w:rPr>
              <w:t>260_PC1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260</w:t>
            </w:r>
          </w:p>
        </w:tc>
      </w:tr>
      <w:tr w:rsidR="00745ABD" w:rsidRPr="005B00C6"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B00C6" w:rsidRDefault="00745ABD" w:rsidP="00D748A5">
            <w:pPr>
              <w:pStyle w:val="TAC"/>
            </w:pPr>
            <w:r w:rsidRPr="005B00C6">
              <w:t>pc_nrBand</w:t>
            </w:r>
            <w:r w:rsidRPr="005B00C6">
              <w:rPr>
                <w:lang w:eastAsia="zh-CN"/>
              </w:rPr>
              <w:t>261_PC1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261</w:t>
            </w:r>
          </w:p>
        </w:tc>
      </w:tr>
    </w:tbl>
    <w:p w14:paraId="5DBC4BA4" w14:textId="77777777" w:rsidR="00745ABD" w:rsidRPr="005B00C6" w:rsidRDefault="00745ABD" w:rsidP="00745ABD">
      <w:pPr>
        <w:rPr>
          <w:lang w:eastAsia="zh-CN"/>
        </w:rPr>
      </w:pPr>
    </w:p>
    <w:p w14:paraId="1BAEAE25" w14:textId="77777777" w:rsidR="00745ABD" w:rsidRPr="005B00C6" w:rsidRDefault="00745ABD" w:rsidP="00745ABD">
      <w:pPr>
        <w:pStyle w:val="TH"/>
        <w:rPr>
          <w:lang w:eastAsia="zh-CN"/>
        </w:rPr>
      </w:pPr>
      <w:r w:rsidRPr="005B00C6">
        <w:t>Table A.4.3.1-</w:t>
      </w:r>
      <w:r w:rsidRPr="005B00C6">
        <w:rPr>
          <w:lang w:eastAsia="zh-CN"/>
        </w:rPr>
        <w:t>4d</w:t>
      </w:r>
      <w:r w:rsidRPr="005B00C6">
        <w:t xml:space="preserve">: NR </w:t>
      </w:r>
      <w:r w:rsidRPr="005B00C6">
        <w:rPr>
          <w:lang w:eastAsia="zh-CN"/>
        </w:rPr>
        <w:t xml:space="preserve">FR2 PC4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B00C6" w:rsidRDefault="00745ABD" w:rsidP="00D748A5">
            <w:pPr>
              <w:pStyle w:val="TAH"/>
            </w:pPr>
            <w:r w:rsidRPr="005B00C6">
              <w:rPr>
                <w:lang w:eastAsia="zh-CN"/>
              </w:rPr>
              <w:t xml:space="preserve">NR </w:t>
            </w:r>
            <w:r w:rsidR="00D45C61" w:rsidRPr="005B00C6">
              <w:rPr>
                <w:lang w:eastAsia="zh-CN"/>
              </w:rPr>
              <w:t>FR2 PC4</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B00C6" w:rsidRDefault="00745ABD" w:rsidP="00D748A5">
            <w:pPr>
              <w:pStyle w:val="TAH"/>
            </w:pPr>
            <w:r w:rsidRPr="005B00C6">
              <w:t>Comments</w:t>
            </w:r>
          </w:p>
        </w:tc>
      </w:tr>
      <w:tr w:rsidR="00745ABD" w:rsidRPr="005B00C6"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B00C6" w:rsidRDefault="00745ABD" w:rsidP="00D748A5">
            <w:pPr>
              <w:pStyle w:val="TAC"/>
            </w:pPr>
            <w:r w:rsidRPr="005B00C6">
              <w:t>pc_nrBand</w:t>
            </w:r>
            <w:r w:rsidRPr="005B00C6">
              <w:rPr>
                <w:lang w:eastAsia="zh-CN"/>
              </w:rPr>
              <w:t>257_PC4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257</w:t>
            </w:r>
          </w:p>
        </w:tc>
      </w:tr>
      <w:tr w:rsidR="00745ABD" w:rsidRPr="005B00C6"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B00C6" w:rsidRDefault="00745ABD" w:rsidP="00D748A5">
            <w:pPr>
              <w:pStyle w:val="TAC"/>
            </w:pPr>
            <w:r w:rsidRPr="005B00C6">
              <w:t>pc_nrBand</w:t>
            </w:r>
            <w:r w:rsidRPr="005B00C6">
              <w:rPr>
                <w:lang w:eastAsia="zh-CN"/>
              </w:rPr>
              <w:t>258_PC4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258</w:t>
            </w:r>
          </w:p>
        </w:tc>
      </w:tr>
      <w:tr w:rsidR="00745ABD" w:rsidRPr="005B00C6"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B00C6" w:rsidRDefault="00745ABD" w:rsidP="00D748A5">
            <w:pPr>
              <w:pStyle w:val="TAC"/>
            </w:pPr>
            <w:r w:rsidRPr="005B00C6">
              <w:t>pc_nrBand</w:t>
            </w:r>
            <w:r w:rsidRPr="005B00C6">
              <w:rPr>
                <w:lang w:eastAsia="zh-CN"/>
              </w:rPr>
              <w:t>260_PC4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260</w:t>
            </w:r>
          </w:p>
        </w:tc>
      </w:tr>
      <w:tr w:rsidR="00745ABD" w:rsidRPr="005B00C6"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B00C6" w:rsidRDefault="00745ABD" w:rsidP="00D748A5">
            <w:pPr>
              <w:pStyle w:val="TAC"/>
            </w:pPr>
            <w:r w:rsidRPr="005B00C6">
              <w:t>pc_nrBand</w:t>
            </w:r>
            <w:r w:rsidRPr="005B00C6">
              <w:rPr>
                <w:lang w:eastAsia="zh-CN"/>
              </w:rPr>
              <w:t>261_PC4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261</w:t>
            </w:r>
          </w:p>
        </w:tc>
      </w:tr>
    </w:tbl>
    <w:p w14:paraId="5A5FF6ED" w14:textId="77777777" w:rsidR="00386DCA" w:rsidRPr="005B00C6" w:rsidRDefault="00386DCA" w:rsidP="00386DCA">
      <w:pPr>
        <w:rPr>
          <w:lang w:eastAsia="zh-CN"/>
        </w:rPr>
      </w:pPr>
    </w:p>
    <w:p w14:paraId="2E90D676" w14:textId="77777777" w:rsidR="00386DCA" w:rsidRPr="005B00C6" w:rsidRDefault="00386DCA" w:rsidP="00386DCA">
      <w:pPr>
        <w:pStyle w:val="TH"/>
        <w:rPr>
          <w:lang w:eastAsia="zh-CN"/>
        </w:rPr>
      </w:pPr>
      <w:r w:rsidRPr="005B00C6">
        <w:t>Table A.4.3.1-</w:t>
      </w:r>
      <w:r w:rsidRPr="005B00C6">
        <w:rPr>
          <w:lang w:eastAsia="zh-CN"/>
        </w:rPr>
        <w:t>4e</w:t>
      </w:r>
      <w:r w:rsidRPr="005B00C6">
        <w:t xml:space="preserve">: NR </w:t>
      </w:r>
      <w:r w:rsidRPr="005B00C6">
        <w:rPr>
          <w:lang w:eastAsia="zh-CN"/>
        </w:rPr>
        <w:t xml:space="preserve">FR1 PC1.5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5B00C6"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5B00C6" w:rsidRDefault="00386DCA" w:rsidP="00386DCA">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5B00C6" w:rsidRDefault="00386DCA" w:rsidP="00386DCA">
            <w:pPr>
              <w:pStyle w:val="TAH"/>
            </w:pPr>
            <w:r w:rsidRPr="005B00C6">
              <w:rPr>
                <w:lang w:eastAsia="zh-CN"/>
              </w:rPr>
              <w:t>NR FR1 PC1.5</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5B00C6" w:rsidRDefault="00386DCA" w:rsidP="00386DCA">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5B00C6" w:rsidRDefault="00386DCA" w:rsidP="00386DCA">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5B00C6" w:rsidRDefault="00386DCA" w:rsidP="00386DCA">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5B00C6" w:rsidRDefault="00386DCA" w:rsidP="00386DCA">
            <w:pPr>
              <w:pStyle w:val="TAH"/>
            </w:pPr>
            <w:r w:rsidRPr="005B00C6">
              <w:t>Comments</w:t>
            </w:r>
          </w:p>
        </w:tc>
      </w:tr>
      <w:tr w:rsidR="00386DCA" w:rsidRPr="005B00C6"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5B00C6" w:rsidRDefault="00386DCA" w:rsidP="00386DCA">
            <w:pPr>
              <w:pStyle w:val="TAC"/>
              <w:rPr>
                <w:lang w:eastAsia="zh-CN"/>
              </w:rPr>
            </w:pPr>
            <w:r w:rsidRPr="005B00C6">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5B00C6" w:rsidRDefault="00386DCA" w:rsidP="00386DCA">
            <w:pPr>
              <w:pStyle w:val="TAL"/>
            </w:pPr>
            <w:r w:rsidRPr="005B00C6">
              <w:t>NR Frequency band: 3300-</w:t>
            </w:r>
            <w:r w:rsidRPr="005B00C6">
              <w:rPr>
                <w:lang w:eastAsia="zh-CN"/>
              </w:rPr>
              <w:t>42</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5B00C6" w:rsidRDefault="00386DCA" w:rsidP="00386DCA">
            <w:pPr>
              <w:pStyle w:val="TAC"/>
            </w:pPr>
            <w:r w:rsidRPr="005B00C6">
              <w:t>pc_nrBand</w:t>
            </w:r>
            <w:r w:rsidRPr="005B00C6">
              <w:rPr>
                <w:lang w:eastAsia="zh-CN"/>
              </w:rPr>
              <w:t>77_PC1.5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5B00C6" w:rsidRDefault="00386DCA" w:rsidP="00386DCA">
            <w:pPr>
              <w:pStyle w:val="TAL"/>
            </w:pPr>
            <w:r w:rsidRPr="005B00C6">
              <w:t xml:space="preserve">NR FR1 PC1.5 Band </w:t>
            </w:r>
            <w:r w:rsidR="002D5A42" w:rsidRPr="005B00C6">
              <w:t>n</w:t>
            </w:r>
            <w:r w:rsidRPr="005B00C6">
              <w:rPr>
                <w:lang w:eastAsia="zh-CN"/>
              </w:rPr>
              <w:t>77</w:t>
            </w:r>
          </w:p>
        </w:tc>
      </w:tr>
      <w:tr w:rsidR="00386DCA" w:rsidRPr="005B00C6"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5B00C6" w:rsidRDefault="00386DCA" w:rsidP="00386DCA">
            <w:pPr>
              <w:pStyle w:val="TAC"/>
              <w:rPr>
                <w:lang w:eastAsia="zh-CN"/>
              </w:rPr>
            </w:pPr>
            <w:r w:rsidRPr="005B00C6">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5B00C6" w:rsidRDefault="00386DCA" w:rsidP="00386DCA">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5B00C6" w:rsidRDefault="00386DCA" w:rsidP="00386DCA">
            <w:pPr>
              <w:pStyle w:val="TAC"/>
            </w:pPr>
            <w:r w:rsidRPr="005B00C6">
              <w:t>pc_nrBand</w:t>
            </w:r>
            <w:r w:rsidRPr="005B00C6">
              <w:rPr>
                <w:lang w:eastAsia="zh-CN"/>
              </w:rPr>
              <w:t>78_PC1.5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5B00C6" w:rsidRDefault="00386DCA" w:rsidP="00386DCA">
            <w:pPr>
              <w:pStyle w:val="TAL"/>
            </w:pPr>
            <w:r w:rsidRPr="005B00C6">
              <w:t xml:space="preserve">NR FR1 PC1.5 Band </w:t>
            </w:r>
            <w:r w:rsidR="002D5A42" w:rsidRPr="005B00C6">
              <w:t>n</w:t>
            </w:r>
            <w:r w:rsidRPr="005B00C6">
              <w:rPr>
                <w:lang w:eastAsia="zh-CN"/>
              </w:rPr>
              <w:t>78</w:t>
            </w:r>
          </w:p>
        </w:tc>
      </w:tr>
      <w:tr w:rsidR="00386DCA" w:rsidRPr="005B00C6"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5B00C6" w:rsidRDefault="00386DCA" w:rsidP="00386DCA">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5B00C6" w:rsidRDefault="00386DCA" w:rsidP="00386DCA">
            <w:pPr>
              <w:pStyle w:val="TAL"/>
            </w:pPr>
            <w:r w:rsidRPr="005B00C6">
              <w:t xml:space="preserve">NR Frequency band: </w:t>
            </w:r>
            <w:r w:rsidRPr="005B00C6">
              <w:rPr>
                <w:rFonts w:cs="Arial"/>
                <w:szCs w:val="18"/>
                <w:lang w:eastAsia="zh-CN"/>
              </w:rPr>
              <w:t>44</w:t>
            </w:r>
            <w:r w:rsidRPr="005B00C6">
              <w:rPr>
                <w:rFonts w:cs="Arial"/>
                <w:szCs w:val="18"/>
              </w:rPr>
              <w:t>00</w:t>
            </w:r>
            <w:r w:rsidRPr="005B00C6">
              <w:rPr>
                <w:lang w:eastAsia="zh-CN"/>
              </w:rPr>
              <w:t>-</w:t>
            </w:r>
            <w:r w:rsidRPr="005B00C6">
              <w:t>5</w:t>
            </w:r>
            <w:r w:rsidRPr="005B00C6">
              <w:rPr>
                <w:lang w:eastAsia="zh-CN"/>
              </w:rPr>
              <w:t>0</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5B00C6" w:rsidRDefault="00386DCA" w:rsidP="00386DCA">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5B00C6" w:rsidRDefault="00386DCA" w:rsidP="00386DCA">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5B00C6" w:rsidRDefault="00386DCA" w:rsidP="00386DCA">
            <w:pPr>
              <w:pStyle w:val="TAC"/>
            </w:pPr>
            <w:r w:rsidRPr="005B00C6">
              <w:t>pc_nrBand</w:t>
            </w:r>
            <w:r w:rsidRPr="005B00C6">
              <w:rPr>
                <w:lang w:eastAsia="zh-CN"/>
              </w:rPr>
              <w:t>79_PC1.5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5B00C6" w:rsidRDefault="00386DCA" w:rsidP="00386DCA">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rPr>
                <w:lang w:eastAsia="zh-CN"/>
              </w:rPr>
              <w:t>79</w:t>
            </w:r>
          </w:p>
        </w:tc>
      </w:tr>
      <w:tr w:rsidR="00906239" w:rsidRPr="005B00C6" w14:paraId="12DCFECD" w14:textId="77777777" w:rsidTr="006374E8">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5B00C6" w:rsidRDefault="00906239" w:rsidP="006374E8">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5B00C6" w:rsidRDefault="00906239" w:rsidP="006374E8">
            <w:pPr>
              <w:pStyle w:val="TAL"/>
            </w:pPr>
            <w:r w:rsidRPr="005B00C6">
              <w:t>NR Frequency band: 2</w:t>
            </w:r>
            <w:r w:rsidRPr="005B00C6">
              <w:rPr>
                <w:rFonts w:cs="Arial"/>
                <w:szCs w:val="18"/>
                <w:lang w:eastAsia="zh-CN"/>
              </w:rPr>
              <w:t>496</w:t>
            </w:r>
            <w:r w:rsidRPr="005B00C6">
              <w:rPr>
                <w:lang w:eastAsia="zh-CN"/>
              </w:rPr>
              <w:t>-</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5B00C6" w:rsidRDefault="00906239" w:rsidP="006374E8">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5B00C6" w:rsidRDefault="00906239" w:rsidP="006374E8">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5B00C6" w:rsidRDefault="00906239" w:rsidP="006374E8">
            <w:pPr>
              <w:pStyle w:val="TAC"/>
            </w:pPr>
            <w:r w:rsidRPr="005B00C6">
              <w:t>pc_nrBand41</w:t>
            </w:r>
            <w:r w:rsidRPr="005B00C6">
              <w:rPr>
                <w:lang w:eastAsia="zh-CN"/>
              </w:rPr>
              <w:t>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5B00C6" w:rsidRDefault="00906239" w:rsidP="006374E8">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t>41</w:t>
            </w:r>
          </w:p>
        </w:tc>
      </w:tr>
    </w:tbl>
    <w:p w14:paraId="3CA0571A" w14:textId="77777777" w:rsidR="00C76379" w:rsidRPr="005B00C6" w:rsidRDefault="00C76379" w:rsidP="00C76379"/>
    <w:p w14:paraId="6E3A520A" w14:textId="77777777" w:rsidR="00C76379" w:rsidRPr="005B00C6" w:rsidRDefault="00C76379" w:rsidP="00C76379">
      <w:pPr>
        <w:pStyle w:val="TH"/>
      </w:pPr>
      <w:r w:rsidRPr="005B00C6">
        <w:t xml:space="preserve">Table A.4.3.1-4f: NR FR1 maxNumberSRS-Ports-PerResource RF Baseline Implementation Capabilities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42ADB6C7"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E6A426B"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5D82D537" w14:textId="77777777" w:rsidR="00C76379" w:rsidRPr="005B00C6" w:rsidRDefault="00C76379">
            <w:pPr>
              <w:pStyle w:val="TAH"/>
            </w:pPr>
            <w:r w:rsidRPr="005B00C6">
              <w:t xml:space="preserve">NR Band </w:t>
            </w:r>
          </w:p>
        </w:tc>
        <w:tc>
          <w:tcPr>
            <w:tcW w:w="2609" w:type="dxa"/>
            <w:tcBorders>
              <w:top w:val="single" w:sz="6" w:space="0" w:color="auto"/>
              <w:left w:val="single" w:sz="6" w:space="0" w:color="auto"/>
              <w:bottom w:val="single" w:sz="6" w:space="0" w:color="auto"/>
              <w:right w:val="single" w:sz="6" w:space="0" w:color="auto"/>
            </w:tcBorders>
            <w:hideMark/>
          </w:tcPr>
          <w:p w14:paraId="7F3A90B8"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4CED8B6"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E5C66F5"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9E6784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9A038BE" w14:textId="77777777" w:rsidR="00C76379" w:rsidRPr="005B00C6" w:rsidRDefault="00C76379">
            <w:pPr>
              <w:pStyle w:val="TAH"/>
            </w:pPr>
            <w:r w:rsidRPr="005B00C6">
              <w:t>Supported maxNumberSRS-Ports-PerResource</w:t>
            </w:r>
          </w:p>
        </w:tc>
      </w:tr>
      <w:tr w:rsidR="00C76379" w:rsidRPr="005B00C6" w14:paraId="30F56B4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49BD66"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4" w:space="0" w:color="auto"/>
              <w:right w:val="single" w:sz="6" w:space="0" w:color="auto"/>
            </w:tcBorders>
            <w:hideMark/>
          </w:tcPr>
          <w:p w14:paraId="30F3A203" w14:textId="77777777" w:rsidR="00C76379" w:rsidRPr="005B00C6" w:rsidRDefault="00C76379">
            <w:pPr>
              <w:pStyle w:val="TAC"/>
            </w:pPr>
            <w:r w:rsidRPr="005B00C6">
              <w:t>n41</w:t>
            </w:r>
          </w:p>
        </w:tc>
        <w:tc>
          <w:tcPr>
            <w:tcW w:w="2609" w:type="dxa"/>
            <w:tcBorders>
              <w:top w:val="single" w:sz="6" w:space="0" w:color="auto"/>
              <w:left w:val="single" w:sz="6" w:space="0" w:color="auto"/>
              <w:bottom w:val="single" w:sz="4" w:space="0" w:color="auto"/>
              <w:right w:val="single" w:sz="4" w:space="0" w:color="auto"/>
            </w:tcBorders>
            <w:hideMark/>
          </w:tcPr>
          <w:p w14:paraId="0D9B0A29" w14:textId="77777777" w:rsidR="00C76379" w:rsidRPr="005B00C6" w:rsidRDefault="00C76379">
            <w:pPr>
              <w:pStyle w:val="TAC"/>
            </w:pPr>
            <w:r w:rsidRPr="005B00C6">
              <w:t>NR_n41 maxNumberSRS-Ports-PerResource</w:t>
            </w:r>
          </w:p>
        </w:tc>
        <w:tc>
          <w:tcPr>
            <w:tcW w:w="895" w:type="dxa"/>
            <w:tcBorders>
              <w:top w:val="single" w:sz="6" w:space="0" w:color="auto"/>
              <w:left w:val="single" w:sz="4" w:space="0" w:color="auto"/>
              <w:bottom w:val="single" w:sz="4" w:space="0" w:color="auto"/>
              <w:right w:val="single" w:sz="4" w:space="0" w:color="auto"/>
            </w:tcBorders>
            <w:hideMark/>
          </w:tcPr>
          <w:p w14:paraId="0FE17BCC" w14:textId="77777777" w:rsidR="00C76379" w:rsidRPr="005B00C6" w:rsidRDefault="00C76379">
            <w:pPr>
              <w:pStyle w:val="TAC"/>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856FDBA"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C50A064" w14:textId="77777777" w:rsidR="00C76379" w:rsidRPr="005B00C6" w:rsidRDefault="00C76379">
            <w:pPr>
              <w:pStyle w:val="TAC"/>
            </w:pPr>
            <w:r w:rsidRPr="005B00C6">
              <w:t>pc_nrBand41_maxNumberSRS-Ports-PerResource_r15</w:t>
            </w:r>
          </w:p>
        </w:tc>
        <w:tc>
          <w:tcPr>
            <w:tcW w:w="1276" w:type="dxa"/>
            <w:tcBorders>
              <w:top w:val="single" w:sz="4" w:space="0" w:color="auto"/>
              <w:left w:val="single" w:sz="4" w:space="0" w:color="auto"/>
              <w:bottom w:val="single" w:sz="4" w:space="0" w:color="auto"/>
              <w:right w:val="single" w:sz="4" w:space="0" w:color="auto"/>
            </w:tcBorders>
            <w:hideMark/>
          </w:tcPr>
          <w:p w14:paraId="5C25CB4F" w14:textId="77777777" w:rsidR="00C76379" w:rsidRPr="005B00C6" w:rsidRDefault="00C76379" w:rsidP="00C76379"/>
        </w:tc>
      </w:tr>
    </w:tbl>
    <w:p w14:paraId="35DA30C2" w14:textId="77777777" w:rsidR="00983AF9" w:rsidRDefault="00983AF9" w:rsidP="00A36FC2"/>
    <w:p w14:paraId="0E8D6443" w14:textId="77777777" w:rsidR="00983AF9" w:rsidRDefault="00983AF9" w:rsidP="00983AF9">
      <w:pPr>
        <w:pStyle w:val="TH"/>
        <w:rPr>
          <w:sz w:val="21"/>
          <w:szCs w:val="24"/>
        </w:rPr>
      </w:pPr>
      <w:r>
        <w:rPr>
          <w:sz w:val="21"/>
          <w:szCs w:val="24"/>
        </w:rPr>
        <w:t xml:space="preserve">Table A.4.3.1-4g: NR FR1 </w:t>
      </w:r>
      <w:r>
        <w:rPr>
          <w:rFonts w:eastAsia="Yu Mincho"/>
          <w:sz w:val="21"/>
          <w:szCs w:val="24"/>
        </w:rPr>
        <w:t>maxUplinkDutyCycle-PC2-FR1</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7"/>
        <w:gridCol w:w="584"/>
        <w:gridCol w:w="1494"/>
        <w:gridCol w:w="733"/>
        <w:gridCol w:w="866"/>
        <w:gridCol w:w="2235"/>
        <w:gridCol w:w="1091"/>
        <w:gridCol w:w="1208"/>
        <w:gridCol w:w="1107"/>
      </w:tblGrid>
      <w:tr w:rsidR="00A36FC2"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Default="00983AF9" w:rsidP="00DA5852">
            <w:pPr>
              <w:pStyle w:val="TAH"/>
              <w:rPr>
                <w:szCs w:val="24"/>
              </w:rPr>
            </w:pPr>
            <w:r>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Default="00983AF9" w:rsidP="00DA5852">
            <w:pPr>
              <w:pStyle w:val="TAH"/>
              <w:rPr>
                <w:szCs w:val="24"/>
              </w:rPr>
            </w:pPr>
            <w:r>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Default="00983AF9" w:rsidP="00DA5852">
            <w:pPr>
              <w:pStyle w:val="TAH"/>
              <w:rPr>
                <w:szCs w:val="24"/>
              </w:rPr>
            </w:pPr>
            <w:r>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Default="00983AF9" w:rsidP="00DA5852">
            <w:pPr>
              <w:pStyle w:val="TAH"/>
              <w:rPr>
                <w:szCs w:val="24"/>
              </w:rPr>
            </w:pPr>
            <w:r>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Default="00983AF9" w:rsidP="00DA5852">
            <w:pPr>
              <w:pStyle w:val="TAH"/>
              <w:rPr>
                <w:szCs w:val="24"/>
              </w:rPr>
            </w:pPr>
            <w:r>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Default="00983AF9" w:rsidP="00DA5852">
            <w:pPr>
              <w:pStyle w:val="TAH"/>
              <w:rPr>
                <w:szCs w:val="24"/>
              </w:rPr>
            </w:pPr>
            <w:r>
              <w:rPr>
                <w:szCs w:val="24"/>
              </w:rPr>
              <w:t>Mnemonic</w:t>
            </w:r>
            <w:r>
              <w:rPr>
                <w:szCs w:val="24"/>
                <w:lang w:val="en-US"/>
              </w:rPr>
              <w:t xml:space="preserve">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Default="00983AF9" w:rsidP="00DA5852">
            <w:pPr>
              <w:pStyle w:val="TAH"/>
            </w:pPr>
            <w:r>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Default="00983AF9" w:rsidP="00DA5852">
            <w:pPr>
              <w:pStyle w:val="TAH"/>
            </w:pPr>
            <w:r>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Default="00983AF9" w:rsidP="00DA5852">
            <w:pPr>
              <w:pStyle w:val="TAH"/>
            </w:pPr>
            <w:r>
              <w:t>Supported UE capability</w:t>
            </w:r>
          </w:p>
          <w:p w14:paraId="672C9FCD" w14:textId="77777777" w:rsidR="00983AF9" w:rsidRDefault="00983AF9" w:rsidP="00DA5852">
            <w:pPr>
              <w:pStyle w:val="TAH"/>
              <w:rPr>
                <w:szCs w:val="24"/>
              </w:rPr>
            </w:pPr>
            <w:r>
              <w:t>(N</w:t>
            </w:r>
            <w:r>
              <w:rPr>
                <w:lang w:val="en-US"/>
              </w:rPr>
              <w:t>OTE</w:t>
            </w:r>
            <w:r>
              <w:t xml:space="preserve"> </w:t>
            </w:r>
            <w:r>
              <w:rPr>
                <w:lang w:val="en-US"/>
              </w:rPr>
              <w:t>1</w:t>
            </w:r>
            <w:r>
              <w:t>)</w:t>
            </w:r>
          </w:p>
        </w:tc>
      </w:tr>
      <w:tr w:rsidR="00A36FC2"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Default="00983AF9" w:rsidP="00983AF9">
            <w:pPr>
              <w:pStyle w:val="TAC"/>
            </w:pPr>
            <w: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Default="00983AF9" w:rsidP="00983AF9">
            <w:pPr>
              <w:pStyle w:val="TAC"/>
            </w:pPr>
            <w: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Default="00983AF9" w:rsidP="00983AF9">
            <w:pPr>
              <w:pStyle w:val="TAC"/>
            </w:pPr>
            <w:r>
              <w:t xml:space="preserve">NR_n41 </w:t>
            </w:r>
            <w:r>
              <w:rPr>
                <w:rFonts w:eastAsia="Yu Mincho"/>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Default="00983AF9" w:rsidP="00983AF9">
            <w:pPr>
              <w:pStyle w:val="TAC"/>
            </w:pPr>
            <w: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Default="00983AF9" w:rsidP="00983AF9">
            <w:pPr>
              <w:pStyle w:val="TAC"/>
            </w:pPr>
            <w:r>
              <w:rPr>
                <w:lang w:eastAsia="zh-TW"/>
              </w:rPr>
              <w:t>Rel-1</w:t>
            </w:r>
            <w: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Default="00983AF9" w:rsidP="00983AF9">
            <w:pPr>
              <w:pStyle w:val="TAC"/>
            </w:pPr>
            <w:r>
              <w:t>pc_nrBand41_</w:t>
            </w:r>
            <w:r>
              <w:rPr>
                <w:rFonts w:eastAsia="Yu Mincho"/>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Default="00983AF9" w:rsidP="00A36FC2">
            <w:pPr>
              <w:pStyle w:val="TAC"/>
              <w:rPr>
                <w:sz w:val="21"/>
              </w:rPr>
            </w:pPr>
            <w: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Default="00983AF9" w:rsidP="00A36FC2">
            <w:pPr>
              <w:pStyle w:val="TAC"/>
              <w:rPr>
                <w:sz w:val="21"/>
              </w:rPr>
            </w:pPr>
            <w:r>
              <w:rPr>
                <w:sz w:val="21"/>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Default="00983AF9" w:rsidP="00A36FC2">
            <w:pPr>
              <w:pStyle w:val="TAC"/>
              <w:rPr>
                <w:sz w:val="21"/>
              </w:rPr>
            </w:pPr>
          </w:p>
        </w:tc>
      </w:tr>
      <w:tr w:rsidR="00A36FC2"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Default="00983AF9" w:rsidP="00983AF9">
            <w:pPr>
              <w:pStyle w:val="TAC"/>
            </w:pPr>
            <w: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Default="00983AF9" w:rsidP="00983AF9">
            <w:pPr>
              <w:pStyle w:val="TAC"/>
            </w:pPr>
            <w: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Default="00983AF9" w:rsidP="00983AF9">
            <w:pPr>
              <w:pStyle w:val="TAC"/>
            </w:pPr>
            <w:r>
              <w:t xml:space="preserve">NR_n79 </w:t>
            </w:r>
            <w:r>
              <w:rPr>
                <w:rFonts w:eastAsia="Yu Mincho"/>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Default="00983AF9" w:rsidP="00983AF9">
            <w:pPr>
              <w:pStyle w:val="TAC"/>
            </w:pPr>
            <w: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Default="00983AF9" w:rsidP="00983AF9">
            <w:pPr>
              <w:pStyle w:val="TAC"/>
              <w:rPr>
                <w:lang w:eastAsia="zh-TW"/>
              </w:rPr>
            </w:pPr>
            <w:r>
              <w:rPr>
                <w:lang w:eastAsia="zh-TW"/>
              </w:rPr>
              <w:t>Rel-1</w:t>
            </w:r>
            <w: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Default="00983AF9" w:rsidP="00983AF9">
            <w:pPr>
              <w:pStyle w:val="TAC"/>
            </w:pPr>
            <w:r>
              <w:t>pc_nrBand79_</w:t>
            </w:r>
            <w:r>
              <w:rPr>
                <w:rFonts w:eastAsia="Yu Mincho"/>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Default="00983AF9" w:rsidP="00A36FC2">
            <w:pPr>
              <w:pStyle w:val="TAC"/>
              <w:rPr>
                <w:sz w:val="21"/>
              </w:rPr>
            </w:pPr>
            <w: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Default="00983AF9" w:rsidP="00A36FC2">
            <w:pPr>
              <w:pStyle w:val="TAC"/>
              <w:rPr>
                <w:sz w:val="21"/>
              </w:rPr>
            </w:pPr>
            <w:r>
              <w:rPr>
                <w:sz w:val="21"/>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Default="00983AF9" w:rsidP="00A36FC2">
            <w:pPr>
              <w:pStyle w:val="TAC"/>
              <w:rPr>
                <w:sz w:val="21"/>
              </w:rPr>
            </w:pPr>
          </w:p>
        </w:tc>
      </w:tr>
      <w:tr w:rsidR="00983AF9"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sidRPr="00983AF9">
              <w:rPr>
                <w:sz w:val="20"/>
                <w:lang w:val="en-US"/>
              </w:rPr>
              <w:t>maxUplinkDutyCycle-PC2-FR1</w:t>
            </w:r>
            <w:r>
              <w:rPr>
                <w:sz w:val="20"/>
                <w:lang w:val="en-US"/>
              </w:rPr>
              <w:t xml:space="preserve"> as per </w:t>
            </w:r>
            <w:r>
              <w:rPr>
                <w:rFonts w:eastAsia="Malgun Gothic"/>
                <w:i/>
              </w:rPr>
              <w:t>RF-Parameters</w:t>
            </w:r>
            <w:r>
              <w:rPr>
                <w:rFonts w:eastAsia="Malgun Gothic"/>
                <w:i/>
                <w:lang w:val="en-US"/>
              </w:rPr>
              <w:t xml:space="preserve"> </w:t>
            </w:r>
            <w:r w:rsidRPr="00983AF9">
              <w:rPr>
                <w:lang w:val="en-US"/>
              </w:rPr>
              <w:t xml:space="preserve">in </w:t>
            </w:r>
            <w:r>
              <w:rPr>
                <w:sz w:val="20"/>
                <w:lang w:val="en-US"/>
              </w:rPr>
              <w:t xml:space="preserve">TS 38.331 </w:t>
            </w:r>
            <w:bookmarkStart w:id="374" w:name="_Toc60777428"/>
            <w:bookmarkStart w:id="375" w:name="_Toc100930353"/>
            <w:r>
              <w:rPr>
                <w:sz w:val="20"/>
                <w:lang w:val="en-US"/>
              </w:rPr>
              <w:t xml:space="preserve">Section </w:t>
            </w:r>
            <w:r>
              <w:rPr>
                <w:lang w:val="en-US"/>
              </w:rPr>
              <w:t>6.3.3</w:t>
            </w:r>
            <w:r>
              <w:rPr>
                <w:lang w:val="en-US"/>
              </w:rPr>
              <w:tab/>
            </w:r>
            <w:bookmarkEnd w:id="374"/>
            <w:bookmarkEnd w:id="375"/>
            <w:r>
              <w:t>UE capability information elements</w:t>
            </w:r>
            <w:r>
              <w:rPr>
                <w:lang w:val="en-US"/>
              </w:rPr>
              <w:t xml:space="preserve"> and choose the supported value.</w:t>
            </w:r>
          </w:p>
        </w:tc>
      </w:tr>
    </w:tbl>
    <w:p w14:paraId="4B6A92F7" w14:textId="77777777" w:rsidR="00A730D4" w:rsidRPr="005B00C6" w:rsidRDefault="00A730D4" w:rsidP="00A730D4">
      <w:pPr>
        <w:rPr>
          <w:lang w:eastAsia="zh-CN"/>
        </w:rPr>
      </w:pPr>
    </w:p>
    <w:p w14:paraId="1A987B9C" w14:textId="77777777" w:rsidR="00983AF9" w:rsidRDefault="00983AF9" w:rsidP="00983AF9">
      <w:pPr>
        <w:pStyle w:val="TH"/>
        <w:rPr>
          <w:sz w:val="21"/>
          <w:szCs w:val="24"/>
        </w:rPr>
      </w:pPr>
      <w:r>
        <w:rPr>
          <w:sz w:val="21"/>
          <w:szCs w:val="24"/>
        </w:rPr>
        <w:t xml:space="preserve">Table A.4.3.1-4h: NR FR1 </w:t>
      </w:r>
      <w:r>
        <w:rPr>
          <w:rFonts w:hint="eastAsia"/>
          <w:sz w:val="21"/>
          <w:szCs w:val="24"/>
        </w:rPr>
        <w:t>maxUplinkDutyCycle-PC1dot5-MPE-FR1-r16</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8"/>
        <w:gridCol w:w="554"/>
        <w:gridCol w:w="1455"/>
        <w:gridCol w:w="663"/>
        <w:gridCol w:w="817"/>
        <w:gridCol w:w="2278"/>
        <w:gridCol w:w="1206"/>
        <w:gridCol w:w="1009"/>
        <w:gridCol w:w="1255"/>
      </w:tblGrid>
      <w:tr w:rsidR="00983AF9"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Default="00983AF9" w:rsidP="00DA5852">
            <w:pPr>
              <w:pStyle w:val="TAH"/>
              <w:rPr>
                <w:szCs w:val="24"/>
              </w:rPr>
            </w:pPr>
            <w:r>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Default="00983AF9" w:rsidP="00DA5852">
            <w:pPr>
              <w:pStyle w:val="TAH"/>
              <w:rPr>
                <w:szCs w:val="24"/>
              </w:rPr>
            </w:pPr>
            <w:r>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Default="00983AF9" w:rsidP="00DA5852">
            <w:pPr>
              <w:pStyle w:val="TAH"/>
              <w:rPr>
                <w:szCs w:val="24"/>
              </w:rPr>
            </w:pPr>
            <w:r>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Default="00983AF9" w:rsidP="00DA5852">
            <w:pPr>
              <w:pStyle w:val="TAH"/>
              <w:rPr>
                <w:szCs w:val="24"/>
              </w:rPr>
            </w:pPr>
            <w:r>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Default="00983AF9" w:rsidP="00DA5852">
            <w:pPr>
              <w:pStyle w:val="TAH"/>
              <w:rPr>
                <w:szCs w:val="24"/>
              </w:rPr>
            </w:pPr>
            <w:r>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Default="00983AF9" w:rsidP="00DA5852">
            <w:pPr>
              <w:pStyle w:val="TAH"/>
              <w:rPr>
                <w:szCs w:val="24"/>
                <w:lang w:val="en-US"/>
              </w:rPr>
            </w:pPr>
            <w:r>
              <w:rPr>
                <w:szCs w:val="24"/>
              </w:rPr>
              <w:t>Mnemonic</w:t>
            </w:r>
            <w:r>
              <w:rPr>
                <w:szCs w:val="24"/>
                <w:lang w:val="en-US"/>
              </w:rPr>
              <w:t xml:space="preserve">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Default="00983AF9" w:rsidP="00DA5852">
            <w:pPr>
              <w:pStyle w:val="TAH"/>
            </w:pPr>
            <w:r>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Default="00983AF9" w:rsidP="00DA5852">
            <w:pPr>
              <w:pStyle w:val="TAH"/>
            </w:pPr>
            <w:r>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Default="00983AF9" w:rsidP="00DA5852">
            <w:pPr>
              <w:pStyle w:val="TAH"/>
            </w:pPr>
            <w:r>
              <w:t>Supported UE capability</w:t>
            </w:r>
          </w:p>
          <w:p w14:paraId="6AAC19EF" w14:textId="77777777" w:rsidR="00983AF9" w:rsidRDefault="00983AF9" w:rsidP="00DA5852">
            <w:pPr>
              <w:pStyle w:val="TAH"/>
              <w:rPr>
                <w:szCs w:val="24"/>
              </w:rPr>
            </w:pPr>
            <w:r>
              <w:t>(N</w:t>
            </w:r>
            <w:r>
              <w:rPr>
                <w:lang w:val="en-US"/>
              </w:rPr>
              <w:t>OTE</w:t>
            </w:r>
            <w:r>
              <w:t xml:space="preserve"> </w:t>
            </w:r>
            <w:r>
              <w:rPr>
                <w:lang w:val="en-US"/>
              </w:rPr>
              <w:t>1</w:t>
            </w:r>
            <w:r>
              <w:t>)</w:t>
            </w:r>
          </w:p>
        </w:tc>
      </w:tr>
      <w:tr w:rsidR="00983AF9"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Default="00983AF9" w:rsidP="00983AF9">
            <w:pPr>
              <w:pStyle w:val="TAC"/>
            </w:pPr>
            <w: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Default="00983AF9" w:rsidP="00983AF9">
            <w:pPr>
              <w:pStyle w:val="TAC"/>
            </w:pPr>
            <w: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Default="00983AF9" w:rsidP="00983AF9">
            <w:pPr>
              <w:pStyle w:val="TAC"/>
            </w:pPr>
            <w:r>
              <w:t xml:space="preserve">NR_n41 </w:t>
            </w:r>
            <w:r>
              <w:rPr>
                <w:rFonts w:hint="eastAsia"/>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Default="00983AF9" w:rsidP="00983AF9">
            <w:pPr>
              <w:pStyle w:val="TAC"/>
            </w:pPr>
            <w: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Default="00983AF9" w:rsidP="00983AF9">
            <w:pPr>
              <w:pStyle w:val="TAC"/>
            </w:pPr>
            <w:r>
              <w:rPr>
                <w:lang w:eastAsia="zh-TW"/>
              </w:rPr>
              <w:t>Rel-1</w:t>
            </w:r>
            <w: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Default="00983AF9" w:rsidP="00983AF9">
            <w:pPr>
              <w:pStyle w:val="TAC"/>
            </w:pPr>
            <w:r>
              <w:t>pc_nrBand41_</w:t>
            </w:r>
            <w:r>
              <w:rPr>
                <w:rFonts w:hint="eastAsia"/>
              </w:rPr>
              <w:t>maxUplinkDutyCycle</w:t>
            </w:r>
            <w:r>
              <w:t>_</w:t>
            </w:r>
            <w:r>
              <w:rPr>
                <w:rFonts w:hint="eastAsia"/>
              </w:rPr>
              <w:t>PC1dot5</w:t>
            </w:r>
            <w:r>
              <w:t>_</w:t>
            </w:r>
            <w:r>
              <w:rPr>
                <w:rFonts w:hint="eastAsia"/>
              </w:rPr>
              <w:t>MPE</w:t>
            </w:r>
            <w:r>
              <w:t>_</w:t>
            </w:r>
            <w:r>
              <w:rPr>
                <w:rFonts w:hint="eastAsia"/>
              </w:rPr>
              <w:t>FR1</w:t>
            </w:r>
            <w:r>
              <w:t>_</w:t>
            </w:r>
            <w:r>
              <w:rPr>
                <w:rFonts w:hint="eastAsia"/>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Default="00983AF9" w:rsidP="00A36FC2">
            <w:pPr>
              <w:pStyle w:val="TAC"/>
              <w:rPr>
                <w:sz w:val="21"/>
              </w:rPr>
            </w:pPr>
            <w: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Default="00983AF9" w:rsidP="00A36FC2">
            <w:pPr>
              <w:pStyle w:val="TAC"/>
              <w:rPr>
                <w:sz w:val="21"/>
                <w:lang w:val="en-US"/>
              </w:rPr>
            </w:pPr>
            <w:r>
              <w:rPr>
                <w:sz w:val="21"/>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Default="00983AF9" w:rsidP="00A36FC2">
            <w:pPr>
              <w:pStyle w:val="TAC"/>
              <w:rPr>
                <w:sz w:val="21"/>
              </w:rPr>
            </w:pPr>
          </w:p>
        </w:tc>
      </w:tr>
      <w:tr w:rsidR="00983AF9"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Default="00983AF9" w:rsidP="00983AF9">
            <w:pPr>
              <w:pStyle w:val="TAC"/>
            </w:pPr>
            <w: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Default="00983AF9" w:rsidP="00983AF9">
            <w:pPr>
              <w:pStyle w:val="TAC"/>
            </w:pPr>
            <w: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Default="00983AF9" w:rsidP="00983AF9">
            <w:pPr>
              <w:pStyle w:val="TAC"/>
            </w:pPr>
            <w:r>
              <w:t xml:space="preserve">NR_n79 </w:t>
            </w:r>
            <w:r>
              <w:rPr>
                <w:rFonts w:hint="eastAsia"/>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Default="00983AF9" w:rsidP="00983AF9">
            <w:pPr>
              <w:pStyle w:val="TAC"/>
            </w:pPr>
            <w: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Default="00983AF9" w:rsidP="00983AF9">
            <w:pPr>
              <w:pStyle w:val="TAC"/>
              <w:rPr>
                <w:lang w:eastAsia="zh-TW"/>
              </w:rPr>
            </w:pPr>
            <w:r>
              <w:rPr>
                <w:lang w:eastAsia="zh-TW"/>
              </w:rPr>
              <w:t>Rel-1</w:t>
            </w:r>
            <w: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Default="00983AF9" w:rsidP="00983AF9">
            <w:pPr>
              <w:pStyle w:val="TAC"/>
            </w:pPr>
            <w:r>
              <w:t>pc_nrBand79_</w:t>
            </w:r>
            <w:r>
              <w:rPr>
                <w:rFonts w:hint="eastAsia"/>
              </w:rPr>
              <w:t>maxUplinkDutyCycle</w:t>
            </w:r>
            <w:r>
              <w:t>_</w:t>
            </w:r>
            <w:r>
              <w:rPr>
                <w:rFonts w:hint="eastAsia"/>
              </w:rPr>
              <w:t>PC1dot5</w:t>
            </w:r>
            <w:r>
              <w:t>_</w:t>
            </w:r>
            <w:r>
              <w:rPr>
                <w:rFonts w:hint="eastAsia"/>
              </w:rPr>
              <w:t>MPE</w:t>
            </w:r>
            <w:r>
              <w:t>_</w:t>
            </w:r>
            <w:r>
              <w:rPr>
                <w:rFonts w:hint="eastAsia"/>
              </w:rPr>
              <w:t>FR1</w:t>
            </w:r>
            <w:r>
              <w:t>_</w:t>
            </w:r>
            <w:r>
              <w:rPr>
                <w:rFonts w:hint="eastAsia"/>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Default="00983AF9" w:rsidP="00A36FC2">
            <w:pPr>
              <w:pStyle w:val="TAC"/>
              <w:rPr>
                <w:sz w:val="21"/>
              </w:rPr>
            </w:pPr>
            <w: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Default="00983AF9" w:rsidP="00A36FC2">
            <w:pPr>
              <w:pStyle w:val="TAC"/>
              <w:rPr>
                <w:sz w:val="21"/>
              </w:rPr>
            </w:pPr>
            <w:r>
              <w:rPr>
                <w:sz w:val="21"/>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Default="00983AF9" w:rsidP="00A36FC2">
            <w:pPr>
              <w:pStyle w:val="TAC"/>
              <w:rPr>
                <w:sz w:val="21"/>
              </w:rPr>
            </w:pPr>
          </w:p>
        </w:tc>
      </w:tr>
      <w:tr w:rsidR="00983AF9"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Pr>
                <w:sz w:val="20"/>
                <w:lang w:val="en-US"/>
              </w:rPr>
              <w:t xml:space="preserve">maxUplinkDutyCycle-PC1dot5-MPE-FR1-r16 as per </w:t>
            </w:r>
            <w:r w:rsidRPr="00983AF9">
              <w:rPr>
                <w:lang w:val="en-US"/>
              </w:rPr>
              <w:t xml:space="preserve">RF-Parameters in </w:t>
            </w:r>
            <w:r>
              <w:rPr>
                <w:sz w:val="20"/>
                <w:lang w:val="en-US"/>
              </w:rPr>
              <w:t xml:space="preserve">TS 38.331 Section </w:t>
            </w:r>
            <w:r>
              <w:rPr>
                <w:lang w:val="en-US"/>
              </w:rPr>
              <w:t>6.3.3</w:t>
            </w:r>
            <w:r>
              <w:rPr>
                <w:lang w:val="en-US"/>
              </w:rPr>
              <w:tab/>
              <w:t>UE capability information elements and choose the supported value.</w:t>
            </w:r>
          </w:p>
        </w:tc>
      </w:tr>
    </w:tbl>
    <w:p w14:paraId="718BA31E" w14:textId="77777777" w:rsidR="00983AF9" w:rsidRDefault="00983AF9" w:rsidP="00A36FC2"/>
    <w:p w14:paraId="5294EF5C" w14:textId="77777777" w:rsidR="00A730D4" w:rsidRPr="005B00C6" w:rsidRDefault="00A730D4" w:rsidP="00A730D4">
      <w:pPr>
        <w:pStyle w:val="TH"/>
      </w:pPr>
      <w:r w:rsidRPr="005B00C6">
        <w:t>Table A.4.3.1-</w:t>
      </w:r>
      <w:r w:rsidRPr="005B00C6">
        <w:rPr>
          <w:lang w:eastAsia="zh-CN"/>
        </w:rPr>
        <w:t>5</w:t>
      </w:r>
      <w:r w:rsidRPr="005B00C6">
        <w:t xml:space="preserve">: NR </w:t>
      </w:r>
      <w:r w:rsidRPr="005B00C6">
        <w:rPr>
          <w:lang w:eastAsia="zh-CN"/>
        </w:rPr>
        <w:t xml:space="preserve">SUL 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A730D4" w:rsidRPr="005B00C6" w14:paraId="3CFB7A63"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6AF9043" w14:textId="77777777" w:rsidR="00A730D4" w:rsidRPr="005B00C6" w:rsidRDefault="00A730D4" w:rsidP="00617EA3">
            <w:pPr>
              <w:pStyle w:val="TAH"/>
            </w:pPr>
            <w:r w:rsidRPr="005B00C6">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83E2D24" w14:textId="77777777" w:rsidR="00A730D4" w:rsidRPr="005B00C6" w:rsidRDefault="00A730D4" w:rsidP="00617EA3">
            <w:pPr>
              <w:pStyle w:val="TAH"/>
            </w:pPr>
            <w:r w:rsidRPr="005B00C6">
              <w:rPr>
                <w:lang w:eastAsia="zh-CN"/>
              </w:rPr>
              <w:t>NR SUL</w:t>
            </w:r>
            <w:r w:rsidRPr="005B00C6">
              <w:t xml:space="preserve"> </w:t>
            </w:r>
            <w:r w:rsidRPr="005B00C6">
              <w:rPr>
                <w:lang w:eastAsia="zh-CN"/>
              </w:rPr>
              <w:t xml:space="preserve">FR1 </w:t>
            </w:r>
            <w:r w:rsidRPr="005B00C6">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5456668A" w14:textId="77777777" w:rsidR="00A730D4" w:rsidRPr="005B00C6" w:rsidRDefault="00A730D4" w:rsidP="00617EA3">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1A89946" w14:textId="77777777" w:rsidR="00A730D4" w:rsidRPr="005B00C6" w:rsidRDefault="00A730D4" w:rsidP="00617EA3">
            <w:pPr>
              <w:pStyle w:val="TAH"/>
            </w:pPr>
            <w:r w:rsidRPr="005B00C6">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C0CBD71" w14:textId="77777777" w:rsidR="00A730D4" w:rsidRPr="005B00C6" w:rsidRDefault="00A730D4" w:rsidP="00617EA3">
            <w:pPr>
              <w:pStyle w:val="TAH"/>
            </w:pPr>
            <w:r w:rsidRPr="005B00C6">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FCC5591" w14:textId="77777777" w:rsidR="00A730D4" w:rsidRPr="005B00C6" w:rsidRDefault="00A730D4" w:rsidP="00617EA3">
            <w:pPr>
              <w:pStyle w:val="TAH"/>
            </w:pPr>
            <w:r w:rsidRPr="005B00C6">
              <w:t>Comments</w:t>
            </w:r>
          </w:p>
        </w:tc>
      </w:tr>
      <w:tr w:rsidR="00A730D4" w:rsidRPr="005B00C6" w14:paraId="68CF753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692F239" w14:textId="77777777" w:rsidR="00A730D4" w:rsidRPr="005B00C6" w:rsidRDefault="00A730D4" w:rsidP="00617EA3">
            <w:pPr>
              <w:pStyle w:val="TAC"/>
            </w:pPr>
            <w:r w:rsidRPr="005B00C6">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1E632869" w14:textId="5FBA8829" w:rsidR="00A730D4" w:rsidRPr="005B00C6" w:rsidRDefault="00A730D4" w:rsidP="00617EA3">
            <w:pPr>
              <w:pStyle w:val="TAL"/>
              <w:rPr>
                <w:lang w:eastAsia="zh-CN"/>
              </w:rPr>
            </w:pPr>
            <w:r w:rsidRPr="005B00C6">
              <w:t>NR Frequency band: 1</w:t>
            </w:r>
            <w:r w:rsidRPr="005B00C6">
              <w:rPr>
                <w:lang w:eastAsia="zh-CN"/>
              </w:rPr>
              <w:t>710</w:t>
            </w:r>
            <w:r w:rsidRPr="005B00C6">
              <w:t>-1</w:t>
            </w:r>
            <w:r w:rsidRPr="005B00C6">
              <w:rPr>
                <w:lang w:eastAsia="zh-CN"/>
              </w:rPr>
              <w:t>785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D12045B" w14:textId="77777777" w:rsidR="00A730D4" w:rsidRPr="005B00C6" w:rsidRDefault="00A730D4" w:rsidP="00617EA3">
            <w:pPr>
              <w:pStyle w:val="TAL"/>
              <w:rPr>
                <w:lang w:eastAsia="zh-CN"/>
              </w:rPr>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73E0A73"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223AD20" w14:textId="77777777" w:rsidR="00A730D4" w:rsidRPr="005B00C6" w:rsidRDefault="00A730D4" w:rsidP="00617EA3">
            <w:pPr>
              <w:pStyle w:val="TAC"/>
            </w:pPr>
            <w:r w:rsidRPr="005B00C6">
              <w:t>pc_nrBand</w:t>
            </w:r>
            <w:r w:rsidRPr="005B00C6">
              <w:rPr>
                <w:lang w:eastAsia="zh-CN"/>
              </w:rPr>
              <w:t>80</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DB58C2C" w14:textId="2746D6E0"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80</w:t>
            </w:r>
          </w:p>
        </w:tc>
      </w:tr>
      <w:tr w:rsidR="00A730D4" w:rsidRPr="005B00C6" w14:paraId="590C0A9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1655F" w14:textId="77777777" w:rsidR="00A730D4" w:rsidRPr="005B00C6" w:rsidRDefault="00A730D4" w:rsidP="00617EA3">
            <w:pPr>
              <w:pStyle w:val="TAC"/>
            </w:pPr>
            <w:r w:rsidRPr="005B00C6">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2AE0E6" w14:textId="26902191" w:rsidR="00A730D4" w:rsidRPr="005B00C6" w:rsidRDefault="00A730D4" w:rsidP="00617EA3">
            <w:pPr>
              <w:pStyle w:val="TAL"/>
            </w:pPr>
            <w:r w:rsidRPr="005B00C6">
              <w:t xml:space="preserve">NR Frequency band: </w:t>
            </w:r>
            <w:r w:rsidRPr="005B00C6">
              <w:rPr>
                <w:lang w:eastAsia="zh-CN"/>
              </w:rPr>
              <w:t>88</w:t>
            </w:r>
            <w:r w:rsidRPr="005B00C6">
              <w:t>0-91</w:t>
            </w:r>
            <w:r w:rsidRPr="005B00C6">
              <w:rPr>
                <w:lang w:eastAsia="zh-CN"/>
              </w:rPr>
              <w:t>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502CD45"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7899155"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399255F" w14:textId="77777777" w:rsidR="00A730D4" w:rsidRPr="005B00C6" w:rsidRDefault="00A730D4" w:rsidP="00617EA3">
            <w:pPr>
              <w:pStyle w:val="TAC"/>
            </w:pPr>
            <w:r w:rsidRPr="005B00C6">
              <w:t>pc_nrBand</w:t>
            </w:r>
            <w:r w:rsidRPr="005B00C6">
              <w:rPr>
                <w:lang w:eastAsia="zh-CN"/>
              </w:rPr>
              <w:t>81</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53B8FE5" w14:textId="5B9F23EE"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81</w:t>
            </w:r>
          </w:p>
        </w:tc>
      </w:tr>
      <w:tr w:rsidR="00A730D4" w:rsidRPr="005B00C6" w14:paraId="405728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006C13" w14:textId="77777777" w:rsidR="00A730D4" w:rsidRPr="005B00C6" w:rsidRDefault="00A730D4" w:rsidP="00617EA3">
            <w:pPr>
              <w:pStyle w:val="TAC"/>
            </w:pPr>
            <w:r w:rsidRPr="005B00C6">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313EE779" w14:textId="51487F2A" w:rsidR="00A730D4" w:rsidRPr="005B00C6" w:rsidRDefault="00A730D4" w:rsidP="00617EA3">
            <w:pPr>
              <w:pStyle w:val="TAL"/>
              <w:rPr>
                <w:lang w:eastAsia="zh-CN"/>
              </w:rPr>
            </w:pPr>
            <w:r w:rsidRPr="005B00C6">
              <w:t>NR Frequency band: 832-862</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542ED3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39426AA"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59BF1A4" w14:textId="77777777" w:rsidR="00A730D4" w:rsidRPr="005B00C6" w:rsidRDefault="00A730D4" w:rsidP="00617EA3">
            <w:pPr>
              <w:pStyle w:val="TAC"/>
            </w:pPr>
            <w:r w:rsidRPr="005B00C6">
              <w:t>pc_nrBand</w:t>
            </w:r>
            <w:r w:rsidRPr="005B00C6">
              <w:rPr>
                <w:lang w:eastAsia="zh-CN"/>
              </w:rPr>
              <w:t>82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A920F06" w14:textId="15D21B24"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82</w:t>
            </w:r>
          </w:p>
        </w:tc>
      </w:tr>
      <w:tr w:rsidR="00A730D4" w:rsidRPr="005B00C6" w14:paraId="15C23B7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CBE9D1" w14:textId="77777777" w:rsidR="00A730D4" w:rsidRPr="005B00C6" w:rsidRDefault="00A730D4" w:rsidP="00617EA3">
            <w:pPr>
              <w:pStyle w:val="TAC"/>
            </w:pPr>
            <w:r w:rsidRPr="005B00C6">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2BD5DF74" w14:textId="5F21DD3E" w:rsidR="00A730D4" w:rsidRPr="005B00C6" w:rsidRDefault="00A730D4" w:rsidP="00617EA3">
            <w:pPr>
              <w:pStyle w:val="TAL"/>
            </w:pPr>
            <w:r w:rsidRPr="005B00C6">
              <w:t>NR Frequency band: 703-748</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46EA279A"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FFE1D3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2B3410F" w14:textId="77777777" w:rsidR="00A730D4" w:rsidRPr="005B00C6" w:rsidRDefault="00A730D4" w:rsidP="00617EA3">
            <w:pPr>
              <w:pStyle w:val="TAC"/>
            </w:pPr>
            <w:r w:rsidRPr="005B00C6">
              <w:t>pc_nrBand</w:t>
            </w:r>
            <w:r w:rsidRPr="005B00C6">
              <w:rPr>
                <w:lang w:eastAsia="zh-CN"/>
              </w:rPr>
              <w:t>83</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D3CF3D" w14:textId="64CE1A59"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83</w:t>
            </w:r>
          </w:p>
        </w:tc>
      </w:tr>
      <w:tr w:rsidR="00A730D4" w:rsidRPr="005B00C6" w14:paraId="1C8FC3A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710C91" w14:textId="77777777" w:rsidR="00A730D4" w:rsidRPr="005B00C6" w:rsidRDefault="00A730D4" w:rsidP="00617EA3">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26FBEE92" w14:textId="652321BB" w:rsidR="00A730D4" w:rsidRPr="005B00C6" w:rsidRDefault="00A730D4" w:rsidP="00617EA3">
            <w:pPr>
              <w:pStyle w:val="TAL"/>
              <w:rPr>
                <w:lang w:eastAsia="zh-CN"/>
              </w:rPr>
            </w:pPr>
            <w:r w:rsidRPr="005B00C6">
              <w:t>NR Frequency band: 1920-1980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9FC0CF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58B175B"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40BE8E9" w14:textId="77777777" w:rsidR="00A730D4" w:rsidRPr="005B00C6" w:rsidRDefault="00A730D4" w:rsidP="00617EA3">
            <w:pPr>
              <w:pStyle w:val="TAC"/>
            </w:pPr>
            <w:r w:rsidRPr="005B00C6">
              <w:t>pc_nrBand</w:t>
            </w:r>
            <w:r w:rsidRPr="005B00C6">
              <w:rPr>
                <w:lang w:eastAsia="zh-CN"/>
              </w:rPr>
              <w:t>84</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57F2E6DE" w14:textId="24200F3F"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84</w:t>
            </w:r>
          </w:p>
        </w:tc>
      </w:tr>
      <w:tr w:rsidR="00A730D4" w:rsidRPr="005B00C6" w14:paraId="655F9FE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51411F" w14:textId="77777777" w:rsidR="00A730D4" w:rsidRPr="005B00C6" w:rsidRDefault="00A730D4" w:rsidP="00617EA3">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23C143D" w14:textId="0837C1FF" w:rsidR="00A730D4" w:rsidRPr="005B00C6" w:rsidRDefault="00A730D4" w:rsidP="00617EA3">
            <w:pPr>
              <w:pStyle w:val="TAL"/>
            </w:pPr>
            <w:r w:rsidRPr="005B00C6">
              <w:t>NR Frequency band: 1710-17</w:t>
            </w:r>
            <w:r w:rsidRPr="005B00C6">
              <w:rPr>
                <w:lang w:eastAsia="zh-CN"/>
              </w:rPr>
              <w:t>8</w:t>
            </w:r>
            <w:r w:rsidRPr="005B00C6">
              <w:t>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5E110B3"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64A60C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E6F32D2" w14:textId="77777777" w:rsidR="00A730D4" w:rsidRPr="005B00C6" w:rsidRDefault="00A730D4" w:rsidP="00617EA3">
            <w:pPr>
              <w:pStyle w:val="TAC"/>
            </w:pPr>
            <w:r w:rsidRPr="005B00C6">
              <w:t>pc_nrBand</w:t>
            </w:r>
            <w:r w:rsidRPr="005B00C6">
              <w:rPr>
                <w:lang w:eastAsia="zh-CN"/>
              </w:rPr>
              <w:t>86</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FD602D" w14:textId="510B1003"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86</w:t>
            </w:r>
          </w:p>
        </w:tc>
      </w:tr>
      <w:tr w:rsidR="00D45C61" w:rsidRPr="005B00C6" w14:paraId="26F16E87"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8616A5" w14:textId="77777777" w:rsidR="00D45C61" w:rsidRPr="005B00C6" w:rsidRDefault="00D45C61" w:rsidP="005A498A">
            <w:pPr>
              <w:pStyle w:val="TAC"/>
              <w:rPr>
                <w:lang w:eastAsia="zh-CN"/>
              </w:rPr>
            </w:pPr>
            <w:r w:rsidRPr="005B00C6">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531F747C" w14:textId="77777777" w:rsidR="00D45C61" w:rsidRPr="005B00C6" w:rsidRDefault="00D45C61" w:rsidP="005A498A">
            <w:pPr>
              <w:pStyle w:val="TAL"/>
              <w:rPr>
                <w:lang w:eastAsia="zh-CN"/>
              </w:rPr>
            </w:pPr>
            <w:r w:rsidRPr="005B00C6">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78C489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6EAEFA8" w14:textId="77777777"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1DF8D561" w14:textId="77777777"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6E1E9971" w14:textId="77777777" w:rsidR="00D45C61" w:rsidRPr="005B00C6" w:rsidRDefault="00D45C61" w:rsidP="005A498A">
            <w:pPr>
              <w:pStyle w:val="TAL"/>
            </w:pPr>
          </w:p>
        </w:tc>
      </w:tr>
      <w:tr w:rsidR="00D45C61" w:rsidRPr="005B00C6" w14:paraId="1062F23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29E8DE" w14:textId="77777777" w:rsidR="00D45C61" w:rsidRPr="005B00C6" w:rsidRDefault="00D45C61" w:rsidP="005A498A">
            <w:pPr>
              <w:pStyle w:val="TAC"/>
              <w:rPr>
                <w:lang w:eastAsia="zh-CN"/>
              </w:rPr>
            </w:pPr>
            <w:r w:rsidRPr="005B00C6">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3DD74C7D" w14:textId="70ACC6A2" w:rsidR="00D45C61" w:rsidRPr="005B00C6" w:rsidRDefault="0038208C" w:rsidP="005A498A">
            <w:pPr>
              <w:pStyle w:val="TAL"/>
            </w:pPr>
            <w:r w:rsidRPr="005B00C6">
              <w:t>Reserved</w:t>
            </w:r>
          </w:p>
        </w:tc>
        <w:tc>
          <w:tcPr>
            <w:tcW w:w="1331" w:type="dxa"/>
            <w:gridSpan w:val="2"/>
            <w:tcBorders>
              <w:top w:val="single" w:sz="6" w:space="0" w:color="auto"/>
              <w:left w:val="single" w:sz="6" w:space="0" w:color="auto"/>
              <w:bottom w:val="single" w:sz="6" w:space="0" w:color="auto"/>
              <w:right w:val="single" w:sz="4" w:space="0" w:color="auto"/>
            </w:tcBorders>
          </w:tcPr>
          <w:p w14:paraId="079E27F6" w14:textId="2F4D3402"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96FC5F5" w14:textId="3FD0EDA5"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300A2DAF" w14:textId="6DF5CA29"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118758B6" w14:textId="740F93DB" w:rsidR="00D45C61" w:rsidRPr="005B00C6" w:rsidRDefault="00D45C61" w:rsidP="005A498A">
            <w:pPr>
              <w:pStyle w:val="TAL"/>
            </w:pPr>
          </w:p>
        </w:tc>
      </w:tr>
      <w:tr w:rsidR="00A26A9A" w:rsidRPr="005B00C6" w14:paraId="37194E4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F224DB" w14:textId="77777777" w:rsidR="00A26A9A" w:rsidRPr="005B00C6" w:rsidRDefault="00A26A9A" w:rsidP="00D748A5">
            <w:pPr>
              <w:pStyle w:val="TAC"/>
              <w:rPr>
                <w:lang w:eastAsia="zh-CN"/>
              </w:rPr>
            </w:pPr>
            <w:r w:rsidRPr="005B00C6">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6A7CC457" w14:textId="4F0DCCC2" w:rsidR="00A26A9A" w:rsidRPr="005B00C6" w:rsidRDefault="00A26A9A" w:rsidP="00D748A5">
            <w:pPr>
              <w:pStyle w:val="TAL"/>
            </w:pPr>
            <w:r w:rsidRPr="005B00C6">
              <w:rPr>
                <w:rFonts w:eastAsia="PMingLiU"/>
              </w:rPr>
              <w:t>NR Frequency band: 2010-2025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4F853531" w14:textId="77777777" w:rsidR="00A26A9A" w:rsidRPr="005B00C6" w:rsidRDefault="00A26A9A" w:rsidP="00D748A5">
            <w:pPr>
              <w:pStyle w:val="TAL"/>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4566EBE" w14:textId="77777777" w:rsidR="00A26A9A" w:rsidRPr="005B00C6" w:rsidRDefault="00A26A9A" w:rsidP="00D748A5">
            <w:pPr>
              <w:pStyle w:val="TAC"/>
              <w:rPr>
                <w:lang w:eastAsia="zh-TW"/>
              </w:rPr>
            </w:pPr>
            <w:r w:rsidRPr="005B00C6">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42E355FA" w14:textId="77777777" w:rsidR="00A26A9A" w:rsidRPr="005B00C6" w:rsidRDefault="00A26A9A" w:rsidP="00D748A5">
            <w:pPr>
              <w:pStyle w:val="TAC"/>
            </w:pPr>
            <w:r w:rsidRPr="005B00C6">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6662154" w14:textId="4EFA90F2" w:rsidR="00A26A9A" w:rsidRPr="005B00C6" w:rsidRDefault="00A26A9A" w:rsidP="00D748A5">
            <w:pPr>
              <w:pStyle w:val="TAL"/>
            </w:pPr>
            <w:r w:rsidRPr="005B00C6">
              <w:rPr>
                <w:rFonts w:eastAsia="PMingLiU"/>
              </w:rPr>
              <w:t xml:space="preserve">NR </w:t>
            </w:r>
            <w:r w:rsidR="00800DFE" w:rsidRPr="005B00C6">
              <w:t xml:space="preserve">SUL FR1 </w:t>
            </w:r>
            <w:r w:rsidRPr="005B00C6">
              <w:rPr>
                <w:rFonts w:eastAsia="PMingLiU"/>
              </w:rPr>
              <w:t xml:space="preserve">Band </w:t>
            </w:r>
            <w:r w:rsidR="00D63728" w:rsidRPr="005B00C6">
              <w:rPr>
                <w:rFonts w:eastAsia="PMingLiU"/>
              </w:rPr>
              <w:t>n</w:t>
            </w:r>
            <w:r w:rsidRPr="005B00C6">
              <w:rPr>
                <w:rFonts w:eastAsia="PMingLiU"/>
              </w:rPr>
              <w:t>95</w:t>
            </w:r>
          </w:p>
        </w:tc>
      </w:tr>
      <w:tr w:rsidR="00BD5E97" w:rsidRPr="005B00C6" w14:paraId="5538474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4DA274" w14:textId="77777777" w:rsidR="00BD5E97" w:rsidRPr="005B00C6" w:rsidRDefault="00BD5E97">
            <w:pPr>
              <w:pStyle w:val="TAC"/>
              <w:rPr>
                <w:lang w:eastAsia="zh-CN"/>
              </w:rPr>
            </w:pPr>
            <w:r w:rsidRPr="005B00C6">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4C5E2FAE" w14:textId="4B904E2D" w:rsidR="00BD5E97" w:rsidRPr="005B00C6" w:rsidRDefault="00BD5E97">
            <w:pPr>
              <w:pStyle w:val="TAL"/>
              <w:rPr>
                <w:rFonts w:eastAsia="PMingLiU"/>
              </w:rPr>
            </w:pPr>
            <w:r w:rsidRPr="005B00C6">
              <w:rPr>
                <w:rFonts w:eastAsia="PMingLiU"/>
              </w:rPr>
              <w:t>NR Frequency band: 2300 MHz – 2400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5458037F" w14:textId="77777777" w:rsidR="00BD5E97" w:rsidRPr="005B00C6" w:rsidRDefault="00BD5E97">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8AFE72" w14:textId="77777777" w:rsidR="00BD5E97" w:rsidRPr="005B00C6" w:rsidRDefault="00BD5E97">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2250370E" w14:textId="77777777" w:rsidR="00BD5E97" w:rsidRPr="005B00C6" w:rsidRDefault="00BD5E97">
            <w:pPr>
              <w:pStyle w:val="TAC"/>
              <w:rPr>
                <w:rFonts w:eastAsia="PMingLiU"/>
              </w:rPr>
            </w:pPr>
            <w:r w:rsidRPr="005B00C6">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5CCD2E" w14:textId="15ED8A78" w:rsidR="00BD5E97" w:rsidRPr="005B00C6" w:rsidRDefault="00BD5E97">
            <w:pPr>
              <w:pStyle w:val="TAL"/>
              <w:rPr>
                <w:rFonts w:eastAsia="PMingLiU"/>
              </w:rPr>
            </w:pPr>
            <w:r w:rsidRPr="005B00C6">
              <w:rPr>
                <w:rFonts w:eastAsia="PMingLiU"/>
              </w:rPr>
              <w:t xml:space="preserve">NR SUL FR1 Band </w:t>
            </w:r>
            <w:r w:rsidR="00D63728" w:rsidRPr="005B00C6">
              <w:rPr>
                <w:rFonts w:eastAsia="PMingLiU"/>
              </w:rPr>
              <w:t>n</w:t>
            </w:r>
            <w:r w:rsidRPr="005B00C6">
              <w:rPr>
                <w:rFonts w:eastAsia="PMingLiU"/>
              </w:rPr>
              <w:t>97</w:t>
            </w:r>
          </w:p>
        </w:tc>
      </w:tr>
      <w:tr w:rsidR="007173FE" w:rsidRPr="005B00C6" w14:paraId="3E58EE59"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62CF6B" w14:textId="77777777" w:rsidR="007173FE" w:rsidRPr="005B00C6" w:rsidRDefault="007173FE" w:rsidP="00386DCA">
            <w:pPr>
              <w:pStyle w:val="TAC"/>
              <w:rPr>
                <w:lang w:eastAsia="zh-CN"/>
              </w:rPr>
            </w:pPr>
            <w:r w:rsidRPr="005B00C6">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6FBC1303" w14:textId="2ABD1206" w:rsidR="007173FE" w:rsidRPr="005B00C6" w:rsidRDefault="007173FE" w:rsidP="00386DCA">
            <w:pPr>
              <w:pStyle w:val="TAL"/>
              <w:rPr>
                <w:rFonts w:eastAsia="PMingLiU"/>
              </w:rPr>
            </w:pPr>
            <w:r w:rsidRPr="005B00C6">
              <w:rPr>
                <w:rFonts w:eastAsia="PMingLiU"/>
              </w:rPr>
              <w:t>NR Frequency band: 1626.5-1660.5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1D323D72" w14:textId="77777777" w:rsidR="007173FE" w:rsidRPr="005B00C6" w:rsidRDefault="007173FE" w:rsidP="00386DCA">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B6C12DC" w14:textId="77777777" w:rsidR="007173FE" w:rsidRPr="005B00C6" w:rsidRDefault="007173FE" w:rsidP="00386DCA">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6C1C5098" w14:textId="77777777" w:rsidR="007173FE" w:rsidRPr="005B00C6" w:rsidRDefault="007173FE" w:rsidP="00386DCA">
            <w:pPr>
              <w:pStyle w:val="TAC"/>
              <w:rPr>
                <w:rFonts w:eastAsia="PMingLiU"/>
              </w:rPr>
            </w:pPr>
            <w:r w:rsidRPr="005B00C6">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154CCCC9" w14:textId="1595C370" w:rsidR="007173FE" w:rsidRPr="005B00C6" w:rsidRDefault="007173FE" w:rsidP="00386DCA">
            <w:pPr>
              <w:pStyle w:val="TAL"/>
              <w:rPr>
                <w:rFonts w:eastAsia="PMingLiU"/>
              </w:rPr>
            </w:pPr>
            <w:r w:rsidRPr="005B00C6">
              <w:rPr>
                <w:rFonts w:eastAsia="PMingLiU"/>
              </w:rPr>
              <w:t xml:space="preserve">NR </w:t>
            </w:r>
            <w:r w:rsidRPr="005B00C6">
              <w:t xml:space="preserve">SUL FR1 </w:t>
            </w:r>
            <w:r w:rsidRPr="005B00C6">
              <w:rPr>
                <w:rFonts w:eastAsia="PMingLiU"/>
              </w:rPr>
              <w:t xml:space="preserve">Band </w:t>
            </w:r>
            <w:r w:rsidR="00D63728" w:rsidRPr="005B00C6">
              <w:rPr>
                <w:rFonts w:eastAsia="PMingLiU"/>
              </w:rPr>
              <w:t>n</w:t>
            </w:r>
            <w:r w:rsidRPr="005B00C6">
              <w:rPr>
                <w:rFonts w:eastAsia="PMingLiU"/>
              </w:rPr>
              <w:t>99</w:t>
            </w:r>
          </w:p>
        </w:tc>
      </w:tr>
    </w:tbl>
    <w:p w14:paraId="60DC2366" w14:textId="77777777" w:rsidR="00C06A6E" w:rsidRPr="005B00C6" w:rsidRDefault="00C06A6E" w:rsidP="00C06A6E">
      <w:pPr>
        <w:overflowPunct/>
        <w:autoSpaceDE/>
        <w:autoSpaceDN/>
        <w:adjustRightInd/>
        <w:textAlignment w:val="auto"/>
        <w:rPr>
          <w:rFonts w:eastAsia="PMingLiU"/>
          <w:lang w:eastAsia="en-US"/>
        </w:rPr>
      </w:pPr>
    </w:p>
    <w:p w14:paraId="7846EFB2" w14:textId="77777777" w:rsidR="00C06A6E" w:rsidRPr="005B00C6" w:rsidRDefault="00C06A6E" w:rsidP="00EF04FE">
      <w:pPr>
        <w:pStyle w:val="TH"/>
        <w:rPr>
          <w:rFonts w:eastAsia="PMingLiU"/>
          <w:lang w:eastAsia="en-US"/>
        </w:rPr>
      </w:pPr>
      <w:r w:rsidRPr="005B00C6">
        <w:rPr>
          <w:rFonts w:eastAsia="PMingLiU"/>
          <w:lang w:eastAsia="en-US"/>
        </w:rPr>
        <w:t>Table A.4.3.1-</w:t>
      </w:r>
      <w:r w:rsidRPr="005B00C6">
        <w:rPr>
          <w:rFonts w:eastAsia="PMingLiU"/>
          <w:lang w:eastAsia="zh-CN"/>
        </w:rPr>
        <w:t>6</w:t>
      </w:r>
      <w:r w:rsidRPr="005B00C6">
        <w:rPr>
          <w:rFonts w:eastAsia="PMingLiU"/>
          <w:lang w:eastAsia="en-US"/>
        </w:rPr>
        <w:t xml:space="preserve">: NR </w:t>
      </w:r>
      <w:r w:rsidRPr="005B00C6">
        <w:rPr>
          <w:rFonts w:eastAsia="PMingLiU"/>
          <w:lang w:eastAsia="zh-CN"/>
        </w:rPr>
        <w:t xml:space="preserve">SDL FR1 </w:t>
      </w:r>
      <w:r w:rsidRPr="005B00C6">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B00C6"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B00C6" w:rsidRDefault="00C06A6E" w:rsidP="00EF04FE">
            <w:pPr>
              <w:pStyle w:val="TAH"/>
              <w:rPr>
                <w:rFonts w:eastAsia="PMingLiU"/>
                <w:lang w:eastAsia="en-US"/>
              </w:rPr>
            </w:pPr>
            <w:r w:rsidRPr="005B00C6">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B00C6" w:rsidRDefault="00C06A6E" w:rsidP="00EF04FE">
            <w:pPr>
              <w:pStyle w:val="TAH"/>
              <w:rPr>
                <w:rFonts w:eastAsia="PMingLiU"/>
                <w:lang w:eastAsia="en-US"/>
              </w:rPr>
            </w:pPr>
            <w:r w:rsidRPr="005B00C6">
              <w:rPr>
                <w:rFonts w:eastAsia="PMingLiU"/>
                <w:lang w:eastAsia="zh-CN"/>
              </w:rPr>
              <w:t xml:space="preserve">NR </w:t>
            </w:r>
            <w:r w:rsidR="00D45C61" w:rsidRPr="005B00C6">
              <w:rPr>
                <w:rFonts w:eastAsia="PMingLiU"/>
                <w:lang w:eastAsia="zh-CN"/>
              </w:rPr>
              <w:t>SDL</w:t>
            </w:r>
            <w:r w:rsidR="00D45C61" w:rsidRPr="005B00C6">
              <w:rPr>
                <w:rFonts w:eastAsia="PMingLiU"/>
              </w:rPr>
              <w:t xml:space="preserve"> </w:t>
            </w:r>
            <w:r w:rsidRPr="005B00C6">
              <w:rPr>
                <w:rFonts w:eastAsia="PMingLiU"/>
                <w:lang w:eastAsia="zh-CN"/>
              </w:rPr>
              <w:t xml:space="preserve">FR1 </w:t>
            </w:r>
            <w:r w:rsidRPr="005B00C6">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B00C6" w:rsidRDefault="00C06A6E" w:rsidP="00EF04FE">
            <w:pPr>
              <w:pStyle w:val="TAH"/>
              <w:rPr>
                <w:rFonts w:eastAsia="PMingLiU"/>
                <w:lang w:eastAsia="zh-CN"/>
              </w:rPr>
            </w:pPr>
            <w:r w:rsidRPr="005B00C6">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B00C6" w:rsidRDefault="00C06A6E" w:rsidP="00EF04FE">
            <w:pPr>
              <w:pStyle w:val="TAH"/>
              <w:rPr>
                <w:rFonts w:eastAsia="PMingLiU"/>
                <w:lang w:eastAsia="en-US"/>
              </w:rPr>
            </w:pPr>
            <w:r w:rsidRPr="005B00C6">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B00C6" w:rsidRDefault="00C06A6E" w:rsidP="00EF04FE">
            <w:pPr>
              <w:pStyle w:val="TAH"/>
              <w:rPr>
                <w:rFonts w:eastAsia="PMingLiU"/>
                <w:lang w:eastAsia="en-US"/>
              </w:rPr>
            </w:pPr>
            <w:r w:rsidRPr="005B00C6">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B00C6" w:rsidRDefault="00C06A6E" w:rsidP="00EF04FE">
            <w:pPr>
              <w:pStyle w:val="TAH"/>
              <w:rPr>
                <w:rFonts w:eastAsia="PMingLiU"/>
                <w:lang w:eastAsia="en-US"/>
              </w:rPr>
            </w:pPr>
            <w:r w:rsidRPr="005B00C6">
              <w:rPr>
                <w:rFonts w:eastAsia="PMingLiU"/>
                <w:lang w:eastAsia="en-US"/>
              </w:rPr>
              <w:t>Comments</w:t>
            </w:r>
          </w:p>
        </w:tc>
      </w:tr>
      <w:tr w:rsidR="00D45C61" w:rsidRPr="005B00C6"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B00C6" w:rsidRDefault="00D45C61" w:rsidP="005A498A">
            <w:pPr>
              <w:pStyle w:val="TAC"/>
              <w:rPr>
                <w:rFonts w:eastAsia="PMingLiU"/>
              </w:rPr>
            </w:pPr>
            <w:r w:rsidRPr="005B00C6">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5B00C6" w:rsidRDefault="00D45C61" w:rsidP="005A498A">
            <w:pPr>
              <w:pStyle w:val="TAL"/>
              <w:rPr>
                <w:rFonts w:eastAsia="PMingLiU"/>
              </w:rPr>
            </w:pPr>
            <w:r w:rsidRPr="005B00C6">
              <w:rPr>
                <w:rFonts w:eastAsia="PMingLiU"/>
              </w:rPr>
              <w:t xml:space="preserve">NR Frequency band: </w:t>
            </w:r>
            <w:r w:rsidRPr="005B00C6">
              <w:t>717-728 MHz</w:t>
            </w:r>
            <w:r w:rsidR="00D63728" w:rsidRPr="005B00C6">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B00C6" w:rsidRDefault="00D45C61" w:rsidP="005A498A">
            <w:pPr>
              <w:pStyle w:val="TAC"/>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B00C6" w:rsidRDefault="00D45C61" w:rsidP="005A498A">
            <w:pPr>
              <w:pStyle w:val="TAC"/>
              <w:rPr>
                <w:rFonts w:eastAsia="PMingLiU"/>
                <w:lang w:eastAsia="zh-TW"/>
              </w:rPr>
            </w:pPr>
            <w:r w:rsidRPr="005B00C6">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B00C6" w:rsidRDefault="00D45C61" w:rsidP="005A498A">
            <w:pPr>
              <w:pStyle w:val="TAC"/>
              <w:rPr>
                <w:rFonts w:eastAsia="PMingLiU"/>
              </w:rPr>
            </w:pPr>
            <w:r w:rsidRPr="005B00C6">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5B00C6" w:rsidRDefault="00D45C61" w:rsidP="005A498A">
            <w:pPr>
              <w:pStyle w:val="TAC"/>
              <w:rPr>
                <w:rFonts w:eastAsia="PMingLiU"/>
              </w:rPr>
            </w:pPr>
            <w:r w:rsidRPr="005B00C6">
              <w:rPr>
                <w:rFonts w:eastAsia="PMingLiU"/>
              </w:rPr>
              <w:t xml:space="preserve">NR </w:t>
            </w:r>
            <w:r w:rsidR="00800DFE" w:rsidRPr="005B00C6">
              <w:rPr>
                <w:rFonts w:eastAsia="PMingLiU"/>
              </w:rPr>
              <w:t xml:space="preserve">SDL FR1 </w:t>
            </w:r>
            <w:r w:rsidRPr="005B00C6">
              <w:rPr>
                <w:rFonts w:eastAsia="PMingLiU"/>
              </w:rPr>
              <w:t xml:space="preserve">Band </w:t>
            </w:r>
            <w:r w:rsidR="00A77304" w:rsidRPr="005B00C6">
              <w:rPr>
                <w:rFonts w:eastAsia="PMingLiU"/>
              </w:rPr>
              <w:t>n</w:t>
            </w:r>
            <w:r w:rsidRPr="005B00C6">
              <w:rPr>
                <w:rFonts w:eastAsia="PMingLiU"/>
              </w:rPr>
              <w:t>29</w:t>
            </w:r>
          </w:p>
        </w:tc>
      </w:tr>
      <w:tr w:rsidR="00C06A6E" w:rsidRPr="005B00C6"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B00C6" w:rsidRDefault="00C06A6E" w:rsidP="00EF04FE">
            <w:pPr>
              <w:pStyle w:val="TAC"/>
              <w:rPr>
                <w:rFonts w:eastAsia="PMingLiU"/>
                <w:lang w:eastAsia="en-US"/>
              </w:rPr>
            </w:pPr>
            <w:r w:rsidRPr="005B00C6">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5B00C6" w:rsidRDefault="00C06A6E" w:rsidP="00EF04FE">
            <w:pPr>
              <w:pStyle w:val="TAL"/>
              <w:rPr>
                <w:rFonts w:eastAsia="PMingLiU"/>
                <w:lang w:eastAsia="zh-CN"/>
              </w:rPr>
            </w:pPr>
            <w:r w:rsidRPr="005B00C6">
              <w:rPr>
                <w:rFonts w:eastAsia="PMingLiU"/>
                <w:lang w:eastAsia="en-US"/>
              </w:rPr>
              <w:t>NR Frequency band: 1432-1517 MHz</w:t>
            </w:r>
            <w:r w:rsidR="00D63728" w:rsidRPr="005B00C6">
              <w:rPr>
                <w:rFonts w:eastAsia="PMingLiU"/>
                <w:lang w:eastAsia="en-US"/>
              </w:rPr>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B00C6" w:rsidRDefault="00C06A6E" w:rsidP="00EF04FE">
            <w:pPr>
              <w:pStyle w:val="TAC"/>
              <w:rPr>
                <w:rFonts w:eastAsia="PMingLiU"/>
                <w:lang w:eastAsia="zh-CN"/>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75</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5B00C6" w:rsidRDefault="00C06A6E" w:rsidP="00EF04FE">
            <w:pPr>
              <w:pStyle w:val="TAC"/>
              <w:rPr>
                <w:rFonts w:eastAsia="PMingLiU"/>
                <w:lang w:eastAsia="zh-CN"/>
              </w:rPr>
            </w:pPr>
            <w:r w:rsidRPr="005B00C6">
              <w:rPr>
                <w:rFonts w:eastAsia="PMingLiU"/>
                <w:lang w:eastAsia="en-US"/>
              </w:rPr>
              <w:t xml:space="preserve">NR </w:t>
            </w:r>
            <w:r w:rsidR="00800DFE" w:rsidRPr="005B00C6">
              <w:rPr>
                <w:rFonts w:eastAsia="PMingLiU"/>
              </w:rPr>
              <w:t xml:space="preserve">SDL FR1 </w:t>
            </w:r>
            <w:r w:rsidRPr="005B00C6">
              <w:rPr>
                <w:rFonts w:eastAsia="PMingLiU"/>
                <w:lang w:eastAsia="en-US"/>
              </w:rPr>
              <w:t xml:space="preserve">Band </w:t>
            </w:r>
            <w:r w:rsidR="00A77304" w:rsidRPr="005B00C6">
              <w:rPr>
                <w:rFonts w:eastAsia="PMingLiU"/>
                <w:lang w:eastAsia="en-US"/>
              </w:rPr>
              <w:t>n</w:t>
            </w:r>
            <w:r w:rsidRPr="005B00C6">
              <w:rPr>
                <w:rFonts w:eastAsia="PMingLiU"/>
                <w:lang w:eastAsia="zh-CN"/>
              </w:rPr>
              <w:t>75</w:t>
            </w:r>
          </w:p>
        </w:tc>
      </w:tr>
      <w:tr w:rsidR="00C06A6E" w:rsidRPr="005B00C6"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B00C6" w:rsidRDefault="00C06A6E" w:rsidP="00EF04FE">
            <w:pPr>
              <w:pStyle w:val="TAC"/>
              <w:rPr>
                <w:rFonts w:eastAsia="PMingLiU"/>
                <w:lang w:eastAsia="en-US"/>
              </w:rPr>
            </w:pPr>
            <w:r w:rsidRPr="005B00C6">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2B65F858" w:rsidR="00C06A6E" w:rsidRPr="005B00C6" w:rsidRDefault="00C06A6E" w:rsidP="00EF04FE">
            <w:pPr>
              <w:pStyle w:val="TAL"/>
              <w:rPr>
                <w:rFonts w:eastAsia="PMingLiU"/>
                <w:lang w:eastAsia="en-US"/>
              </w:rPr>
            </w:pPr>
            <w:r w:rsidRPr="005B00C6">
              <w:rPr>
                <w:rFonts w:eastAsia="PMingLiU"/>
                <w:lang w:eastAsia="en-US"/>
              </w:rPr>
              <w:t>NR Frequency band: 1427-1432 MHz</w:t>
            </w:r>
            <w:r w:rsidR="00A77304" w:rsidRPr="005B00C6">
              <w:rPr>
                <w:rFonts w:eastAsia="PMingLiU"/>
                <w:lang w:eastAsia="en-US"/>
              </w:rPr>
              <w:t xml:space="preserve"> </w:t>
            </w:r>
            <w:r w:rsidR="00A77304" w:rsidRPr="005B00C6">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B00C6" w:rsidRDefault="00C06A6E" w:rsidP="00EF04FE">
            <w:pPr>
              <w:pStyle w:val="TAC"/>
              <w:rPr>
                <w:rFonts w:eastAsia="PMingLiU"/>
                <w:lang w:eastAsia="en-US"/>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76</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5B00C6" w:rsidRDefault="00C06A6E" w:rsidP="00EF04FE">
            <w:pPr>
              <w:pStyle w:val="TAC"/>
              <w:rPr>
                <w:rFonts w:eastAsia="PMingLiU"/>
                <w:lang w:eastAsia="zh-CN"/>
              </w:rPr>
            </w:pPr>
            <w:r w:rsidRPr="005B00C6">
              <w:rPr>
                <w:rFonts w:eastAsia="PMingLiU"/>
                <w:lang w:eastAsia="en-US"/>
              </w:rPr>
              <w:t xml:space="preserve">NR </w:t>
            </w:r>
            <w:r w:rsidR="00800DFE" w:rsidRPr="005B00C6">
              <w:rPr>
                <w:rFonts w:eastAsia="PMingLiU"/>
              </w:rPr>
              <w:t xml:space="preserve">SDL FR1 </w:t>
            </w:r>
            <w:r w:rsidRPr="005B00C6">
              <w:rPr>
                <w:rFonts w:eastAsia="PMingLiU"/>
                <w:lang w:eastAsia="en-US"/>
              </w:rPr>
              <w:t xml:space="preserve">Band </w:t>
            </w:r>
            <w:r w:rsidR="00A77304" w:rsidRPr="005B00C6">
              <w:rPr>
                <w:rFonts w:eastAsia="PMingLiU"/>
                <w:lang w:eastAsia="en-US"/>
              </w:rPr>
              <w:t>n</w:t>
            </w:r>
            <w:r w:rsidRPr="005B00C6">
              <w:rPr>
                <w:rFonts w:eastAsia="PMingLiU"/>
                <w:lang w:eastAsia="zh-CN"/>
              </w:rPr>
              <w:t>76</w:t>
            </w:r>
          </w:p>
        </w:tc>
      </w:tr>
    </w:tbl>
    <w:p w14:paraId="1DE7D09B" w14:textId="77777777" w:rsidR="00745ABD" w:rsidRPr="005B00C6" w:rsidRDefault="00745ABD" w:rsidP="00745ABD">
      <w:pPr>
        <w:rPr>
          <w:lang w:eastAsia="zh-CN"/>
        </w:rPr>
      </w:pPr>
    </w:p>
    <w:p w14:paraId="613A94DC" w14:textId="2ABB6B4F" w:rsidR="00745ABD" w:rsidRPr="005B00C6" w:rsidRDefault="00745ABD" w:rsidP="00745ABD">
      <w:pPr>
        <w:pStyle w:val="TH"/>
      </w:pPr>
      <w:r w:rsidRPr="005B00C6">
        <w:t>Table A.4.3</w:t>
      </w:r>
      <w:r w:rsidRPr="005B00C6">
        <w:rPr>
          <w:lang w:eastAsia="zh-CN"/>
        </w:rPr>
        <w:t>.1</w:t>
      </w:r>
      <w:r w:rsidRPr="005B00C6">
        <w:t>-</w:t>
      </w:r>
      <w:r w:rsidRPr="005B00C6">
        <w:rPr>
          <w:lang w:eastAsia="zh-CN"/>
        </w:rPr>
        <w:t>7</w:t>
      </w:r>
      <w:r w:rsidRPr="005B00C6">
        <w:t>: UE Power Class implementation Capabilities</w:t>
      </w:r>
      <w:r w:rsidRPr="005B00C6">
        <w:rPr>
          <w:lang w:eastAsia="zh-CN"/>
        </w:rPr>
        <w:t xml:space="preserve"> (for one or more of the supported UE Power Class Implemented Capabilities in </w:t>
      </w:r>
      <w:r w:rsidRPr="005B00C6">
        <w:t>Table A.4.3</w:t>
      </w:r>
      <w:r w:rsidRPr="005B00C6">
        <w:rPr>
          <w:lang w:eastAsia="zh-CN"/>
        </w:rPr>
        <w:t>.1</w:t>
      </w:r>
      <w:r w:rsidRPr="005B00C6">
        <w:t>-</w:t>
      </w:r>
      <w:r w:rsidRPr="005B00C6">
        <w:rPr>
          <w:lang w:eastAsia="zh-CN"/>
        </w:rPr>
        <w:t xml:space="preserve">4, </w:t>
      </w:r>
      <w:r w:rsidRPr="005B00C6">
        <w:t>Table A.4.3</w:t>
      </w:r>
      <w:r w:rsidRPr="005B00C6">
        <w:rPr>
          <w:lang w:eastAsia="zh-CN"/>
        </w:rPr>
        <w:t>.1</w:t>
      </w:r>
      <w:r w:rsidRPr="005B00C6">
        <w:t>-</w:t>
      </w:r>
      <w:r w:rsidRPr="005B00C6">
        <w:rPr>
          <w:lang w:eastAsia="zh-CN"/>
        </w:rPr>
        <w:t xml:space="preserve">4a, </w:t>
      </w:r>
      <w:r w:rsidRPr="005B00C6">
        <w:t>Table A.4.3</w:t>
      </w:r>
      <w:r w:rsidRPr="005B00C6">
        <w:rPr>
          <w:lang w:eastAsia="zh-CN"/>
        </w:rPr>
        <w:t>.1</w:t>
      </w:r>
      <w:r w:rsidRPr="005B00C6">
        <w:t>-</w:t>
      </w:r>
      <w:r w:rsidRPr="005B00C6">
        <w:rPr>
          <w:lang w:eastAsia="zh-CN"/>
        </w:rPr>
        <w:t xml:space="preserve">4b, </w:t>
      </w:r>
      <w:r w:rsidRPr="005B00C6">
        <w:t>Table A.4.3</w:t>
      </w:r>
      <w:r w:rsidRPr="005B00C6">
        <w:rPr>
          <w:lang w:eastAsia="zh-CN"/>
        </w:rPr>
        <w:t>.1</w:t>
      </w:r>
      <w:r w:rsidRPr="005B00C6">
        <w:t>-</w:t>
      </w:r>
      <w:r w:rsidRPr="005B00C6">
        <w:rPr>
          <w:lang w:eastAsia="zh-CN"/>
        </w:rPr>
        <w:t>4c</w:t>
      </w:r>
      <w:r w:rsidR="00386DCA" w:rsidRPr="005B00C6">
        <w:rPr>
          <w:lang w:eastAsia="zh-CN"/>
        </w:rPr>
        <w:t>,</w:t>
      </w:r>
      <w:r w:rsidRPr="005B00C6">
        <w:rPr>
          <w:lang w:eastAsia="zh-CN"/>
        </w:rPr>
        <w:t xml:space="preserve"> </w:t>
      </w:r>
      <w:r w:rsidRPr="005B00C6">
        <w:t>Table A.4.3</w:t>
      </w:r>
      <w:r w:rsidRPr="005B00C6">
        <w:rPr>
          <w:lang w:eastAsia="zh-CN"/>
        </w:rPr>
        <w:t>.1</w:t>
      </w:r>
      <w:r w:rsidRPr="005B00C6">
        <w:t>-</w:t>
      </w:r>
      <w:r w:rsidRPr="005B00C6">
        <w:rPr>
          <w:lang w:eastAsia="zh-CN"/>
        </w:rPr>
        <w:t>4d</w:t>
      </w:r>
      <w:r w:rsidR="00386DCA" w:rsidRPr="005B00C6">
        <w:rPr>
          <w:lang w:eastAsia="zh-CN"/>
        </w:rPr>
        <w:t xml:space="preserve"> and </w:t>
      </w:r>
      <w:r w:rsidR="00386DCA" w:rsidRPr="005B00C6">
        <w:t>Table A.4.3</w:t>
      </w:r>
      <w:r w:rsidR="00386DCA" w:rsidRPr="005B00C6">
        <w:rPr>
          <w:lang w:eastAsia="zh-CN"/>
        </w:rPr>
        <w:t>.1</w:t>
      </w:r>
      <w:r w:rsidR="00386DCA" w:rsidRPr="005B00C6">
        <w:t>-</w:t>
      </w:r>
      <w:r w:rsidR="00386DCA" w:rsidRPr="005B00C6">
        <w:rPr>
          <w:lang w:eastAsia="zh-CN"/>
        </w:rPr>
        <w:t>4e</w:t>
      </w:r>
      <w:r w:rsidRPr="005B00C6">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B00C6"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B00C6" w:rsidRDefault="00800DFE" w:rsidP="00800DFE">
            <w:pPr>
              <w:pStyle w:val="TAH"/>
            </w:pPr>
            <w:r w:rsidRPr="005B00C6">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B00C6" w:rsidRDefault="00800DFE" w:rsidP="00800DFE">
            <w:pPr>
              <w:pStyle w:val="TAH"/>
            </w:pPr>
            <w:r w:rsidRPr="005B00C6">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B00C6" w:rsidRDefault="00800DFE" w:rsidP="00800DFE">
            <w:pPr>
              <w:pStyle w:val="TAH"/>
            </w:pPr>
            <w:r w:rsidRPr="005B00C6">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B00C6" w:rsidRDefault="00800DFE" w:rsidP="00800DFE">
            <w:pPr>
              <w:pStyle w:val="TAH"/>
            </w:pPr>
            <w:r w:rsidRPr="005B00C6">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B00C6" w:rsidRDefault="00800DFE" w:rsidP="00800DFE">
            <w:pPr>
              <w:pStyle w:val="TAH"/>
            </w:pPr>
            <w:r w:rsidRPr="005B00C6">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B00C6" w:rsidRDefault="00800DFE" w:rsidP="00800DFE">
            <w:pPr>
              <w:pStyle w:val="TAH"/>
            </w:pPr>
            <w:r w:rsidRPr="005B00C6">
              <w:t>Comments</w:t>
            </w:r>
          </w:p>
        </w:tc>
      </w:tr>
      <w:tr w:rsidR="00800DFE" w:rsidRPr="005B00C6"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B00C6" w:rsidRDefault="00800DFE" w:rsidP="00800DFE">
            <w:pPr>
              <w:pStyle w:val="TAC"/>
              <w:rPr>
                <w:lang w:eastAsia="zh-CN"/>
              </w:rPr>
            </w:pPr>
            <w:r w:rsidRPr="005B00C6">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B00C6" w:rsidRDefault="00800DFE" w:rsidP="00800DFE">
            <w:pPr>
              <w:pStyle w:val="TAL"/>
              <w:rPr>
                <w:lang w:eastAsia="zh-CN"/>
              </w:rPr>
            </w:pPr>
            <w:r w:rsidRPr="005B00C6">
              <w:t>UE Power Class 1</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B00C6" w:rsidRDefault="00800DFE" w:rsidP="00800DFE">
            <w:pPr>
              <w:pStyle w:val="TAC"/>
            </w:pPr>
            <w:r w:rsidRPr="005B00C6">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B00C6" w:rsidRDefault="00800DFE" w:rsidP="00800DFE">
            <w:pPr>
              <w:pStyle w:val="TAC"/>
            </w:pPr>
            <w:r w:rsidRPr="005B00C6">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B00C6" w:rsidRDefault="00800DFE" w:rsidP="00800DFE">
            <w:pPr>
              <w:pStyle w:val="TAC"/>
              <w:rPr>
                <w:lang w:eastAsia="zh-CN"/>
              </w:rPr>
            </w:pPr>
            <w:r w:rsidRPr="005B00C6">
              <w:t xml:space="preserve">Applicable to </w:t>
            </w:r>
            <w:r w:rsidRPr="005B00C6">
              <w:rPr>
                <w:lang w:eastAsia="zh-CN"/>
              </w:rPr>
              <w:t>the bands in Table A.4.3.1-4b</w:t>
            </w:r>
          </w:p>
        </w:tc>
      </w:tr>
      <w:tr w:rsidR="00800DFE" w:rsidRPr="005B00C6"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B00C6" w:rsidRDefault="00800DFE" w:rsidP="00800DFE">
            <w:pPr>
              <w:pStyle w:val="TAC"/>
              <w:rPr>
                <w:lang w:eastAsia="zh-CN"/>
              </w:rPr>
            </w:pPr>
            <w:r w:rsidRPr="005B00C6">
              <w:t>1</w:t>
            </w:r>
            <w:r w:rsidRPr="005B00C6">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B00C6" w:rsidRDefault="00800DFE" w:rsidP="00800DFE">
            <w:pPr>
              <w:pStyle w:val="TAL"/>
              <w:rPr>
                <w:lang w:eastAsia="zh-CN"/>
              </w:rPr>
            </w:pPr>
            <w:r w:rsidRPr="005B00C6">
              <w:t>UE Power Class 1</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B00C6" w:rsidRDefault="00800DFE" w:rsidP="00800DFE">
            <w:pPr>
              <w:pStyle w:val="TAC"/>
            </w:pPr>
            <w:r w:rsidRPr="005B00C6">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B00C6" w:rsidRDefault="00800DFE" w:rsidP="00800DFE">
            <w:pPr>
              <w:pStyle w:val="TAC"/>
            </w:pPr>
            <w:r w:rsidRPr="005B00C6">
              <w:t xml:space="preserve">Applicable to </w:t>
            </w:r>
            <w:r w:rsidRPr="005B00C6">
              <w:rPr>
                <w:lang w:eastAsia="zh-CN"/>
              </w:rPr>
              <w:t>the bands in Table A.4.3.1-4c</w:t>
            </w:r>
          </w:p>
        </w:tc>
      </w:tr>
      <w:tr w:rsidR="00800DFE" w:rsidRPr="005B00C6"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B00C6" w:rsidRDefault="00800DFE" w:rsidP="00800DFE">
            <w:pPr>
              <w:pStyle w:val="TAC"/>
              <w:rPr>
                <w:lang w:eastAsia="zh-CN"/>
              </w:rPr>
            </w:pPr>
            <w:r w:rsidRPr="005B00C6">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B00C6" w:rsidRDefault="00800DFE" w:rsidP="00800DFE">
            <w:pPr>
              <w:pStyle w:val="TAC"/>
            </w:pPr>
            <w:r w:rsidRPr="005B00C6">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B00C6" w:rsidRDefault="00800DFE" w:rsidP="00800DFE">
            <w:pPr>
              <w:pStyle w:val="TAC"/>
              <w:rPr>
                <w:lang w:eastAsia="zh-CN"/>
              </w:rPr>
            </w:pPr>
            <w:r w:rsidRPr="005B00C6">
              <w:t xml:space="preserve">Applicable to </w:t>
            </w:r>
            <w:r w:rsidRPr="005B00C6">
              <w:rPr>
                <w:lang w:eastAsia="zh-CN"/>
              </w:rPr>
              <w:t>the bands in Table A.4.3.1-4</w:t>
            </w:r>
          </w:p>
        </w:tc>
      </w:tr>
      <w:tr w:rsidR="00800DFE" w:rsidRPr="005B00C6"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B00C6" w:rsidRDefault="00800DFE" w:rsidP="00800DFE">
            <w:pPr>
              <w:pStyle w:val="TAC"/>
              <w:rPr>
                <w:lang w:eastAsia="zh-CN"/>
              </w:rPr>
            </w:pPr>
            <w:r w:rsidRPr="005B00C6">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B00C6" w:rsidRDefault="00800DFE" w:rsidP="00800DFE">
            <w:pPr>
              <w:pStyle w:val="TAC"/>
            </w:pPr>
            <w:r w:rsidRPr="005B00C6">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B00C6" w:rsidRDefault="00800DFE" w:rsidP="00800DFE">
            <w:pPr>
              <w:pStyle w:val="TAC"/>
            </w:pPr>
            <w:r w:rsidRPr="005B00C6">
              <w:t xml:space="preserve">Applicable to </w:t>
            </w:r>
            <w:r w:rsidRPr="005B00C6">
              <w:rPr>
                <w:lang w:eastAsia="zh-CN"/>
              </w:rPr>
              <w:t>the bands in Table A.4.3.1-4a</w:t>
            </w:r>
          </w:p>
        </w:tc>
      </w:tr>
      <w:tr w:rsidR="00800DFE" w:rsidRPr="005B00C6"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B00C6" w:rsidRDefault="00800DFE" w:rsidP="00800DFE">
            <w:pPr>
              <w:pStyle w:val="TAC"/>
              <w:rPr>
                <w:lang w:eastAsia="zh-CN"/>
              </w:rPr>
            </w:pPr>
            <w:r w:rsidRPr="005B00C6">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B00C6" w:rsidRDefault="00800DFE" w:rsidP="00800DFE">
            <w:pPr>
              <w:pStyle w:val="TAL"/>
              <w:rPr>
                <w:lang w:eastAsia="zh-CN"/>
              </w:rPr>
            </w:pPr>
            <w:r w:rsidRPr="005B00C6">
              <w:t>UE Power Class 3</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B00C6" w:rsidRDefault="00800DFE" w:rsidP="00800DFE">
            <w:pPr>
              <w:pStyle w:val="TAC"/>
            </w:pPr>
            <w:r w:rsidRPr="005B00C6">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B00C6" w:rsidRDefault="00800DFE" w:rsidP="00800DFE">
            <w:pPr>
              <w:pStyle w:val="TAC"/>
            </w:pPr>
            <w:r w:rsidRPr="005B00C6">
              <w:t xml:space="preserve">All applicable </w:t>
            </w:r>
            <w:r w:rsidRPr="005B00C6">
              <w:rPr>
                <w:lang w:eastAsia="zh-CN"/>
              </w:rPr>
              <w:t>FR1 NR</w:t>
            </w:r>
            <w:r w:rsidRPr="005B00C6">
              <w:t xml:space="preserve"> bands</w:t>
            </w:r>
          </w:p>
        </w:tc>
      </w:tr>
      <w:tr w:rsidR="00800DFE" w:rsidRPr="005B00C6"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B00C6" w:rsidRDefault="00800DFE" w:rsidP="00800DFE">
            <w:pPr>
              <w:pStyle w:val="TAC"/>
              <w:rPr>
                <w:lang w:eastAsia="zh-CN"/>
              </w:rPr>
            </w:pPr>
            <w:r w:rsidRPr="005B00C6">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B00C6" w:rsidRDefault="00800DFE" w:rsidP="00800DFE">
            <w:pPr>
              <w:pStyle w:val="TAL"/>
            </w:pPr>
            <w:r w:rsidRPr="005B00C6">
              <w:t>UE Power Class 3</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B00C6" w:rsidRDefault="00800DFE" w:rsidP="00800DFE">
            <w:pPr>
              <w:pStyle w:val="TAC"/>
            </w:pPr>
            <w:r w:rsidRPr="005B00C6">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B00C6" w:rsidRDefault="00800DFE" w:rsidP="00800DFE">
            <w:pPr>
              <w:pStyle w:val="TAC"/>
            </w:pPr>
            <w:r w:rsidRPr="005B00C6">
              <w:t xml:space="preserve">All applicable </w:t>
            </w:r>
            <w:r w:rsidRPr="005B00C6">
              <w:rPr>
                <w:lang w:eastAsia="zh-CN"/>
              </w:rPr>
              <w:t>FR2 NR</w:t>
            </w:r>
            <w:r w:rsidRPr="005B00C6">
              <w:t xml:space="preserve"> bands</w:t>
            </w:r>
          </w:p>
        </w:tc>
      </w:tr>
      <w:tr w:rsidR="00800DFE" w:rsidRPr="005B00C6"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B00C6" w:rsidRDefault="00800DFE" w:rsidP="00800DFE">
            <w:pPr>
              <w:pStyle w:val="TAC"/>
              <w:rPr>
                <w:lang w:eastAsia="zh-CN"/>
              </w:rPr>
            </w:pPr>
            <w:r w:rsidRPr="005B00C6">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B00C6" w:rsidRDefault="00800DFE" w:rsidP="00800DFE">
            <w:pPr>
              <w:pStyle w:val="TAL"/>
              <w:rPr>
                <w:lang w:eastAsia="zh-CN"/>
              </w:rPr>
            </w:pPr>
            <w:r w:rsidRPr="005B00C6">
              <w:t xml:space="preserve">UE Power Class </w:t>
            </w:r>
            <w:r w:rsidRPr="005B00C6">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B00C6" w:rsidRDefault="00800DFE" w:rsidP="00800DFE">
            <w:pPr>
              <w:pStyle w:val="TAC"/>
            </w:pPr>
            <w:r w:rsidRPr="005B00C6">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B00C6" w:rsidRDefault="00800DFE" w:rsidP="00800DFE">
            <w:pPr>
              <w:pStyle w:val="TAC"/>
            </w:pPr>
            <w:r w:rsidRPr="005B00C6">
              <w:t xml:space="preserve">Applicable to </w:t>
            </w:r>
            <w:r w:rsidRPr="005B00C6">
              <w:rPr>
                <w:lang w:eastAsia="zh-CN"/>
              </w:rPr>
              <w:t>the bands in Table A.4.3.1-4d</w:t>
            </w:r>
          </w:p>
        </w:tc>
      </w:tr>
      <w:tr w:rsidR="00386DCA" w:rsidRPr="005B00C6"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5B00C6" w:rsidRDefault="00386DCA" w:rsidP="00386DCA">
            <w:pPr>
              <w:pStyle w:val="TAC"/>
              <w:rPr>
                <w:lang w:eastAsia="zh-CN"/>
              </w:rPr>
            </w:pPr>
            <w:r w:rsidRPr="005B00C6">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5B00C6" w:rsidRDefault="00386DCA" w:rsidP="00386DCA">
            <w:pPr>
              <w:pStyle w:val="TAL"/>
            </w:pPr>
            <w:r w:rsidRPr="005B00C6">
              <w:t xml:space="preserve">UE Power Class </w:t>
            </w:r>
            <w:r w:rsidRPr="005B00C6">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5B00C6" w:rsidRDefault="00386DCA" w:rsidP="00386DCA">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5B00C6" w:rsidRDefault="00386DCA" w:rsidP="00386DCA">
            <w:pPr>
              <w:pStyle w:val="TAC"/>
              <w:rPr>
                <w:lang w:eastAsia="zh-CN"/>
              </w:rPr>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5B00C6" w:rsidRDefault="00386DCA" w:rsidP="00386DCA">
            <w:pPr>
              <w:pStyle w:val="TAC"/>
              <w:rPr>
                <w:lang w:eastAsia="zh-CN"/>
              </w:rPr>
            </w:pPr>
            <w:r w:rsidRPr="005B00C6">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5B00C6" w:rsidRDefault="00386DCA" w:rsidP="00386DCA">
            <w:pPr>
              <w:pStyle w:val="TAC"/>
            </w:pPr>
            <w:r w:rsidRPr="005B00C6">
              <w:t xml:space="preserve">Applicable to </w:t>
            </w:r>
            <w:r w:rsidRPr="005B00C6">
              <w:rPr>
                <w:lang w:eastAsia="zh-CN"/>
              </w:rPr>
              <w:t>the bands in Table A.4.3.1-4e</w:t>
            </w:r>
          </w:p>
        </w:tc>
      </w:tr>
    </w:tbl>
    <w:p w14:paraId="29D875B8" w14:textId="77777777" w:rsidR="006E2774" w:rsidRPr="005B00C6" w:rsidRDefault="006E2774" w:rsidP="006E2774">
      <w:pPr>
        <w:rPr>
          <w:rFonts w:eastAsia="SimSun"/>
          <w:lang w:eastAsia="zh-CN"/>
        </w:rPr>
      </w:pPr>
    </w:p>
    <w:p w14:paraId="7028CC56" w14:textId="77777777" w:rsidR="006E2774" w:rsidRPr="005B00C6" w:rsidRDefault="006E2774" w:rsidP="006E2774">
      <w:pPr>
        <w:pStyle w:val="TH"/>
      </w:pPr>
      <w:r w:rsidRPr="005B00C6">
        <w:t>Table A.4.3</w:t>
      </w:r>
      <w:r w:rsidRPr="005B00C6">
        <w:rPr>
          <w:lang w:eastAsia="zh-CN"/>
        </w:rPr>
        <w:t>.1</w:t>
      </w:r>
      <w:r w:rsidRPr="005B00C6">
        <w:t>-</w:t>
      </w:r>
      <w:r w:rsidRPr="005B00C6">
        <w:rPr>
          <w:lang w:eastAsia="zh-CN"/>
        </w:rPr>
        <w:t>7</w:t>
      </w:r>
      <w:r w:rsidRPr="005B00C6">
        <w:rPr>
          <w:rFonts w:eastAsia="SimSun"/>
          <w:lang w:eastAsia="zh-CN"/>
        </w:rPr>
        <w:t>a</w:t>
      </w:r>
      <w:r w:rsidRPr="005B00C6">
        <w:t xml:space="preserve">: </w:t>
      </w:r>
      <w:r w:rsidRPr="005B00C6">
        <w:rPr>
          <w:rFonts w:eastAsia="SimSun"/>
          <w:lang w:eastAsia="zh-CN"/>
        </w:rPr>
        <w:t>NR FR1</w:t>
      </w:r>
      <w:r w:rsidRPr="005B00C6">
        <w:t xml:space="preserve"> </w:t>
      </w:r>
      <w:r w:rsidRPr="005B00C6">
        <w:rPr>
          <w:rFonts w:eastAsia="SimSun"/>
          <w:lang w:eastAsia="zh-CN"/>
        </w:rPr>
        <w:t>2Rx/4Rx</w:t>
      </w:r>
      <w:r w:rsidRPr="005B00C6">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36"/>
        <w:gridCol w:w="446"/>
        <w:gridCol w:w="36"/>
        <w:gridCol w:w="2249"/>
        <w:gridCol w:w="36"/>
        <w:gridCol w:w="1948"/>
        <w:gridCol w:w="36"/>
        <w:gridCol w:w="1557"/>
        <w:gridCol w:w="36"/>
        <w:gridCol w:w="1382"/>
        <w:gridCol w:w="36"/>
        <w:gridCol w:w="2056"/>
        <w:gridCol w:w="36"/>
      </w:tblGrid>
      <w:tr w:rsidR="00454C43" w:rsidRPr="005B00C6" w14:paraId="5B4B59E3"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33FDCB" w14:textId="77777777" w:rsidR="00454C43" w:rsidRPr="005B00C6" w:rsidRDefault="00454C43" w:rsidP="00454C43">
            <w:pPr>
              <w:pStyle w:val="TAH"/>
            </w:pPr>
            <w:r w:rsidRPr="005B00C6">
              <w:t>Item</w:t>
            </w:r>
          </w:p>
        </w:tc>
        <w:tc>
          <w:tcPr>
            <w:tcW w:w="2285" w:type="dxa"/>
            <w:gridSpan w:val="2"/>
            <w:tcBorders>
              <w:top w:val="single" w:sz="6" w:space="0" w:color="auto"/>
              <w:left w:val="single" w:sz="6" w:space="0" w:color="auto"/>
              <w:bottom w:val="single" w:sz="6" w:space="0" w:color="auto"/>
              <w:right w:val="single" w:sz="6" w:space="0" w:color="auto"/>
            </w:tcBorders>
          </w:tcPr>
          <w:p w14:paraId="2D9C4D02" w14:textId="77777777" w:rsidR="00454C43" w:rsidRPr="005B00C6" w:rsidRDefault="00454C43" w:rsidP="00454C43">
            <w:pPr>
              <w:pStyle w:val="TAH"/>
            </w:pPr>
            <w:r w:rsidRPr="005B00C6">
              <w:t xml:space="preserve">UE </w:t>
            </w:r>
            <w:r w:rsidRPr="005B00C6">
              <w:rPr>
                <w:rFonts w:eastAsia="SimSun"/>
                <w:lang w:eastAsia="zh-CN"/>
              </w:rPr>
              <w:t>2Rx/4Rx</w:t>
            </w:r>
            <w:r w:rsidRPr="005B00C6">
              <w:t xml:space="preserve"> implementation Capabilities</w:t>
            </w:r>
          </w:p>
        </w:tc>
        <w:tc>
          <w:tcPr>
            <w:tcW w:w="1984" w:type="dxa"/>
            <w:gridSpan w:val="2"/>
            <w:tcBorders>
              <w:top w:val="single" w:sz="6" w:space="0" w:color="auto"/>
              <w:left w:val="single" w:sz="6" w:space="0" w:color="auto"/>
              <w:bottom w:val="single" w:sz="6" w:space="0" w:color="auto"/>
              <w:right w:val="single" w:sz="4" w:space="0" w:color="auto"/>
            </w:tcBorders>
          </w:tcPr>
          <w:p w14:paraId="60430DA8" w14:textId="77777777" w:rsidR="00454C43" w:rsidRPr="005B00C6" w:rsidRDefault="00454C43" w:rsidP="00454C43">
            <w:pPr>
              <w:pStyle w:val="TAH"/>
            </w:pPr>
            <w:r w:rsidRPr="005B00C6">
              <w:t>Ref.</w:t>
            </w:r>
          </w:p>
        </w:tc>
        <w:tc>
          <w:tcPr>
            <w:tcW w:w="1593" w:type="dxa"/>
            <w:gridSpan w:val="2"/>
            <w:tcBorders>
              <w:top w:val="single" w:sz="4" w:space="0" w:color="auto"/>
              <w:left w:val="single" w:sz="4" w:space="0" w:color="auto"/>
              <w:bottom w:val="single" w:sz="4" w:space="0" w:color="auto"/>
              <w:right w:val="single" w:sz="4" w:space="0" w:color="auto"/>
            </w:tcBorders>
          </w:tcPr>
          <w:p w14:paraId="076FCE43" w14:textId="77777777" w:rsidR="00454C43" w:rsidRPr="005B00C6" w:rsidRDefault="00454C43" w:rsidP="00454C43">
            <w:pPr>
              <w:pStyle w:val="TAH"/>
            </w:pPr>
            <w:r w:rsidRPr="005B00C6">
              <w:rPr>
                <w:lang w:eastAsia="zh-CN"/>
              </w:rPr>
              <w:t>Release</w:t>
            </w:r>
          </w:p>
        </w:tc>
        <w:tc>
          <w:tcPr>
            <w:tcW w:w="1418" w:type="dxa"/>
            <w:gridSpan w:val="2"/>
            <w:tcBorders>
              <w:top w:val="single" w:sz="4" w:space="0" w:color="auto"/>
              <w:left w:val="single" w:sz="4" w:space="0" w:color="auto"/>
              <w:bottom w:val="single" w:sz="4" w:space="0" w:color="auto"/>
              <w:right w:val="single" w:sz="4" w:space="0" w:color="auto"/>
            </w:tcBorders>
          </w:tcPr>
          <w:p w14:paraId="674886DA" w14:textId="77777777" w:rsidR="00454C43" w:rsidRPr="005B00C6" w:rsidRDefault="00454C43" w:rsidP="00454C43">
            <w:pPr>
              <w:pStyle w:val="TAH"/>
            </w:pPr>
            <w:r w:rsidRPr="005B00C6">
              <w:rPr>
                <w:rFonts w:eastAsia="PMingLiU"/>
              </w:rPr>
              <w:t>Mnemonic</w:t>
            </w:r>
          </w:p>
        </w:tc>
        <w:tc>
          <w:tcPr>
            <w:tcW w:w="2092" w:type="dxa"/>
            <w:gridSpan w:val="2"/>
            <w:tcBorders>
              <w:top w:val="single" w:sz="4" w:space="0" w:color="auto"/>
              <w:left w:val="single" w:sz="4" w:space="0" w:color="auto"/>
              <w:bottom w:val="single" w:sz="4" w:space="0" w:color="auto"/>
              <w:right w:val="single" w:sz="4" w:space="0" w:color="auto"/>
            </w:tcBorders>
          </w:tcPr>
          <w:p w14:paraId="646A40F8" w14:textId="77777777" w:rsidR="00454C43" w:rsidRPr="005B00C6" w:rsidRDefault="00454C43" w:rsidP="00454C43">
            <w:pPr>
              <w:pStyle w:val="TAH"/>
            </w:pPr>
            <w:r w:rsidRPr="005B00C6">
              <w:t>Comments</w:t>
            </w:r>
          </w:p>
        </w:tc>
      </w:tr>
      <w:tr w:rsidR="00454C43" w:rsidRPr="005B00C6" w14:paraId="45C61A38"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C4339A" w14:textId="77777777" w:rsidR="00454C43" w:rsidRPr="005B00C6" w:rsidRDefault="00454C43" w:rsidP="00454C43">
            <w:pPr>
              <w:pStyle w:val="TAC"/>
              <w:rPr>
                <w:lang w:eastAsia="zh-CN"/>
              </w:rPr>
            </w:pPr>
            <w:r w:rsidRPr="005B00C6">
              <w:t>1</w:t>
            </w:r>
          </w:p>
        </w:tc>
        <w:tc>
          <w:tcPr>
            <w:tcW w:w="2285" w:type="dxa"/>
            <w:gridSpan w:val="2"/>
            <w:tcBorders>
              <w:top w:val="single" w:sz="6" w:space="0" w:color="auto"/>
              <w:left w:val="single" w:sz="6" w:space="0" w:color="auto"/>
              <w:bottom w:val="single" w:sz="6" w:space="0" w:color="auto"/>
              <w:right w:val="single" w:sz="6" w:space="0" w:color="auto"/>
            </w:tcBorders>
          </w:tcPr>
          <w:p w14:paraId="25FC887E" w14:textId="77777777" w:rsidR="00454C43" w:rsidRPr="005B00C6" w:rsidRDefault="00454C43" w:rsidP="00454C43">
            <w:pPr>
              <w:pStyle w:val="TAL"/>
              <w:rPr>
                <w:lang w:eastAsia="zh-CN"/>
              </w:rPr>
            </w:pPr>
            <w:r w:rsidRPr="005B00C6">
              <w:t xml:space="preserve">UE </w:t>
            </w:r>
            <w:r w:rsidRPr="005B00C6">
              <w:rPr>
                <w:rFonts w:eastAsia="SimSun"/>
                <w:lang w:eastAsia="zh-CN"/>
              </w:rPr>
              <w:t>2Rx</w:t>
            </w:r>
            <w:r w:rsidRPr="005B00C6">
              <w:rPr>
                <w:lang w:eastAsia="zh-CN"/>
              </w:rPr>
              <w:t xml:space="preserve"> in FR1</w:t>
            </w:r>
          </w:p>
        </w:tc>
        <w:tc>
          <w:tcPr>
            <w:tcW w:w="1984" w:type="dxa"/>
            <w:gridSpan w:val="2"/>
            <w:tcBorders>
              <w:top w:val="single" w:sz="6" w:space="0" w:color="auto"/>
              <w:left w:val="single" w:sz="6" w:space="0" w:color="auto"/>
              <w:bottom w:val="single" w:sz="6" w:space="0" w:color="auto"/>
              <w:right w:val="single" w:sz="4" w:space="0" w:color="auto"/>
            </w:tcBorders>
          </w:tcPr>
          <w:p w14:paraId="640D12D4" w14:textId="77777777" w:rsidR="00454C43" w:rsidRPr="005B00C6" w:rsidRDefault="00454C43" w:rsidP="00454C43">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64982CAD" w14:textId="77777777" w:rsidR="00454C43" w:rsidRPr="005B00C6" w:rsidRDefault="00454C43" w:rsidP="00454C43">
            <w:pPr>
              <w:pStyle w:val="TAC"/>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3CF6C4A3" w14:textId="77777777" w:rsidR="00454C43" w:rsidRPr="005B00C6" w:rsidRDefault="00454C43" w:rsidP="00454C43">
            <w:pPr>
              <w:pStyle w:val="TAC"/>
            </w:pPr>
            <w:r w:rsidRPr="005B00C6">
              <w:rPr>
                <w:lang w:eastAsia="zh-CN"/>
              </w:rPr>
              <w:t>pc_FR1_2Rx</w:t>
            </w:r>
          </w:p>
        </w:tc>
        <w:tc>
          <w:tcPr>
            <w:tcW w:w="2092" w:type="dxa"/>
            <w:gridSpan w:val="2"/>
            <w:tcBorders>
              <w:top w:val="single" w:sz="4" w:space="0" w:color="auto"/>
              <w:left w:val="single" w:sz="4" w:space="0" w:color="auto"/>
              <w:bottom w:val="single" w:sz="4" w:space="0" w:color="auto"/>
              <w:right w:val="single" w:sz="4" w:space="0" w:color="auto"/>
            </w:tcBorders>
          </w:tcPr>
          <w:p w14:paraId="61E2683F" w14:textId="4BA50FB7" w:rsidR="00454C43" w:rsidRPr="005B00C6" w:rsidRDefault="00FD270C" w:rsidP="005D72E7">
            <w:pPr>
              <w:pStyle w:val="TAL"/>
              <w:rPr>
                <w:rFonts w:eastAsia="SimSun"/>
                <w:lang w:eastAsia="zh-CN"/>
              </w:rPr>
            </w:pPr>
            <w:r w:rsidRPr="005B00C6">
              <w:t xml:space="preserve">If the capability is supported then the Band(s) for which it is supported shall be indicated </w:t>
            </w:r>
            <w:r w:rsidR="00454C43" w:rsidRPr="005B00C6">
              <w:rPr>
                <w:lang w:eastAsia="zh-CN"/>
              </w:rPr>
              <w:t>in Table A.4.3.9-4c</w:t>
            </w:r>
          </w:p>
        </w:tc>
      </w:tr>
      <w:tr w:rsidR="00454C43" w:rsidRPr="005B00C6" w14:paraId="2C16A8FA"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8AE4F" w14:textId="77777777" w:rsidR="00454C43" w:rsidRPr="005B00C6" w:rsidRDefault="00454C43" w:rsidP="00454C43">
            <w:pPr>
              <w:pStyle w:val="TAC"/>
              <w:rPr>
                <w:lang w:eastAsia="zh-CN"/>
              </w:rPr>
            </w:pPr>
            <w:r w:rsidRPr="005B00C6">
              <w:rPr>
                <w:lang w:eastAsia="zh-CN"/>
              </w:rPr>
              <w:t>2</w:t>
            </w:r>
          </w:p>
        </w:tc>
        <w:tc>
          <w:tcPr>
            <w:tcW w:w="2285" w:type="dxa"/>
            <w:gridSpan w:val="2"/>
            <w:tcBorders>
              <w:top w:val="single" w:sz="6" w:space="0" w:color="auto"/>
              <w:left w:val="single" w:sz="6" w:space="0" w:color="auto"/>
              <w:bottom w:val="single" w:sz="6" w:space="0" w:color="auto"/>
              <w:right w:val="single" w:sz="6" w:space="0" w:color="auto"/>
            </w:tcBorders>
          </w:tcPr>
          <w:p w14:paraId="0873EFFC" w14:textId="5934C151" w:rsidR="00454C43" w:rsidRPr="005B00C6" w:rsidRDefault="00454C43" w:rsidP="00454C43">
            <w:pPr>
              <w:pStyle w:val="TAL"/>
              <w:rPr>
                <w:lang w:eastAsia="zh-CN"/>
              </w:rPr>
            </w:pPr>
            <w:r w:rsidRPr="005B00C6">
              <w:rPr>
                <w:lang w:eastAsia="ko-KR"/>
              </w:rPr>
              <w:t xml:space="preserve">UE </w:t>
            </w:r>
            <w:r w:rsidR="00FD270C" w:rsidRPr="005B00C6">
              <w:rPr>
                <w:lang w:eastAsia="ko-KR"/>
              </w:rPr>
              <w:t xml:space="preserve">FDD </w:t>
            </w:r>
            <w:r w:rsidRPr="005B00C6">
              <w:rPr>
                <w:rFonts w:eastAsia="SimSun"/>
                <w:lang w:eastAsia="zh-CN"/>
              </w:rPr>
              <w:t>4Rx</w:t>
            </w:r>
            <w:r w:rsidRPr="005B00C6">
              <w:rPr>
                <w:lang w:eastAsia="zh-CN"/>
              </w:rPr>
              <w:t xml:space="preserve"> in FR1</w:t>
            </w:r>
          </w:p>
        </w:tc>
        <w:tc>
          <w:tcPr>
            <w:tcW w:w="1984" w:type="dxa"/>
            <w:gridSpan w:val="2"/>
            <w:tcBorders>
              <w:top w:val="single" w:sz="6" w:space="0" w:color="auto"/>
              <w:left w:val="single" w:sz="6" w:space="0" w:color="auto"/>
              <w:bottom w:val="single" w:sz="6" w:space="0" w:color="auto"/>
              <w:right w:val="single" w:sz="4" w:space="0" w:color="auto"/>
            </w:tcBorders>
          </w:tcPr>
          <w:p w14:paraId="62CA3D82" w14:textId="77777777" w:rsidR="00454C43" w:rsidRPr="005B00C6" w:rsidRDefault="00454C43" w:rsidP="00454C43">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03A68F74" w14:textId="77777777" w:rsidR="00454C43" w:rsidRPr="005B00C6" w:rsidRDefault="00454C43" w:rsidP="00454C43">
            <w:pPr>
              <w:pStyle w:val="TAC"/>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27DA05D9" w14:textId="4F454D93" w:rsidR="00454C43" w:rsidRPr="005B00C6" w:rsidRDefault="00454C43" w:rsidP="00454C43">
            <w:pPr>
              <w:pStyle w:val="TAC"/>
            </w:pPr>
            <w:r w:rsidRPr="005B00C6">
              <w:rPr>
                <w:lang w:eastAsia="zh-CN"/>
              </w:rPr>
              <w:t>pc_FR1_</w:t>
            </w:r>
            <w:r w:rsidR="00FD270C" w:rsidRPr="005B00C6">
              <w:rPr>
                <w:lang w:eastAsia="zh-CN"/>
              </w:rPr>
              <w:t>FDD_</w:t>
            </w:r>
            <w:r w:rsidRPr="005B00C6">
              <w:rPr>
                <w:lang w:eastAsia="zh-CN"/>
              </w:rPr>
              <w:t>4Rx</w:t>
            </w:r>
          </w:p>
        </w:tc>
        <w:tc>
          <w:tcPr>
            <w:tcW w:w="2092" w:type="dxa"/>
            <w:gridSpan w:val="2"/>
            <w:tcBorders>
              <w:top w:val="single" w:sz="4" w:space="0" w:color="auto"/>
              <w:left w:val="single" w:sz="4" w:space="0" w:color="auto"/>
              <w:bottom w:val="single" w:sz="4" w:space="0" w:color="auto"/>
              <w:right w:val="single" w:sz="4" w:space="0" w:color="auto"/>
            </w:tcBorders>
          </w:tcPr>
          <w:p w14:paraId="721F0BDA" w14:textId="3A7AB71C" w:rsidR="00454C43" w:rsidRPr="005B00C6" w:rsidRDefault="00FD270C" w:rsidP="005D72E7">
            <w:pPr>
              <w:pStyle w:val="TAL"/>
              <w:rPr>
                <w:lang w:eastAsia="zh-CN"/>
              </w:rPr>
            </w:pPr>
            <w:r w:rsidRPr="005B00C6">
              <w:t xml:space="preserve">If the capability is supported then the Band(s) for which it is supported shall be indicated </w:t>
            </w:r>
            <w:r w:rsidR="00454C43" w:rsidRPr="005B00C6">
              <w:rPr>
                <w:lang w:eastAsia="zh-CN"/>
              </w:rPr>
              <w:t>in Table A.4.3.9-4a</w:t>
            </w:r>
          </w:p>
        </w:tc>
      </w:tr>
      <w:tr w:rsidR="00FD270C" w:rsidRPr="005B00C6" w14:paraId="473F68BD"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C7B6407" w14:textId="49A2FCC8" w:rsidR="00FD270C" w:rsidRPr="005B00C6" w:rsidRDefault="00FD270C" w:rsidP="00FD270C">
            <w:pPr>
              <w:pStyle w:val="TAC"/>
              <w:rPr>
                <w:lang w:eastAsia="zh-CN"/>
              </w:rPr>
            </w:pPr>
            <w:r w:rsidRPr="005B00C6">
              <w:rPr>
                <w:rFonts w:eastAsia="SimSun"/>
                <w:lang w:eastAsia="zh-CN"/>
              </w:rPr>
              <w:t>3</w:t>
            </w:r>
          </w:p>
        </w:tc>
        <w:tc>
          <w:tcPr>
            <w:tcW w:w="2285" w:type="dxa"/>
            <w:gridSpan w:val="2"/>
            <w:tcBorders>
              <w:top w:val="single" w:sz="6" w:space="0" w:color="auto"/>
              <w:left w:val="single" w:sz="6" w:space="0" w:color="auto"/>
              <w:bottom w:val="single" w:sz="6" w:space="0" w:color="auto"/>
              <w:right w:val="single" w:sz="6" w:space="0" w:color="auto"/>
            </w:tcBorders>
          </w:tcPr>
          <w:p w14:paraId="74B9271F" w14:textId="0CC8532F" w:rsidR="00FD270C" w:rsidRPr="005B00C6" w:rsidRDefault="00FD270C" w:rsidP="00FD270C">
            <w:pPr>
              <w:pStyle w:val="TAL"/>
              <w:rPr>
                <w:lang w:eastAsia="ko-KR"/>
              </w:rPr>
            </w:pPr>
            <w:r w:rsidRPr="005B00C6">
              <w:rPr>
                <w:lang w:eastAsia="ko-KR"/>
              </w:rPr>
              <w:t>UE TDD 4Rx in FR1</w:t>
            </w:r>
          </w:p>
        </w:tc>
        <w:tc>
          <w:tcPr>
            <w:tcW w:w="1984" w:type="dxa"/>
            <w:gridSpan w:val="2"/>
            <w:tcBorders>
              <w:top w:val="single" w:sz="6" w:space="0" w:color="auto"/>
              <w:left w:val="single" w:sz="6" w:space="0" w:color="auto"/>
              <w:bottom w:val="single" w:sz="6" w:space="0" w:color="auto"/>
              <w:right w:val="single" w:sz="4" w:space="0" w:color="auto"/>
            </w:tcBorders>
          </w:tcPr>
          <w:p w14:paraId="7E1ED482" w14:textId="7C2BF355" w:rsidR="00FD270C" w:rsidRPr="005B00C6" w:rsidRDefault="00FD270C" w:rsidP="00FD270C">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7FCB6FFD" w14:textId="3D230C19" w:rsidR="00FD270C" w:rsidRPr="005B00C6" w:rsidRDefault="00FD270C" w:rsidP="00FD270C">
            <w:pPr>
              <w:pStyle w:val="TAC"/>
              <w:rPr>
                <w:lang w:eastAsia="zh-CN"/>
              </w:rPr>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3A944B59" w14:textId="0493FD9E" w:rsidR="00FD270C" w:rsidRPr="005B00C6" w:rsidRDefault="00FD270C" w:rsidP="00FD270C">
            <w:pPr>
              <w:pStyle w:val="TAC"/>
              <w:rPr>
                <w:lang w:eastAsia="zh-CN"/>
              </w:rPr>
            </w:pPr>
            <w:r w:rsidRPr="005B00C6">
              <w:rPr>
                <w:lang w:eastAsia="zh-CN"/>
              </w:rPr>
              <w:t>pc_FR1_TDD_4Rx</w:t>
            </w:r>
          </w:p>
        </w:tc>
        <w:tc>
          <w:tcPr>
            <w:tcW w:w="2092" w:type="dxa"/>
            <w:gridSpan w:val="2"/>
            <w:tcBorders>
              <w:top w:val="single" w:sz="4" w:space="0" w:color="auto"/>
              <w:left w:val="single" w:sz="4" w:space="0" w:color="auto"/>
              <w:bottom w:val="single" w:sz="4" w:space="0" w:color="auto"/>
              <w:right w:val="single" w:sz="4" w:space="0" w:color="auto"/>
            </w:tcBorders>
          </w:tcPr>
          <w:p w14:paraId="661B7AB5" w14:textId="3C754468" w:rsidR="00FD270C" w:rsidRPr="005B00C6" w:rsidRDefault="00FD270C" w:rsidP="005D72E7">
            <w:pPr>
              <w:pStyle w:val="TAL"/>
            </w:pPr>
            <w:r w:rsidRPr="005B00C6">
              <w:t xml:space="preserve">If the capability is supported then the Band(s) for which it is supported shall be indicated </w:t>
            </w:r>
            <w:r w:rsidRPr="005B00C6">
              <w:rPr>
                <w:lang w:eastAsia="zh-CN"/>
              </w:rPr>
              <w:t>in Table A.4.3.9-4b</w:t>
            </w:r>
          </w:p>
        </w:tc>
      </w:tr>
      <w:tr w:rsidR="00A651F6" w:rsidRPr="001578AD" w14:paraId="0B6CB0E4" w14:textId="77777777" w:rsidTr="00A651F6">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AA4FCF" w14:textId="77777777" w:rsidR="00A651F6" w:rsidRPr="001578AD" w:rsidRDefault="00A651F6" w:rsidP="00F217DC">
            <w:pPr>
              <w:pStyle w:val="TAC"/>
              <w:rPr>
                <w:lang w:eastAsia="zh-CN"/>
              </w:rPr>
            </w:pPr>
            <w:r w:rsidRPr="001578AD">
              <w:rPr>
                <w:rFonts w:hint="eastAsia"/>
                <w:lang w:eastAsia="zh-CN"/>
              </w:rPr>
              <w:t>4</w:t>
            </w:r>
          </w:p>
        </w:tc>
        <w:tc>
          <w:tcPr>
            <w:tcW w:w="2285" w:type="dxa"/>
            <w:gridSpan w:val="2"/>
            <w:tcBorders>
              <w:top w:val="single" w:sz="6" w:space="0" w:color="auto"/>
              <w:left w:val="single" w:sz="6" w:space="0" w:color="auto"/>
              <w:bottom w:val="single" w:sz="6" w:space="0" w:color="auto"/>
              <w:right w:val="single" w:sz="6" w:space="0" w:color="auto"/>
            </w:tcBorders>
          </w:tcPr>
          <w:p w14:paraId="71C47E7B" w14:textId="77777777" w:rsidR="00A651F6" w:rsidRPr="001578AD" w:rsidRDefault="00A651F6" w:rsidP="00F217DC">
            <w:pPr>
              <w:pStyle w:val="TAL"/>
              <w:rPr>
                <w:lang w:eastAsia="ko-KR"/>
              </w:rPr>
            </w:pPr>
            <w:r w:rsidRPr="001578AD">
              <w:t xml:space="preserve">UE only supports </w:t>
            </w:r>
            <w:r w:rsidRPr="001578AD">
              <w:rPr>
                <w:lang w:eastAsia="zh-CN"/>
              </w:rPr>
              <w:t>1Rx in FR1</w:t>
            </w:r>
          </w:p>
        </w:tc>
        <w:tc>
          <w:tcPr>
            <w:tcW w:w="1984" w:type="dxa"/>
            <w:gridSpan w:val="2"/>
            <w:tcBorders>
              <w:top w:val="single" w:sz="6" w:space="0" w:color="auto"/>
              <w:left w:val="single" w:sz="6" w:space="0" w:color="auto"/>
              <w:bottom w:val="single" w:sz="6" w:space="0" w:color="auto"/>
              <w:right w:val="single" w:sz="4" w:space="0" w:color="auto"/>
            </w:tcBorders>
          </w:tcPr>
          <w:p w14:paraId="1A351D10" w14:textId="77777777" w:rsidR="00A651F6" w:rsidRPr="001578AD" w:rsidRDefault="00A651F6" w:rsidP="00F217DC">
            <w:pPr>
              <w:pStyle w:val="TAC"/>
            </w:pPr>
            <w:r w:rsidRPr="001578AD">
              <w:t>38.101-1, 7.3</w:t>
            </w:r>
            <w:r w:rsidRPr="001578AD">
              <w:rPr>
                <w:rFonts w:hint="eastAsia"/>
                <w:lang w:eastAsia="zh-CN"/>
              </w:rPr>
              <w:t>I</w:t>
            </w:r>
          </w:p>
        </w:tc>
        <w:tc>
          <w:tcPr>
            <w:tcW w:w="1593" w:type="dxa"/>
            <w:gridSpan w:val="2"/>
            <w:tcBorders>
              <w:top w:val="single" w:sz="4" w:space="0" w:color="auto"/>
              <w:left w:val="single" w:sz="4" w:space="0" w:color="auto"/>
              <w:bottom w:val="single" w:sz="4" w:space="0" w:color="auto"/>
              <w:right w:val="single" w:sz="4" w:space="0" w:color="auto"/>
            </w:tcBorders>
          </w:tcPr>
          <w:p w14:paraId="02A8A357" w14:textId="77777777" w:rsidR="00A651F6" w:rsidRPr="001578AD" w:rsidRDefault="00A651F6" w:rsidP="00F217DC">
            <w:pPr>
              <w:pStyle w:val="TAC"/>
              <w:rPr>
                <w:lang w:eastAsia="zh-CN"/>
              </w:rPr>
            </w:pPr>
            <w:r w:rsidRPr="001578AD">
              <w:rPr>
                <w:rFonts w:hint="eastAsia"/>
                <w:lang w:eastAsia="zh-CN"/>
              </w:rPr>
              <w:t>R</w:t>
            </w:r>
            <w:r w:rsidRPr="001578AD">
              <w:rPr>
                <w:lang w:eastAsia="zh-CN"/>
              </w:rPr>
              <w:t>el-17</w:t>
            </w:r>
          </w:p>
        </w:tc>
        <w:tc>
          <w:tcPr>
            <w:tcW w:w="1418" w:type="dxa"/>
            <w:gridSpan w:val="2"/>
            <w:tcBorders>
              <w:top w:val="single" w:sz="4" w:space="0" w:color="auto"/>
              <w:left w:val="single" w:sz="4" w:space="0" w:color="auto"/>
              <w:bottom w:val="single" w:sz="4" w:space="0" w:color="auto"/>
              <w:right w:val="single" w:sz="4" w:space="0" w:color="auto"/>
            </w:tcBorders>
          </w:tcPr>
          <w:p w14:paraId="1A8F00BF" w14:textId="77777777" w:rsidR="00A651F6" w:rsidRPr="001578AD" w:rsidRDefault="00A651F6" w:rsidP="00F217DC">
            <w:pPr>
              <w:pStyle w:val="TAC"/>
              <w:rPr>
                <w:lang w:eastAsia="zh-CN"/>
              </w:rPr>
            </w:pPr>
            <w:r w:rsidRPr="001578AD">
              <w:rPr>
                <w:lang w:eastAsia="zh-CN"/>
              </w:rPr>
              <w:t>pc_FR1_1Rx</w:t>
            </w:r>
          </w:p>
        </w:tc>
        <w:tc>
          <w:tcPr>
            <w:tcW w:w="2092" w:type="dxa"/>
            <w:gridSpan w:val="2"/>
            <w:tcBorders>
              <w:top w:val="single" w:sz="4" w:space="0" w:color="auto"/>
              <w:left w:val="single" w:sz="4" w:space="0" w:color="auto"/>
              <w:bottom w:val="single" w:sz="4" w:space="0" w:color="auto"/>
              <w:right w:val="single" w:sz="4" w:space="0" w:color="auto"/>
            </w:tcBorders>
          </w:tcPr>
          <w:p w14:paraId="7B1C6572" w14:textId="77777777" w:rsidR="00A651F6" w:rsidRPr="001578AD" w:rsidRDefault="00A651F6" w:rsidP="00F217DC">
            <w:pPr>
              <w:pStyle w:val="TAL"/>
            </w:pPr>
            <w:r w:rsidRPr="001578AD">
              <w:t xml:space="preserve">If the capability is supported then the Band(s) for which it is supported shall be indicated </w:t>
            </w:r>
            <w:r w:rsidRPr="001578AD">
              <w:rPr>
                <w:lang w:eastAsia="zh-CN"/>
              </w:rPr>
              <w:t>in Table A.4.3.9-4e</w:t>
            </w:r>
          </w:p>
        </w:tc>
      </w:tr>
    </w:tbl>
    <w:p w14:paraId="7C5D3F2E" w14:textId="77777777" w:rsidR="00D45C61" w:rsidRPr="005B00C6" w:rsidRDefault="00D45C61" w:rsidP="00D45C61">
      <w:pPr>
        <w:rPr>
          <w:lang w:eastAsia="zh-CN"/>
        </w:rPr>
      </w:pPr>
    </w:p>
    <w:p w14:paraId="600CADDF" w14:textId="5E59D52B" w:rsidR="004D6533" w:rsidRPr="005B00C6" w:rsidRDefault="00D45C61" w:rsidP="004D6533">
      <w:pPr>
        <w:pStyle w:val="TH"/>
        <w:rPr>
          <w:rFonts w:eastAsia="PMingLiU"/>
        </w:rPr>
      </w:pPr>
      <w:r w:rsidRPr="005B00C6">
        <w:rPr>
          <w:rFonts w:eastAsia="PMingLiU"/>
        </w:rPr>
        <w:t>Table A.4.3.1-</w:t>
      </w:r>
      <w:r w:rsidR="00D35B7F" w:rsidRPr="005B00C6">
        <w:rPr>
          <w:rFonts w:eastAsia="PMingLiU"/>
        </w:rPr>
        <w:t>8</w:t>
      </w:r>
      <w:r w:rsidRPr="005B00C6">
        <w:rPr>
          <w:rFonts w:eastAsia="PMingLiU"/>
        </w:rPr>
        <w:t xml:space="preserve">: </w:t>
      </w:r>
      <w:r w:rsidR="006E2774" w:rsidRPr="005B00C6">
        <w:rPr>
          <w:rFonts w:eastAsia="PMingLiU"/>
        </w:rPr>
        <w:t>Void</w:t>
      </w:r>
    </w:p>
    <w:p w14:paraId="3753B4C7" w14:textId="77777777" w:rsidR="004D6533" w:rsidRPr="005B00C6" w:rsidRDefault="004D6533" w:rsidP="007624D2">
      <w:pPr>
        <w:rPr>
          <w:rFonts w:eastAsia="PMingLiU"/>
        </w:rPr>
      </w:pPr>
    </w:p>
    <w:p w14:paraId="61773D78" w14:textId="77777777" w:rsidR="004D6533" w:rsidRPr="005B00C6" w:rsidRDefault="004D6533" w:rsidP="004D6533">
      <w:pPr>
        <w:pStyle w:val="TH"/>
        <w:rPr>
          <w:rFonts w:eastAsia="PMingLiU"/>
        </w:rPr>
      </w:pPr>
      <w:r w:rsidRPr="005B00C6">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B00C6"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B00C6" w:rsidRDefault="004D6533" w:rsidP="004D6533">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B00C6" w:rsidRDefault="004D6533" w:rsidP="004D6533">
            <w:pPr>
              <w:pStyle w:val="TAH"/>
            </w:pPr>
            <w:r w:rsidRPr="005B00C6">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B00C6" w:rsidRDefault="004D6533" w:rsidP="004D6533">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B00C6" w:rsidRDefault="004D6533" w:rsidP="004D6533">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B00C6" w:rsidRDefault="004D6533" w:rsidP="004D6533">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B00C6" w:rsidRDefault="004D6533" w:rsidP="004D6533">
            <w:pPr>
              <w:pStyle w:val="TAH"/>
            </w:pPr>
            <w:r w:rsidRPr="005B00C6">
              <w:t>Comments</w:t>
            </w:r>
          </w:p>
        </w:tc>
      </w:tr>
      <w:tr w:rsidR="004D6533" w:rsidRPr="005B00C6"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B00C6" w:rsidRDefault="004D6533" w:rsidP="004D6533">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B00C6" w:rsidRDefault="004D6533" w:rsidP="004D6533">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B00C6" w:rsidRDefault="004D6533" w:rsidP="004D6533">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38</w:t>
            </w:r>
          </w:p>
        </w:tc>
      </w:tr>
      <w:tr w:rsidR="004D6533" w:rsidRPr="005B00C6"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B00C6" w:rsidRDefault="004D6533" w:rsidP="004D6533">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B00C6" w:rsidRDefault="004D6533" w:rsidP="004D6533">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B00C6" w:rsidRDefault="004D6533" w:rsidP="004D6533">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47</w:t>
            </w:r>
          </w:p>
        </w:tc>
      </w:tr>
    </w:tbl>
    <w:p w14:paraId="204DC90A" w14:textId="31AE9144" w:rsidR="00D45C61" w:rsidRPr="005B00C6" w:rsidRDefault="00D45C61" w:rsidP="007624D2">
      <w:pPr>
        <w:rPr>
          <w:rFonts w:eastAsia="PMingLiU"/>
        </w:rPr>
      </w:pPr>
    </w:p>
    <w:p w14:paraId="63264BE3" w14:textId="77777777" w:rsidR="004C7DD8" w:rsidRPr="005B00C6" w:rsidRDefault="004C7DD8" w:rsidP="004C7DD8">
      <w:pPr>
        <w:pStyle w:val="Heading3"/>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bookmarkStart w:id="389" w:name="_Toc124016729"/>
      <w:r w:rsidRPr="005B00C6">
        <w:t>A.4.3.2</w:t>
      </w:r>
      <w:r w:rsidRPr="005B00C6">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36"/>
        <w:gridCol w:w="263"/>
        <w:gridCol w:w="40"/>
        <w:gridCol w:w="35"/>
        <w:gridCol w:w="36"/>
        <w:gridCol w:w="36"/>
        <w:gridCol w:w="36"/>
        <w:gridCol w:w="36"/>
        <w:gridCol w:w="2440"/>
        <w:gridCol w:w="39"/>
        <w:gridCol w:w="38"/>
        <w:gridCol w:w="36"/>
        <w:gridCol w:w="36"/>
        <w:gridCol w:w="36"/>
        <w:gridCol w:w="36"/>
        <w:gridCol w:w="629"/>
        <w:gridCol w:w="39"/>
        <w:gridCol w:w="38"/>
        <w:gridCol w:w="36"/>
        <w:gridCol w:w="36"/>
        <w:gridCol w:w="36"/>
        <w:gridCol w:w="36"/>
        <w:gridCol w:w="629"/>
        <w:gridCol w:w="38"/>
        <w:gridCol w:w="38"/>
        <w:gridCol w:w="36"/>
        <w:gridCol w:w="36"/>
        <w:gridCol w:w="36"/>
        <w:gridCol w:w="36"/>
        <w:gridCol w:w="2188"/>
        <w:gridCol w:w="38"/>
        <w:gridCol w:w="38"/>
        <w:gridCol w:w="36"/>
        <w:gridCol w:w="36"/>
        <w:gridCol w:w="36"/>
        <w:gridCol w:w="36"/>
        <w:gridCol w:w="347"/>
        <w:gridCol w:w="38"/>
        <w:gridCol w:w="38"/>
        <w:gridCol w:w="36"/>
        <w:gridCol w:w="36"/>
        <w:gridCol w:w="36"/>
        <w:gridCol w:w="36"/>
        <w:gridCol w:w="1196"/>
        <w:gridCol w:w="38"/>
        <w:gridCol w:w="38"/>
        <w:gridCol w:w="36"/>
        <w:gridCol w:w="36"/>
        <w:gridCol w:w="36"/>
        <w:gridCol w:w="36"/>
        <w:gridCol w:w="1055"/>
        <w:gridCol w:w="38"/>
        <w:gridCol w:w="40"/>
        <w:gridCol w:w="45"/>
        <w:gridCol w:w="36"/>
        <w:gridCol w:w="36"/>
        <w:gridCol w:w="36"/>
      </w:tblGrid>
      <w:tr w:rsidR="007F4004" w:rsidRPr="005B00C6" w14:paraId="1D685AAF" w14:textId="77777777" w:rsidTr="00C45E88">
        <w:trPr>
          <w:gridAfter w:val="6"/>
          <w:wAfter w:w="231" w:type="dxa"/>
          <w:cantSplit/>
          <w:jc w:val="center"/>
        </w:trPr>
        <w:tc>
          <w:tcPr>
            <w:tcW w:w="477" w:type="dxa"/>
            <w:gridSpan w:val="7"/>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t>Item</w:t>
            </w:r>
          </w:p>
        </w:tc>
        <w:tc>
          <w:tcPr>
            <w:tcW w:w="2659" w:type="dxa"/>
            <w:gridSpan w:val="7"/>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50" w:type="dxa"/>
            <w:gridSpan w:val="7"/>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850" w:type="dxa"/>
            <w:gridSpan w:val="7"/>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408" w:type="dxa"/>
            <w:gridSpan w:val="7"/>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67" w:type="dxa"/>
            <w:gridSpan w:val="7"/>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416" w:type="dxa"/>
            <w:gridSpan w:val="7"/>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75" w:type="dxa"/>
            <w:gridSpan w:val="7"/>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59" w:type="dxa"/>
            <w:gridSpan w:val="7"/>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50" w:type="dxa"/>
            <w:gridSpan w:val="7"/>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r w:rsidRPr="005B00C6">
              <w:rPr>
                <w:lang w:eastAsia="en-US"/>
              </w:rPr>
              <w:t>pc_downlinkSPS</w:t>
            </w:r>
          </w:p>
        </w:tc>
        <w:tc>
          <w:tcPr>
            <w:tcW w:w="567" w:type="dxa"/>
            <w:gridSpan w:val="7"/>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416" w:type="dxa"/>
            <w:gridSpan w:val="7"/>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75" w:type="dxa"/>
            <w:gridSpan w:val="7"/>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59" w:type="dxa"/>
            <w:gridSpan w:val="7"/>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50" w:type="dxa"/>
            <w:gridSpan w:val="7"/>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67" w:type="dxa"/>
            <w:gridSpan w:val="7"/>
            <w:tcBorders>
              <w:top w:val="single" w:sz="4" w:space="0" w:color="auto"/>
              <w:left w:val="single" w:sz="4" w:space="0" w:color="auto"/>
              <w:bottom w:val="single" w:sz="4" w:space="0" w:color="auto"/>
              <w:right w:val="single" w:sz="4" w:space="0" w:color="auto"/>
            </w:tcBorders>
          </w:tcPr>
          <w:p w14:paraId="25E94F74" w14:textId="14A81D57" w:rsidR="007F4004" w:rsidRPr="005B00C6" w:rsidRDefault="00962CAE" w:rsidP="000C7438">
            <w:pPr>
              <w:pStyle w:val="TAL"/>
              <w:rPr>
                <w:lang w:eastAsia="en-US"/>
              </w:rPr>
            </w:pPr>
            <w:r w:rsidRPr="00BB1A4D">
              <w:t>CY</w:t>
            </w:r>
          </w:p>
        </w:tc>
        <w:tc>
          <w:tcPr>
            <w:tcW w:w="1416" w:type="dxa"/>
            <w:gridSpan w:val="7"/>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75" w:type="dxa"/>
            <w:gridSpan w:val="7"/>
            <w:tcBorders>
              <w:top w:val="single" w:sz="4" w:space="0" w:color="auto"/>
              <w:left w:val="single" w:sz="4" w:space="0" w:color="auto"/>
              <w:bottom w:val="single" w:sz="4" w:space="0" w:color="auto"/>
              <w:right w:val="single" w:sz="4" w:space="0" w:color="auto"/>
            </w:tcBorders>
          </w:tcPr>
          <w:p w14:paraId="639AA593" w14:textId="61E944CF" w:rsidR="007F4004" w:rsidRPr="005B00C6" w:rsidRDefault="00962CAE" w:rsidP="000C7438">
            <w:pPr>
              <w:pStyle w:val="TAL"/>
              <w:rPr>
                <w:lang w:eastAsia="en-US"/>
              </w:rPr>
            </w:pPr>
            <w:r w:rsidRPr="00BB1A4D">
              <w:rPr>
                <w:lang w:eastAsia="zh-CN"/>
              </w:rPr>
              <w:t>Mandatory for non-RedCap UEs and optional for RedCap UEs.</w:t>
            </w:r>
          </w:p>
        </w:tc>
      </w:tr>
      <w:tr w:rsidR="007F4004" w:rsidRPr="005B00C6" w14:paraId="5114E5B3"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59" w:type="dxa"/>
            <w:gridSpan w:val="7"/>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7"/>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67" w:type="dxa"/>
            <w:gridSpan w:val="7"/>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416" w:type="dxa"/>
            <w:gridSpan w:val="7"/>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75" w:type="dxa"/>
            <w:gridSpan w:val="7"/>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59" w:type="dxa"/>
            <w:gridSpan w:val="7"/>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7"/>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67" w:type="dxa"/>
            <w:gridSpan w:val="7"/>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416" w:type="dxa"/>
            <w:gridSpan w:val="7"/>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75" w:type="dxa"/>
            <w:gridSpan w:val="7"/>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59" w:type="dxa"/>
            <w:gridSpan w:val="7"/>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67" w:type="dxa"/>
            <w:gridSpan w:val="7"/>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59" w:type="dxa"/>
            <w:gridSpan w:val="7"/>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50" w:type="dxa"/>
            <w:gridSpan w:val="7"/>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3ACED512" w14:textId="77777777" w:rsidR="007F4004" w:rsidRPr="005B00C6" w:rsidRDefault="007F4004" w:rsidP="000C7438">
            <w:pPr>
              <w:pStyle w:val="TAL"/>
              <w:rPr>
                <w:lang w:eastAsia="en-US"/>
              </w:rPr>
            </w:pPr>
            <w:r w:rsidRPr="005B00C6">
              <w:rPr>
                <w:lang w:eastAsia="en-US"/>
              </w:rPr>
              <w:t>pc_pdsch_MappingTypeA</w:t>
            </w:r>
          </w:p>
        </w:tc>
        <w:tc>
          <w:tcPr>
            <w:tcW w:w="567" w:type="dxa"/>
            <w:gridSpan w:val="7"/>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416" w:type="dxa"/>
            <w:gridSpan w:val="7"/>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75" w:type="dxa"/>
            <w:gridSpan w:val="7"/>
            <w:tcBorders>
              <w:top w:val="single" w:sz="4" w:space="0" w:color="auto"/>
              <w:left w:val="single" w:sz="4" w:space="0" w:color="auto"/>
              <w:bottom w:val="single" w:sz="4" w:space="0" w:color="auto"/>
              <w:right w:val="single" w:sz="4" w:space="0" w:color="auto"/>
            </w:tcBorders>
          </w:tcPr>
          <w:p w14:paraId="7B141B65" w14:textId="77777777" w:rsidR="007F4004" w:rsidRPr="005B00C6" w:rsidRDefault="007F4004" w:rsidP="000C7438">
            <w:pPr>
              <w:pStyle w:val="TAL"/>
              <w:rPr>
                <w:lang w:eastAsia="en-US"/>
              </w:rPr>
            </w:pPr>
          </w:p>
        </w:tc>
      </w:tr>
      <w:tr w:rsidR="007F4004" w:rsidRPr="005B00C6" w14:paraId="030D364D"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59" w:type="dxa"/>
            <w:gridSpan w:val="7"/>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50" w:type="dxa"/>
            <w:gridSpan w:val="7"/>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r w:rsidRPr="005B00C6">
              <w:rPr>
                <w:lang w:eastAsia="en-US"/>
              </w:rPr>
              <w:t>pc_pdsch_MappingTypeB</w:t>
            </w:r>
          </w:p>
        </w:tc>
        <w:tc>
          <w:tcPr>
            <w:tcW w:w="567" w:type="dxa"/>
            <w:gridSpan w:val="7"/>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416" w:type="dxa"/>
            <w:gridSpan w:val="7"/>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75" w:type="dxa"/>
            <w:gridSpan w:val="7"/>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59" w:type="dxa"/>
            <w:gridSpan w:val="7"/>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50" w:type="dxa"/>
            <w:gridSpan w:val="7"/>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67" w:type="dxa"/>
            <w:gridSpan w:val="7"/>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416" w:type="dxa"/>
            <w:gridSpan w:val="7"/>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75" w:type="dxa"/>
            <w:gridSpan w:val="7"/>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59" w:type="dxa"/>
            <w:gridSpan w:val="7"/>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50" w:type="dxa"/>
            <w:gridSpan w:val="7"/>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850" w:type="dxa"/>
            <w:gridSpan w:val="7"/>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7"/>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67" w:type="dxa"/>
            <w:gridSpan w:val="7"/>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416" w:type="dxa"/>
            <w:gridSpan w:val="7"/>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75" w:type="dxa"/>
            <w:gridSpan w:val="7"/>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59" w:type="dxa"/>
            <w:gridSpan w:val="7"/>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7"/>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r w:rsidRPr="005B00C6">
              <w:rPr>
                <w:lang w:eastAsia="en-US"/>
              </w:rPr>
              <w:t>pc_csi_RS_CFRA_ForHO</w:t>
            </w:r>
          </w:p>
        </w:tc>
        <w:tc>
          <w:tcPr>
            <w:tcW w:w="567" w:type="dxa"/>
            <w:gridSpan w:val="7"/>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416" w:type="dxa"/>
            <w:gridSpan w:val="7"/>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75" w:type="dxa"/>
            <w:gridSpan w:val="7"/>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59" w:type="dxa"/>
            <w:gridSpan w:val="7"/>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50" w:type="dxa"/>
            <w:gridSpan w:val="7"/>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67" w:type="dxa"/>
            <w:gridSpan w:val="7"/>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416" w:type="dxa"/>
            <w:gridSpan w:val="7"/>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75" w:type="dxa"/>
            <w:gridSpan w:val="7"/>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59" w:type="dxa"/>
            <w:gridSpan w:val="7"/>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67" w:type="dxa"/>
            <w:gridSpan w:val="7"/>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416" w:type="dxa"/>
            <w:gridSpan w:val="7"/>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75" w:type="dxa"/>
            <w:gridSpan w:val="7"/>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59" w:type="dxa"/>
            <w:gridSpan w:val="7"/>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Support PDSCH Reception when configured with higher layer parameter aggregationFactorDL &gt; 1</w:t>
            </w:r>
          </w:p>
        </w:tc>
        <w:tc>
          <w:tcPr>
            <w:tcW w:w="850" w:type="dxa"/>
            <w:gridSpan w:val="7"/>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8" w:type="dxa"/>
            <w:gridSpan w:val="7"/>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r w:rsidRPr="005B00C6">
              <w:rPr>
                <w:lang w:eastAsia="en-US"/>
              </w:rPr>
              <w:t>pc_</w:t>
            </w:r>
            <w:r w:rsidRPr="005B00C6">
              <w:t>pdsch_RepetitionMultiSlots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416" w:type="dxa"/>
            <w:gridSpan w:val="7"/>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75" w:type="dxa"/>
            <w:gridSpan w:val="7"/>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59" w:type="dxa"/>
            <w:gridSpan w:val="7"/>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50" w:type="dxa"/>
            <w:gridSpan w:val="7"/>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850" w:type="dxa"/>
            <w:gridSpan w:val="7"/>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37C9D00" w14:textId="77777777" w:rsidR="007F4004" w:rsidRPr="005B00C6" w:rsidRDefault="007F4004" w:rsidP="00B759BC">
            <w:pPr>
              <w:pStyle w:val="TAL"/>
              <w:rPr>
                <w:lang w:eastAsia="en-US"/>
              </w:rPr>
            </w:pPr>
            <w:r w:rsidRPr="005B00C6">
              <w:t>pc_dynamicSwitchSUL</w:t>
            </w:r>
          </w:p>
        </w:tc>
        <w:tc>
          <w:tcPr>
            <w:tcW w:w="567" w:type="dxa"/>
            <w:gridSpan w:val="7"/>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416" w:type="dxa"/>
            <w:gridSpan w:val="7"/>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75" w:type="dxa"/>
            <w:gridSpan w:val="7"/>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59" w:type="dxa"/>
            <w:gridSpan w:val="7"/>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7"/>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7"/>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r w:rsidRPr="005B00C6">
              <w:t>pc_nrMIMO_CB_PUSCH</w:t>
            </w:r>
          </w:p>
        </w:tc>
        <w:tc>
          <w:tcPr>
            <w:tcW w:w="567" w:type="dxa"/>
            <w:gridSpan w:val="7"/>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Set to true if maxNumberMIMO-LayersCB-PUSCH</w:t>
            </w:r>
          </w:p>
          <w:p w14:paraId="1BAE0F86" w14:textId="54374ED0" w:rsidR="00A730D4" w:rsidRPr="005B00C6" w:rsidRDefault="00A730D4" w:rsidP="00617EA3">
            <w:pPr>
              <w:pStyle w:val="TAL"/>
            </w:pPr>
            <w:r w:rsidRPr="005B00C6">
              <w:t xml:space="preserve">has value </w:t>
            </w:r>
            <w:r w:rsidR="00630099" w:rsidRPr="005B00C6">
              <w:t>different from "oneLayer"</w:t>
            </w:r>
          </w:p>
        </w:tc>
      </w:tr>
      <w:tr w:rsidR="00A730D4" w:rsidRPr="005B00C6" w14:paraId="544F0AA9"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t>15</w:t>
            </w:r>
          </w:p>
        </w:tc>
        <w:tc>
          <w:tcPr>
            <w:tcW w:w="2659" w:type="dxa"/>
            <w:gridSpan w:val="7"/>
            <w:tcBorders>
              <w:top w:val="single" w:sz="6" w:space="0" w:color="auto"/>
              <w:left w:val="single" w:sz="4" w:space="0" w:color="auto"/>
              <w:bottom w:val="single" w:sz="6" w:space="0" w:color="auto"/>
              <w:right w:val="single" w:sz="6" w:space="0" w:color="auto"/>
            </w:tcBorders>
          </w:tcPr>
          <w:p w14:paraId="2E0691D7" w14:textId="77777777" w:rsidR="00A730D4" w:rsidRPr="005B00C6" w:rsidRDefault="00A730D4" w:rsidP="00617EA3">
            <w:pPr>
              <w:pStyle w:val="TAL"/>
            </w:pPr>
            <w:r w:rsidRPr="005B00C6">
              <w:t>Supports MIMO layers at the UE for PUSCH transmission using non-codebook precoding</w:t>
            </w:r>
          </w:p>
        </w:tc>
        <w:tc>
          <w:tcPr>
            <w:tcW w:w="850" w:type="dxa"/>
            <w:gridSpan w:val="7"/>
            <w:tcBorders>
              <w:top w:val="single" w:sz="6" w:space="0" w:color="auto"/>
              <w:left w:val="single" w:sz="6" w:space="0" w:color="auto"/>
              <w:bottom w:val="single" w:sz="6" w:space="0" w:color="auto"/>
              <w:right w:val="single" w:sz="4" w:space="0" w:color="auto"/>
            </w:tcBorders>
          </w:tcPr>
          <w:p w14:paraId="4D15AAF0"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7"/>
            <w:tcBorders>
              <w:top w:val="single" w:sz="4" w:space="0" w:color="auto"/>
              <w:left w:val="single" w:sz="4" w:space="0" w:color="auto"/>
              <w:bottom w:val="single" w:sz="4" w:space="0" w:color="auto"/>
              <w:right w:val="single" w:sz="4" w:space="0" w:color="auto"/>
            </w:tcBorders>
          </w:tcPr>
          <w:p w14:paraId="534B9E1D" w14:textId="77777777" w:rsidR="00A730D4" w:rsidRPr="005B00C6" w:rsidRDefault="00A730D4" w:rsidP="00617EA3">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6FDB214" w14:textId="77777777" w:rsidR="00A730D4" w:rsidRPr="005B00C6" w:rsidRDefault="00A730D4" w:rsidP="00617EA3">
            <w:pPr>
              <w:pStyle w:val="TAL"/>
            </w:pPr>
            <w:r w:rsidRPr="005B00C6">
              <w:t>pc_nrMIMO_NonCB_PUSCH</w:t>
            </w:r>
          </w:p>
        </w:tc>
        <w:tc>
          <w:tcPr>
            <w:tcW w:w="567" w:type="dxa"/>
            <w:gridSpan w:val="7"/>
            <w:tcBorders>
              <w:top w:val="single" w:sz="4" w:space="0" w:color="auto"/>
              <w:left w:val="single" w:sz="4" w:space="0" w:color="auto"/>
              <w:bottom w:val="single" w:sz="4" w:space="0" w:color="auto"/>
              <w:right w:val="single" w:sz="4" w:space="0" w:color="auto"/>
            </w:tcBorders>
          </w:tcPr>
          <w:p w14:paraId="1DA56031" w14:textId="77777777" w:rsidR="00A730D4" w:rsidRPr="005B00C6" w:rsidRDefault="00A730D4" w:rsidP="00617EA3">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6A8BAB06" w14:textId="77777777" w:rsidR="00A730D4" w:rsidRPr="005B00C6" w:rsidRDefault="00A730D4" w:rsidP="00617EA3">
            <w:pPr>
              <w:pStyle w:val="TAL"/>
            </w:pPr>
            <w:r w:rsidRPr="005B00C6">
              <w:t>Set to true if maxNumberMIMO-LayersNonCB-PUSCH</w:t>
            </w:r>
          </w:p>
          <w:p w14:paraId="0B2CE4B8" w14:textId="58B7BE0A" w:rsidR="00A730D4" w:rsidRPr="005B00C6" w:rsidRDefault="00A730D4" w:rsidP="00617EA3">
            <w:pPr>
              <w:pStyle w:val="TAL"/>
            </w:pPr>
            <w:r w:rsidRPr="005B00C6">
              <w:t xml:space="preserve">has value </w:t>
            </w:r>
            <w:r w:rsidR="00630099" w:rsidRPr="005B00C6">
              <w:t>different from "oneLayer"</w:t>
            </w:r>
          </w:p>
        </w:tc>
      </w:tr>
      <w:tr w:rsidR="00A730D4" w:rsidRPr="005B00C6" w14:paraId="6963EBC9"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59" w:type="dxa"/>
            <w:gridSpan w:val="7"/>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50" w:type="dxa"/>
            <w:gridSpan w:val="7"/>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r w:rsidRPr="005B00C6">
              <w:t>pc_interleavingVRB_ToPRB_PDSCH</w:t>
            </w:r>
          </w:p>
        </w:tc>
        <w:tc>
          <w:tcPr>
            <w:tcW w:w="567" w:type="dxa"/>
            <w:gridSpan w:val="7"/>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t>17</w:t>
            </w:r>
          </w:p>
        </w:tc>
        <w:tc>
          <w:tcPr>
            <w:tcW w:w="2659" w:type="dxa"/>
            <w:gridSpan w:val="7"/>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50" w:type="dxa"/>
            <w:gridSpan w:val="7"/>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850" w:type="dxa"/>
            <w:gridSpan w:val="7"/>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r w:rsidRPr="005B00C6">
              <w:t>pc_</w:t>
            </w:r>
            <w:r w:rsidRPr="005B00C6">
              <w:rPr>
                <w:bCs/>
                <w:iCs/>
              </w:rPr>
              <w:t>dynamicPowerSharing</w:t>
            </w:r>
            <w:r w:rsidR="00FF2849" w:rsidRPr="005B00C6">
              <w:rPr>
                <w:bCs/>
                <w:iCs/>
              </w:rPr>
              <w:t>ENDC</w:t>
            </w:r>
          </w:p>
        </w:tc>
        <w:tc>
          <w:tcPr>
            <w:tcW w:w="567" w:type="dxa"/>
            <w:gridSpan w:val="7"/>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If the UE supports this capability it will dynamically share the power between NR and LTE if P_LTE + P_NR &gt; Pcmax.</w:t>
            </w:r>
          </w:p>
        </w:tc>
      </w:tr>
      <w:tr w:rsidR="00D97121" w:rsidRPr="005B00C6" w14:paraId="5F86F118"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59" w:type="dxa"/>
            <w:gridSpan w:val="7"/>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Supports up to 10 search spaces in a SCell per BWP</w:t>
            </w:r>
          </w:p>
        </w:tc>
        <w:tc>
          <w:tcPr>
            <w:tcW w:w="850" w:type="dxa"/>
            <w:gridSpan w:val="7"/>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7"/>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r w:rsidRPr="005B00C6">
              <w:t>pc_maxNumberSearchSpaces</w:t>
            </w:r>
          </w:p>
        </w:tc>
        <w:tc>
          <w:tcPr>
            <w:tcW w:w="567" w:type="dxa"/>
            <w:gridSpan w:val="7"/>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59" w:type="dxa"/>
            <w:gridSpan w:val="7"/>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7"/>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7"/>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r w:rsidRPr="005B00C6">
              <w:t>pc_spatialBundlingHARQ_ACK</w:t>
            </w:r>
          </w:p>
        </w:tc>
        <w:tc>
          <w:tcPr>
            <w:tcW w:w="567" w:type="dxa"/>
            <w:gridSpan w:val="7"/>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59" w:type="dxa"/>
            <w:gridSpan w:val="7"/>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50" w:type="dxa"/>
            <w:gridSpan w:val="7"/>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850" w:type="dxa"/>
            <w:gridSpan w:val="7"/>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r w:rsidRPr="005B00C6">
              <w:t>pc_additionalDMRS_DL_Alt</w:t>
            </w:r>
          </w:p>
        </w:tc>
        <w:tc>
          <w:tcPr>
            <w:tcW w:w="567" w:type="dxa"/>
            <w:gridSpan w:val="7"/>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59" w:type="dxa"/>
            <w:gridSpan w:val="7"/>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Supports transmitting PUSCH scheduled by DCI format 0_0 or 0_1 when configured with higher layer parameter aggregationFactorIUL &gt; 1</w:t>
            </w:r>
          </w:p>
        </w:tc>
        <w:tc>
          <w:tcPr>
            <w:tcW w:w="850" w:type="dxa"/>
            <w:gridSpan w:val="7"/>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r w:rsidRPr="005B00C6">
              <w:t>pc_pusch_RepetitionMultiSlots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59" w:type="dxa"/>
            <w:gridSpan w:val="7"/>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50" w:type="dxa"/>
            <w:gridSpan w:val="7"/>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r w:rsidRPr="005B00C6">
              <w:t>pc_beamCorrespondenceWithoutUL</w:t>
            </w:r>
            <w:r w:rsidR="009B2227" w:rsidRPr="005B00C6">
              <w:t>_</w:t>
            </w:r>
            <w:r w:rsidRPr="005B00C6">
              <w:t>BeamSweeping</w:t>
            </w:r>
          </w:p>
        </w:tc>
        <w:tc>
          <w:tcPr>
            <w:tcW w:w="567" w:type="dxa"/>
            <w:gridSpan w:val="7"/>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1D17E4" w:rsidRPr="005B00C6" w14:paraId="13F8A0B8"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t>23</w:t>
            </w:r>
          </w:p>
        </w:tc>
        <w:tc>
          <w:tcPr>
            <w:tcW w:w="2659" w:type="dxa"/>
            <w:gridSpan w:val="7"/>
            <w:tcBorders>
              <w:top w:val="single" w:sz="6" w:space="0" w:color="auto"/>
              <w:left w:val="single" w:sz="4" w:space="0" w:color="auto"/>
              <w:bottom w:val="single" w:sz="6" w:space="0" w:color="auto"/>
              <w:right w:val="single" w:sz="6" w:space="0" w:color="auto"/>
            </w:tcBorders>
          </w:tcPr>
          <w:p w14:paraId="2558109F" w14:textId="77777777" w:rsidR="001D17E4" w:rsidRPr="005B00C6" w:rsidRDefault="001D17E4">
            <w:pPr>
              <w:pStyle w:val="TAL"/>
              <w:rPr>
                <w:bCs/>
                <w:iCs/>
              </w:rPr>
            </w:pPr>
            <w:r w:rsidRPr="005B00C6">
              <w:rPr>
                <w:bCs/>
                <w:iCs/>
              </w:rPr>
              <w:t xml:space="preserve">The maximum number of spatial multiplexing layer(s) supported by the UE for DL reception.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50" w:type="dxa"/>
            <w:gridSpan w:val="7"/>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0229EC25" w14:textId="77777777" w:rsidR="001D17E4" w:rsidRPr="005B00C6" w:rsidRDefault="001D17E4">
            <w:pPr>
              <w:pStyle w:val="TAL"/>
            </w:pPr>
            <w:r w:rsidRPr="005B00C6">
              <w:t>pc_maxNumberMIMO</w:t>
            </w:r>
            <w:r w:rsidR="008C3D6B" w:rsidRPr="005B00C6">
              <w:t>_</w:t>
            </w:r>
            <w:r w:rsidRPr="005B00C6">
              <w:t>LayersPDSCH</w:t>
            </w:r>
          </w:p>
        </w:tc>
        <w:tc>
          <w:tcPr>
            <w:tcW w:w="567" w:type="dxa"/>
            <w:gridSpan w:val="7"/>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416" w:type="dxa"/>
            <w:gridSpan w:val="7"/>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1DD87476" w14:textId="77777777" w:rsidR="001D17E4" w:rsidRPr="005B00C6" w:rsidRDefault="001D17E4">
            <w:pPr>
              <w:pStyle w:val="TAL"/>
              <w:rPr>
                <w:bCs/>
                <w:iCs/>
              </w:rPr>
            </w:pPr>
          </w:p>
        </w:tc>
      </w:tr>
      <w:tr w:rsidR="001D17E4" w:rsidRPr="005B00C6" w14:paraId="75D115D2"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443A821E" w14:textId="77777777" w:rsidR="001D17E4" w:rsidRPr="005B00C6" w:rsidRDefault="001D17E4">
            <w:pPr>
              <w:pStyle w:val="TAC"/>
            </w:pPr>
            <w:r w:rsidRPr="005B00C6">
              <w:t>24</w:t>
            </w:r>
          </w:p>
        </w:tc>
        <w:tc>
          <w:tcPr>
            <w:tcW w:w="2659" w:type="dxa"/>
            <w:gridSpan w:val="7"/>
            <w:tcBorders>
              <w:top w:val="single" w:sz="6" w:space="0" w:color="auto"/>
              <w:left w:val="single" w:sz="4" w:space="0" w:color="auto"/>
              <w:bottom w:val="single" w:sz="6" w:space="0" w:color="auto"/>
              <w:right w:val="single" w:sz="6" w:space="0" w:color="auto"/>
            </w:tcBorders>
          </w:tcPr>
          <w:p w14:paraId="139E997C" w14:textId="77777777" w:rsidR="001D17E4" w:rsidRPr="005B00C6" w:rsidRDefault="001D17E4">
            <w:pPr>
              <w:pStyle w:val="TAL"/>
              <w:rPr>
                <w:bCs/>
                <w:iCs/>
              </w:rPr>
            </w:pPr>
            <w:r w:rsidRPr="005B00C6">
              <w:rPr>
                <w:bCs/>
                <w:iCs/>
              </w:rPr>
              <w:t>Supports DCI and timer based active BWP switching delay</w:t>
            </w:r>
          </w:p>
          <w:p w14:paraId="4672E2B1" w14:textId="10CF7375" w:rsidR="001D17E4" w:rsidRPr="005B00C6" w:rsidRDefault="001D17E4">
            <w:pPr>
              <w:pStyle w:val="TAL"/>
              <w:rPr>
                <w:bCs/>
                <w:iCs/>
              </w:rPr>
            </w:pPr>
            <w:r w:rsidRPr="005B00C6">
              <w:rPr>
                <w:bCs/>
                <w:iCs/>
              </w:rPr>
              <w:t>type1</w:t>
            </w:r>
          </w:p>
        </w:tc>
        <w:tc>
          <w:tcPr>
            <w:tcW w:w="850" w:type="dxa"/>
            <w:gridSpan w:val="7"/>
            <w:tcBorders>
              <w:top w:val="single" w:sz="6" w:space="0" w:color="auto"/>
              <w:left w:val="single" w:sz="6" w:space="0" w:color="auto"/>
              <w:bottom w:val="single" w:sz="6" w:space="0" w:color="auto"/>
              <w:right w:val="single" w:sz="4" w:space="0" w:color="auto"/>
            </w:tcBorders>
          </w:tcPr>
          <w:p w14:paraId="406F866E" w14:textId="77777777" w:rsidR="001D17E4" w:rsidRPr="005B00C6" w:rsidRDefault="001D17E4">
            <w:pPr>
              <w:pStyle w:val="TAL"/>
              <w:rPr>
                <w:lang w:eastAsia="zh-CN"/>
              </w:rPr>
            </w:pPr>
            <w:r w:rsidRPr="005B00C6">
              <w:rPr>
                <w:lang w:eastAsia="zh-CN"/>
              </w:rPr>
              <w:t>38.306,</w:t>
            </w:r>
          </w:p>
          <w:p w14:paraId="1184F38B" w14:textId="77777777" w:rsidR="001D17E4" w:rsidRPr="005B00C6" w:rsidRDefault="001D17E4">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47FDD36" w14:textId="77777777" w:rsidR="001D17E4" w:rsidRPr="005B00C6" w:rsidRDefault="001D17E4">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8561F8F" w14:textId="018D1185" w:rsidR="001D17E4" w:rsidRPr="005B00C6" w:rsidRDefault="001D17E4">
            <w:pPr>
              <w:pStyle w:val="TAL"/>
            </w:pPr>
            <w:r w:rsidRPr="005B00C6">
              <w:t>pc_bwp</w:t>
            </w:r>
            <w:r w:rsidR="00F4550B" w:rsidRPr="005B00C6">
              <w:t>-</w:t>
            </w:r>
            <w:r w:rsidRPr="005B00C6">
              <w:t>SwitchingDelay</w:t>
            </w:r>
            <w:r w:rsidR="00630099" w:rsidRPr="005B00C6">
              <w:t>_Type1</w:t>
            </w:r>
          </w:p>
        </w:tc>
        <w:tc>
          <w:tcPr>
            <w:tcW w:w="567" w:type="dxa"/>
            <w:gridSpan w:val="7"/>
            <w:tcBorders>
              <w:top w:val="single" w:sz="4" w:space="0" w:color="auto"/>
              <w:left w:val="single" w:sz="4" w:space="0" w:color="auto"/>
              <w:bottom w:val="single" w:sz="4" w:space="0" w:color="auto"/>
              <w:right w:val="single" w:sz="4" w:space="0" w:color="auto"/>
            </w:tcBorders>
          </w:tcPr>
          <w:p w14:paraId="0B057A9B" w14:textId="1BE5CFC5" w:rsidR="001D17E4" w:rsidRPr="005B00C6" w:rsidRDefault="00630099">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6C3D54FD" w14:textId="77777777" w:rsidR="001D17E4" w:rsidRPr="005B00C6" w:rsidRDefault="001D17E4">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5506D996" w14:textId="77777777" w:rsidR="00630099" w:rsidRPr="005B00C6" w:rsidRDefault="00630099" w:rsidP="00630099">
            <w:pPr>
              <w:pStyle w:val="TAL"/>
              <w:rPr>
                <w:bCs/>
                <w:iCs/>
              </w:rPr>
            </w:pPr>
            <w:r w:rsidRPr="005B00C6">
              <w:rPr>
                <w:bCs/>
                <w:iCs/>
              </w:rPr>
              <w:t>It is mandatory to report one among BWP switching delay</w:t>
            </w:r>
          </w:p>
          <w:p w14:paraId="07F24F19" w14:textId="02D63E64" w:rsidR="001D17E4" w:rsidRPr="005B00C6" w:rsidRDefault="00630099" w:rsidP="00630099">
            <w:pPr>
              <w:pStyle w:val="TAL"/>
              <w:rPr>
                <w:bCs/>
                <w:iCs/>
              </w:rPr>
            </w:pPr>
            <w:r w:rsidRPr="005B00C6">
              <w:rPr>
                <w:bCs/>
                <w:iCs/>
              </w:rPr>
              <w:t>type1 or type 2 as supported</w:t>
            </w:r>
          </w:p>
        </w:tc>
      </w:tr>
      <w:tr w:rsidR="00630099" w:rsidRPr="005B00C6" w14:paraId="7F3FBDC6" w14:textId="77777777" w:rsidTr="00C45E88">
        <w:trPr>
          <w:gridBefore w:val="1"/>
          <w:gridAfter w:val="5"/>
          <w:wBefore w:w="35" w:type="dxa"/>
          <w:wAfter w:w="19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216CFA" w14:textId="77777777" w:rsidR="00630099" w:rsidRPr="005B00C6" w:rsidRDefault="00630099" w:rsidP="000F1A13">
            <w:pPr>
              <w:pStyle w:val="TAC"/>
            </w:pPr>
            <w:r w:rsidRPr="005B00C6">
              <w:t>24A</w:t>
            </w:r>
          </w:p>
        </w:tc>
        <w:tc>
          <w:tcPr>
            <w:tcW w:w="2658" w:type="dxa"/>
            <w:gridSpan w:val="7"/>
            <w:tcBorders>
              <w:top w:val="single" w:sz="6" w:space="0" w:color="auto"/>
              <w:left w:val="single" w:sz="4" w:space="0" w:color="auto"/>
              <w:bottom w:val="single" w:sz="6" w:space="0" w:color="auto"/>
              <w:right w:val="single" w:sz="6" w:space="0" w:color="auto"/>
            </w:tcBorders>
          </w:tcPr>
          <w:p w14:paraId="6B5E8C22" w14:textId="77777777" w:rsidR="00630099" w:rsidRPr="005B00C6" w:rsidRDefault="00630099" w:rsidP="000F1A13">
            <w:pPr>
              <w:pStyle w:val="TAL"/>
              <w:rPr>
                <w:bCs/>
                <w:iCs/>
              </w:rPr>
            </w:pPr>
            <w:r w:rsidRPr="005B00C6">
              <w:rPr>
                <w:bCs/>
                <w:iCs/>
              </w:rPr>
              <w:t>Supports DCI and timer based active BWP switching delay</w:t>
            </w:r>
          </w:p>
          <w:p w14:paraId="2532E1F9" w14:textId="77777777" w:rsidR="00630099" w:rsidRPr="005B00C6" w:rsidRDefault="00630099" w:rsidP="000F1A13">
            <w:pPr>
              <w:pStyle w:val="TAL"/>
              <w:rPr>
                <w:bCs/>
                <w:iCs/>
              </w:rPr>
            </w:pPr>
            <w:r w:rsidRPr="005B00C6">
              <w:rPr>
                <w:bCs/>
                <w:iCs/>
              </w:rPr>
              <w:t>type2</w:t>
            </w:r>
          </w:p>
        </w:tc>
        <w:tc>
          <w:tcPr>
            <w:tcW w:w="850" w:type="dxa"/>
            <w:gridSpan w:val="7"/>
            <w:tcBorders>
              <w:top w:val="single" w:sz="6" w:space="0" w:color="auto"/>
              <w:left w:val="single" w:sz="6" w:space="0" w:color="auto"/>
              <w:bottom w:val="single" w:sz="6" w:space="0" w:color="auto"/>
              <w:right w:val="single" w:sz="4" w:space="0" w:color="auto"/>
            </w:tcBorders>
          </w:tcPr>
          <w:p w14:paraId="2C13DD68" w14:textId="77777777" w:rsidR="00630099" w:rsidRPr="005B00C6" w:rsidRDefault="00630099" w:rsidP="000F1A13">
            <w:pPr>
              <w:pStyle w:val="TAL"/>
              <w:rPr>
                <w:lang w:eastAsia="zh-CN"/>
              </w:rPr>
            </w:pPr>
            <w:r w:rsidRPr="005B00C6">
              <w:rPr>
                <w:lang w:eastAsia="zh-CN"/>
              </w:rPr>
              <w:t>38.306,</w:t>
            </w:r>
          </w:p>
          <w:p w14:paraId="1121B15B" w14:textId="77777777" w:rsidR="00630099" w:rsidRPr="005B00C6" w:rsidRDefault="00630099" w:rsidP="000F1A13">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549DA9FA" w14:textId="77777777" w:rsidR="00630099" w:rsidRPr="005B00C6" w:rsidRDefault="00630099" w:rsidP="000F1A13">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F8EC552" w14:textId="77777777" w:rsidR="00630099" w:rsidRPr="005B00C6" w:rsidRDefault="00630099" w:rsidP="000F1A13">
            <w:pPr>
              <w:pStyle w:val="TAL"/>
            </w:pPr>
            <w:r w:rsidRPr="005B00C6">
              <w:t>pc_bwp_SwitchingDelay_Type2</w:t>
            </w:r>
          </w:p>
        </w:tc>
        <w:tc>
          <w:tcPr>
            <w:tcW w:w="567" w:type="dxa"/>
            <w:gridSpan w:val="7"/>
            <w:tcBorders>
              <w:top w:val="single" w:sz="4" w:space="0" w:color="auto"/>
              <w:left w:val="single" w:sz="4" w:space="0" w:color="auto"/>
              <w:bottom w:val="single" w:sz="4" w:space="0" w:color="auto"/>
              <w:right w:val="single" w:sz="4" w:space="0" w:color="auto"/>
            </w:tcBorders>
          </w:tcPr>
          <w:p w14:paraId="6334AB09" w14:textId="77777777" w:rsidR="00630099" w:rsidRPr="005B00C6" w:rsidRDefault="00630099" w:rsidP="000F1A13">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69266B6" w14:textId="77777777" w:rsidR="00630099" w:rsidRPr="005B00C6" w:rsidRDefault="00630099" w:rsidP="000F1A13">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697B4A47" w14:textId="77777777" w:rsidR="00630099" w:rsidRPr="005B00C6" w:rsidRDefault="00630099" w:rsidP="000F1A13">
            <w:pPr>
              <w:pStyle w:val="TAL"/>
              <w:rPr>
                <w:bCs/>
                <w:iCs/>
              </w:rPr>
            </w:pPr>
            <w:r w:rsidRPr="005B00C6">
              <w:rPr>
                <w:bCs/>
                <w:iCs/>
              </w:rPr>
              <w:t>It is mandatory to report one among BWP switching delay</w:t>
            </w:r>
          </w:p>
          <w:p w14:paraId="39DD70DE" w14:textId="77777777" w:rsidR="00630099" w:rsidRPr="005B00C6" w:rsidRDefault="00630099" w:rsidP="000F1A13">
            <w:pPr>
              <w:pStyle w:val="TAL"/>
              <w:rPr>
                <w:bCs/>
                <w:iCs/>
              </w:rPr>
            </w:pPr>
            <w:r w:rsidRPr="005B00C6">
              <w:rPr>
                <w:bCs/>
                <w:iCs/>
              </w:rPr>
              <w:t>type1 or type 2 as supported</w:t>
            </w:r>
          </w:p>
        </w:tc>
      </w:tr>
      <w:tr w:rsidR="00A651F6" w:rsidRPr="005B00C6" w14:paraId="5F1DB452" w14:textId="77777777" w:rsidTr="00C45E88">
        <w:trPr>
          <w:gridBefore w:val="1"/>
          <w:gridAfter w:val="5"/>
          <w:wBefore w:w="35" w:type="dxa"/>
          <w:wAfter w:w="19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CC5DE04" w14:textId="78FDE19C" w:rsidR="00A651F6" w:rsidRPr="005B00C6" w:rsidRDefault="00A651F6" w:rsidP="007F715C">
            <w:pPr>
              <w:pStyle w:val="TAL"/>
            </w:pPr>
            <w:r>
              <w:t>25A</w:t>
            </w:r>
          </w:p>
        </w:tc>
        <w:tc>
          <w:tcPr>
            <w:tcW w:w="2658" w:type="dxa"/>
            <w:gridSpan w:val="7"/>
            <w:tcBorders>
              <w:top w:val="single" w:sz="6" w:space="0" w:color="auto"/>
              <w:left w:val="single" w:sz="4" w:space="0" w:color="auto"/>
              <w:bottom w:val="single" w:sz="6" w:space="0" w:color="auto"/>
              <w:right w:val="single" w:sz="6" w:space="0" w:color="auto"/>
            </w:tcBorders>
          </w:tcPr>
          <w:p w14:paraId="3DE30AE8" w14:textId="3EC5090B" w:rsidR="00A651F6" w:rsidRPr="005B00C6" w:rsidRDefault="00A651F6" w:rsidP="00A651F6">
            <w:pPr>
              <w:pStyle w:val="TAL"/>
              <w:rPr>
                <w:bCs/>
                <w:iCs/>
              </w:rPr>
            </w:pPr>
            <w:r>
              <w:rPr>
                <w:bCs/>
                <w:iCs/>
              </w:rPr>
              <w:t>Support modified MPR behaviour bit 0</w:t>
            </w:r>
          </w:p>
        </w:tc>
        <w:tc>
          <w:tcPr>
            <w:tcW w:w="850" w:type="dxa"/>
            <w:gridSpan w:val="7"/>
            <w:tcBorders>
              <w:top w:val="single" w:sz="6" w:space="0" w:color="auto"/>
              <w:left w:val="single" w:sz="6" w:space="0" w:color="auto"/>
              <w:bottom w:val="single" w:sz="6" w:space="0" w:color="auto"/>
              <w:right w:val="single" w:sz="4" w:space="0" w:color="auto"/>
            </w:tcBorders>
          </w:tcPr>
          <w:p w14:paraId="27F8D013" w14:textId="77777777" w:rsidR="00A651F6" w:rsidRDefault="00A651F6" w:rsidP="007F715C">
            <w:pPr>
              <w:pStyle w:val="TAC"/>
              <w:rPr>
                <w:lang w:eastAsia="zh-CN"/>
              </w:rPr>
            </w:pPr>
            <w:r>
              <w:rPr>
                <w:lang w:eastAsia="zh-CN"/>
              </w:rPr>
              <w:t>38.306</w:t>
            </w:r>
          </w:p>
          <w:p w14:paraId="4A263CC0" w14:textId="0F534405" w:rsidR="00A651F6" w:rsidRPr="005B00C6" w:rsidRDefault="00A651F6" w:rsidP="007F715C">
            <w:pPr>
              <w:pStyle w:val="TAC"/>
              <w:rPr>
                <w:lang w:eastAsia="zh-CN"/>
              </w:rPr>
            </w:pPr>
            <w:r>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37F55CC1" w14:textId="08652280" w:rsidR="00A651F6" w:rsidRPr="005B00C6" w:rsidRDefault="00A651F6" w:rsidP="007F715C">
            <w:pPr>
              <w:pStyle w:val="TAL"/>
              <w:rPr>
                <w:lang w:eastAsia="zh-CN"/>
              </w:rPr>
            </w:pPr>
            <w:r>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AF42B22" w14:textId="2AE94232" w:rsidR="00A651F6" w:rsidRPr="005B00C6" w:rsidRDefault="00A651F6" w:rsidP="00A651F6">
            <w:pPr>
              <w:pStyle w:val="TAL"/>
            </w:pPr>
            <w:r>
              <w:t>pc_modifiedMPR_behaviour_bit0</w:t>
            </w:r>
          </w:p>
        </w:tc>
        <w:tc>
          <w:tcPr>
            <w:tcW w:w="567" w:type="dxa"/>
            <w:gridSpan w:val="7"/>
            <w:tcBorders>
              <w:top w:val="single" w:sz="4" w:space="0" w:color="auto"/>
              <w:left w:val="single" w:sz="4" w:space="0" w:color="auto"/>
              <w:bottom w:val="single" w:sz="4" w:space="0" w:color="auto"/>
              <w:right w:val="single" w:sz="4" w:space="0" w:color="auto"/>
            </w:tcBorders>
          </w:tcPr>
          <w:p w14:paraId="64279B14" w14:textId="519D4CC2" w:rsidR="00A651F6" w:rsidRPr="005B00C6" w:rsidRDefault="00A651F6" w:rsidP="00A651F6">
            <w:pPr>
              <w:pStyle w:val="TAL"/>
            </w:pPr>
            <w:r>
              <w:t>No</w:t>
            </w:r>
          </w:p>
        </w:tc>
        <w:tc>
          <w:tcPr>
            <w:tcW w:w="1416" w:type="dxa"/>
            <w:gridSpan w:val="7"/>
            <w:tcBorders>
              <w:top w:val="single" w:sz="4" w:space="0" w:color="auto"/>
              <w:left w:val="single" w:sz="4" w:space="0" w:color="auto"/>
              <w:bottom w:val="single" w:sz="4" w:space="0" w:color="auto"/>
              <w:right w:val="single" w:sz="4" w:space="0" w:color="auto"/>
            </w:tcBorders>
          </w:tcPr>
          <w:p w14:paraId="5E754566" w14:textId="77777777" w:rsidR="00A651F6" w:rsidRPr="005B00C6" w:rsidRDefault="00A651F6" w:rsidP="00A651F6">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53F452EA" w14:textId="1A968B17" w:rsidR="00A651F6" w:rsidRPr="005B00C6" w:rsidRDefault="00A651F6" w:rsidP="00A651F6">
            <w:pPr>
              <w:pStyle w:val="TAL"/>
              <w:rPr>
                <w:bCs/>
                <w:iCs/>
              </w:rPr>
            </w:pPr>
            <w:r w:rsidRPr="009643B1">
              <w:rPr>
                <w:bCs/>
                <w:iCs/>
              </w:rPr>
              <w:t>Applicable to FR2 bands n257, n258, n260 and n261</w:t>
            </w:r>
          </w:p>
        </w:tc>
      </w:tr>
      <w:tr w:rsidR="00C20358" w:rsidRPr="005B00C6" w14:paraId="6FB79EEF"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13F0BC7" w14:textId="77777777" w:rsidR="00C20358" w:rsidRPr="005B00C6" w:rsidRDefault="00C20358" w:rsidP="00D748A5">
            <w:pPr>
              <w:pStyle w:val="TAC"/>
            </w:pPr>
            <w:r w:rsidRPr="005B00C6">
              <w:t>25</w:t>
            </w:r>
          </w:p>
        </w:tc>
        <w:tc>
          <w:tcPr>
            <w:tcW w:w="2659" w:type="dxa"/>
            <w:gridSpan w:val="7"/>
            <w:tcBorders>
              <w:top w:val="single" w:sz="6" w:space="0" w:color="auto"/>
              <w:left w:val="single" w:sz="4" w:space="0" w:color="auto"/>
              <w:bottom w:val="single" w:sz="6" w:space="0" w:color="auto"/>
              <w:right w:val="single" w:sz="6" w:space="0" w:color="auto"/>
            </w:tcBorders>
          </w:tcPr>
          <w:p w14:paraId="1AB3C01D" w14:textId="77777777" w:rsidR="00C20358" w:rsidRPr="005B00C6" w:rsidRDefault="00C20358" w:rsidP="00D748A5">
            <w:pPr>
              <w:pStyle w:val="TAL"/>
              <w:rPr>
                <w:bCs/>
                <w:iCs/>
              </w:rPr>
            </w:pPr>
            <w:r w:rsidRPr="005B00C6">
              <w:rPr>
                <w:bCs/>
                <w:iCs/>
              </w:rPr>
              <w:t>Support modified MPR behaviour</w:t>
            </w:r>
          </w:p>
        </w:tc>
        <w:tc>
          <w:tcPr>
            <w:tcW w:w="850" w:type="dxa"/>
            <w:gridSpan w:val="7"/>
            <w:tcBorders>
              <w:top w:val="single" w:sz="6" w:space="0" w:color="auto"/>
              <w:left w:val="single" w:sz="6" w:space="0" w:color="auto"/>
              <w:bottom w:val="single" w:sz="6" w:space="0" w:color="auto"/>
              <w:right w:val="single" w:sz="4" w:space="0" w:color="auto"/>
            </w:tcBorders>
          </w:tcPr>
          <w:p w14:paraId="7CDDE4E2" w14:textId="77777777" w:rsidR="00C20358" w:rsidRPr="005B00C6" w:rsidRDefault="00C20358" w:rsidP="00D748A5">
            <w:pPr>
              <w:pStyle w:val="TAL"/>
              <w:rPr>
                <w:lang w:eastAsia="zh-CN"/>
              </w:rPr>
            </w:pPr>
            <w:r w:rsidRPr="005B00C6">
              <w:rPr>
                <w:lang w:eastAsia="zh-CN"/>
              </w:rPr>
              <w:t>38.306</w:t>
            </w:r>
          </w:p>
          <w:p w14:paraId="67A2B5D3" w14:textId="77777777" w:rsidR="00C20358" w:rsidRPr="005B00C6" w:rsidRDefault="00C20358" w:rsidP="00D748A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68264614" w14:textId="77777777" w:rsidR="00C20358" w:rsidRPr="005B00C6" w:rsidRDefault="00C20358" w:rsidP="00D748A5">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F5B52B9" w14:textId="77777777" w:rsidR="00C20358" w:rsidRPr="005B00C6" w:rsidRDefault="00C20358" w:rsidP="00D748A5">
            <w:pPr>
              <w:pStyle w:val="TAL"/>
            </w:pPr>
            <w:r w:rsidRPr="005B00C6">
              <w:t>pc_modifiedMPR_behaviour</w:t>
            </w:r>
          </w:p>
        </w:tc>
        <w:tc>
          <w:tcPr>
            <w:tcW w:w="567" w:type="dxa"/>
            <w:gridSpan w:val="7"/>
            <w:tcBorders>
              <w:top w:val="single" w:sz="4" w:space="0" w:color="auto"/>
              <w:left w:val="single" w:sz="4" w:space="0" w:color="auto"/>
              <w:bottom w:val="single" w:sz="4" w:space="0" w:color="auto"/>
              <w:right w:val="single" w:sz="4" w:space="0" w:color="auto"/>
            </w:tcBorders>
          </w:tcPr>
          <w:p w14:paraId="0D813470" w14:textId="77777777" w:rsidR="00C20358" w:rsidRPr="005B00C6" w:rsidRDefault="00C20358" w:rsidP="00D748A5">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30C56D21" w14:textId="77777777" w:rsidR="00C20358" w:rsidRPr="005B00C6" w:rsidRDefault="00C20358" w:rsidP="00D748A5">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20F8468F" w14:textId="77777777" w:rsidR="00C20358" w:rsidRPr="005B00C6" w:rsidRDefault="00C20358" w:rsidP="00D748A5">
            <w:pPr>
              <w:pStyle w:val="TAL"/>
              <w:rPr>
                <w:bCs/>
                <w:iCs/>
              </w:rPr>
            </w:pPr>
          </w:p>
        </w:tc>
      </w:tr>
      <w:tr w:rsidR="0057717F" w:rsidRPr="005B00C6" w14:paraId="15BB208A"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2591F7F" w14:textId="77777777" w:rsidR="0057717F" w:rsidRPr="005B00C6" w:rsidRDefault="009E5625" w:rsidP="005A498A">
            <w:pPr>
              <w:pStyle w:val="TAC"/>
            </w:pPr>
            <w:r w:rsidRPr="005B00C6">
              <w:t>26</w:t>
            </w:r>
          </w:p>
        </w:tc>
        <w:tc>
          <w:tcPr>
            <w:tcW w:w="2659" w:type="dxa"/>
            <w:gridSpan w:val="7"/>
            <w:tcBorders>
              <w:top w:val="single" w:sz="6" w:space="0" w:color="auto"/>
              <w:left w:val="single" w:sz="4" w:space="0" w:color="auto"/>
              <w:bottom w:val="single" w:sz="6" w:space="0" w:color="auto"/>
              <w:right w:val="single" w:sz="6" w:space="0" w:color="auto"/>
            </w:tcBorders>
          </w:tcPr>
          <w:p w14:paraId="601A41E5" w14:textId="77777777" w:rsidR="0057717F" w:rsidRPr="005B00C6" w:rsidRDefault="0057717F" w:rsidP="005A498A">
            <w:pPr>
              <w:pStyle w:val="TAL"/>
              <w:rPr>
                <w:bCs/>
                <w:iCs/>
              </w:rPr>
            </w:pPr>
            <w:r w:rsidRPr="005B00C6">
              <w:rPr>
                <w:rFonts w:eastAsia="MS PGothic"/>
              </w:rPr>
              <w:t>Support dynamic switching between resource allocation Types 0 and 1 for PDSCH</w:t>
            </w:r>
          </w:p>
        </w:tc>
        <w:tc>
          <w:tcPr>
            <w:tcW w:w="850" w:type="dxa"/>
            <w:gridSpan w:val="7"/>
            <w:tcBorders>
              <w:top w:val="single" w:sz="6" w:space="0" w:color="auto"/>
              <w:left w:val="single" w:sz="6" w:space="0" w:color="auto"/>
              <w:bottom w:val="single" w:sz="6" w:space="0" w:color="auto"/>
              <w:right w:val="single" w:sz="4" w:space="0" w:color="auto"/>
            </w:tcBorders>
          </w:tcPr>
          <w:p w14:paraId="6A5EEAA5" w14:textId="77777777" w:rsidR="0057717F" w:rsidRPr="005B00C6" w:rsidRDefault="0057717F" w:rsidP="005A498A">
            <w:pPr>
              <w:pStyle w:val="TAL"/>
              <w:rPr>
                <w:lang w:eastAsia="zh-CN"/>
              </w:rPr>
            </w:pPr>
            <w:r w:rsidRPr="005B00C6">
              <w:rPr>
                <w:lang w:eastAsia="zh-CN"/>
              </w:rPr>
              <w:t>38.306,</w:t>
            </w:r>
          </w:p>
          <w:p w14:paraId="565CB0D4" w14:textId="77777777" w:rsidR="0057717F" w:rsidRPr="005B00C6" w:rsidRDefault="0057717F" w:rsidP="005A498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CF89CA4" w14:textId="77777777" w:rsidR="0057717F" w:rsidRPr="005B00C6" w:rsidRDefault="0057717F" w:rsidP="005A498A">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89E2170" w14:textId="77777777" w:rsidR="0057717F" w:rsidRPr="005B00C6" w:rsidRDefault="0057717F" w:rsidP="005A498A">
            <w:pPr>
              <w:pStyle w:val="TAL"/>
            </w:pPr>
            <w:r w:rsidRPr="005B00C6">
              <w:t>pc_dynamicSwitchRA_Type0_1_PDSCH</w:t>
            </w:r>
          </w:p>
        </w:tc>
        <w:tc>
          <w:tcPr>
            <w:tcW w:w="567" w:type="dxa"/>
            <w:gridSpan w:val="7"/>
            <w:tcBorders>
              <w:top w:val="single" w:sz="4" w:space="0" w:color="auto"/>
              <w:left w:val="single" w:sz="4" w:space="0" w:color="auto"/>
              <w:bottom w:val="single" w:sz="4" w:space="0" w:color="auto"/>
              <w:right w:val="single" w:sz="4" w:space="0" w:color="auto"/>
            </w:tcBorders>
          </w:tcPr>
          <w:p w14:paraId="557581B4" w14:textId="77777777" w:rsidR="0057717F" w:rsidRPr="005B00C6" w:rsidRDefault="0057717F" w:rsidP="005A498A">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17FDC330" w14:textId="77777777" w:rsidR="0057717F" w:rsidRPr="005B00C6" w:rsidRDefault="0057717F" w:rsidP="005A498A">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7D35D862" w14:textId="77777777" w:rsidR="0057717F" w:rsidRPr="005B00C6" w:rsidRDefault="0057717F" w:rsidP="005A498A">
            <w:pPr>
              <w:pStyle w:val="TAL"/>
              <w:rPr>
                <w:bCs/>
                <w:iCs/>
              </w:rPr>
            </w:pPr>
          </w:p>
        </w:tc>
      </w:tr>
      <w:tr w:rsidR="0057717F" w:rsidRPr="005B00C6" w14:paraId="116443F7"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46DC0834" w14:textId="77777777" w:rsidR="0057717F" w:rsidRPr="005B00C6" w:rsidRDefault="009E5625" w:rsidP="005A498A">
            <w:pPr>
              <w:pStyle w:val="TAC"/>
            </w:pPr>
            <w:r w:rsidRPr="005B00C6">
              <w:t>27</w:t>
            </w:r>
          </w:p>
        </w:tc>
        <w:tc>
          <w:tcPr>
            <w:tcW w:w="2659" w:type="dxa"/>
            <w:gridSpan w:val="7"/>
            <w:tcBorders>
              <w:top w:val="single" w:sz="6" w:space="0" w:color="auto"/>
              <w:left w:val="single" w:sz="4" w:space="0" w:color="auto"/>
              <w:bottom w:val="single" w:sz="6" w:space="0" w:color="auto"/>
              <w:right w:val="single" w:sz="6" w:space="0" w:color="auto"/>
            </w:tcBorders>
          </w:tcPr>
          <w:p w14:paraId="023383F8" w14:textId="77777777" w:rsidR="0057717F" w:rsidRPr="005B00C6" w:rsidRDefault="0057717F" w:rsidP="005A498A">
            <w:pPr>
              <w:pStyle w:val="TAL"/>
              <w:rPr>
                <w:rFonts w:eastAsia="MS PGothic"/>
              </w:rPr>
            </w:pPr>
            <w:r w:rsidRPr="005B00C6">
              <w:rPr>
                <w:rFonts w:eastAsia="MS PGothic"/>
              </w:rPr>
              <w:t>Support dynamic switching between resource allocation Types 0 and 1 for PUSCH</w:t>
            </w:r>
          </w:p>
        </w:tc>
        <w:tc>
          <w:tcPr>
            <w:tcW w:w="850" w:type="dxa"/>
            <w:gridSpan w:val="7"/>
            <w:tcBorders>
              <w:top w:val="single" w:sz="6" w:space="0" w:color="auto"/>
              <w:left w:val="single" w:sz="6" w:space="0" w:color="auto"/>
              <w:bottom w:val="single" w:sz="6" w:space="0" w:color="auto"/>
              <w:right w:val="single" w:sz="4" w:space="0" w:color="auto"/>
            </w:tcBorders>
          </w:tcPr>
          <w:p w14:paraId="0D5A62BD" w14:textId="77777777" w:rsidR="0057717F" w:rsidRPr="005B00C6" w:rsidRDefault="0057717F" w:rsidP="005A498A">
            <w:pPr>
              <w:pStyle w:val="TAL"/>
              <w:rPr>
                <w:lang w:eastAsia="zh-CN"/>
              </w:rPr>
            </w:pPr>
            <w:r w:rsidRPr="005B00C6">
              <w:rPr>
                <w:lang w:eastAsia="zh-CN"/>
              </w:rPr>
              <w:t>38.306,</w:t>
            </w:r>
          </w:p>
          <w:p w14:paraId="5F8AB57E" w14:textId="77777777" w:rsidR="0057717F" w:rsidRPr="005B00C6" w:rsidRDefault="0057717F" w:rsidP="005A498A">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67618288" w14:textId="77777777" w:rsidR="0057717F" w:rsidRPr="005B00C6" w:rsidRDefault="0057717F" w:rsidP="005A498A">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2D97A7E" w14:textId="77777777" w:rsidR="0057717F" w:rsidRPr="005B00C6" w:rsidRDefault="0057717F" w:rsidP="005A498A">
            <w:pPr>
              <w:pStyle w:val="TAL"/>
            </w:pPr>
            <w:r w:rsidRPr="005B00C6">
              <w:t>pc_dynamicSwitchRA_Type0_1_PUSCH</w:t>
            </w:r>
          </w:p>
        </w:tc>
        <w:tc>
          <w:tcPr>
            <w:tcW w:w="567" w:type="dxa"/>
            <w:gridSpan w:val="7"/>
            <w:tcBorders>
              <w:top w:val="single" w:sz="4" w:space="0" w:color="auto"/>
              <w:left w:val="single" w:sz="4" w:space="0" w:color="auto"/>
              <w:bottom w:val="single" w:sz="4" w:space="0" w:color="auto"/>
              <w:right w:val="single" w:sz="4" w:space="0" w:color="auto"/>
            </w:tcBorders>
          </w:tcPr>
          <w:p w14:paraId="0C3CFA82" w14:textId="77777777" w:rsidR="0057717F" w:rsidRPr="005B00C6" w:rsidRDefault="0057717F" w:rsidP="005A498A">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1A6312B0" w14:textId="77777777" w:rsidR="0057717F" w:rsidRPr="005B00C6" w:rsidRDefault="0057717F" w:rsidP="005A498A">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65D0AC06" w14:textId="77777777" w:rsidR="0057717F" w:rsidRPr="005B00C6" w:rsidRDefault="0057717F" w:rsidP="005A498A">
            <w:pPr>
              <w:pStyle w:val="TAL"/>
              <w:rPr>
                <w:bCs/>
                <w:iCs/>
              </w:rPr>
            </w:pPr>
          </w:p>
        </w:tc>
      </w:tr>
      <w:tr w:rsidR="006E2774" w:rsidRPr="005B00C6" w14:paraId="71805678"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4E900FC7" w14:textId="77777777" w:rsidR="006E2774" w:rsidRPr="005B00C6" w:rsidRDefault="005015ED" w:rsidP="007A14A3">
            <w:pPr>
              <w:pStyle w:val="TAC"/>
            </w:pPr>
            <w:r w:rsidRPr="005B00C6">
              <w:t>28</w:t>
            </w:r>
          </w:p>
        </w:tc>
        <w:tc>
          <w:tcPr>
            <w:tcW w:w="2659" w:type="dxa"/>
            <w:gridSpan w:val="7"/>
            <w:tcBorders>
              <w:top w:val="single" w:sz="6" w:space="0" w:color="auto"/>
              <w:left w:val="single" w:sz="4" w:space="0" w:color="auto"/>
              <w:bottom w:val="single" w:sz="6" w:space="0" w:color="auto"/>
              <w:right w:val="single" w:sz="6" w:space="0" w:color="auto"/>
            </w:tcBorders>
          </w:tcPr>
          <w:p w14:paraId="07BA3637" w14:textId="77777777" w:rsidR="006E2774" w:rsidRPr="005B00C6" w:rsidRDefault="006E2774" w:rsidP="007A14A3">
            <w:pPr>
              <w:pStyle w:val="TAL"/>
              <w:rPr>
                <w:rFonts w:eastAsia="MS PGothic"/>
              </w:rPr>
            </w:pPr>
            <w:r w:rsidRPr="005B00C6">
              <w:rPr>
                <w:rFonts w:eastAsia="MS PGothic"/>
              </w:rPr>
              <w:t>Support almost contiguous UL CP-OFDM transmissions in FR1</w:t>
            </w:r>
          </w:p>
        </w:tc>
        <w:tc>
          <w:tcPr>
            <w:tcW w:w="850" w:type="dxa"/>
            <w:gridSpan w:val="7"/>
            <w:tcBorders>
              <w:top w:val="single" w:sz="6" w:space="0" w:color="auto"/>
              <w:left w:val="single" w:sz="6" w:space="0" w:color="auto"/>
              <w:bottom w:val="single" w:sz="6" w:space="0" w:color="auto"/>
              <w:right w:val="single" w:sz="4" w:space="0" w:color="auto"/>
            </w:tcBorders>
          </w:tcPr>
          <w:p w14:paraId="0DBE8532" w14:textId="77777777" w:rsidR="006E2774" w:rsidRPr="005B00C6" w:rsidRDefault="006E2774" w:rsidP="007A14A3">
            <w:pPr>
              <w:pStyle w:val="TAL"/>
              <w:rPr>
                <w:lang w:eastAsia="zh-CN"/>
              </w:rPr>
            </w:pPr>
            <w:r w:rsidRPr="005B00C6">
              <w:rPr>
                <w:lang w:eastAsia="zh-CN"/>
              </w:rPr>
              <w:t>38.306,</w:t>
            </w:r>
          </w:p>
          <w:p w14:paraId="61087EE4" w14:textId="77777777" w:rsidR="006E2774" w:rsidRPr="005B00C6" w:rsidRDefault="006E2774" w:rsidP="007A14A3">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1DF8E5B8" w14:textId="77777777" w:rsidR="006E2774" w:rsidRPr="005B00C6" w:rsidRDefault="006E2774" w:rsidP="007A14A3">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091851B" w14:textId="77777777" w:rsidR="006E2774" w:rsidRPr="005B00C6" w:rsidRDefault="006E2774" w:rsidP="007A14A3">
            <w:pPr>
              <w:pStyle w:val="TAL"/>
            </w:pPr>
            <w:r w:rsidRPr="005B00C6">
              <w:t>pc_almostContiguousCP_OFDM_UL_FR1</w:t>
            </w:r>
          </w:p>
        </w:tc>
        <w:tc>
          <w:tcPr>
            <w:tcW w:w="567" w:type="dxa"/>
            <w:gridSpan w:val="7"/>
            <w:tcBorders>
              <w:top w:val="single" w:sz="4" w:space="0" w:color="auto"/>
              <w:left w:val="single" w:sz="4" w:space="0" w:color="auto"/>
              <w:bottom w:val="single" w:sz="4" w:space="0" w:color="auto"/>
              <w:right w:val="single" w:sz="4" w:space="0" w:color="auto"/>
            </w:tcBorders>
          </w:tcPr>
          <w:p w14:paraId="19AC3EAB" w14:textId="77777777" w:rsidR="006E2774" w:rsidRPr="005B00C6" w:rsidRDefault="006E2774" w:rsidP="007A14A3">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FECE249" w14:textId="77777777" w:rsidR="006E2774" w:rsidRPr="005B00C6" w:rsidRDefault="006E2774" w:rsidP="007A14A3">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3DB20541" w14:textId="77777777" w:rsidR="006E2774" w:rsidRPr="005B00C6" w:rsidRDefault="006E2774" w:rsidP="007A14A3">
            <w:pPr>
              <w:pStyle w:val="TAL"/>
              <w:rPr>
                <w:bCs/>
                <w:iCs/>
              </w:rPr>
            </w:pPr>
          </w:p>
        </w:tc>
      </w:tr>
      <w:tr w:rsidR="006E2774" w:rsidRPr="005B00C6" w14:paraId="0B776C52"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63821AD9" w14:textId="77777777" w:rsidR="006E2774" w:rsidRPr="005B00C6" w:rsidRDefault="005015ED" w:rsidP="007A14A3">
            <w:pPr>
              <w:pStyle w:val="TAC"/>
            </w:pPr>
            <w:r w:rsidRPr="005B00C6">
              <w:t>29</w:t>
            </w:r>
          </w:p>
        </w:tc>
        <w:tc>
          <w:tcPr>
            <w:tcW w:w="2659" w:type="dxa"/>
            <w:gridSpan w:val="7"/>
            <w:tcBorders>
              <w:top w:val="single" w:sz="6" w:space="0" w:color="auto"/>
              <w:left w:val="single" w:sz="4" w:space="0" w:color="auto"/>
              <w:bottom w:val="single" w:sz="6" w:space="0" w:color="auto"/>
              <w:right w:val="single" w:sz="6" w:space="0" w:color="auto"/>
            </w:tcBorders>
          </w:tcPr>
          <w:p w14:paraId="114CEE59" w14:textId="77777777" w:rsidR="006E2774" w:rsidRPr="005B00C6" w:rsidRDefault="006E2774" w:rsidP="007A14A3">
            <w:pPr>
              <w:pStyle w:val="TAL"/>
              <w:rPr>
                <w:rFonts w:eastAsia="MS PGothic"/>
              </w:rPr>
            </w:pPr>
            <w:r w:rsidRPr="005B00C6">
              <w:rPr>
                <w:rFonts w:eastAsia="MS PGothic"/>
              </w:rPr>
              <w:t>Support almost contiguous UL CP-OFDM transmissions in FR2</w:t>
            </w:r>
          </w:p>
        </w:tc>
        <w:tc>
          <w:tcPr>
            <w:tcW w:w="850" w:type="dxa"/>
            <w:gridSpan w:val="7"/>
            <w:tcBorders>
              <w:top w:val="single" w:sz="6" w:space="0" w:color="auto"/>
              <w:left w:val="single" w:sz="6" w:space="0" w:color="auto"/>
              <w:bottom w:val="single" w:sz="6" w:space="0" w:color="auto"/>
              <w:right w:val="single" w:sz="4" w:space="0" w:color="auto"/>
            </w:tcBorders>
          </w:tcPr>
          <w:p w14:paraId="4F6074F1" w14:textId="77777777" w:rsidR="006E2774" w:rsidRPr="005B00C6" w:rsidRDefault="006E2774" w:rsidP="007A14A3">
            <w:pPr>
              <w:pStyle w:val="TAL"/>
              <w:rPr>
                <w:lang w:eastAsia="zh-CN"/>
              </w:rPr>
            </w:pPr>
            <w:r w:rsidRPr="005B00C6">
              <w:rPr>
                <w:lang w:eastAsia="zh-CN"/>
              </w:rPr>
              <w:t>38.306,</w:t>
            </w:r>
          </w:p>
          <w:p w14:paraId="42732CA0" w14:textId="77777777" w:rsidR="006E2774" w:rsidRPr="005B00C6" w:rsidRDefault="006E2774" w:rsidP="007A14A3">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783BF41" w14:textId="77777777" w:rsidR="006E2774" w:rsidRPr="005B00C6" w:rsidRDefault="006E2774" w:rsidP="007A14A3">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44D053D" w14:textId="77777777" w:rsidR="006E2774" w:rsidRPr="005B00C6" w:rsidRDefault="006E2774" w:rsidP="007A14A3">
            <w:pPr>
              <w:pStyle w:val="TAL"/>
            </w:pPr>
            <w:r w:rsidRPr="005B00C6">
              <w:t>pc_almostContiguousCP_OFDM_UL_FR2</w:t>
            </w:r>
          </w:p>
        </w:tc>
        <w:tc>
          <w:tcPr>
            <w:tcW w:w="567" w:type="dxa"/>
            <w:gridSpan w:val="7"/>
            <w:tcBorders>
              <w:top w:val="single" w:sz="4" w:space="0" w:color="auto"/>
              <w:left w:val="single" w:sz="4" w:space="0" w:color="auto"/>
              <w:bottom w:val="single" w:sz="4" w:space="0" w:color="auto"/>
              <w:right w:val="single" w:sz="4" w:space="0" w:color="auto"/>
            </w:tcBorders>
          </w:tcPr>
          <w:p w14:paraId="49CEF330" w14:textId="77777777" w:rsidR="006E2774" w:rsidRPr="005B00C6" w:rsidRDefault="006E2774" w:rsidP="007A14A3">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2354665C" w14:textId="77777777" w:rsidR="006E2774" w:rsidRPr="005B00C6" w:rsidRDefault="006E2774" w:rsidP="007A14A3">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77E79CCD" w14:textId="77777777" w:rsidR="006E2774" w:rsidRPr="005B00C6" w:rsidRDefault="006E2774" w:rsidP="007A14A3">
            <w:pPr>
              <w:pStyle w:val="TAL"/>
              <w:rPr>
                <w:bCs/>
                <w:iCs/>
              </w:rPr>
            </w:pPr>
          </w:p>
        </w:tc>
      </w:tr>
      <w:tr w:rsidR="00E82B92" w:rsidRPr="005B00C6" w14:paraId="19350FE6"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F834566" w14:textId="77777777" w:rsidR="00E82B92" w:rsidRPr="005B00C6" w:rsidRDefault="00E82B92">
            <w:pPr>
              <w:pStyle w:val="TAC"/>
            </w:pPr>
            <w:r w:rsidRPr="005B00C6">
              <w:t>30</w:t>
            </w:r>
          </w:p>
        </w:tc>
        <w:tc>
          <w:tcPr>
            <w:tcW w:w="2659" w:type="dxa"/>
            <w:gridSpan w:val="7"/>
            <w:tcBorders>
              <w:top w:val="single" w:sz="6" w:space="0" w:color="auto"/>
              <w:left w:val="single" w:sz="4" w:space="0" w:color="auto"/>
              <w:bottom w:val="single" w:sz="6" w:space="0" w:color="auto"/>
              <w:right w:val="single" w:sz="6" w:space="0" w:color="auto"/>
            </w:tcBorders>
          </w:tcPr>
          <w:p w14:paraId="6A0A626C" w14:textId="77777777" w:rsidR="00E82B92" w:rsidRPr="005B00C6" w:rsidRDefault="00E82B92">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7"/>
            <w:tcBorders>
              <w:top w:val="single" w:sz="6" w:space="0" w:color="auto"/>
              <w:left w:val="single" w:sz="6" w:space="0" w:color="auto"/>
              <w:bottom w:val="single" w:sz="6" w:space="0" w:color="auto"/>
              <w:right w:val="single" w:sz="4" w:space="0" w:color="auto"/>
            </w:tcBorders>
          </w:tcPr>
          <w:p w14:paraId="2B6EB98E" w14:textId="77777777" w:rsidR="00E82B92" w:rsidRPr="005B00C6" w:rsidRDefault="00E82B92">
            <w:pPr>
              <w:pStyle w:val="TAL"/>
              <w:rPr>
                <w:lang w:eastAsia="zh-CN"/>
              </w:rPr>
            </w:pPr>
            <w:r w:rsidRPr="005B00C6">
              <w:rPr>
                <w:lang w:eastAsia="zh-CN"/>
              </w:rPr>
              <w:t>38.306,</w:t>
            </w:r>
          </w:p>
          <w:p w14:paraId="51D13AC7" w14:textId="77777777" w:rsidR="00E82B92" w:rsidRPr="005B00C6" w:rsidRDefault="00E82B92">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62C8B4FD" w14:textId="77777777" w:rsidR="00E82B92" w:rsidRPr="005B00C6" w:rsidRDefault="00E82B92">
            <w:pPr>
              <w:pStyle w:val="TAC"/>
              <w:rPr>
                <w:lang w:eastAsia="zh-CN"/>
              </w:rPr>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8D43FCD" w14:textId="77777777" w:rsidR="00E82B92" w:rsidRPr="005B00C6" w:rsidRDefault="00E82B92">
            <w:pPr>
              <w:pStyle w:val="TAL"/>
            </w:pPr>
            <w:r w:rsidRPr="005B00C6">
              <w:t>pc_crossSlotScheduling</w:t>
            </w:r>
          </w:p>
        </w:tc>
        <w:tc>
          <w:tcPr>
            <w:tcW w:w="567" w:type="dxa"/>
            <w:gridSpan w:val="7"/>
            <w:tcBorders>
              <w:top w:val="single" w:sz="4" w:space="0" w:color="auto"/>
              <w:left w:val="single" w:sz="4" w:space="0" w:color="auto"/>
              <w:bottom w:val="single" w:sz="4" w:space="0" w:color="auto"/>
              <w:right w:val="single" w:sz="4" w:space="0" w:color="auto"/>
            </w:tcBorders>
          </w:tcPr>
          <w:p w14:paraId="11A078E9" w14:textId="77777777" w:rsidR="00E82B92" w:rsidRPr="005B00C6" w:rsidRDefault="00E82B92">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544B4987" w14:textId="77777777" w:rsidR="00E82B92" w:rsidRPr="005B00C6" w:rsidRDefault="00E82B92">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67509370" w14:textId="77777777" w:rsidR="00E82B92" w:rsidRPr="005B00C6" w:rsidRDefault="00E82B92">
            <w:pPr>
              <w:pStyle w:val="TAL"/>
              <w:rPr>
                <w:bCs/>
                <w:iCs/>
              </w:rPr>
            </w:pPr>
          </w:p>
        </w:tc>
      </w:tr>
      <w:tr w:rsidR="00E82B92" w:rsidRPr="005B00C6" w14:paraId="3F3C8623"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23AFA6B9" w14:textId="77777777" w:rsidR="00E82B92" w:rsidRPr="005B00C6" w:rsidRDefault="00E82B92" w:rsidP="000736B3">
            <w:pPr>
              <w:pStyle w:val="TAC"/>
            </w:pPr>
            <w:r w:rsidRPr="005B00C6">
              <w:t>31</w:t>
            </w:r>
          </w:p>
        </w:tc>
        <w:tc>
          <w:tcPr>
            <w:tcW w:w="2659" w:type="dxa"/>
            <w:gridSpan w:val="7"/>
            <w:tcBorders>
              <w:top w:val="single" w:sz="6" w:space="0" w:color="auto"/>
              <w:left w:val="single" w:sz="4" w:space="0" w:color="auto"/>
              <w:bottom w:val="single" w:sz="6" w:space="0" w:color="auto"/>
              <w:right w:val="single" w:sz="6" w:space="0" w:color="auto"/>
            </w:tcBorders>
          </w:tcPr>
          <w:p w14:paraId="249BDB94" w14:textId="77777777" w:rsidR="00E82B92" w:rsidRPr="005B00C6" w:rsidRDefault="00E82B92" w:rsidP="000736B3">
            <w:pPr>
              <w:pStyle w:val="TAL"/>
              <w:rPr>
                <w:rFonts w:eastAsia="MS PGothic"/>
              </w:rPr>
            </w:pPr>
            <w:r w:rsidRPr="005B00C6">
              <w:rPr>
                <w:rFonts w:eastAsia="MS PGothic"/>
              </w:rPr>
              <w:t>Supports pi/2-BPSK modulation scheme for PUSCH in FR1</w:t>
            </w:r>
          </w:p>
        </w:tc>
        <w:tc>
          <w:tcPr>
            <w:tcW w:w="850" w:type="dxa"/>
            <w:gridSpan w:val="7"/>
            <w:tcBorders>
              <w:top w:val="single" w:sz="6" w:space="0" w:color="auto"/>
              <w:left w:val="single" w:sz="6" w:space="0" w:color="auto"/>
              <w:bottom w:val="single" w:sz="6" w:space="0" w:color="auto"/>
              <w:right w:val="single" w:sz="4" w:space="0" w:color="auto"/>
            </w:tcBorders>
          </w:tcPr>
          <w:p w14:paraId="0A43847A" w14:textId="77777777" w:rsidR="00E82B92" w:rsidRPr="005B00C6" w:rsidRDefault="00E82B92" w:rsidP="000736B3">
            <w:pPr>
              <w:pStyle w:val="TAL"/>
              <w:rPr>
                <w:lang w:eastAsia="zh-CN"/>
              </w:rPr>
            </w:pPr>
            <w:r w:rsidRPr="005B00C6">
              <w:rPr>
                <w:lang w:eastAsia="zh-CN"/>
              </w:rPr>
              <w:t>38.306,</w:t>
            </w:r>
          </w:p>
          <w:p w14:paraId="5B3DE947" w14:textId="77777777" w:rsidR="00E82B92" w:rsidRPr="005B00C6" w:rsidRDefault="00E82B92" w:rsidP="000736B3">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12B2208" w14:textId="77777777" w:rsidR="00E82B92" w:rsidRPr="005B00C6" w:rsidRDefault="00E82B92" w:rsidP="000736B3">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EC5738F" w14:textId="23FC28FB" w:rsidR="00E82B92" w:rsidRPr="005B00C6" w:rsidRDefault="00E82B92" w:rsidP="000736B3">
            <w:pPr>
              <w:pStyle w:val="TAL"/>
            </w:pPr>
            <w:r w:rsidRPr="005B00C6">
              <w:t>pc_pusch_halfpiBPSK</w:t>
            </w:r>
            <w:r w:rsidR="00B1496E" w:rsidRPr="005B00C6">
              <w:t>_FR1</w:t>
            </w:r>
          </w:p>
        </w:tc>
        <w:tc>
          <w:tcPr>
            <w:tcW w:w="567" w:type="dxa"/>
            <w:gridSpan w:val="7"/>
            <w:tcBorders>
              <w:top w:val="single" w:sz="4" w:space="0" w:color="auto"/>
              <w:left w:val="single" w:sz="4" w:space="0" w:color="auto"/>
              <w:bottom w:val="single" w:sz="4" w:space="0" w:color="auto"/>
              <w:right w:val="single" w:sz="4" w:space="0" w:color="auto"/>
            </w:tcBorders>
          </w:tcPr>
          <w:p w14:paraId="17EF0919" w14:textId="77777777" w:rsidR="00E82B92" w:rsidRPr="005B00C6" w:rsidRDefault="00E82B92" w:rsidP="000736B3">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483CB6E2" w14:textId="77777777" w:rsidR="00E82B92" w:rsidRPr="005B00C6" w:rsidRDefault="00E82B92" w:rsidP="000736B3">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5C40DBC9" w14:textId="77777777" w:rsidR="00E82B92" w:rsidRPr="005B00C6" w:rsidRDefault="00E82B92" w:rsidP="000736B3">
            <w:pPr>
              <w:pStyle w:val="TAL"/>
              <w:rPr>
                <w:bCs/>
                <w:iCs/>
              </w:rPr>
            </w:pPr>
          </w:p>
        </w:tc>
      </w:tr>
      <w:tr w:rsidR="00FD270C" w:rsidRPr="005B00C6" w14:paraId="7521189B"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32778E51" w14:textId="77777777" w:rsidR="00FD270C" w:rsidRPr="005B00C6" w:rsidRDefault="00FD270C" w:rsidP="00FD270C">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31</w:t>
            </w:r>
            <w:r w:rsidRPr="005B00C6">
              <w:rPr>
                <w:rFonts w:ascii="Arial" w:eastAsia="SimSun" w:hAnsi="Arial"/>
                <w:sz w:val="18"/>
                <w:lang w:eastAsia="zh-CN"/>
              </w:rPr>
              <w:t>a</w:t>
            </w:r>
          </w:p>
        </w:tc>
        <w:tc>
          <w:tcPr>
            <w:tcW w:w="2659" w:type="dxa"/>
            <w:gridSpan w:val="7"/>
            <w:tcBorders>
              <w:top w:val="single" w:sz="6" w:space="0" w:color="auto"/>
              <w:left w:val="single" w:sz="4" w:space="0" w:color="auto"/>
              <w:bottom w:val="single" w:sz="6" w:space="0" w:color="auto"/>
              <w:right w:val="single" w:sz="6" w:space="0" w:color="auto"/>
            </w:tcBorders>
          </w:tcPr>
          <w:p w14:paraId="2F9B8BB3" w14:textId="77777777" w:rsidR="00FD270C" w:rsidRPr="005B00C6" w:rsidRDefault="00FD270C" w:rsidP="00FD270C">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7"/>
            <w:tcBorders>
              <w:top w:val="single" w:sz="6" w:space="0" w:color="auto"/>
              <w:left w:val="single" w:sz="6" w:space="0" w:color="auto"/>
              <w:bottom w:val="single" w:sz="6" w:space="0" w:color="auto"/>
              <w:right w:val="single" w:sz="4" w:space="0" w:color="auto"/>
            </w:tcBorders>
          </w:tcPr>
          <w:p w14:paraId="7D4B166F" w14:textId="77777777" w:rsidR="00FD270C" w:rsidRPr="005B00C6" w:rsidRDefault="00FD270C" w:rsidP="00FD270C">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FD270C" w:rsidRPr="005B00C6" w:rsidRDefault="00FD270C" w:rsidP="00FD270C">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13349774" w14:textId="77777777" w:rsidR="00FD270C" w:rsidRPr="005B00C6" w:rsidRDefault="00FD270C" w:rsidP="00FD270C">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63A2ECF1" w14:textId="287F3752" w:rsidR="00FD270C" w:rsidRPr="005B00C6" w:rsidRDefault="00FD270C" w:rsidP="00FD270C">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w:t>
            </w:r>
            <w:r w:rsidR="00B1496E" w:rsidRPr="005B00C6">
              <w:rPr>
                <w:rFonts w:ascii="Arial" w:eastAsia="SimSun" w:hAnsi="Arial"/>
                <w:sz w:val="18"/>
                <w:lang w:eastAsia="en-US"/>
              </w:rPr>
              <w:t>_FR2</w:t>
            </w:r>
          </w:p>
        </w:tc>
        <w:tc>
          <w:tcPr>
            <w:tcW w:w="567" w:type="dxa"/>
            <w:gridSpan w:val="7"/>
            <w:tcBorders>
              <w:top w:val="single" w:sz="4" w:space="0" w:color="auto"/>
              <w:left w:val="single" w:sz="4" w:space="0" w:color="auto"/>
              <w:bottom w:val="single" w:sz="4" w:space="0" w:color="auto"/>
              <w:right w:val="single" w:sz="4" w:space="0" w:color="auto"/>
            </w:tcBorders>
          </w:tcPr>
          <w:p w14:paraId="7C68D567" w14:textId="77777777" w:rsidR="00FD270C" w:rsidRPr="005B00C6" w:rsidRDefault="00FD270C" w:rsidP="00FD270C">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6" w:type="dxa"/>
            <w:gridSpan w:val="7"/>
            <w:tcBorders>
              <w:top w:val="single" w:sz="4" w:space="0" w:color="auto"/>
              <w:left w:val="single" w:sz="4" w:space="0" w:color="auto"/>
              <w:bottom w:val="single" w:sz="4" w:space="0" w:color="auto"/>
              <w:right w:val="single" w:sz="4" w:space="0" w:color="auto"/>
            </w:tcBorders>
          </w:tcPr>
          <w:p w14:paraId="5CCFDA49" w14:textId="77777777" w:rsidR="00FD270C" w:rsidRPr="005B00C6" w:rsidRDefault="00FD270C" w:rsidP="00FD270C">
            <w:pPr>
              <w:keepNext/>
              <w:keepLines/>
              <w:overflowPunct/>
              <w:autoSpaceDE/>
              <w:autoSpaceDN/>
              <w:adjustRightInd/>
              <w:spacing w:after="0"/>
              <w:textAlignment w:val="auto"/>
              <w:rPr>
                <w:rFonts w:ascii="Arial" w:eastAsia="SimSun" w:hAnsi="Arial"/>
                <w:sz w:val="18"/>
                <w:lang w:eastAsia="en-US"/>
              </w:rPr>
            </w:pPr>
          </w:p>
        </w:tc>
        <w:tc>
          <w:tcPr>
            <w:tcW w:w="1275" w:type="dxa"/>
            <w:gridSpan w:val="7"/>
            <w:tcBorders>
              <w:top w:val="single" w:sz="4" w:space="0" w:color="auto"/>
              <w:left w:val="single" w:sz="4" w:space="0" w:color="auto"/>
              <w:bottom w:val="single" w:sz="4" w:space="0" w:color="auto"/>
              <w:right w:val="single" w:sz="4" w:space="0" w:color="auto"/>
            </w:tcBorders>
          </w:tcPr>
          <w:p w14:paraId="2CF604C1" w14:textId="77777777" w:rsidR="00FD270C" w:rsidRPr="005B00C6" w:rsidRDefault="00FD270C" w:rsidP="00FD270C">
            <w:pPr>
              <w:keepNext/>
              <w:keepLines/>
              <w:overflowPunct/>
              <w:autoSpaceDE/>
              <w:autoSpaceDN/>
              <w:adjustRightInd/>
              <w:spacing w:after="0"/>
              <w:textAlignment w:val="auto"/>
              <w:rPr>
                <w:rFonts w:ascii="Arial" w:eastAsia="SimSun" w:hAnsi="Arial"/>
                <w:bCs/>
                <w:iCs/>
                <w:sz w:val="18"/>
                <w:lang w:eastAsia="en-US"/>
              </w:rPr>
            </w:pPr>
          </w:p>
        </w:tc>
      </w:tr>
      <w:tr w:rsidR="008C3D6B" w:rsidRPr="005B00C6" w14:paraId="25849916"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0FF2B792" w14:textId="77777777" w:rsidR="008C3D6B" w:rsidRPr="005B00C6" w:rsidRDefault="008C3D6B">
            <w:pPr>
              <w:pStyle w:val="TAC"/>
            </w:pPr>
            <w:r w:rsidRPr="005B00C6">
              <w:t>32</w:t>
            </w:r>
          </w:p>
        </w:tc>
        <w:tc>
          <w:tcPr>
            <w:tcW w:w="2659" w:type="dxa"/>
            <w:gridSpan w:val="7"/>
            <w:tcBorders>
              <w:top w:val="single" w:sz="6" w:space="0" w:color="auto"/>
              <w:left w:val="single" w:sz="4" w:space="0" w:color="auto"/>
              <w:bottom w:val="single" w:sz="6" w:space="0" w:color="auto"/>
              <w:right w:val="single" w:sz="6" w:space="0" w:color="auto"/>
            </w:tcBorders>
          </w:tcPr>
          <w:p w14:paraId="6D79211F" w14:textId="77777777" w:rsidR="008C3D6B" w:rsidRPr="005B00C6" w:rsidRDefault="008C3D6B">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7"/>
            <w:tcBorders>
              <w:top w:val="single" w:sz="6" w:space="0" w:color="auto"/>
              <w:left w:val="single" w:sz="6" w:space="0" w:color="auto"/>
              <w:bottom w:val="single" w:sz="6" w:space="0" w:color="auto"/>
              <w:right w:val="single" w:sz="4" w:space="0" w:color="auto"/>
            </w:tcBorders>
          </w:tcPr>
          <w:p w14:paraId="5AF88E3B" w14:textId="77777777" w:rsidR="008C3D6B" w:rsidRPr="005B00C6" w:rsidRDefault="008C3D6B">
            <w:pPr>
              <w:pStyle w:val="TAL"/>
              <w:rPr>
                <w:lang w:eastAsia="zh-CN"/>
              </w:rPr>
            </w:pPr>
            <w:r w:rsidRPr="005B00C6">
              <w:rPr>
                <w:lang w:eastAsia="zh-CN"/>
              </w:rPr>
              <w:t>38.306,</w:t>
            </w:r>
          </w:p>
          <w:p w14:paraId="0C7563E6" w14:textId="77777777" w:rsidR="008C3D6B" w:rsidRPr="005B00C6" w:rsidRDefault="008C3D6B">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0E8628B4" w14:textId="77777777" w:rsidR="008C3D6B" w:rsidRPr="005B00C6" w:rsidRDefault="008C3D6B">
            <w:pPr>
              <w:pStyle w:val="TAC"/>
              <w:rPr>
                <w:lang w:eastAsia="zh-CN"/>
              </w:rPr>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BD43311" w14:textId="77777777" w:rsidR="008C3D6B" w:rsidRPr="005B00C6" w:rsidRDefault="008C3D6B">
            <w:pPr>
              <w:pStyle w:val="TAL"/>
            </w:pPr>
            <w:r w:rsidRPr="005B00C6">
              <w:t>pc_multiDCI_MultiTRP_r16</w:t>
            </w:r>
          </w:p>
        </w:tc>
        <w:tc>
          <w:tcPr>
            <w:tcW w:w="567" w:type="dxa"/>
            <w:gridSpan w:val="7"/>
            <w:tcBorders>
              <w:top w:val="single" w:sz="4" w:space="0" w:color="auto"/>
              <w:left w:val="single" w:sz="4" w:space="0" w:color="auto"/>
              <w:bottom w:val="single" w:sz="4" w:space="0" w:color="auto"/>
              <w:right w:val="single" w:sz="4" w:space="0" w:color="auto"/>
            </w:tcBorders>
          </w:tcPr>
          <w:p w14:paraId="26B7FD6D" w14:textId="77777777" w:rsidR="008C3D6B" w:rsidRPr="005B00C6" w:rsidRDefault="008C3D6B">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B8207CD" w14:textId="77777777" w:rsidR="008C3D6B" w:rsidRPr="005B00C6" w:rsidRDefault="008C3D6B">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46722F12" w14:textId="77777777" w:rsidR="008C3D6B" w:rsidRPr="005B00C6" w:rsidRDefault="008C3D6B">
            <w:pPr>
              <w:pStyle w:val="TAL"/>
              <w:rPr>
                <w:bCs/>
                <w:iCs/>
              </w:rPr>
            </w:pPr>
          </w:p>
        </w:tc>
      </w:tr>
      <w:tr w:rsidR="002513DE" w:rsidRPr="005B00C6" w14:paraId="64E69595"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6AF1A8C5" w14:textId="77777777" w:rsidR="002513DE" w:rsidRPr="005B00C6" w:rsidRDefault="002513DE">
            <w:pPr>
              <w:pStyle w:val="TAC"/>
            </w:pPr>
            <w:r w:rsidRPr="005B00C6">
              <w:t>33</w:t>
            </w:r>
          </w:p>
        </w:tc>
        <w:tc>
          <w:tcPr>
            <w:tcW w:w="2659" w:type="dxa"/>
            <w:gridSpan w:val="7"/>
            <w:tcBorders>
              <w:top w:val="single" w:sz="6" w:space="0" w:color="auto"/>
              <w:left w:val="single" w:sz="4" w:space="0" w:color="auto"/>
              <w:bottom w:val="single" w:sz="6" w:space="0" w:color="auto"/>
              <w:right w:val="single" w:sz="6" w:space="0" w:color="auto"/>
            </w:tcBorders>
          </w:tcPr>
          <w:p w14:paraId="53E48E38" w14:textId="77777777" w:rsidR="002513DE" w:rsidRPr="005B00C6" w:rsidRDefault="002513DE">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7"/>
            <w:tcBorders>
              <w:top w:val="single" w:sz="6" w:space="0" w:color="auto"/>
              <w:left w:val="single" w:sz="6" w:space="0" w:color="auto"/>
              <w:bottom w:val="single" w:sz="6" w:space="0" w:color="auto"/>
              <w:right w:val="single" w:sz="4" w:space="0" w:color="auto"/>
            </w:tcBorders>
          </w:tcPr>
          <w:p w14:paraId="0230CF8B" w14:textId="77777777" w:rsidR="002513DE" w:rsidRPr="005B00C6" w:rsidRDefault="002513DE">
            <w:pPr>
              <w:pStyle w:val="TAL"/>
              <w:rPr>
                <w:lang w:eastAsia="zh-CN"/>
              </w:rPr>
            </w:pPr>
            <w:r w:rsidRPr="005B00C6">
              <w:rPr>
                <w:lang w:eastAsia="zh-CN"/>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2596A8C4" w14:textId="77777777" w:rsidR="002513DE" w:rsidRPr="005B00C6" w:rsidRDefault="002513DE">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FD5338F" w14:textId="77777777" w:rsidR="002513DE" w:rsidRPr="005B00C6" w:rsidRDefault="002513DE">
            <w:pPr>
              <w:pStyle w:val="TAL"/>
            </w:pPr>
            <w:r w:rsidRPr="005B00C6">
              <w:t>pc_rateMatchingLTE_CRS</w:t>
            </w:r>
          </w:p>
        </w:tc>
        <w:tc>
          <w:tcPr>
            <w:tcW w:w="567" w:type="dxa"/>
            <w:gridSpan w:val="7"/>
            <w:tcBorders>
              <w:top w:val="single" w:sz="4" w:space="0" w:color="auto"/>
              <w:left w:val="single" w:sz="4" w:space="0" w:color="auto"/>
              <w:bottom w:val="single" w:sz="4" w:space="0" w:color="auto"/>
              <w:right w:val="single" w:sz="4" w:space="0" w:color="auto"/>
            </w:tcBorders>
          </w:tcPr>
          <w:p w14:paraId="5127C2F3" w14:textId="77777777" w:rsidR="002513DE" w:rsidRPr="005B00C6" w:rsidRDefault="002513DE">
            <w:pPr>
              <w:pStyle w:val="TAL"/>
            </w:pPr>
            <w:r w:rsidRPr="005B00C6">
              <w:t>Yes</w:t>
            </w:r>
          </w:p>
        </w:tc>
        <w:tc>
          <w:tcPr>
            <w:tcW w:w="1416" w:type="dxa"/>
            <w:gridSpan w:val="7"/>
            <w:tcBorders>
              <w:top w:val="single" w:sz="4" w:space="0" w:color="auto"/>
              <w:left w:val="single" w:sz="4" w:space="0" w:color="auto"/>
              <w:bottom w:val="single" w:sz="4" w:space="0" w:color="auto"/>
              <w:right w:val="single" w:sz="4" w:space="0" w:color="auto"/>
            </w:tcBorders>
          </w:tcPr>
          <w:p w14:paraId="7D6EC17C" w14:textId="77777777" w:rsidR="002513DE" w:rsidRPr="005B00C6" w:rsidRDefault="002513DE">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1D01B0C1" w14:textId="77777777" w:rsidR="002513DE" w:rsidRPr="005B00C6" w:rsidRDefault="002513DE">
            <w:pPr>
              <w:pStyle w:val="TAL"/>
              <w:rPr>
                <w:bCs/>
                <w:iCs/>
              </w:rPr>
            </w:pPr>
          </w:p>
        </w:tc>
      </w:tr>
      <w:tr w:rsidR="002513DE" w:rsidRPr="005B00C6" w14:paraId="5744022F"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D055B2E" w14:textId="77777777" w:rsidR="002513DE" w:rsidRPr="005B00C6" w:rsidRDefault="002513DE">
            <w:pPr>
              <w:pStyle w:val="TAC"/>
            </w:pPr>
            <w:r w:rsidRPr="005B00C6">
              <w:t>34</w:t>
            </w:r>
          </w:p>
        </w:tc>
        <w:tc>
          <w:tcPr>
            <w:tcW w:w="2659" w:type="dxa"/>
            <w:gridSpan w:val="7"/>
            <w:tcBorders>
              <w:top w:val="single" w:sz="6" w:space="0" w:color="auto"/>
              <w:left w:val="single" w:sz="4" w:space="0" w:color="auto"/>
              <w:bottom w:val="single" w:sz="6" w:space="0" w:color="auto"/>
              <w:right w:val="single" w:sz="6" w:space="0" w:color="auto"/>
            </w:tcBorders>
          </w:tcPr>
          <w:p w14:paraId="5187DCAF" w14:textId="77777777" w:rsidR="002513DE" w:rsidRPr="005B00C6" w:rsidRDefault="002513DE">
            <w:pPr>
              <w:pStyle w:val="TAL"/>
              <w:rPr>
                <w:rFonts w:eastAsia="MS PGothic"/>
              </w:rPr>
            </w:pPr>
            <w:r w:rsidRPr="005B00C6">
              <w:rPr>
                <w:rFonts w:eastAsia="MS PGothic"/>
              </w:rPr>
              <w:t>Support of BWP operation without bandwidth restriction</w:t>
            </w:r>
          </w:p>
        </w:tc>
        <w:tc>
          <w:tcPr>
            <w:tcW w:w="850" w:type="dxa"/>
            <w:gridSpan w:val="7"/>
            <w:tcBorders>
              <w:top w:val="single" w:sz="6" w:space="0" w:color="auto"/>
              <w:left w:val="single" w:sz="6" w:space="0" w:color="auto"/>
              <w:bottom w:val="single" w:sz="6" w:space="0" w:color="auto"/>
              <w:right w:val="single" w:sz="4" w:space="0" w:color="auto"/>
            </w:tcBorders>
          </w:tcPr>
          <w:p w14:paraId="642A11D8" w14:textId="77777777" w:rsidR="002513DE" w:rsidRPr="005B00C6" w:rsidRDefault="002513DE">
            <w:pPr>
              <w:pStyle w:val="TAL"/>
              <w:rPr>
                <w:lang w:eastAsia="zh-CN"/>
              </w:rPr>
            </w:pPr>
            <w:r w:rsidRPr="005B00C6">
              <w:rPr>
                <w:lang w:eastAsia="zh-CN"/>
              </w:rPr>
              <w:t>38.306,</w:t>
            </w:r>
          </w:p>
          <w:p w14:paraId="3CFB775E" w14:textId="77777777" w:rsidR="002513DE" w:rsidRPr="005B00C6" w:rsidRDefault="002513DE">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61F1A35" w14:textId="77777777" w:rsidR="002513DE" w:rsidRPr="005B00C6" w:rsidRDefault="002513DE">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23D1A8D" w14:textId="77777777" w:rsidR="002513DE" w:rsidRPr="005B00C6" w:rsidRDefault="002513DE">
            <w:pPr>
              <w:pStyle w:val="TAL"/>
            </w:pPr>
            <w:bookmarkStart w:id="390" w:name="OLE_LINK37"/>
            <w:r w:rsidRPr="005B00C6">
              <w:t>pc_bwp-WithoutRestriction</w:t>
            </w:r>
            <w:bookmarkEnd w:id="390"/>
          </w:p>
        </w:tc>
        <w:tc>
          <w:tcPr>
            <w:tcW w:w="567" w:type="dxa"/>
            <w:gridSpan w:val="7"/>
            <w:tcBorders>
              <w:top w:val="single" w:sz="4" w:space="0" w:color="auto"/>
              <w:left w:val="single" w:sz="4" w:space="0" w:color="auto"/>
              <w:bottom w:val="single" w:sz="4" w:space="0" w:color="auto"/>
              <w:right w:val="single" w:sz="4" w:space="0" w:color="auto"/>
            </w:tcBorders>
          </w:tcPr>
          <w:p w14:paraId="3D306F03" w14:textId="77777777" w:rsidR="002513DE" w:rsidRPr="005B00C6" w:rsidRDefault="002513DE">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061F8D20" w14:textId="77777777" w:rsidR="002513DE" w:rsidRPr="005B00C6" w:rsidRDefault="002513DE">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0375BF99" w14:textId="77777777" w:rsidR="002513DE" w:rsidRPr="005B00C6" w:rsidRDefault="002513DE">
            <w:pPr>
              <w:pStyle w:val="TAL"/>
              <w:rPr>
                <w:bCs/>
                <w:iCs/>
              </w:rPr>
            </w:pPr>
          </w:p>
        </w:tc>
      </w:tr>
      <w:tr w:rsidR="000573CB" w:rsidRPr="005B00C6" w14:paraId="04CDEE36"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0F996D47" w14:textId="2C652422" w:rsidR="000573CB" w:rsidRPr="005B00C6" w:rsidRDefault="00B9293D" w:rsidP="000F1A13">
            <w:pPr>
              <w:pStyle w:val="TAC"/>
              <w:rPr>
                <w:lang w:eastAsia="zh-CN"/>
              </w:rPr>
            </w:pPr>
            <w:r w:rsidRPr="005B00C6">
              <w:rPr>
                <w:lang w:eastAsia="zh-CN"/>
              </w:rPr>
              <w:t>35</w:t>
            </w:r>
          </w:p>
        </w:tc>
        <w:tc>
          <w:tcPr>
            <w:tcW w:w="2659" w:type="dxa"/>
            <w:gridSpan w:val="7"/>
            <w:tcBorders>
              <w:top w:val="single" w:sz="6" w:space="0" w:color="auto"/>
              <w:left w:val="single" w:sz="4" w:space="0" w:color="auto"/>
              <w:bottom w:val="single" w:sz="6" w:space="0" w:color="auto"/>
              <w:right w:val="single" w:sz="6" w:space="0" w:color="auto"/>
            </w:tcBorders>
          </w:tcPr>
          <w:p w14:paraId="0C01FCC9" w14:textId="77777777" w:rsidR="000573CB" w:rsidRPr="005B00C6" w:rsidRDefault="000573CB" w:rsidP="000F1A13">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50" w:type="dxa"/>
            <w:gridSpan w:val="7"/>
            <w:tcBorders>
              <w:top w:val="single" w:sz="6" w:space="0" w:color="auto"/>
              <w:left w:val="single" w:sz="6" w:space="0" w:color="auto"/>
              <w:bottom w:val="single" w:sz="6" w:space="0" w:color="auto"/>
              <w:right w:val="single" w:sz="4" w:space="0" w:color="auto"/>
            </w:tcBorders>
          </w:tcPr>
          <w:p w14:paraId="434B6324" w14:textId="77777777" w:rsidR="000573CB" w:rsidRPr="005B00C6" w:rsidRDefault="000573CB" w:rsidP="000F1A13">
            <w:pPr>
              <w:pStyle w:val="TAL"/>
              <w:rPr>
                <w:lang w:eastAsia="zh-CN"/>
              </w:rPr>
            </w:pPr>
            <w:r w:rsidRPr="005B00C6">
              <w:rPr>
                <w:lang w:eastAsia="zh-CN"/>
              </w:rPr>
              <w:t>38.306,</w:t>
            </w:r>
          </w:p>
          <w:p w14:paraId="3E2737CA" w14:textId="77777777" w:rsidR="000573CB" w:rsidRPr="005B00C6" w:rsidRDefault="000573CB" w:rsidP="000F1A13">
            <w:pPr>
              <w:pStyle w:val="TAL"/>
              <w:rPr>
                <w:lang w:eastAsia="zh-CN"/>
              </w:rPr>
            </w:pPr>
            <w:r w:rsidRPr="005B00C6">
              <w:rPr>
                <w:lang w:eastAsia="zh-CN"/>
              </w:rPr>
              <w:t>4.2.7.4</w:t>
            </w:r>
          </w:p>
        </w:tc>
        <w:tc>
          <w:tcPr>
            <w:tcW w:w="850" w:type="dxa"/>
            <w:gridSpan w:val="7"/>
            <w:tcBorders>
              <w:top w:val="single" w:sz="4" w:space="0" w:color="auto"/>
              <w:left w:val="single" w:sz="4" w:space="0" w:color="auto"/>
              <w:bottom w:val="single" w:sz="4" w:space="0" w:color="auto"/>
              <w:right w:val="single" w:sz="4" w:space="0" w:color="auto"/>
            </w:tcBorders>
          </w:tcPr>
          <w:p w14:paraId="019426D0" w14:textId="77777777" w:rsidR="000573CB" w:rsidRPr="005B00C6" w:rsidRDefault="000573CB" w:rsidP="000F1A13">
            <w:pPr>
              <w:pStyle w:val="TAC"/>
              <w:rPr>
                <w:lang w:eastAsia="zh-CN"/>
              </w:rPr>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BA1B8A7" w14:textId="77777777" w:rsidR="000573CB" w:rsidRPr="005B00C6" w:rsidRDefault="000573CB" w:rsidP="000F1A13">
            <w:pPr>
              <w:pStyle w:val="TAL"/>
              <w:rPr>
                <w:lang w:eastAsia="zh-CN"/>
              </w:rPr>
            </w:pPr>
            <w:r w:rsidRPr="005B00C6">
              <w:rPr>
                <w:lang w:eastAsia="zh-CN"/>
              </w:rPr>
              <w:t>pc_scellDormancyOutsideActiveTime_r16</w:t>
            </w:r>
          </w:p>
        </w:tc>
        <w:tc>
          <w:tcPr>
            <w:tcW w:w="567" w:type="dxa"/>
            <w:gridSpan w:val="7"/>
            <w:tcBorders>
              <w:top w:val="single" w:sz="4" w:space="0" w:color="auto"/>
              <w:left w:val="single" w:sz="4" w:space="0" w:color="auto"/>
              <w:bottom w:val="single" w:sz="4" w:space="0" w:color="auto"/>
              <w:right w:val="single" w:sz="4" w:space="0" w:color="auto"/>
            </w:tcBorders>
          </w:tcPr>
          <w:p w14:paraId="7635B642" w14:textId="77777777" w:rsidR="000573CB" w:rsidRPr="005B00C6" w:rsidRDefault="000573CB" w:rsidP="000F1A13">
            <w:pPr>
              <w:pStyle w:val="TAL"/>
              <w:rPr>
                <w:lang w:eastAsia="zh-CN"/>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059DF449" w14:textId="77777777" w:rsidR="000573CB" w:rsidRPr="005B00C6" w:rsidRDefault="000573CB" w:rsidP="000F1A13">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17B1386A" w14:textId="77777777" w:rsidR="000573CB" w:rsidRPr="005B00C6" w:rsidRDefault="000573CB" w:rsidP="000F1A13">
            <w:pPr>
              <w:pStyle w:val="TAL"/>
              <w:rPr>
                <w:bCs/>
                <w:iCs/>
              </w:rPr>
            </w:pPr>
          </w:p>
        </w:tc>
      </w:tr>
      <w:tr w:rsidR="00F4550B" w:rsidRPr="005B00C6" w14:paraId="159F619F" w14:textId="77777777" w:rsidTr="00C45E88">
        <w:trPr>
          <w:gridAfter w:val="6"/>
          <w:wAfter w:w="231" w:type="dxa"/>
          <w:cantSplit/>
          <w:jc w:val="center"/>
        </w:trPr>
        <w:tc>
          <w:tcPr>
            <w:tcW w:w="477" w:type="dxa"/>
            <w:gridSpan w:val="7"/>
            <w:tcBorders>
              <w:top w:val="single" w:sz="4" w:space="0" w:color="auto"/>
              <w:left w:val="single" w:sz="4" w:space="0" w:color="auto"/>
              <w:bottom w:val="single" w:sz="4" w:space="0" w:color="auto"/>
              <w:right w:val="single" w:sz="4" w:space="0" w:color="auto"/>
            </w:tcBorders>
          </w:tcPr>
          <w:p w14:paraId="738DB6C4" w14:textId="77DE38CF" w:rsidR="00F4550B" w:rsidRPr="005B00C6" w:rsidRDefault="00F4550B" w:rsidP="000F1A13">
            <w:pPr>
              <w:pStyle w:val="TAC"/>
              <w:rPr>
                <w:highlight w:val="yellow"/>
                <w:lang w:eastAsia="zh-CN"/>
              </w:rPr>
            </w:pPr>
            <w:r w:rsidRPr="005B00C6">
              <w:rPr>
                <w:lang w:eastAsia="zh-CN"/>
              </w:rPr>
              <w:t>36</w:t>
            </w:r>
          </w:p>
        </w:tc>
        <w:tc>
          <w:tcPr>
            <w:tcW w:w="2659" w:type="dxa"/>
            <w:gridSpan w:val="7"/>
            <w:tcBorders>
              <w:top w:val="single" w:sz="6" w:space="0" w:color="auto"/>
              <w:left w:val="single" w:sz="4" w:space="0" w:color="auto"/>
              <w:bottom w:val="single" w:sz="6" w:space="0" w:color="auto"/>
              <w:right w:val="single" w:sz="6" w:space="0" w:color="auto"/>
            </w:tcBorders>
          </w:tcPr>
          <w:p w14:paraId="1EA9667B" w14:textId="77777777" w:rsidR="00F4550B" w:rsidRPr="005B00C6" w:rsidRDefault="00F4550B" w:rsidP="000F1A13">
            <w:pPr>
              <w:pStyle w:val="TAL"/>
              <w:rPr>
                <w:lang w:eastAsia="zh-CN"/>
              </w:rPr>
            </w:pPr>
            <w:r w:rsidRPr="005B00C6">
              <w:rPr>
                <w:lang w:eastAsia="zh-CN"/>
              </w:rPr>
              <w:t>Supports pi/2-BPSK modulation scheme for power boosting in FR1</w:t>
            </w:r>
          </w:p>
        </w:tc>
        <w:tc>
          <w:tcPr>
            <w:tcW w:w="850" w:type="dxa"/>
            <w:gridSpan w:val="7"/>
            <w:tcBorders>
              <w:top w:val="single" w:sz="6" w:space="0" w:color="auto"/>
              <w:left w:val="single" w:sz="6" w:space="0" w:color="auto"/>
              <w:bottom w:val="single" w:sz="6" w:space="0" w:color="auto"/>
              <w:right w:val="single" w:sz="4" w:space="0" w:color="auto"/>
            </w:tcBorders>
          </w:tcPr>
          <w:p w14:paraId="63CD381A" w14:textId="77777777" w:rsidR="00F4550B" w:rsidRPr="005B00C6" w:rsidRDefault="00F4550B" w:rsidP="000F1A13">
            <w:pPr>
              <w:pStyle w:val="TAL"/>
              <w:rPr>
                <w:lang w:eastAsia="zh-CN"/>
              </w:rPr>
            </w:pPr>
            <w:r w:rsidRPr="005B00C6">
              <w:rPr>
                <w:lang w:eastAsia="zh-CN"/>
              </w:rPr>
              <w:t>38.306,</w:t>
            </w:r>
          </w:p>
          <w:p w14:paraId="52EE18DB" w14:textId="77777777" w:rsidR="00F4550B" w:rsidRPr="005B00C6" w:rsidRDefault="00F4550B" w:rsidP="000F1A13">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33C7A7B" w14:textId="77777777" w:rsidR="00F4550B" w:rsidRPr="005B00C6" w:rsidRDefault="00F4550B" w:rsidP="000F1A13">
            <w:pPr>
              <w:pStyle w:val="TAC"/>
              <w:rPr>
                <w:lang w:eastAsia="zh-CN"/>
              </w:rPr>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23369E6" w14:textId="77777777" w:rsidR="00F4550B" w:rsidRPr="005B00C6" w:rsidRDefault="00F4550B" w:rsidP="000F1A13">
            <w:pPr>
              <w:pStyle w:val="TAL"/>
              <w:rPr>
                <w:lang w:eastAsia="zh-CN"/>
              </w:rPr>
            </w:pPr>
            <w:r w:rsidRPr="005B00C6">
              <w:rPr>
                <w:lang w:eastAsia="zh-CN"/>
              </w:rPr>
              <w:t>pc_powerBoosting_pi2BPSK</w:t>
            </w:r>
          </w:p>
        </w:tc>
        <w:tc>
          <w:tcPr>
            <w:tcW w:w="567" w:type="dxa"/>
            <w:gridSpan w:val="7"/>
            <w:tcBorders>
              <w:top w:val="single" w:sz="4" w:space="0" w:color="auto"/>
              <w:left w:val="single" w:sz="4" w:space="0" w:color="auto"/>
              <w:bottom w:val="single" w:sz="4" w:space="0" w:color="auto"/>
              <w:right w:val="single" w:sz="4" w:space="0" w:color="auto"/>
            </w:tcBorders>
          </w:tcPr>
          <w:p w14:paraId="59724C48" w14:textId="77777777" w:rsidR="00F4550B" w:rsidRPr="005B00C6" w:rsidRDefault="00F4550B" w:rsidP="000F1A13">
            <w:pPr>
              <w:pStyle w:val="TAL"/>
              <w:rPr>
                <w:lang w:eastAsia="zh-CN"/>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10E55B0C" w14:textId="77777777" w:rsidR="00F4550B" w:rsidRPr="005B00C6" w:rsidRDefault="00F4550B" w:rsidP="000F1A13">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49E29C9F" w14:textId="77777777" w:rsidR="00F4550B" w:rsidRPr="005B00C6" w:rsidRDefault="00F4550B" w:rsidP="000F1A13">
            <w:pPr>
              <w:pStyle w:val="TAL"/>
              <w:rPr>
                <w:bCs/>
                <w:iCs/>
              </w:rPr>
            </w:pPr>
          </w:p>
        </w:tc>
      </w:tr>
      <w:tr w:rsidR="000F1A13" w:rsidRPr="005B00C6" w14:paraId="737B549E" w14:textId="77777777" w:rsidTr="00C45E88">
        <w:trPr>
          <w:gridBefore w:val="1"/>
          <w:gridAfter w:val="5"/>
          <w:wBefore w:w="35" w:type="dxa"/>
          <w:wAfter w:w="19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BDD6683" w14:textId="465BABA2" w:rsidR="000F1A13" w:rsidRPr="005B00C6" w:rsidRDefault="000F1A13" w:rsidP="000F1A13">
            <w:pPr>
              <w:pStyle w:val="TAC"/>
            </w:pPr>
            <w:r w:rsidRPr="005B00C6">
              <w:t>37</w:t>
            </w:r>
          </w:p>
        </w:tc>
        <w:tc>
          <w:tcPr>
            <w:tcW w:w="2658" w:type="dxa"/>
            <w:gridSpan w:val="7"/>
            <w:tcBorders>
              <w:top w:val="single" w:sz="6" w:space="0" w:color="auto"/>
              <w:left w:val="single" w:sz="4" w:space="0" w:color="auto"/>
              <w:bottom w:val="single" w:sz="6" w:space="0" w:color="auto"/>
              <w:right w:val="single" w:sz="6" w:space="0" w:color="auto"/>
            </w:tcBorders>
          </w:tcPr>
          <w:p w14:paraId="17B27281" w14:textId="77777777" w:rsidR="000F1A13" w:rsidRPr="005B00C6" w:rsidRDefault="000F1A13" w:rsidP="000F1A13">
            <w:pPr>
              <w:pStyle w:val="TAL"/>
              <w:rPr>
                <w:rFonts w:eastAsia="MS PGothic"/>
              </w:rPr>
            </w:pPr>
            <w:r w:rsidRPr="005B00C6">
              <w:rPr>
                <w:rFonts w:eastAsia="MS PGothic"/>
              </w:rPr>
              <w:t xml:space="preserve">Support of </w:t>
            </w:r>
            <w:r w:rsidRPr="005B00C6">
              <w:t>dynamic 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33DF7A35" w14:textId="77777777" w:rsidR="000F1A13" w:rsidRPr="005B00C6" w:rsidRDefault="000F1A13" w:rsidP="000F1A13">
            <w:pPr>
              <w:pStyle w:val="TAL"/>
            </w:pPr>
            <w:r w:rsidRPr="005B00C6">
              <w:t>38.306,</w:t>
            </w:r>
          </w:p>
          <w:p w14:paraId="1F6017B3" w14:textId="77777777" w:rsidR="000F1A13" w:rsidRPr="005B00C6" w:rsidRDefault="000F1A13" w:rsidP="000F1A13">
            <w:pPr>
              <w:pStyle w:val="TAL"/>
            </w:pPr>
            <w:r w:rsidRPr="005B00C6">
              <w:t>4.2.7.1</w:t>
            </w:r>
          </w:p>
        </w:tc>
        <w:tc>
          <w:tcPr>
            <w:tcW w:w="849" w:type="dxa"/>
            <w:gridSpan w:val="7"/>
            <w:tcBorders>
              <w:top w:val="single" w:sz="4" w:space="0" w:color="auto"/>
              <w:left w:val="single" w:sz="4" w:space="0" w:color="auto"/>
              <w:bottom w:val="single" w:sz="4" w:space="0" w:color="auto"/>
              <w:right w:val="single" w:sz="4" w:space="0" w:color="auto"/>
            </w:tcBorders>
          </w:tcPr>
          <w:p w14:paraId="4479FCB4" w14:textId="77777777" w:rsidR="000F1A13" w:rsidRPr="005B00C6" w:rsidRDefault="000F1A13" w:rsidP="000F1A13">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16E05498" w14:textId="77777777" w:rsidR="000F1A13" w:rsidRPr="005B00C6" w:rsidRDefault="000F1A13" w:rsidP="000F1A13">
            <w:pPr>
              <w:pStyle w:val="TAL"/>
            </w:pPr>
            <w:r w:rsidRPr="005B00C6">
              <w:t>pc_ULTxSwitchingBandPair</w:t>
            </w:r>
          </w:p>
        </w:tc>
        <w:tc>
          <w:tcPr>
            <w:tcW w:w="567" w:type="dxa"/>
            <w:gridSpan w:val="7"/>
            <w:tcBorders>
              <w:top w:val="single" w:sz="4" w:space="0" w:color="auto"/>
              <w:left w:val="single" w:sz="4" w:space="0" w:color="auto"/>
              <w:bottom w:val="single" w:sz="4" w:space="0" w:color="auto"/>
              <w:right w:val="single" w:sz="4" w:space="0" w:color="auto"/>
            </w:tcBorders>
          </w:tcPr>
          <w:p w14:paraId="3719FE78" w14:textId="77777777" w:rsidR="000F1A13" w:rsidRPr="005B00C6" w:rsidRDefault="000F1A13" w:rsidP="000F1A13">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B4424B8" w14:textId="77777777" w:rsidR="000F1A13" w:rsidRPr="005B00C6" w:rsidRDefault="000F1A13" w:rsidP="000F1A13">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0041B2F7" w14:textId="77777777" w:rsidR="000F1A13" w:rsidRPr="005B00C6" w:rsidRDefault="000F1A13" w:rsidP="000F1A13">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7624D2" w:rsidRPr="005B00C6" w14:paraId="08919259" w14:textId="77777777" w:rsidTr="00C45E88">
        <w:trPr>
          <w:gridBefore w:val="1"/>
          <w:gridAfter w:val="5"/>
          <w:wBefore w:w="35" w:type="dxa"/>
          <w:wAfter w:w="19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6136B7D" w14:textId="5DF6D7A6" w:rsidR="007624D2" w:rsidRPr="005B00C6" w:rsidRDefault="007624D2" w:rsidP="007624D2">
            <w:pPr>
              <w:pStyle w:val="TAC"/>
            </w:pPr>
            <w:r w:rsidRPr="005B00C6">
              <w:t>38</w:t>
            </w:r>
          </w:p>
        </w:tc>
        <w:tc>
          <w:tcPr>
            <w:tcW w:w="2658" w:type="dxa"/>
            <w:gridSpan w:val="7"/>
            <w:tcBorders>
              <w:top w:val="single" w:sz="6" w:space="0" w:color="auto"/>
              <w:left w:val="single" w:sz="4" w:space="0" w:color="auto"/>
              <w:bottom w:val="single" w:sz="6" w:space="0" w:color="auto"/>
              <w:right w:val="single" w:sz="6" w:space="0" w:color="auto"/>
            </w:tcBorders>
          </w:tcPr>
          <w:p w14:paraId="220F69D6" w14:textId="61BBF1C4" w:rsidR="007624D2" w:rsidRPr="005B00C6" w:rsidRDefault="007624D2" w:rsidP="007624D2">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7"/>
            <w:tcBorders>
              <w:top w:val="single" w:sz="6" w:space="0" w:color="auto"/>
              <w:left w:val="single" w:sz="6" w:space="0" w:color="auto"/>
              <w:bottom w:val="single" w:sz="6" w:space="0" w:color="auto"/>
              <w:right w:val="single" w:sz="4" w:space="0" w:color="auto"/>
            </w:tcBorders>
          </w:tcPr>
          <w:p w14:paraId="0236CCB7" w14:textId="77777777" w:rsidR="007624D2" w:rsidRPr="005B00C6" w:rsidRDefault="007624D2" w:rsidP="007624D2">
            <w:pPr>
              <w:pStyle w:val="TAL"/>
              <w:rPr>
                <w:lang w:eastAsia="zh-CN"/>
              </w:rPr>
            </w:pPr>
            <w:r w:rsidRPr="005B00C6">
              <w:rPr>
                <w:lang w:eastAsia="zh-CN"/>
              </w:rPr>
              <w:t>38.306</w:t>
            </w:r>
          </w:p>
          <w:p w14:paraId="445BFEE6" w14:textId="0B583A29" w:rsidR="007624D2" w:rsidRPr="005B00C6" w:rsidRDefault="007624D2" w:rsidP="007624D2">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184E9453" w14:textId="52BBFAC8" w:rsidR="007624D2" w:rsidRPr="005B00C6" w:rsidRDefault="007624D2" w:rsidP="007624D2">
            <w:pPr>
              <w:pStyle w:val="TAC"/>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99CF4AB" w14:textId="1090AADC" w:rsidR="007624D2" w:rsidRPr="005B00C6" w:rsidRDefault="007624D2" w:rsidP="007624D2">
            <w:pPr>
              <w:pStyle w:val="TAL"/>
            </w:pPr>
            <w:r w:rsidRPr="005B00C6">
              <w:t>pc_mpr_PowerBoost_FR2</w:t>
            </w:r>
          </w:p>
        </w:tc>
        <w:tc>
          <w:tcPr>
            <w:tcW w:w="567" w:type="dxa"/>
            <w:gridSpan w:val="7"/>
            <w:tcBorders>
              <w:top w:val="single" w:sz="4" w:space="0" w:color="auto"/>
              <w:left w:val="single" w:sz="4" w:space="0" w:color="auto"/>
              <w:bottom w:val="single" w:sz="4" w:space="0" w:color="auto"/>
              <w:right w:val="single" w:sz="4" w:space="0" w:color="auto"/>
            </w:tcBorders>
          </w:tcPr>
          <w:p w14:paraId="356306A9" w14:textId="18F766CE" w:rsidR="007624D2" w:rsidRPr="005B00C6" w:rsidRDefault="007624D2" w:rsidP="007624D2">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33034043" w14:textId="77777777" w:rsidR="007624D2" w:rsidRPr="005B00C6" w:rsidRDefault="007624D2" w:rsidP="007624D2">
            <w:pPr>
              <w:pStyle w:val="TAL"/>
            </w:pPr>
          </w:p>
        </w:tc>
        <w:tc>
          <w:tcPr>
            <w:tcW w:w="1275" w:type="dxa"/>
            <w:gridSpan w:val="7"/>
            <w:tcBorders>
              <w:top w:val="single" w:sz="4" w:space="0" w:color="auto"/>
              <w:left w:val="single" w:sz="4" w:space="0" w:color="auto"/>
              <w:bottom w:val="single" w:sz="4" w:space="0" w:color="auto"/>
              <w:right w:val="single" w:sz="4" w:space="0" w:color="auto"/>
            </w:tcBorders>
          </w:tcPr>
          <w:p w14:paraId="1EC50D07" w14:textId="77777777" w:rsidR="007624D2" w:rsidRPr="005B00C6" w:rsidRDefault="007624D2" w:rsidP="007624D2">
            <w:pPr>
              <w:pStyle w:val="TAL"/>
            </w:pPr>
          </w:p>
        </w:tc>
      </w:tr>
      <w:tr w:rsidR="007624D2" w:rsidRPr="005B00C6" w14:paraId="119EB144" w14:textId="77777777" w:rsidTr="00C45E88">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EDD0B42" w14:textId="45CB5EA2" w:rsidR="007624D2" w:rsidRPr="005B00C6" w:rsidRDefault="007624D2" w:rsidP="007624D2">
            <w:pPr>
              <w:pStyle w:val="TAC"/>
            </w:pPr>
            <w:r w:rsidRPr="005B00C6">
              <w:rPr>
                <w:lang w:eastAsia="zh-CN"/>
              </w:rPr>
              <w:t>39</w:t>
            </w:r>
          </w:p>
        </w:tc>
        <w:tc>
          <w:tcPr>
            <w:tcW w:w="2661" w:type="dxa"/>
            <w:gridSpan w:val="7"/>
            <w:tcBorders>
              <w:top w:val="single" w:sz="6" w:space="0" w:color="auto"/>
              <w:left w:val="single" w:sz="4" w:space="0" w:color="auto"/>
              <w:bottom w:val="single" w:sz="6" w:space="0" w:color="auto"/>
              <w:right w:val="single" w:sz="6" w:space="0" w:color="auto"/>
            </w:tcBorders>
          </w:tcPr>
          <w:p w14:paraId="6105C488" w14:textId="77777777" w:rsidR="007624D2" w:rsidRPr="005B00C6" w:rsidRDefault="007624D2" w:rsidP="007624D2">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35518247" w14:textId="77777777" w:rsidR="007624D2" w:rsidRPr="005B00C6" w:rsidRDefault="007624D2" w:rsidP="007624D2">
            <w:pPr>
              <w:pStyle w:val="TAL"/>
              <w:rPr>
                <w:lang w:eastAsia="zh-CN"/>
              </w:rPr>
            </w:pPr>
            <w:r w:rsidRPr="005B00C6">
              <w:rPr>
                <w:lang w:eastAsia="zh-CN"/>
              </w:rPr>
              <w:t>38.306,</w:t>
            </w:r>
          </w:p>
          <w:p w14:paraId="12FFB4B6" w14:textId="77777777" w:rsidR="007624D2" w:rsidRPr="005B00C6" w:rsidRDefault="007624D2" w:rsidP="007624D2">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6C47890" w14:textId="77777777" w:rsidR="007624D2" w:rsidRPr="005B00C6" w:rsidRDefault="007624D2" w:rsidP="007624D2">
            <w:pPr>
              <w:pStyle w:val="TAC"/>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6A523355" w14:textId="77777777" w:rsidR="007624D2" w:rsidRPr="005B00C6" w:rsidRDefault="007624D2" w:rsidP="007624D2">
            <w:pPr>
              <w:pStyle w:val="TAL"/>
            </w:pPr>
            <w:r w:rsidRPr="005B00C6">
              <w:rPr>
                <w:lang w:eastAsia="zh-CN"/>
              </w:rPr>
              <w:t>pc_dl_64qam_mcs_tableAlt</w:t>
            </w:r>
          </w:p>
        </w:tc>
        <w:tc>
          <w:tcPr>
            <w:tcW w:w="567" w:type="dxa"/>
            <w:gridSpan w:val="7"/>
            <w:tcBorders>
              <w:top w:val="single" w:sz="4" w:space="0" w:color="auto"/>
              <w:left w:val="single" w:sz="4" w:space="0" w:color="auto"/>
              <w:bottom w:val="single" w:sz="4" w:space="0" w:color="auto"/>
              <w:right w:val="single" w:sz="4" w:space="0" w:color="auto"/>
            </w:tcBorders>
          </w:tcPr>
          <w:p w14:paraId="6E882A01" w14:textId="77777777" w:rsidR="007624D2" w:rsidRPr="005B00C6" w:rsidRDefault="007624D2" w:rsidP="007624D2">
            <w:pPr>
              <w:pStyle w:val="TAL"/>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78C0584E" w14:textId="77777777" w:rsidR="007624D2" w:rsidRPr="005B00C6" w:rsidRDefault="007624D2" w:rsidP="007624D2">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06089091" w14:textId="77777777" w:rsidR="007624D2" w:rsidRPr="005B00C6" w:rsidRDefault="007624D2" w:rsidP="007624D2">
            <w:pPr>
              <w:pStyle w:val="TAL"/>
            </w:pPr>
          </w:p>
        </w:tc>
      </w:tr>
      <w:tr w:rsidR="007624D2" w:rsidRPr="005B00C6" w14:paraId="44282F84" w14:textId="77777777" w:rsidTr="00C45E88">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034616" w14:textId="4951B620" w:rsidR="007624D2" w:rsidRPr="005B00C6" w:rsidRDefault="007624D2" w:rsidP="007624D2">
            <w:pPr>
              <w:pStyle w:val="TAC"/>
            </w:pPr>
            <w:r w:rsidRPr="005B00C6">
              <w:rPr>
                <w:lang w:eastAsia="zh-CN"/>
              </w:rPr>
              <w:t>40</w:t>
            </w:r>
          </w:p>
        </w:tc>
        <w:tc>
          <w:tcPr>
            <w:tcW w:w="2661" w:type="dxa"/>
            <w:gridSpan w:val="7"/>
            <w:tcBorders>
              <w:top w:val="single" w:sz="6" w:space="0" w:color="auto"/>
              <w:left w:val="single" w:sz="4" w:space="0" w:color="auto"/>
              <w:bottom w:val="single" w:sz="6" w:space="0" w:color="auto"/>
              <w:right w:val="single" w:sz="6" w:space="0" w:color="auto"/>
            </w:tcBorders>
          </w:tcPr>
          <w:p w14:paraId="68A47F4C" w14:textId="77777777" w:rsidR="007624D2" w:rsidRPr="005B00C6" w:rsidRDefault="007624D2" w:rsidP="007624D2">
            <w:pPr>
              <w:pStyle w:val="TAL"/>
              <w:rPr>
                <w:rFonts w:eastAsia="MS PGothic"/>
              </w:rPr>
            </w:pPr>
            <w:r w:rsidRPr="005B00C6">
              <w:rPr>
                <w:lang w:eastAsia="zh-CN"/>
              </w:rPr>
              <w:t xml:space="preserve">Supports </w:t>
            </w:r>
            <w:r w:rsidRPr="005B00C6">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09B4877D" w14:textId="77777777" w:rsidR="007624D2" w:rsidRPr="005B00C6" w:rsidRDefault="007624D2" w:rsidP="007624D2">
            <w:pPr>
              <w:pStyle w:val="TAL"/>
              <w:rPr>
                <w:lang w:eastAsia="zh-CN"/>
              </w:rPr>
            </w:pPr>
            <w:r w:rsidRPr="005B00C6">
              <w:rPr>
                <w:lang w:eastAsia="zh-CN"/>
              </w:rPr>
              <w:t>38.306,</w:t>
            </w:r>
          </w:p>
          <w:p w14:paraId="6DBE8A11" w14:textId="77777777" w:rsidR="007624D2" w:rsidRPr="005B00C6" w:rsidRDefault="007624D2" w:rsidP="007624D2">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41C3AF34" w14:textId="77777777" w:rsidR="007624D2" w:rsidRPr="005B00C6" w:rsidRDefault="007624D2" w:rsidP="007624D2">
            <w:pPr>
              <w:pStyle w:val="TAC"/>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0B252FA4" w14:textId="77777777" w:rsidR="007624D2" w:rsidRPr="005B00C6" w:rsidRDefault="007624D2" w:rsidP="007624D2">
            <w:pPr>
              <w:pStyle w:val="TAL"/>
            </w:pPr>
            <w:r w:rsidRPr="005B00C6">
              <w:rPr>
                <w:lang w:eastAsia="zh-CN"/>
              </w:rPr>
              <w:t>pc_cqi_tableAlt</w:t>
            </w:r>
          </w:p>
        </w:tc>
        <w:tc>
          <w:tcPr>
            <w:tcW w:w="567" w:type="dxa"/>
            <w:gridSpan w:val="7"/>
            <w:tcBorders>
              <w:top w:val="single" w:sz="4" w:space="0" w:color="auto"/>
              <w:left w:val="single" w:sz="4" w:space="0" w:color="auto"/>
              <w:bottom w:val="single" w:sz="4" w:space="0" w:color="auto"/>
              <w:right w:val="single" w:sz="4" w:space="0" w:color="auto"/>
            </w:tcBorders>
          </w:tcPr>
          <w:p w14:paraId="2CA16093" w14:textId="77777777" w:rsidR="007624D2" w:rsidRPr="005B00C6" w:rsidRDefault="007624D2" w:rsidP="007624D2">
            <w:pPr>
              <w:pStyle w:val="TAL"/>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4602B182" w14:textId="77777777" w:rsidR="007624D2" w:rsidRPr="005B00C6" w:rsidRDefault="007624D2" w:rsidP="007624D2">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7060945A" w14:textId="77777777" w:rsidR="007624D2" w:rsidRPr="005B00C6" w:rsidRDefault="007624D2" w:rsidP="007624D2">
            <w:pPr>
              <w:pStyle w:val="TAL"/>
            </w:pPr>
          </w:p>
        </w:tc>
      </w:tr>
      <w:tr w:rsidR="007624D2" w:rsidRPr="005B00C6" w14:paraId="152E1A52" w14:textId="77777777" w:rsidTr="00C45E88">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C2F73FC" w14:textId="599A1051" w:rsidR="007624D2" w:rsidRPr="005B00C6" w:rsidRDefault="007624D2" w:rsidP="007624D2">
            <w:pPr>
              <w:pStyle w:val="TAC"/>
            </w:pPr>
            <w:r w:rsidRPr="005B00C6">
              <w:rPr>
                <w:lang w:eastAsia="zh-CN"/>
              </w:rPr>
              <w:t>41</w:t>
            </w:r>
          </w:p>
        </w:tc>
        <w:tc>
          <w:tcPr>
            <w:tcW w:w="2661" w:type="dxa"/>
            <w:gridSpan w:val="7"/>
            <w:tcBorders>
              <w:top w:val="single" w:sz="6" w:space="0" w:color="auto"/>
              <w:left w:val="single" w:sz="4" w:space="0" w:color="auto"/>
              <w:bottom w:val="single" w:sz="6" w:space="0" w:color="auto"/>
              <w:right w:val="single" w:sz="6" w:space="0" w:color="auto"/>
            </w:tcBorders>
          </w:tcPr>
          <w:p w14:paraId="3381473D" w14:textId="77777777" w:rsidR="007624D2" w:rsidRPr="005B00C6" w:rsidRDefault="007624D2" w:rsidP="007624D2">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0196CDF3" w14:textId="77777777" w:rsidR="007624D2" w:rsidRPr="005B00C6" w:rsidRDefault="007624D2" w:rsidP="007624D2">
            <w:pPr>
              <w:pStyle w:val="TAL"/>
              <w:rPr>
                <w:lang w:eastAsia="zh-CN"/>
              </w:rPr>
            </w:pPr>
            <w:r w:rsidRPr="005B00C6">
              <w:rPr>
                <w:lang w:eastAsia="zh-CN"/>
              </w:rPr>
              <w:t>38.306,</w:t>
            </w:r>
          </w:p>
          <w:p w14:paraId="11678E24" w14:textId="77777777" w:rsidR="007624D2" w:rsidRPr="005B00C6" w:rsidRDefault="007624D2" w:rsidP="007624D2">
            <w:pPr>
              <w:pStyle w:val="TAL"/>
            </w:pPr>
            <w:r w:rsidRPr="005B00C6">
              <w:rPr>
                <w:lang w:eastAsia="zh-CN"/>
              </w:rPr>
              <w:t>4.2.7.5</w:t>
            </w:r>
          </w:p>
        </w:tc>
        <w:tc>
          <w:tcPr>
            <w:tcW w:w="849" w:type="dxa"/>
            <w:gridSpan w:val="7"/>
            <w:tcBorders>
              <w:top w:val="single" w:sz="4" w:space="0" w:color="auto"/>
              <w:left w:val="single" w:sz="4" w:space="0" w:color="auto"/>
              <w:bottom w:val="single" w:sz="4" w:space="0" w:color="auto"/>
              <w:right w:val="single" w:sz="4" w:space="0" w:color="auto"/>
            </w:tcBorders>
          </w:tcPr>
          <w:p w14:paraId="4CC4AAA9" w14:textId="77777777" w:rsidR="007624D2" w:rsidRPr="005B00C6" w:rsidRDefault="007624D2" w:rsidP="007624D2">
            <w:pPr>
              <w:pStyle w:val="TAC"/>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FD3E17C" w14:textId="77777777" w:rsidR="007624D2" w:rsidRPr="005B00C6" w:rsidRDefault="007624D2" w:rsidP="007624D2">
            <w:pPr>
              <w:pStyle w:val="TAL"/>
            </w:pPr>
            <w:r w:rsidRPr="005B00C6">
              <w:rPr>
                <w:lang w:eastAsia="zh-CN"/>
              </w:rPr>
              <w:t>pc_singledci_sdm</w:t>
            </w:r>
          </w:p>
        </w:tc>
        <w:tc>
          <w:tcPr>
            <w:tcW w:w="567" w:type="dxa"/>
            <w:gridSpan w:val="7"/>
            <w:tcBorders>
              <w:top w:val="single" w:sz="4" w:space="0" w:color="auto"/>
              <w:left w:val="single" w:sz="4" w:space="0" w:color="auto"/>
              <w:bottom w:val="single" w:sz="4" w:space="0" w:color="auto"/>
              <w:right w:val="single" w:sz="4" w:space="0" w:color="auto"/>
            </w:tcBorders>
          </w:tcPr>
          <w:p w14:paraId="6E7E2A29" w14:textId="77777777" w:rsidR="007624D2" w:rsidRPr="005B00C6" w:rsidRDefault="007624D2" w:rsidP="007624D2">
            <w:pPr>
              <w:pStyle w:val="TAL"/>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7924581C" w14:textId="77777777" w:rsidR="007624D2" w:rsidRPr="005B00C6" w:rsidRDefault="007624D2" w:rsidP="007624D2">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025515B3" w14:textId="77777777" w:rsidR="007624D2" w:rsidRPr="005B00C6" w:rsidRDefault="007624D2" w:rsidP="007624D2">
            <w:pPr>
              <w:pStyle w:val="TAL"/>
            </w:pPr>
          </w:p>
        </w:tc>
      </w:tr>
      <w:tr w:rsidR="007624D2" w:rsidRPr="005B00C6" w14:paraId="6F760FEE" w14:textId="77777777" w:rsidTr="00C45E88">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6D4CAC" w14:textId="62007CB6" w:rsidR="007624D2" w:rsidRPr="005B00C6" w:rsidRDefault="007624D2" w:rsidP="007624D2">
            <w:pPr>
              <w:pStyle w:val="TAC"/>
            </w:pPr>
            <w:r w:rsidRPr="005B00C6">
              <w:t>42</w:t>
            </w:r>
          </w:p>
        </w:tc>
        <w:tc>
          <w:tcPr>
            <w:tcW w:w="2661" w:type="dxa"/>
            <w:gridSpan w:val="7"/>
            <w:tcBorders>
              <w:top w:val="single" w:sz="6" w:space="0" w:color="auto"/>
              <w:left w:val="single" w:sz="4" w:space="0" w:color="auto"/>
              <w:bottom w:val="single" w:sz="6" w:space="0" w:color="auto"/>
              <w:right w:val="single" w:sz="6" w:space="0" w:color="auto"/>
            </w:tcBorders>
          </w:tcPr>
          <w:p w14:paraId="19232F97" w14:textId="77777777" w:rsidR="007624D2" w:rsidRPr="005B00C6" w:rsidRDefault="007624D2" w:rsidP="007624D2">
            <w:pPr>
              <w:pStyle w:val="TAL"/>
              <w:rPr>
                <w:rFonts w:eastAsia="MS PGothic"/>
              </w:rPr>
            </w:pPr>
            <w:r w:rsidRPr="005B00C6">
              <w:t>Support of BWP adaptation (up to 2 BWPs) with the same numerology</w:t>
            </w:r>
          </w:p>
        </w:tc>
        <w:tc>
          <w:tcPr>
            <w:tcW w:w="850" w:type="dxa"/>
            <w:gridSpan w:val="7"/>
            <w:tcBorders>
              <w:top w:val="single" w:sz="6" w:space="0" w:color="auto"/>
              <w:left w:val="single" w:sz="6" w:space="0" w:color="auto"/>
              <w:bottom w:val="single" w:sz="6" w:space="0" w:color="auto"/>
              <w:right w:val="single" w:sz="4" w:space="0" w:color="auto"/>
            </w:tcBorders>
          </w:tcPr>
          <w:p w14:paraId="75E563CE" w14:textId="77777777" w:rsidR="007624D2" w:rsidRPr="005B00C6" w:rsidRDefault="007624D2" w:rsidP="007624D2">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C32DFA0" w14:textId="77777777" w:rsidR="007624D2" w:rsidRPr="005B00C6" w:rsidRDefault="007624D2" w:rsidP="007624D2">
            <w:pPr>
              <w:pStyle w:val="TAC"/>
            </w:pPr>
            <w:r w:rsidRPr="005B00C6">
              <w:t>Rel-15</w:t>
            </w:r>
          </w:p>
        </w:tc>
        <w:tc>
          <w:tcPr>
            <w:tcW w:w="2408" w:type="dxa"/>
            <w:gridSpan w:val="7"/>
            <w:tcBorders>
              <w:top w:val="single" w:sz="4" w:space="0" w:color="auto"/>
              <w:left w:val="single" w:sz="4" w:space="0" w:color="auto"/>
              <w:bottom w:val="single" w:sz="4" w:space="0" w:color="auto"/>
              <w:right w:val="single" w:sz="4" w:space="0" w:color="auto"/>
            </w:tcBorders>
          </w:tcPr>
          <w:p w14:paraId="46B9FED3" w14:textId="77777777" w:rsidR="007624D2" w:rsidRPr="005B00C6" w:rsidRDefault="007624D2" w:rsidP="007624D2">
            <w:pPr>
              <w:pStyle w:val="TAL"/>
            </w:pPr>
            <w:r w:rsidRPr="005B00C6">
              <w:t>pc_bwp_SameNumerology_upto2</w:t>
            </w:r>
          </w:p>
        </w:tc>
        <w:tc>
          <w:tcPr>
            <w:tcW w:w="567" w:type="dxa"/>
            <w:gridSpan w:val="7"/>
            <w:tcBorders>
              <w:top w:val="single" w:sz="4" w:space="0" w:color="auto"/>
              <w:left w:val="single" w:sz="4" w:space="0" w:color="auto"/>
              <w:bottom w:val="single" w:sz="4" w:space="0" w:color="auto"/>
              <w:right w:val="single" w:sz="4" w:space="0" w:color="auto"/>
            </w:tcBorders>
          </w:tcPr>
          <w:p w14:paraId="6871CEAC" w14:textId="77777777" w:rsidR="007624D2" w:rsidRPr="005B00C6" w:rsidRDefault="007624D2" w:rsidP="007624D2">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1129D82" w14:textId="77777777" w:rsidR="007624D2" w:rsidRPr="005B00C6" w:rsidRDefault="007624D2" w:rsidP="007624D2">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72317C2F" w14:textId="77777777" w:rsidR="007624D2" w:rsidRPr="005B00C6" w:rsidRDefault="007624D2" w:rsidP="007624D2">
            <w:pPr>
              <w:pStyle w:val="TAL"/>
            </w:pPr>
          </w:p>
        </w:tc>
      </w:tr>
      <w:tr w:rsidR="007624D2" w:rsidRPr="005B00C6" w14:paraId="095CD1A1" w14:textId="77777777" w:rsidTr="00C45E88">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F4E1D37" w14:textId="742AF271" w:rsidR="007624D2" w:rsidRPr="005B00C6" w:rsidRDefault="007624D2" w:rsidP="007624D2">
            <w:pPr>
              <w:pStyle w:val="TAC"/>
            </w:pPr>
            <w:r w:rsidRPr="005B00C6">
              <w:t>43</w:t>
            </w:r>
          </w:p>
        </w:tc>
        <w:tc>
          <w:tcPr>
            <w:tcW w:w="2661" w:type="dxa"/>
            <w:gridSpan w:val="7"/>
            <w:tcBorders>
              <w:top w:val="single" w:sz="6" w:space="0" w:color="auto"/>
              <w:left w:val="single" w:sz="4" w:space="0" w:color="auto"/>
              <w:bottom w:val="single" w:sz="6" w:space="0" w:color="auto"/>
              <w:right w:val="single" w:sz="6" w:space="0" w:color="auto"/>
            </w:tcBorders>
          </w:tcPr>
          <w:p w14:paraId="12C39549" w14:textId="77777777" w:rsidR="007624D2" w:rsidRPr="005B00C6" w:rsidRDefault="007624D2" w:rsidP="007624D2">
            <w:pPr>
              <w:pStyle w:val="TAL"/>
              <w:rPr>
                <w:rFonts w:eastAsia="MS PGothic"/>
              </w:rPr>
            </w:pPr>
            <w:r w:rsidRPr="005B00C6">
              <w:t>Support of BWP adaptation (up to 4 BWPs) with the same numerology</w:t>
            </w:r>
          </w:p>
        </w:tc>
        <w:tc>
          <w:tcPr>
            <w:tcW w:w="850" w:type="dxa"/>
            <w:gridSpan w:val="7"/>
            <w:tcBorders>
              <w:top w:val="single" w:sz="6" w:space="0" w:color="auto"/>
              <w:left w:val="single" w:sz="6" w:space="0" w:color="auto"/>
              <w:bottom w:val="single" w:sz="6" w:space="0" w:color="auto"/>
              <w:right w:val="single" w:sz="4" w:space="0" w:color="auto"/>
            </w:tcBorders>
          </w:tcPr>
          <w:p w14:paraId="7442BDE0" w14:textId="77777777" w:rsidR="007624D2" w:rsidRPr="005B00C6" w:rsidRDefault="007624D2" w:rsidP="007624D2">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3F7B2898" w14:textId="77777777" w:rsidR="007624D2" w:rsidRPr="005B00C6" w:rsidRDefault="007624D2" w:rsidP="007624D2">
            <w:pPr>
              <w:pStyle w:val="TAC"/>
            </w:pPr>
            <w:r w:rsidRPr="005B00C6">
              <w:t>Rel-15</w:t>
            </w:r>
          </w:p>
        </w:tc>
        <w:tc>
          <w:tcPr>
            <w:tcW w:w="2408" w:type="dxa"/>
            <w:gridSpan w:val="7"/>
            <w:tcBorders>
              <w:top w:val="single" w:sz="4" w:space="0" w:color="auto"/>
              <w:left w:val="single" w:sz="4" w:space="0" w:color="auto"/>
              <w:bottom w:val="single" w:sz="4" w:space="0" w:color="auto"/>
              <w:right w:val="single" w:sz="4" w:space="0" w:color="auto"/>
            </w:tcBorders>
          </w:tcPr>
          <w:p w14:paraId="72D1308C" w14:textId="77777777" w:rsidR="007624D2" w:rsidRPr="005B00C6" w:rsidRDefault="007624D2" w:rsidP="007624D2">
            <w:pPr>
              <w:pStyle w:val="TAL"/>
            </w:pPr>
            <w:r w:rsidRPr="005B00C6">
              <w:t>pc_bwp_SameNumerology_upto4</w:t>
            </w:r>
          </w:p>
        </w:tc>
        <w:tc>
          <w:tcPr>
            <w:tcW w:w="567" w:type="dxa"/>
            <w:gridSpan w:val="7"/>
            <w:tcBorders>
              <w:top w:val="single" w:sz="4" w:space="0" w:color="auto"/>
              <w:left w:val="single" w:sz="4" w:space="0" w:color="auto"/>
              <w:bottom w:val="single" w:sz="4" w:space="0" w:color="auto"/>
              <w:right w:val="single" w:sz="4" w:space="0" w:color="auto"/>
            </w:tcBorders>
          </w:tcPr>
          <w:p w14:paraId="5E406930" w14:textId="77777777" w:rsidR="007624D2" w:rsidRPr="005B00C6" w:rsidRDefault="007624D2" w:rsidP="007624D2">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681039DD" w14:textId="77777777" w:rsidR="007624D2" w:rsidRPr="005B00C6" w:rsidRDefault="007624D2" w:rsidP="007624D2">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5188D4E9" w14:textId="77777777" w:rsidR="007624D2" w:rsidRPr="005B00C6" w:rsidRDefault="007624D2" w:rsidP="007624D2">
            <w:pPr>
              <w:pStyle w:val="TAL"/>
            </w:pPr>
          </w:p>
        </w:tc>
      </w:tr>
      <w:tr w:rsidR="007624D2" w:rsidRPr="005B00C6" w14:paraId="2563F4BA" w14:textId="77777777" w:rsidTr="00C45E88">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8E2BEF1" w14:textId="582028BD" w:rsidR="007624D2" w:rsidRPr="005B00C6" w:rsidRDefault="007624D2" w:rsidP="007624D2">
            <w:pPr>
              <w:pStyle w:val="TAC"/>
            </w:pPr>
            <w:r w:rsidRPr="005B00C6">
              <w:rPr>
                <w:lang w:eastAsia="zh-CN"/>
              </w:rPr>
              <w:t>44</w:t>
            </w:r>
          </w:p>
        </w:tc>
        <w:tc>
          <w:tcPr>
            <w:tcW w:w="2661" w:type="dxa"/>
            <w:gridSpan w:val="7"/>
            <w:tcBorders>
              <w:top w:val="single" w:sz="6" w:space="0" w:color="auto"/>
              <w:left w:val="single" w:sz="4" w:space="0" w:color="auto"/>
              <w:bottom w:val="single" w:sz="6" w:space="0" w:color="auto"/>
              <w:right w:val="single" w:sz="6" w:space="0" w:color="auto"/>
            </w:tcBorders>
          </w:tcPr>
          <w:p w14:paraId="3DC3F8E5" w14:textId="77777777" w:rsidR="007624D2" w:rsidRPr="005B00C6" w:rsidRDefault="007624D2" w:rsidP="007624D2">
            <w:pPr>
              <w:pStyle w:val="TAL"/>
            </w:pPr>
            <w:r w:rsidRPr="005B00C6">
              <w:t>Support BWP adaptation up to 4 BWPs with the different numerologies, via DCI and timer</w:t>
            </w:r>
          </w:p>
        </w:tc>
        <w:tc>
          <w:tcPr>
            <w:tcW w:w="850" w:type="dxa"/>
            <w:gridSpan w:val="7"/>
            <w:tcBorders>
              <w:top w:val="single" w:sz="6" w:space="0" w:color="auto"/>
              <w:left w:val="single" w:sz="6" w:space="0" w:color="auto"/>
              <w:bottom w:val="single" w:sz="6" w:space="0" w:color="auto"/>
              <w:right w:val="single" w:sz="4" w:space="0" w:color="auto"/>
            </w:tcBorders>
          </w:tcPr>
          <w:p w14:paraId="22303EC3" w14:textId="77777777" w:rsidR="007624D2" w:rsidRPr="005B00C6" w:rsidRDefault="007624D2" w:rsidP="007624D2">
            <w:pPr>
              <w:pStyle w:val="TAL"/>
              <w:rPr>
                <w:lang w:eastAsia="zh-CN"/>
              </w:rPr>
            </w:pPr>
            <w:r w:rsidRPr="005B00C6">
              <w:rPr>
                <w:lang w:eastAsia="zh-CN"/>
              </w:rPr>
              <w:t>38.306</w:t>
            </w:r>
          </w:p>
          <w:p w14:paraId="2FE482F3" w14:textId="77777777" w:rsidR="007624D2" w:rsidRPr="005B00C6" w:rsidRDefault="007624D2" w:rsidP="007624D2">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C808263" w14:textId="77777777" w:rsidR="007624D2" w:rsidRPr="005B00C6" w:rsidRDefault="007624D2" w:rsidP="007624D2">
            <w:pPr>
              <w:pStyle w:val="TAC"/>
            </w:pPr>
            <w:r w:rsidRPr="005B00C6">
              <w:rPr>
                <w:lang w:eastAsia="zh-CN"/>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916EF34" w14:textId="77777777" w:rsidR="007624D2" w:rsidRPr="005B00C6" w:rsidRDefault="007624D2" w:rsidP="007624D2">
            <w:pPr>
              <w:pStyle w:val="TAL"/>
            </w:pPr>
            <w:r w:rsidRPr="005B00C6">
              <w:rPr>
                <w:lang w:eastAsia="zh-CN"/>
              </w:rPr>
              <w:t>pc_bwp_DiffNumerology</w:t>
            </w:r>
          </w:p>
        </w:tc>
        <w:tc>
          <w:tcPr>
            <w:tcW w:w="567" w:type="dxa"/>
            <w:gridSpan w:val="7"/>
            <w:tcBorders>
              <w:top w:val="single" w:sz="4" w:space="0" w:color="auto"/>
              <w:left w:val="single" w:sz="4" w:space="0" w:color="auto"/>
              <w:bottom w:val="single" w:sz="4" w:space="0" w:color="auto"/>
              <w:right w:val="single" w:sz="4" w:space="0" w:color="auto"/>
            </w:tcBorders>
          </w:tcPr>
          <w:p w14:paraId="1FE34C46" w14:textId="77777777" w:rsidR="007624D2" w:rsidRPr="005B00C6" w:rsidRDefault="007624D2" w:rsidP="007624D2">
            <w:pPr>
              <w:pStyle w:val="TAL"/>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6DF1DD9D" w14:textId="77777777" w:rsidR="007624D2" w:rsidRPr="005B00C6" w:rsidRDefault="007624D2" w:rsidP="007624D2">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72CFB51C" w14:textId="77777777" w:rsidR="007624D2" w:rsidRPr="005B00C6" w:rsidRDefault="007624D2" w:rsidP="007624D2">
            <w:pPr>
              <w:pStyle w:val="TAL"/>
            </w:pPr>
          </w:p>
        </w:tc>
      </w:tr>
      <w:tr w:rsidR="007624D2" w:rsidRPr="005B00C6" w14:paraId="06AB626B" w14:textId="77777777" w:rsidTr="00C45E88">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7E275E9" w14:textId="528D4C2A" w:rsidR="007624D2" w:rsidRPr="005B00C6" w:rsidRDefault="007624D2" w:rsidP="007624D2">
            <w:pPr>
              <w:pStyle w:val="TAC"/>
            </w:pPr>
            <w:r w:rsidRPr="005B00C6">
              <w:t>45</w:t>
            </w:r>
          </w:p>
        </w:tc>
        <w:tc>
          <w:tcPr>
            <w:tcW w:w="2661" w:type="dxa"/>
            <w:gridSpan w:val="7"/>
            <w:tcBorders>
              <w:top w:val="single" w:sz="6" w:space="0" w:color="auto"/>
              <w:left w:val="single" w:sz="4" w:space="0" w:color="auto"/>
              <w:bottom w:val="single" w:sz="6" w:space="0" w:color="auto"/>
              <w:right w:val="single" w:sz="6" w:space="0" w:color="auto"/>
            </w:tcBorders>
          </w:tcPr>
          <w:p w14:paraId="25D25B97" w14:textId="77777777" w:rsidR="007624D2" w:rsidRPr="005B00C6" w:rsidRDefault="007624D2" w:rsidP="007624D2">
            <w:pPr>
              <w:pStyle w:val="TAL"/>
              <w:rPr>
                <w:rFonts w:eastAsia="MS PGothic"/>
              </w:rPr>
            </w:pPr>
            <w:r w:rsidRPr="005B00C6">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12107192" w14:textId="77777777" w:rsidR="007624D2" w:rsidRPr="005B00C6" w:rsidRDefault="007624D2" w:rsidP="007624D2">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BE1ACFB" w14:textId="77777777" w:rsidR="007624D2" w:rsidRPr="005B00C6" w:rsidRDefault="007624D2" w:rsidP="007624D2">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702C7233" w14:textId="1923F160" w:rsidR="007624D2" w:rsidRPr="005B00C6" w:rsidRDefault="007624D2" w:rsidP="007624D2">
            <w:pPr>
              <w:pStyle w:val="TAL"/>
              <w:rPr>
                <w:b/>
                <w:bCs/>
                <w:i/>
                <w:iCs/>
              </w:rPr>
            </w:pPr>
            <w:r w:rsidRPr="005B00C6">
              <w:t>pc_pusch_RepetitionTypeB_r16</w:t>
            </w:r>
          </w:p>
        </w:tc>
        <w:tc>
          <w:tcPr>
            <w:tcW w:w="567" w:type="dxa"/>
            <w:gridSpan w:val="7"/>
            <w:tcBorders>
              <w:top w:val="single" w:sz="4" w:space="0" w:color="auto"/>
              <w:left w:val="single" w:sz="4" w:space="0" w:color="auto"/>
              <w:bottom w:val="single" w:sz="4" w:space="0" w:color="auto"/>
              <w:right w:val="single" w:sz="4" w:space="0" w:color="auto"/>
            </w:tcBorders>
          </w:tcPr>
          <w:p w14:paraId="7425FEEB" w14:textId="77777777" w:rsidR="007624D2" w:rsidRPr="005B00C6" w:rsidRDefault="007624D2" w:rsidP="007624D2">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0B168E4" w14:textId="77777777" w:rsidR="007624D2" w:rsidRPr="005B00C6" w:rsidRDefault="007624D2" w:rsidP="007624D2">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6111E5D7" w14:textId="77777777" w:rsidR="007624D2" w:rsidRPr="005B00C6" w:rsidRDefault="007624D2" w:rsidP="007624D2">
            <w:pPr>
              <w:pStyle w:val="TAL"/>
            </w:pPr>
          </w:p>
        </w:tc>
      </w:tr>
      <w:tr w:rsidR="007624D2" w:rsidRPr="005B00C6" w14:paraId="0AD61A55" w14:textId="77777777" w:rsidTr="00C45E88">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A6AD6C" w14:textId="7ED57862" w:rsidR="007624D2" w:rsidRPr="005B00C6" w:rsidRDefault="007624D2" w:rsidP="007624D2">
            <w:pPr>
              <w:pStyle w:val="TAC"/>
            </w:pPr>
            <w:r w:rsidRPr="005B00C6">
              <w:t>46</w:t>
            </w:r>
          </w:p>
        </w:tc>
        <w:tc>
          <w:tcPr>
            <w:tcW w:w="2661" w:type="dxa"/>
            <w:gridSpan w:val="7"/>
            <w:tcBorders>
              <w:top w:val="single" w:sz="6" w:space="0" w:color="auto"/>
              <w:left w:val="single" w:sz="4" w:space="0" w:color="auto"/>
              <w:bottom w:val="single" w:sz="6" w:space="0" w:color="auto"/>
              <w:right w:val="single" w:sz="6" w:space="0" w:color="auto"/>
            </w:tcBorders>
          </w:tcPr>
          <w:p w14:paraId="2857E29A" w14:textId="77777777" w:rsidR="007624D2" w:rsidRPr="005B00C6" w:rsidRDefault="007624D2" w:rsidP="007624D2">
            <w:pPr>
              <w:pStyle w:val="TAL"/>
              <w:rPr>
                <w:rFonts w:eastAsia="MS PGothic"/>
              </w:rPr>
            </w:pPr>
            <w:r w:rsidRPr="005B00C6">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4E9CE3AB" w14:textId="77777777" w:rsidR="007624D2" w:rsidRPr="005B00C6" w:rsidRDefault="007624D2" w:rsidP="007624D2">
            <w:pPr>
              <w:pStyle w:val="TAL"/>
            </w:pPr>
            <w:r w:rsidRPr="005B00C6">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3D6FA06" w14:textId="77777777" w:rsidR="007624D2" w:rsidRPr="005B00C6" w:rsidRDefault="007624D2" w:rsidP="007624D2">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2E4F68DE" w14:textId="68B7E252" w:rsidR="007624D2" w:rsidRPr="005B00C6" w:rsidRDefault="007624D2" w:rsidP="007624D2">
            <w:pPr>
              <w:pStyle w:val="TAL"/>
              <w:rPr>
                <w:b/>
                <w:i/>
              </w:rPr>
            </w:pPr>
            <w:r w:rsidRPr="005B00C6">
              <w:t>pc_</w:t>
            </w:r>
            <w:r w:rsidRPr="005B00C6">
              <w:rPr>
                <w:bCs/>
                <w:iCs/>
              </w:rPr>
              <w:t>twoStepRACH_r16</w:t>
            </w:r>
          </w:p>
        </w:tc>
        <w:tc>
          <w:tcPr>
            <w:tcW w:w="567" w:type="dxa"/>
            <w:gridSpan w:val="7"/>
            <w:tcBorders>
              <w:top w:val="single" w:sz="4" w:space="0" w:color="auto"/>
              <w:left w:val="single" w:sz="4" w:space="0" w:color="auto"/>
              <w:bottom w:val="single" w:sz="4" w:space="0" w:color="auto"/>
              <w:right w:val="single" w:sz="4" w:space="0" w:color="auto"/>
            </w:tcBorders>
          </w:tcPr>
          <w:p w14:paraId="3776E8D0" w14:textId="77777777" w:rsidR="007624D2" w:rsidRPr="005B00C6" w:rsidRDefault="007624D2" w:rsidP="007624D2">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67CE3712" w14:textId="77777777" w:rsidR="007624D2" w:rsidRPr="005B00C6" w:rsidRDefault="007624D2" w:rsidP="007624D2">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6D23A0A0" w14:textId="77777777" w:rsidR="007624D2" w:rsidRPr="005B00C6" w:rsidRDefault="007624D2" w:rsidP="007624D2">
            <w:pPr>
              <w:pStyle w:val="TAL"/>
            </w:pPr>
          </w:p>
        </w:tc>
      </w:tr>
      <w:tr w:rsidR="0045095E" w:rsidRPr="005B00C6" w14:paraId="489EC6B8" w14:textId="77777777" w:rsidTr="00C45E88">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22E6A0" w14:textId="3BAECDF9" w:rsidR="0045095E" w:rsidRPr="005B00C6" w:rsidRDefault="0045095E" w:rsidP="00261B49">
            <w:pPr>
              <w:pStyle w:val="TAC"/>
            </w:pPr>
            <w:r w:rsidRPr="005B00C6">
              <w:t>47</w:t>
            </w:r>
          </w:p>
        </w:tc>
        <w:tc>
          <w:tcPr>
            <w:tcW w:w="2661" w:type="dxa"/>
            <w:gridSpan w:val="7"/>
            <w:tcBorders>
              <w:top w:val="single" w:sz="6" w:space="0" w:color="auto"/>
              <w:left w:val="single" w:sz="4" w:space="0" w:color="auto"/>
              <w:bottom w:val="single" w:sz="6" w:space="0" w:color="auto"/>
              <w:right w:val="single" w:sz="6" w:space="0" w:color="auto"/>
            </w:tcBorders>
          </w:tcPr>
          <w:p w14:paraId="7CF6743E" w14:textId="77777777" w:rsidR="0045095E" w:rsidRPr="005B00C6" w:rsidRDefault="0045095E" w:rsidP="00261B49">
            <w:pPr>
              <w:pStyle w:val="TAL"/>
            </w:pPr>
            <w:r w:rsidRPr="005B00C6">
              <w:t>Support of NR CA with NR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15D672DA" w14:textId="77777777" w:rsidR="0045095E" w:rsidRPr="005B00C6" w:rsidRDefault="0045095E" w:rsidP="00261B49">
            <w:pPr>
              <w:pStyle w:val="TAL"/>
            </w:pPr>
            <w:r w:rsidRPr="005B00C6">
              <w:t>38.306, 4.2.7.2a</w:t>
            </w:r>
          </w:p>
        </w:tc>
        <w:tc>
          <w:tcPr>
            <w:tcW w:w="849" w:type="dxa"/>
            <w:gridSpan w:val="7"/>
            <w:tcBorders>
              <w:top w:val="single" w:sz="4" w:space="0" w:color="auto"/>
              <w:left w:val="single" w:sz="4" w:space="0" w:color="auto"/>
              <w:bottom w:val="single" w:sz="4" w:space="0" w:color="auto"/>
              <w:right w:val="single" w:sz="4" w:space="0" w:color="auto"/>
            </w:tcBorders>
          </w:tcPr>
          <w:p w14:paraId="5F00C047" w14:textId="77777777" w:rsidR="0045095E" w:rsidRPr="005B00C6" w:rsidRDefault="0045095E" w:rsidP="00261B49">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3ADD4EA4" w14:textId="77777777" w:rsidR="0045095E" w:rsidRPr="005B00C6" w:rsidRDefault="0045095E" w:rsidP="00261B49">
            <w:pPr>
              <w:pStyle w:val="TAL"/>
            </w:pPr>
            <w:r w:rsidRPr="005B00C6">
              <w:t>pc_NRCASharedAccess</w:t>
            </w:r>
          </w:p>
        </w:tc>
        <w:tc>
          <w:tcPr>
            <w:tcW w:w="567" w:type="dxa"/>
            <w:gridSpan w:val="7"/>
            <w:tcBorders>
              <w:top w:val="single" w:sz="4" w:space="0" w:color="auto"/>
              <w:left w:val="single" w:sz="4" w:space="0" w:color="auto"/>
              <w:bottom w:val="single" w:sz="4" w:space="0" w:color="auto"/>
              <w:right w:val="single" w:sz="4" w:space="0" w:color="auto"/>
            </w:tcBorders>
          </w:tcPr>
          <w:p w14:paraId="571EC42A" w14:textId="77777777" w:rsidR="0045095E" w:rsidRPr="005B00C6" w:rsidRDefault="0045095E" w:rsidP="00261B49">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52587040" w14:textId="77777777" w:rsidR="0045095E" w:rsidRPr="005B00C6" w:rsidRDefault="0045095E" w:rsidP="00261B49">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25D71DCB" w14:textId="77777777" w:rsidR="0045095E" w:rsidRPr="005B00C6" w:rsidRDefault="0045095E" w:rsidP="00261B49">
            <w:pPr>
              <w:pStyle w:val="TAL"/>
            </w:pPr>
            <w:r w:rsidRPr="005B00C6">
              <w:t xml:space="preserve">Deployment scenario A in Annex B.3 of TS 38.300 [21] </w:t>
            </w:r>
          </w:p>
        </w:tc>
      </w:tr>
      <w:tr w:rsidR="0045095E" w:rsidRPr="005B00C6" w14:paraId="3883A8E8" w14:textId="77777777" w:rsidTr="00C45E88">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3A4FBF" w14:textId="4ABB1111" w:rsidR="0045095E" w:rsidRPr="005B00C6" w:rsidRDefault="0045095E" w:rsidP="00261B49">
            <w:pPr>
              <w:pStyle w:val="TAC"/>
            </w:pPr>
            <w:r w:rsidRPr="005B00C6">
              <w:t>48</w:t>
            </w:r>
          </w:p>
        </w:tc>
        <w:tc>
          <w:tcPr>
            <w:tcW w:w="2661" w:type="dxa"/>
            <w:gridSpan w:val="7"/>
            <w:tcBorders>
              <w:top w:val="single" w:sz="6" w:space="0" w:color="auto"/>
              <w:left w:val="single" w:sz="4" w:space="0" w:color="auto"/>
              <w:bottom w:val="single" w:sz="6" w:space="0" w:color="auto"/>
              <w:right w:val="single" w:sz="6" w:space="0" w:color="auto"/>
            </w:tcBorders>
          </w:tcPr>
          <w:p w14:paraId="6E121020" w14:textId="77777777" w:rsidR="0045095E" w:rsidRPr="005B00C6" w:rsidRDefault="0045095E" w:rsidP="00261B49">
            <w:pPr>
              <w:pStyle w:val="TAL"/>
            </w:pPr>
            <w:r w:rsidRPr="005B00C6">
              <w:t>Support of EN-DC with NR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6018F3D" w14:textId="77777777" w:rsidR="0045095E" w:rsidRPr="005B00C6" w:rsidRDefault="0045095E" w:rsidP="00261B49">
            <w:pPr>
              <w:pStyle w:val="TAL"/>
            </w:pPr>
            <w:r w:rsidRPr="005B00C6">
              <w:t>38.306, 4.2.7.2a</w:t>
            </w:r>
          </w:p>
        </w:tc>
        <w:tc>
          <w:tcPr>
            <w:tcW w:w="849" w:type="dxa"/>
            <w:gridSpan w:val="7"/>
            <w:tcBorders>
              <w:top w:val="single" w:sz="4" w:space="0" w:color="auto"/>
              <w:left w:val="single" w:sz="4" w:space="0" w:color="auto"/>
              <w:bottom w:val="single" w:sz="4" w:space="0" w:color="auto"/>
              <w:right w:val="single" w:sz="4" w:space="0" w:color="auto"/>
            </w:tcBorders>
          </w:tcPr>
          <w:p w14:paraId="44E0FB7D" w14:textId="77777777" w:rsidR="0045095E" w:rsidRPr="005B00C6" w:rsidRDefault="0045095E" w:rsidP="00261B49">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061CCC92" w14:textId="77777777" w:rsidR="0045095E" w:rsidRPr="005B00C6" w:rsidRDefault="0045095E" w:rsidP="00261B49">
            <w:pPr>
              <w:pStyle w:val="TAL"/>
            </w:pPr>
            <w:r w:rsidRPr="005B00C6">
              <w:t>pc_ENDCNRSharedAccess</w:t>
            </w:r>
          </w:p>
        </w:tc>
        <w:tc>
          <w:tcPr>
            <w:tcW w:w="567" w:type="dxa"/>
            <w:gridSpan w:val="7"/>
            <w:tcBorders>
              <w:top w:val="single" w:sz="4" w:space="0" w:color="auto"/>
              <w:left w:val="single" w:sz="4" w:space="0" w:color="auto"/>
              <w:bottom w:val="single" w:sz="4" w:space="0" w:color="auto"/>
              <w:right w:val="single" w:sz="4" w:space="0" w:color="auto"/>
            </w:tcBorders>
          </w:tcPr>
          <w:p w14:paraId="19E0AE92" w14:textId="77777777" w:rsidR="0045095E" w:rsidRPr="005B00C6" w:rsidRDefault="0045095E" w:rsidP="00261B49">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5B95CCFC" w14:textId="77777777" w:rsidR="0045095E" w:rsidRPr="005B00C6" w:rsidRDefault="0045095E" w:rsidP="00261B49">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1CE5D75C" w14:textId="77777777" w:rsidR="0045095E" w:rsidRPr="005B00C6" w:rsidRDefault="0045095E" w:rsidP="00261B49">
            <w:pPr>
              <w:pStyle w:val="TAL"/>
            </w:pPr>
            <w:r w:rsidRPr="005B00C6">
              <w:t xml:space="preserve">Deployment scenario B in Annex B.3 of TS 38.300 [21] </w:t>
            </w:r>
          </w:p>
        </w:tc>
      </w:tr>
      <w:tr w:rsidR="0045095E" w:rsidRPr="005B00C6" w14:paraId="263EA2E2" w14:textId="77777777" w:rsidTr="00C45E88">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DF3A6DF" w14:textId="30003495" w:rsidR="0045095E" w:rsidRPr="005B00C6" w:rsidRDefault="0045095E" w:rsidP="00261B49">
            <w:pPr>
              <w:pStyle w:val="TAC"/>
            </w:pPr>
            <w:r w:rsidRPr="005B00C6">
              <w:t>49</w:t>
            </w:r>
          </w:p>
        </w:tc>
        <w:tc>
          <w:tcPr>
            <w:tcW w:w="2661" w:type="dxa"/>
            <w:gridSpan w:val="7"/>
            <w:tcBorders>
              <w:top w:val="single" w:sz="6" w:space="0" w:color="auto"/>
              <w:left w:val="single" w:sz="4" w:space="0" w:color="auto"/>
              <w:bottom w:val="single" w:sz="6" w:space="0" w:color="auto"/>
              <w:right w:val="single" w:sz="6" w:space="0" w:color="auto"/>
            </w:tcBorders>
          </w:tcPr>
          <w:p w14:paraId="775583A3" w14:textId="77777777" w:rsidR="0045095E" w:rsidRPr="005B00C6" w:rsidRDefault="0045095E" w:rsidP="00261B49">
            <w:pPr>
              <w:pStyle w:val="TAL"/>
            </w:pPr>
            <w:r w:rsidRPr="005B00C6">
              <w:t>Support of NR standalone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26A8011F" w14:textId="77777777" w:rsidR="0045095E" w:rsidRPr="005B00C6" w:rsidRDefault="0045095E" w:rsidP="00261B49">
            <w:pPr>
              <w:pStyle w:val="TAL"/>
            </w:pPr>
            <w:r w:rsidRPr="005B00C6">
              <w:t>38.306, 4.2.7.2a</w:t>
            </w:r>
          </w:p>
        </w:tc>
        <w:tc>
          <w:tcPr>
            <w:tcW w:w="849" w:type="dxa"/>
            <w:gridSpan w:val="7"/>
            <w:tcBorders>
              <w:top w:val="single" w:sz="4" w:space="0" w:color="auto"/>
              <w:left w:val="single" w:sz="4" w:space="0" w:color="auto"/>
              <w:bottom w:val="single" w:sz="4" w:space="0" w:color="auto"/>
              <w:right w:val="single" w:sz="4" w:space="0" w:color="auto"/>
            </w:tcBorders>
          </w:tcPr>
          <w:p w14:paraId="163FD450" w14:textId="77777777" w:rsidR="0045095E" w:rsidRPr="005B00C6" w:rsidRDefault="0045095E" w:rsidP="00261B49">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29C0B092" w14:textId="77777777" w:rsidR="0045095E" w:rsidRPr="005B00C6" w:rsidRDefault="0045095E" w:rsidP="00261B49">
            <w:pPr>
              <w:pStyle w:val="TAL"/>
            </w:pPr>
            <w:r w:rsidRPr="005B00C6">
              <w:t>pc_standaloneNRSharedAccess</w:t>
            </w:r>
          </w:p>
        </w:tc>
        <w:tc>
          <w:tcPr>
            <w:tcW w:w="567" w:type="dxa"/>
            <w:gridSpan w:val="7"/>
            <w:tcBorders>
              <w:top w:val="single" w:sz="4" w:space="0" w:color="auto"/>
              <w:left w:val="single" w:sz="4" w:space="0" w:color="auto"/>
              <w:bottom w:val="single" w:sz="4" w:space="0" w:color="auto"/>
              <w:right w:val="single" w:sz="4" w:space="0" w:color="auto"/>
            </w:tcBorders>
          </w:tcPr>
          <w:p w14:paraId="60428AA8" w14:textId="77777777" w:rsidR="0045095E" w:rsidRPr="005B00C6" w:rsidRDefault="0045095E" w:rsidP="00261B49">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73CE4304" w14:textId="77777777" w:rsidR="0045095E" w:rsidRPr="005B00C6" w:rsidRDefault="0045095E" w:rsidP="00261B49">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4AEDF78C" w14:textId="77777777" w:rsidR="0045095E" w:rsidRPr="005B00C6" w:rsidRDefault="0045095E" w:rsidP="00261B49">
            <w:pPr>
              <w:pStyle w:val="TAL"/>
            </w:pPr>
            <w:r w:rsidRPr="005B00C6">
              <w:t xml:space="preserve">Deployment scenario C in Annex B.3 of TS 38.300 [21] </w:t>
            </w:r>
          </w:p>
        </w:tc>
      </w:tr>
      <w:tr w:rsidR="0045095E" w:rsidRPr="005B00C6" w14:paraId="29BA40C9" w14:textId="77777777" w:rsidTr="00C45E88">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BFB7697" w14:textId="525F46D3" w:rsidR="0045095E" w:rsidRPr="005B00C6" w:rsidRDefault="0045095E" w:rsidP="00261B49">
            <w:pPr>
              <w:pStyle w:val="TAC"/>
            </w:pPr>
            <w:r w:rsidRPr="005B00C6">
              <w:t>50</w:t>
            </w:r>
          </w:p>
        </w:tc>
        <w:tc>
          <w:tcPr>
            <w:tcW w:w="2661" w:type="dxa"/>
            <w:gridSpan w:val="7"/>
            <w:tcBorders>
              <w:top w:val="single" w:sz="6" w:space="0" w:color="auto"/>
              <w:left w:val="single" w:sz="4" w:space="0" w:color="auto"/>
              <w:bottom w:val="single" w:sz="6" w:space="0" w:color="auto"/>
              <w:right w:val="single" w:sz="6" w:space="0" w:color="auto"/>
            </w:tcBorders>
          </w:tcPr>
          <w:p w14:paraId="09016B6E" w14:textId="77777777" w:rsidR="0045095E" w:rsidRPr="005B00C6" w:rsidRDefault="0045095E" w:rsidP="00261B49">
            <w:pPr>
              <w:pStyle w:val="TAL"/>
            </w:pPr>
            <w:r w:rsidRPr="005B00C6">
              <w:t>Support of NR shared spectrum channel access with UL in licensed band</w:t>
            </w:r>
          </w:p>
        </w:tc>
        <w:tc>
          <w:tcPr>
            <w:tcW w:w="850" w:type="dxa"/>
            <w:gridSpan w:val="7"/>
            <w:tcBorders>
              <w:top w:val="single" w:sz="6" w:space="0" w:color="auto"/>
              <w:left w:val="single" w:sz="6" w:space="0" w:color="auto"/>
              <w:bottom w:val="single" w:sz="6" w:space="0" w:color="auto"/>
              <w:right w:val="single" w:sz="4" w:space="0" w:color="auto"/>
            </w:tcBorders>
          </w:tcPr>
          <w:p w14:paraId="16831602" w14:textId="77777777" w:rsidR="0045095E" w:rsidRPr="005B00C6" w:rsidRDefault="0045095E" w:rsidP="00261B49">
            <w:pPr>
              <w:pStyle w:val="TAL"/>
            </w:pPr>
            <w:r w:rsidRPr="005B00C6">
              <w:t>38.306, 4.2.7.2a</w:t>
            </w:r>
          </w:p>
        </w:tc>
        <w:tc>
          <w:tcPr>
            <w:tcW w:w="849" w:type="dxa"/>
            <w:gridSpan w:val="7"/>
            <w:tcBorders>
              <w:top w:val="single" w:sz="4" w:space="0" w:color="auto"/>
              <w:left w:val="single" w:sz="4" w:space="0" w:color="auto"/>
              <w:bottom w:val="single" w:sz="4" w:space="0" w:color="auto"/>
              <w:right w:val="single" w:sz="4" w:space="0" w:color="auto"/>
            </w:tcBorders>
          </w:tcPr>
          <w:p w14:paraId="3DF0034C" w14:textId="77777777" w:rsidR="0045095E" w:rsidRPr="005B00C6" w:rsidRDefault="0045095E" w:rsidP="00261B49">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3BBB59C5" w14:textId="77777777" w:rsidR="0045095E" w:rsidRPr="005B00C6" w:rsidRDefault="0045095E" w:rsidP="00261B49">
            <w:pPr>
              <w:pStyle w:val="TAL"/>
            </w:pPr>
            <w:r w:rsidRPr="005B00C6">
              <w:t>pc_NRSharedAccessUlLic</w:t>
            </w:r>
          </w:p>
        </w:tc>
        <w:tc>
          <w:tcPr>
            <w:tcW w:w="567" w:type="dxa"/>
            <w:gridSpan w:val="7"/>
            <w:tcBorders>
              <w:top w:val="single" w:sz="4" w:space="0" w:color="auto"/>
              <w:left w:val="single" w:sz="4" w:space="0" w:color="auto"/>
              <w:bottom w:val="single" w:sz="4" w:space="0" w:color="auto"/>
              <w:right w:val="single" w:sz="4" w:space="0" w:color="auto"/>
            </w:tcBorders>
          </w:tcPr>
          <w:p w14:paraId="1D6FA845" w14:textId="77777777" w:rsidR="0045095E" w:rsidRPr="005B00C6" w:rsidRDefault="0045095E" w:rsidP="00261B49">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5F972067" w14:textId="77777777" w:rsidR="0045095E" w:rsidRPr="005B00C6" w:rsidRDefault="0045095E" w:rsidP="00261B49">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43C2F83E" w14:textId="77777777" w:rsidR="0045095E" w:rsidRPr="005B00C6" w:rsidRDefault="0045095E" w:rsidP="00261B49">
            <w:pPr>
              <w:pStyle w:val="TAL"/>
            </w:pPr>
            <w:r w:rsidRPr="005B00C6">
              <w:t xml:space="preserve">Deployment scenario D in Annex B.3 of TS 38.300 [21] </w:t>
            </w:r>
          </w:p>
        </w:tc>
      </w:tr>
      <w:tr w:rsidR="0045095E" w:rsidRPr="005B00C6" w14:paraId="784C2622" w14:textId="77777777" w:rsidTr="00C45E88">
        <w:trPr>
          <w:gridBefore w:val="2"/>
          <w:gridAfter w:val="4"/>
          <w:wBefore w:w="70" w:type="dxa"/>
          <w:wAfter w:w="153"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95425D3" w14:textId="417C28BE" w:rsidR="0045095E" w:rsidRPr="005B00C6" w:rsidRDefault="0045095E" w:rsidP="00261B49">
            <w:pPr>
              <w:pStyle w:val="TAC"/>
            </w:pPr>
            <w:r w:rsidRPr="005B00C6">
              <w:t>51</w:t>
            </w:r>
          </w:p>
        </w:tc>
        <w:tc>
          <w:tcPr>
            <w:tcW w:w="2661" w:type="dxa"/>
            <w:gridSpan w:val="7"/>
            <w:tcBorders>
              <w:top w:val="single" w:sz="6" w:space="0" w:color="auto"/>
              <w:left w:val="single" w:sz="4" w:space="0" w:color="auto"/>
              <w:bottom w:val="single" w:sz="6" w:space="0" w:color="auto"/>
              <w:right w:val="single" w:sz="6" w:space="0" w:color="auto"/>
            </w:tcBorders>
          </w:tcPr>
          <w:p w14:paraId="5C3C0271" w14:textId="77777777" w:rsidR="0045095E" w:rsidRPr="005B00C6" w:rsidRDefault="0045095E" w:rsidP="00261B49">
            <w:pPr>
              <w:pStyle w:val="TAL"/>
            </w:pPr>
            <w:r w:rsidRPr="005B00C6">
              <w:t>Support of NR-DC with NR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5368D62" w14:textId="77777777" w:rsidR="0045095E" w:rsidRPr="005B00C6" w:rsidRDefault="0045095E" w:rsidP="00261B49">
            <w:pPr>
              <w:pStyle w:val="TAL"/>
            </w:pPr>
            <w:r w:rsidRPr="005B00C6">
              <w:t>38.306, 4.2.7.2a</w:t>
            </w:r>
          </w:p>
        </w:tc>
        <w:tc>
          <w:tcPr>
            <w:tcW w:w="849" w:type="dxa"/>
            <w:gridSpan w:val="7"/>
            <w:tcBorders>
              <w:top w:val="single" w:sz="4" w:space="0" w:color="auto"/>
              <w:left w:val="single" w:sz="4" w:space="0" w:color="auto"/>
              <w:bottom w:val="single" w:sz="4" w:space="0" w:color="auto"/>
              <w:right w:val="single" w:sz="4" w:space="0" w:color="auto"/>
            </w:tcBorders>
          </w:tcPr>
          <w:p w14:paraId="18DAA466" w14:textId="77777777" w:rsidR="0045095E" w:rsidRPr="005B00C6" w:rsidRDefault="0045095E" w:rsidP="00261B49">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16E18E96" w14:textId="77777777" w:rsidR="0045095E" w:rsidRPr="005B00C6" w:rsidRDefault="0045095E" w:rsidP="00261B49">
            <w:pPr>
              <w:pStyle w:val="TAL"/>
            </w:pPr>
            <w:r w:rsidRPr="005B00C6">
              <w:t>pc_NRDCSharedAccess</w:t>
            </w:r>
          </w:p>
        </w:tc>
        <w:tc>
          <w:tcPr>
            <w:tcW w:w="567" w:type="dxa"/>
            <w:gridSpan w:val="7"/>
            <w:tcBorders>
              <w:top w:val="single" w:sz="4" w:space="0" w:color="auto"/>
              <w:left w:val="single" w:sz="4" w:space="0" w:color="auto"/>
              <w:bottom w:val="single" w:sz="4" w:space="0" w:color="auto"/>
              <w:right w:val="single" w:sz="4" w:space="0" w:color="auto"/>
            </w:tcBorders>
          </w:tcPr>
          <w:p w14:paraId="6627C670" w14:textId="77777777" w:rsidR="0045095E" w:rsidRPr="005B00C6" w:rsidRDefault="0045095E" w:rsidP="00261B49">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1EF4AE80" w14:textId="77777777" w:rsidR="0045095E" w:rsidRPr="005B00C6" w:rsidRDefault="0045095E" w:rsidP="00261B49">
            <w:pPr>
              <w:pStyle w:val="TAL"/>
            </w:pPr>
          </w:p>
        </w:tc>
        <w:tc>
          <w:tcPr>
            <w:tcW w:w="1277" w:type="dxa"/>
            <w:gridSpan w:val="7"/>
            <w:tcBorders>
              <w:top w:val="single" w:sz="4" w:space="0" w:color="auto"/>
              <w:left w:val="single" w:sz="4" w:space="0" w:color="auto"/>
              <w:bottom w:val="single" w:sz="4" w:space="0" w:color="auto"/>
              <w:right w:val="single" w:sz="4" w:space="0" w:color="auto"/>
            </w:tcBorders>
          </w:tcPr>
          <w:p w14:paraId="2BD728FC" w14:textId="77777777" w:rsidR="0045095E" w:rsidRPr="005B00C6" w:rsidRDefault="0045095E" w:rsidP="00261B49">
            <w:pPr>
              <w:pStyle w:val="TAL"/>
            </w:pPr>
            <w:r w:rsidRPr="005B00C6">
              <w:t xml:space="preserve">Deployment scenario E in Annex B.3 of TS 38.300 [21] </w:t>
            </w:r>
          </w:p>
        </w:tc>
      </w:tr>
      <w:tr w:rsidR="00431D02" w:rsidRPr="005B00C6" w14:paraId="1BE7D112"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FA9D30D" w14:textId="36A29DE9" w:rsidR="00431D02" w:rsidRPr="005B00C6" w:rsidRDefault="00431D02" w:rsidP="00261B49">
            <w:pPr>
              <w:pStyle w:val="TAC"/>
            </w:pPr>
            <w:r w:rsidRPr="005B00C6">
              <w:t>52</w:t>
            </w:r>
          </w:p>
        </w:tc>
        <w:tc>
          <w:tcPr>
            <w:tcW w:w="2661" w:type="dxa"/>
            <w:gridSpan w:val="7"/>
            <w:tcBorders>
              <w:top w:val="single" w:sz="6" w:space="0" w:color="auto"/>
              <w:left w:val="single" w:sz="4" w:space="0" w:color="auto"/>
              <w:bottom w:val="single" w:sz="6" w:space="0" w:color="auto"/>
              <w:right w:val="single" w:sz="6" w:space="0" w:color="auto"/>
            </w:tcBorders>
          </w:tcPr>
          <w:p w14:paraId="71126DB7" w14:textId="77777777" w:rsidR="00431D02" w:rsidRPr="005B00C6" w:rsidRDefault="00431D02" w:rsidP="00261B49">
            <w:pPr>
              <w:pStyle w:val="TAL"/>
            </w:pPr>
            <w:r w:rsidRPr="005B00C6">
              <w:t>Support monitoring DCI format 1_2 for DL scheduling and monitoring DCI format 0_2 for UL scheduling</w:t>
            </w:r>
          </w:p>
        </w:tc>
        <w:tc>
          <w:tcPr>
            <w:tcW w:w="850" w:type="dxa"/>
            <w:gridSpan w:val="7"/>
            <w:tcBorders>
              <w:top w:val="single" w:sz="6" w:space="0" w:color="auto"/>
              <w:left w:val="single" w:sz="6" w:space="0" w:color="auto"/>
              <w:bottom w:val="single" w:sz="6" w:space="0" w:color="auto"/>
              <w:right w:val="single" w:sz="4" w:space="0" w:color="auto"/>
            </w:tcBorders>
          </w:tcPr>
          <w:p w14:paraId="6B07F712" w14:textId="77777777" w:rsidR="00431D02" w:rsidRPr="005B00C6" w:rsidRDefault="00431D02" w:rsidP="00261B49">
            <w:pPr>
              <w:pStyle w:val="TAL"/>
              <w:rPr>
                <w:lang w:eastAsia="zh-CN"/>
              </w:rPr>
            </w:pPr>
            <w:r w:rsidRPr="005B00C6">
              <w:rPr>
                <w:lang w:eastAsia="zh-CN"/>
              </w:rPr>
              <w:t>38.306,</w:t>
            </w:r>
          </w:p>
          <w:p w14:paraId="2B9E5577" w14:textId="77777777" w:rsidR="00431D02" w:rsidRPr="005B00C6" w:rsidRDefault="00431D02" w:rsidP="00261B49">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4418DAB" w14:textId="77777777" w:rsidR="00431D02" w:rsidRPr="005B00C6" w:rsidRDefault="00431D02" w:rsidP="00261B49">
            <w:pPr>
              <w:pStyle w:val="TAC"/>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1E4D85A" w14:textId="77777777" w:rsidR="00431D02" w:rsidRPr="005B00C6" w:rsidRDefault="00431D02" w:rsidP="00261B49">
            <w:pPr>
              <w:pStyle w:val="TAL"/>
            </w:pPr>
            <w:r w:rsidRPr="005B00C6">
              <w:t>pc_dci_Format1_2And0_2_r16</w:t>
            </w:r>
          </w:p>
        </w:tc>
        <w:tc>
          <w:tcPr>
            <w:tcW w:w="567" w:type="dxa"/>
            <w:gridSpan w:val="7"/>
            <w:tcBorders>
              <w:top w:val="single" w:sz="4" w:space="0" w:color="auto"/>
              <w:left w:val="single" w:sz="4" w:space="0" w:color="auto"/>
              <w:bottom w:val="single" w:sz="4" w:space="0" w:color="auto"/>
              <w:right w:val="single" w:sz="4" w:space="0" w:color="auto"/>
            </w:tcBorders>
          </w:tcPr>
          <w:p w14:paraId="134CB8A9" w14:textId="77777777" w:rsidR="00431D02" w:rsidRPr="005B00C6" w:rsidRDefault="00431D02" w:rsidP="00261B49">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0154D535" w14:textId="77777777" w:rsidR="00431D02" w:rsidRPr="005B00C6" w:rsidRDefault="00431D02" w:rsidP="00261B49">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2E84135E" w14:textId="77777777" w:rsidR="00431D02" w:rsidRPr="005B00C6" w:rsidRDefault="00431D02" w:rsidP="00261B49">
            <w:pPr>
              <w:pStyle w:val="TAL"/>
            </w:pPr>
          </w:p>
        </w:tc>
      </w:tr>
      <w:tr w:rsidR="00431D02" w:rsidRPr="005B00C6" w14:paraId="5CCADE5A"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86F709" w14:textId="66AE549D" w:rsidR="00431D02" w:rsidRPr="005B00C6" w:rsidRDefault="00431D02" w:rsidP="00261B49">
            <w:pPr>
              <w:pStyle w:val="TAC"/>
            </w:pPr>
            <w:r w:rsidRPr="005B00C6">
              <w:t>53</w:t>
            </w:r>
          </w:p>
        </w:tc>
        <w:tc>
          <w:tcPr>
            <w:tcW w:w="2661" w:type="dxa"/>
            <w:gridSpan w:val="7"/>
            <w:tcBorders>
              <w:top w:val="single" w:sz="6" w:space="0" w:color="auto"/>
              <w:left w:val="single" w:sz="4" w:space="0" w:color="auto"/>
              <w:bottom w:val="single" w:sz="6" w:space="0" w:color="auto"/>
              <w:right w:val="single" w:sz="6" w:space="0" w:color="auto"/>
            </w:tcBorders>
          </w:tcPr>
          <w:p w14:paraId="3CBFCA25" w14:textId="77777777" w:rsidR="00431D02" w:rsidRPr="005B00C6" w:rsidRDefault="00431D02" w:rsidP="00261B49">
            <w:pPr>
              <w:pStyle w:val="TAL"/>
            </w:pPr>
            <w:r w:rsidRPr="005B00C6">
              <w:t>Support of multi-DCI based multi-TRP</w:t>
            </w:r>
          </w:p>
        </w:tc>
        <w:tc>
          <w:tcPr>
            <w:tcW w:w="850" w:type="dxa"/>
            <w:gridSpan w:val="7"/>
            <w:tcBorders>
              <w:top w:val="single" w:sz="6" w:space="0" w:color="auto"/>
              <w:left w:val="single" w:sz="6" w:space="0" w:color="auto"/>
              <w:bottom w:val="single" w:sz="6" w:space="0" w:color="auto"/>
              <w:right w:val="single" w:sz="4" w:space="0" w:color="auto"/>
            </w:tcBorders>
          </w:tcPr>
          <w:p w14:paraId="24BAB7EC" w14:textId="77777777" w:rsidR="00431D02" w:rsidRPr="005B00C6" w:rsidRDefault="00431D02" w:rsidP="00261B49">
            <w:pPr>
              <w:pStyle w:val="TAL"/>
            </w:pPr>
            <w:r w:rsidRPr="005B00C6">
              <w:t>38.306, 4.2.7.6</w:t>
            </w:r>
          </w:p>
        </w:tc>
        <w:tc>
          <w:tcPr>
            <w:tcW w:w="849" w:type="dxa"/>
            <w:gridSpan w:val="7"/>
            <w:tcBorders>
              <w:top w:val="single" w:sz="4" w:space="0" w:color="auto"/>
              <w:left w:val="single" w:sz="4" w:space="0" w:color="auto"/>
              <w:bottom w:val="single" w:sz="4" w:space="0" w:color="auto"/>
              <w:right w:val="single" w:sz="4" w:space="0" w:color="auto"/>
            </w:tcBorders>
          </w:tcPr>
          <w:p w14:paraId="2A2EA157" w14:textId="77777777" w:rsidR="00431D02" w:rsidRPr="005B00C6" w:rsidRDefault="00431D02" w:rsidP="00261B49">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59F060D1" w14:textId="77777777" w:rsidR="00431D02" w:rsidRPr="005B00C6" w:rsidRDefault="00431D02" w:rsidP="00261B49">
            <w:pPr>
              <w:pStyle w:val="TAL"/>
            </w:pPr>
            <w:r w:rsidRPr="005B00C6">
              <w:t>pc_</w:t>
            </w:r>
            <w:r w:rsidRPr="005B00C6">
              <w:rPr>
                <w:bCs/>
                <w:iCs/>
              </w:rPr>
              <w:t>multi_dci_multi_trp</w:t>
            </w:r>
          </w:p>
        </w:tc>
        <w:tc>
          <w:tcPr>
            <w:tcW w:w="567" w:type="dxa"/>
            <w:gridSpan w:val="7"/>
            <w:tcBorders>
              <w:top w:val="single" w:sz="4" w:space="0" w:color="auto"/>
              <w:left w:val="single" w:sz="4" w:space="0" w:color="auto"/>
              <w:bottom w:val="single" w:sz="4" w:space="0" w:color="auto"/>
              <w:right w:val="single" w:sz="4" w:space="0" w:color="auto"/>
            </w:tcBorders>
          </w:tcPr>
          <w:p w14:paraId="75BF2670" w14:textId="77777777" w:rsidR="00431D02" w:rsidRPr="005B00C6" w:rsidRDefault="00431D02" w:rsidP="00261B49">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413281D6" w14:textId="77777777" w:rsidR="00431D02" w:rsidRPr="005B00C6" w:rsidRDefault="00431D02" w:rsidP="00261B49">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49ABBEFD" w14:textId="77777777" w:rsidR="00431D02" w:rsidRPr="005B00C6" w:rsidRDefault="00431D02" w:rsidP="00261B49">
            <w:pPr>
              <w:pStyle w:val="TAL"/>
            </w:pPr>
          </w:p>
        </w:tc>
      </w:tr>
      <w:tr w:rsidR="00431D02" w:rsidRPr="005B00C6" w14:paraId="25497E2A"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C118DB" w14:textId="2CEAF48A" w:rsidR="00431D02" w:rsidRPr="005B00C6" w:rsidRDefault="00431D02" w:rsidP="00261B49">
            <w:pPr>
              <w:pStyle w:val="TAC"/>
            </w:pPr>
            <w:r w:rsidRPr="005B00C6">
              <w:t>54</w:t>
            </w:r>
          </w:p>
        </w:tc>
        <w:tc>
          <w:tcPr>
            <w:tcW w:w="2661" w:type="dxa"/>
            <w:gridSpan w:val="7"/>
            <w:tcBorders>
              <w:top w:val="single" w:sz="6" w:space="0" w:color="auto"/>
              <w:left w:val="single" w:sz="4" w:space="0" w:color="auto"/>
              <w:bottom w:val="single" w:sz="6" w:space="0" w:color="auto"/>
              <w:right w:val="single" w:sz="6" w:space="0" w:color="auto"/>
            </w:tcBorders>
          </w:tcPr>
          <w:p w14:paraId="23E3748F" w14:textId="77777777" w:rsidR="00431D02" w:rsidRPr="005B00C6" w:rsidRDefault="00431D02" w:rsidP="00261B49">
            <w:pPr>
              <w:pStyle w:val="TAL"/>
            </w:pPr>
            <w:r w:rsidRPr="005B00C6">
              <w:t xml:space="preserve">Support of </w:t>
            </w:r>
            <w:r w:rsidRPr="005B00C6">
              <w:rPr>
                <w:bCs/>
                <w:iCs/>
              </w:rPr>
              <w:t>single DCI based FDMSchemeA</w:t>
            </w:r>
          </w:p>
        </w:tc>
        <w:tc>
          <w:tcPr>
            <w:tcW w:w="850" w:type="dxa"/>
            <w:gridSpan w:val="7"/>
            <w:tcBorders>
              <w:top w:val="single" w:sz="6" w:space="0" w:color="auto"/>
              <w:left w:val="single" w:sz="6" w:space="0" w:color="auto"/>
              <w:bottom w:val="single" w:sz="6" w:space="0" w:color="auto"/>
              <w:right w:val="single" w:sz="4" w:space="0" w:color="auto"/>
            </w:tcBorders>
          </w:tcPr>
          <w:p w14:paraId="67FB541C" w14:textId="77777777" w:rsidR="00431D02" w:rsidRPr="005B00C6" w:rsidRDefault="00431D02" w:rsidP="00261B49">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FD69EEC" w14:textId="77777777" w:rsidR="00431D02" w:rsidRPr="005B00C6" w:rsidRDefault="00431D02" w:rsidP="00261B49">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579B9B06" w14:textId="77777777" w:rsidR="00431D02" w:rsidRPr="005B00C6" w:rsidRDefault="00431D02" w:rsidP="00261B49">
            <w:pPr>
              <w:pStyle w:val="TAL"/>
            </w:pPr>
            <w:r w:rsidRPr="005B00C6">
              <w:t>pc_</w:t>
            </w:r>
            <w:r w:rsidRPr="005B00C6">
              <w:rPr>
                <w:bCs/>
                <w:iCs/>
              </w:rPr>
              <w:t>single_dci_fdmschemeA</w:t>
            </w:r>
          </w:p>
        </w:tc>
        <w:tc>
          <w:tcPr>
            <w:tcW w:w="567" w:type="dxa"/>
            <w:gridSpan w:val="7"/>
            <w:tcBorders>
              <w:top w:val="single" w:sz="4" w:space="0" w:color="auto"/>
              <w:left w:val="single" w:sz="4" w:space="0" w:color="auto"/>
              <w:bottom w:val="single" w:sz="4" w:space="0" w:color="auto"/>
              <w:right w:val="single" w:sz="4" w:space="0" w:color="auto"/>
            </w:tcBorders>
          </w:tcPr>
          <w:p w14:paraId="0797267A" w14:textId="77777777" w:rsidR="00431D02" w:rsidRPr="005B00C6" w:rsidRDefault="00431D02" w:rsidP="00261B49">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4CABBC02" w14:textId="77777777" w:rsidR="00431D02" w:rsidRPr="005B00C6" w:rsidRDefault="00431D02" w:rsidP="00261B49">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73588093" w14:textId="77777777" w:rsidR="00431D02" w:rsidRPr="005B00C6" w:rsidRDefault="00431D02" w:rsidP="00261B49">
            <w:pPr>
              <w:pStyle w:val="TAL"/>
            </w:pPr>
          </w:p>
        </w:tc>
      </w:tr>
      <w:tr w:rsidR="00431D02" w:rsidRPr="005B00C6" w14:paraId="08A0D542"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79E75B" w14:textId="1AC9795D" w:rsidR="00431D02" w:rsidRPr="005B00C6" w:rsidRDefault="00431D02" w:rsidP="00261B49">
            <w:pPr>
              <w:pStyle w:val="TAC"/>
            </w:pPr>
            <w:r w:rsidRPr="005B00C6">
              <w:t>55</w:t>
            </w:r>
          </w:p>
        </w:tc>
        <w:tc>
          <w:tcPr>
            <w:tcW w:w="2661" w:type="dxa"/>
            <w:gridSpan w:val="7"/>
            <w:tcBorders>
              <w:top w:val="single" w:sz="6" w:space="0" w:color="auto"/>
              <w:left w:val="single" w:sz="4" w:space="0" w:color="auto"/>
              <w:bottom w:val="single" w:sz="6" w:space="0" w:color="auto"/>
              <w:right w:val="single" w:sz="6" w:space="0" w:color="auto"/>
            </w:tcBorders>
          </w:tcPr>
          <w:p w14:paraId="52AD3638" w14:textId="77777777" w:rsidR="00431D02" w:rsidRPr="005B00C6" w:rsidRDefault="00431D02" w:rsidP="00261B49">
            <w:pPr>
              <w:pStyle w:val="TAL"/>
            </w:pPr>
            <w:r w:rsidRPr="005B00C6">
              <w:t>Support of single-DCI based inter-slot TDM</w:t>
            </w:r>
          </w:p>
        </w:tc>
        <w:tc>
          <w:tcPr>
            <w:tcW w:w="850" w:type="dxa"/>
            <w:gridSpan w:val="7"/>
            <w:tcBorders>
              <w:top w:val="single" w:sz="6" w:space="0" w:color="auto"/>
              <w:left w:val="single" w:sz="6" w:space="0" w:color="auto"/>
              <w:bottom w:val="single" w:sz="6" w:space="0" w:color="auto"/>
              <w:right w:val="single" w:sz="4" w:space="0" w:color="auto"/>
            </w:tcBorders>
          </w:tcPr>
          <w:p w14:paraId="5A05E9F8" w14:textId="77777777" w:rsidR="00431D02" w:rsidRPr="005B00C6" w:rsidRDefault="00431D02" w:rsidP="00261B49">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FEDB0F4" w14:textId="77777777" w:rsidR="00431D02" w:rsidRPr="005B00C6" w:rsidRDefault="00431D02" w:rsidP="00261B49">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4CAA3CA8" w14:textId="77777777" w:rsidR="00431D02" w:rsidRPr="005B00C6" w:rsidRDefault="00431D02" w:rsidP="00261B49">
            <w:pPr>
              <w:pStyle w:val="TAL"/>
            </w:pPr>
            <w:r w:rsidRPr="005B00C6">
              <w:t>pc_</w:t>
            </w:r>
            <w:r w:rsidRPr="005B00C6">
              <w:rPr>
                <w:bCs/>
                <w:iCs/>
              </w:rPr>
              <w:t>single_dci_interslot_tdm</w:t>
            </w:r>
          </w:p>
        </w:tc>
        <w:tc>
          <w:tcPr>
            <w:tcW w:w="567" w:type="dxa"/>
            <w:gridSpan w:val="7"/>
            <w:tcBorders>
              <w:top w:val="single" w:sz="4" w:space="0" w:color="auto"/>
              <w:left w:val="single" w:sz="4" w:space="0" w:color="auto"/>
              <w:bottom w:val="single" w:sz="4" w:space="0" w:color="auto"/>
              <w:right w:val="single" w:sz="4" w:space="0" w:color="auto"/>
            </w:tcBorders>
          </w:tcPr>
          <w:p w14:paraId="39E5E5D4" w14:textId="77777777" w:rsidR="00431D02" w:rsidRPr="005B00C6" w:rsidRDefault="00431D02" w:rsidP="00261B49">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43AEC5F7" w14:textId="77777777" w:rsidR="00431D02" w:rsidRPr="005B00C6" w:rsidRDefault="00431D02" w:rsidP="00261B49">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22ED674E" w14:textId="77777777" w:rsidR="00431D02" w:rsidRPr="005B00C6" w:rsidRDefault="00431D02" w:rsidP="00261B49">
            <w:pPr>
              <w:pStyle w:val="TAL"/>
            </w:pPr>
          </w:p>
        </w:tc>
      </w:tr>
      <w:tr w:rsidR="00431D02" w:rsidRPr="005B00C6" w14:paraId="40D6587E"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D22081D" w14:textId="261CFF37" w:rsidR="00431D02" w:rsidRPr="005B00C6" w:rsidRDefault="00431D02" w:rsidP="00261B49">
            <w:pPr>
              <w:pStyle w:val="TAC"/>
            </w:pPr>
            <w:r w:rsidRPr="005B00C6">
              <w:t>56</w:t>
            </w:r>
          </w:p>
        </w:tc>
        <w:tc>
          <w:tcPr>
            <w:tcW w:w="2661" w:type="dxa"/>
            <w:gridSpan w:val="7"/>
            <w:tcBorders>
              <w:top w:val="single" w:sz="6" w:space="0" w:color="auto"/>
              <w:left w:val="single" w:sz="4" w:space="0" w:color="auto"/>
              <w:bottom w:val="single" w:sz="6" w:space="0" w:color="auto"/>
              <w:right w:val="single" w:sz="6" w:space="0" w:color="auto"/>
            </w:tcBorders>
          </w:tcPr>
          <w:p w14:paraId="3D9E10C9" w14:textId="77777777" w:rsidR="00431D02" w:rsidRPr="005B00C6" w:rsidRDefault="00431D02" w:rsidP="00261B49">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7"/>
            <w:tcBorders>
              <w:top w:val="single" w:sz="6" w:space="0" w:color="auto"/>
              <w:left w:val="single" w:sz="6" w:space="0" w:color="auto"/>
              <w:bottom w:val="single" w:sz="6" w:space="0" w:color="auto"/>
              <w:right w:val="single" w:sz="4" w:space="0" w:color="auto"/>
            </w:tcBorders>
          </w:tcPr>
          <w:p w14:paraId="73F6B719" w14:textId="77777777" w:rsidR="00431D02" w:rsidRPr="005B00C6" w:rsidRDefault="00431D02" w:rsidP="00261B49">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5ADB303E" w14:textId="77777777" w:rsidR="00431D02" w:rsidRPr="005B00C6" w:rsidRDefault="00431D02" w:rsidP="00261B49">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25D6A599" w14:textId="77777777" w:rsidR="00431D02" w:rsidRPr="005B00C6" w:rsidRDefault="00431D02" w:rsidP="00261B49">
            <w:pPr>
              <w:pStyle w:val="TAL"/>
            </w:pPr>
            <w:r w:rsidRPr="005B00C6">
              <w:t>pc_</w:t>
            </w:r>
            <w:r w:rsidRPr="005B00C6">
              <w:rPr>
                <w:bCs/>
                <w:iCs/>
              </w:rPr>
              <w:t>simultaneous_TRS</w:t>
            </w:r>
          </w:p>
        </w:tc>
        <w:tc>
          <w:tcPr>
            <w:tcW w:w="567" w:type="dxa"/>
            <w:gridSpan w:val="7"/>
            <w:tcBorders>
              <w:top w:val="single" w:sz="4" w:space="0" w:color="auto"/>
              <w:left w:val="single" w:sz="4" w:space="0" w:color="auto"/>
              <w:bottom w:val="single" w:sz="4" w:space="0" w:color="auto"/>
              <w:right w:val="single" w:sz="4" w:space="0" w:color="auto"/>
            </w:tcBorders>
          </w:tcPr>
          <w:p w14:paraId="369BA7B7" w14:textId="77777777" w:rsidR="00431D02" w:rsidRPr="005B00C6" w:rsidRDefault="00431D02" w:rsidP="00261B49">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0C7DD5C0" w14:textId="77777777" w:rsidR="00431D02" w:rsidRPr="005B00C6" w:rsidRDefault="00431D02" w:rsidP="00261B49">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527DD80D" w14:textId="77777777" w:rsidR="00431D02" w:rsidRPr="005B00C6" w:rsidRDefault="00431D02" w:rsidP="00261B49">
            <w:pPr>
              <w:pStyle w:val="TAL"/>
            </w:pPr>
          </w:p>
        </w:tc>
      </w:tr>
      <w:tr w:rsidR="00431D02" w:rsidRPr="005B00C6" w14:paraId="724FE39C"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FDCDC97" w14:textId="65671BAB" w:rsidR="00431D02" w:rsidRPr="005B00C6" w:rsidRDefault="00431D02" w:rsidP="00261B49">
            <w:pPr>
              <w:pStyle w:val="TAC"/>
              <w:rPr>
                <w:lang w:eastAsia="zh-CN"/>
              </w:rPr>
            </w:pPr>
            <w:r w:rsidRPr="005B00C6">
              <w:rPr>
                <w:lang w:eastAsia="zh-CN"/>
              </w:rPr>
              <w:t>57</w:t>
            </w:r>
          </w:p>
        </w:tc>
        <w:tc>
          <w:tcPr>
            <w:tcW w:w="2661" w:type="dxa"/>
            <w:gridSpan w:val="7"/>
            <w:tcBorders>
              <w:top w:val="single" w:sz="6" w:space="0" w:color="auto"/>
              <w:left w:val="single" w:sz="4" w:space="0" w:color="auto"/>
              <w:bottom w:val="single" w:sz="6" w:space="0" w:color="auto"/>
              <w:right w:val="single" w:sz="6" w:space="0" w:color="auto"/>
            </w:tcBorders>
          </w:tcPr>
          <w:p w14:paraId="17075E75" w14:textId="77777777" w:rsidR="00431D02" w:rsidRPr="005B00C6" w:rsidRDefault="00431D02" w:rsidP="00261B49">
            <w:pPr>
              <w:pStyle w:val="TAL"/>
            </w:pPr>
            <w:r w:rsidRPr="005B00C6">
              <w:rPr>
                <w:lang w:eastAsia="zh-CN"/>
              </w:rPr>
              <w:t>Support of low PAPR DMRS</w:t>
            </w:r>
          </w:p>
        </w:tc>
        <w:tc>
          <w:tcPr>
            <w:tcW w:w="850" w:type="dxa"/>
            <w:gridSpan w:val="7"/>
            <w:tcBorders>
              <w:top w:val="single" w:sz="6" w:space="0" w:color="auto"/>
              <w:left w:val="single" w:sz="6" w:space="0" w:color="auto"/>
              <w:bottom w:val="single" w:sz="6" w:space="0" w:color="auto"/>
              <w:right w:val="single" w:sz="4" w:space="0" w:color="auto"/>
            </w:tcBorders>
          </w:tcPr>
          <w:p w14:paraId="10BF5A91" w14:textId="77777777" w:rsidR="00431D02" w:rsidRPr="005B00C6" w:rsidRDefault="00431D02" w:rsidP="00261B49">
            <w:pPr>
              <w:pStyle w:val="TAL"/>
              <w:rPr>
                <w:lang w:eastAsia="zh-CN"/>
              </w:rPr>
            </w:pPr>
            <w:r w:rsidRPr="005B00C6">
              <w:rPr>
                <w:lang w:eastAsia="zh-CN"/>
              </w:rPr>
              <w:t>38.306</w:t>
            </w:r>
          </w:p>
          <w:p w14:paraId="180218A9" w14:textId="77777777" w:rsidR="00431D02" w:rsidRPr="005B00C6" w:rsidRDefault="00431D02" w:rsidP="00261B49">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2378D6C6" w14:textId="77777777" w:rsidR="00431D02" w:rsidRPr="005B00C6" w:rsidRDefault="00431D02" w:rsidP="00261B49">
            <w:pPr>
              <w:pStyle w:val="TAC"/>
              <w:rPr>
                <w:lang w:eastAsia="zh-CN"/>
              </w:rPr>
            </w:pPr>
            <w:r w:rsidRPr="005B00C6">
              <w:rPr>
                <w:lang w:eastAsia="zh-CN"/>
              </w:rPr>
              <w:t>Rel-16</w:t>
            </w:r>
          </w:p>
        </w:tc>
        <w:tc>
          <w:tcPr>
            <w:tcW w:w="2408" w:type="dxa"/>
            <w:gridSpan w:val="7"/>
            <w:tcBorders>
              <w:top w:val="single" w:sz="4" w:space="0" w:color="auto"/>
              <w:left w:val="single" w:sz="4" w:space="0" w:color="auto"/>
              <w:bottom w:val="single" w:sz="4" w:space="0" w:color="auto"/>
              <w:right w:val="single" w:sz="4" w:space="0" w:color="auto"/>
            </w:tcBorders>
          </w:tcPr>
          <w:p w14:paraId="6DD4396D" w14:textId="77777777" w:rsidR="00431D02" w:rsidRPr="005B00C6" w:rsidRDefault="00431D02" w:rsidP="00261B49">
            <w:pPr>
              <w:pStyle w:val="TAL"/>
              <w:rPr>
                <w:lang w:eastAsia="zh-CN"/>
              </w:rPr>
            </w:pPr>
            <w:r w:rsidRPr="005B00C6">
              <w:rPr>
                <w:lang w:eastAsia="zh-CN"/>
              </w:rPr>
              <w:t>pc_lowPAPR_DMRS_pusch_precoding</w:t>
            </w:r>
          </w:p>
        </w:tc>
        <w:tc>
          <w:tcPr>
            <w:tcW w:w="567" w:type="dxa"/>
            <w:gridSpan w:val="7"/>
            <w:tcBorders>
              <w:top w:val="single" w:sz="4" w:space="0" w:color="auto"/>
              <w:left w:val="single" w:sz="4" w:space="0" w:color="auto"/>
              <w:bottom w:val="single" w:sz="4" w:space="0" w:color="auto"/>
              <w:right w:val="single" w:sz="4" w:space="0" w:color="auto"/>
            </w:tcBorders>
          </w:tcPr>
          <w:p w14:paraId="01AC0017" w14:textId="77777777" w:rsidR="00431D02" w:rsidRPr="005B00C6" w:rsidRDefault="00431D02" w:rsidP="00261B49">
            <w:pPr>
              <w:pStyle w:val="TAL"/>
              <w:rPr>
                <w:lang w:eastAsia="zh-CN"/>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3E8C1EA3" w14:textId="77777777" w:rsidR="00431D02" w:rsidRPr="005B00C6" w:rsidRDefault="00431D02" w:rsidP="00261B49">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20803A78" w14:textId="77777777" w:rsidR="00431D02" w:rsidRPr="005B00C6" w:rsidRDefault="00431D02" w:rsidP="00261B49">
            <w:pPr>
              <w:pStyle w:val="TAL"/>
            </w:pPr>
          </w:p>
        </w:tc>
      </w:tr>
      <w:tr w:rsidR="007173FE" w:rsidRPr="005B00C6" w14:paraId="60EFF23E"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1510F79" w14:textId="3F70D35A" w:rsidR="007173FE" w:rsidRPr="005B00C6" w:rsidRDefault="007173FE" w:rsidP="00386DCA">
            <w:pPr>
              <w:pStyle w:val="TAC"/>
            </w:pPr>
            <w:r w:rsidRPr="005B00C6">
              <w:t>58</w:t>
            </w:r>
          </w:p>
        </w:tc>
        <w:tc>
          <w:tcPr>
            <w:tcW w:w="2661" w:type="dxa"/>
            <w:gridSpan w:val="7"/>
            <w:tcBorders>
              <w:top w:val="single" w:sz="6" w:space="0" w:color="auto"/>
              <w:left w:val="single" w:sz="4" w:space="0" w:color="auto"/>
              <w:bottom w:val="single" w:sz="6" w:space="0" w:color="auto"/>
              <w:right w:val="single" w:sz="6" w:space="0" w:color="auto"/>
            </w:tcBorders>
          </w:tcPr>
          <w:p w14:paraId="7DCB7589" w14:textId="37EBE9A6" w:rsidR="007173FE" w:rsidRPr="005B00C6" w:rsidRDefault="007173FE" w:rsidP="00386DCA">
            <w:pPr>
              <w:pStyle w:val="TAL"/>
            </w:pPr>
            <w:r w:rsidRPr="005B00C6">
              <w:t>Support of UL full power transmission mode</w:t>
            </w:r>
            <w:r w:rsidR="00C70529" w:rsidRPr="005B00C6">
              <w:t xml:space="preserve"> of full power</w:t>
            </w:r>
          </w:p>
        </w:tc>
        <w:tc>
          <w:tcPr>
            <w:tcW w:w="850" w:type="dxa"/>
            <w:gridSpan w:val="7"/>
            <w:tcBorders>
              <w:top w:val="single" w:sz="6" w:space="0" w:color="auto"/>
              <w:left w:val="single" w:sz="6" w:space="0" w:color="auto"/>
              <w:bottom w:val="single" w:sz="6" w:space="0" w:color="auto"/>
              <w:right w:val="single" w:sz="4" w:space="0" w:color="auto"/>
            </w:tcBorders>
          </w:tcPr>
          <w:p w14:paraId="01690E25" w14:textId="77777777" w:rsidR="007173FE" w:rsidRPr="005B00C6" w:rsidRDefault="007173FE" w:rsidP="00386DC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36506135" w14:textId="77777777" w:rsidR="007173FE" w:rsidRPr="005B00C6" w:rsidRDefault="007173FE" w:rsidP="00386DCA">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44ADF7D6" w14:textId="77777777" w:rsidR="007173FE" w:rsidRPr="005B00C6" w:rsidRDefault="007173FE" w:rsidP="00386DCA">
            <w:pPr>
              <w:pStyle w:val="TAL"/>
            </w:pPr>
            <w:r w:rsidRPr="005B00C6">
              <w:t>pc_ul_FullPwrMode_r16</w:t>
            </w:r>
          </w:p>
        </w:tc>
        <w:tc>
          <w:tcPr>
            <w:tcW w:w="567" w:type="dxa"/>
            <w:gridSpan w:val="7"/>
            <w:tcBorders>
              <w:top w:val="single" w:sz="4" w:space="0" w:color="auto"/>
              <w:left w:val="single" w:sz="4" w:space="0" w:color="auto"/>
              <w:bottom w:val="single" w:sz="4" w:space="0" w:color="auto"/>
              <w:right w:val="single" w:sz="4" w:space="0" w:color="auto"/>
            </w:tcBorders>
          </w:tcPr>
          <w:p w14:paraId="610999EB" w14:textId="77777777" w:rsidR="007173FE" w:rsidRPr="005B00C6" w:rsidRDefault="007173FE" w:rsidP="00386DCA">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4862A9A8" w14:textId="77777777" w:rsidR="007173FE" w:rsidRPr="005B00C6" w:rsidRDefault="007173FE" w:rsidP="00386DCA">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0C137158" w14:textId="77777777" w:rsidR="007173FE" w:rsidRPr="005B00C6" w:rsidRDefault="007173FE" w:rsidP="00386DCA">
            <w:pPr>
              <w:pStyle w:val="TAL"/>
            </w:pPr>
          </w:p>
        </w:tc>
      </w:tr>
      <w:tr w:rsidR="007173FE" w:rsidRPr="005B00C6" w14:paraId="5E2057E7"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02D13FB" w14:textId="6579FAF0" w:rsidR="007173FE" w:rsidRPr="005B00C6" w:rsidRDefault="007173FE" w:rsidP="00386DCA">
            <w:pPr>
              <w:pStyle w:val="TAC"/>
            </w:pPr>
            <w:r w:rsidRPr="005B00C6">
              <w:t>59</w:t>
            </w:r>
          </w:p>
        </w:tc>
        <w:tc>
          <w:tcPr>
            <w:tcW w:w="2661" w:type="dxa"/>
            <w:gridSpan w:val="7"/>
            <w:tcBorders>
              <w:top w:val="single" w:sz="6" w:space="0" w:color="auto"/>
              <w:left w:val="single" w:sz="4" w:space="0" w:color="auto"/>
              <w:bottom w:val="single" w:sz="6" w:space="0" w:color="auto"/>
              <w:right w:val="single" w:sz="6" w:space="0" w:color="auto"/>
            </w:tcBorders>
          </w:tcPr>
          <w:p w14:paraId="0C646DC3" w14:textId="77777777" w:rsidR="007173FE" w:rsidRPr="005B00C6" w:rsidRDefault="007173FE" w:rsidP="00386DCA">
            <w:pPr>
              <w:pStyle w:val="TAL"/>
            </w:pPr>
            <w:r w:rsidRPr="005B00C6">
              <w:t>Support of UL full power transmission mode of fullpowerMode1</w:t>
            </w:r>
          </w:p>
        </w:tc>
        <w:tc>
          <w:tcPr>
            <w:tcW w:w="850" w:type="dxa"/>
            <w:gridSpan w:val="7"/>
            <w:tcBorders>
              <w:top w:val="single" w:sz="6" w:space="0" w:color="auto"/>
              <w:left w:val="single" w:sz="6" w:space="0" w:color="auto"/>
              <w:bottom w:val="single" w:sz="6" w:space="0" w:color="auto"/>
              <w:right w:val="single" w:sz="4" w:space="0" w:color="auto"/>
            </w:tcBorders>
          </w:tcPr>
          <w:p w14:paraId="03D382C6" w14:textId="77777777" w:rsidR="007173FE" w:rsidRPr="005B00C6" w:rsidRDefault="007173FE" w:rsidP="00386DC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644C8A7E" w14:textId="77777777" w:rsidR="007173FE" w:rsidRPr="005B00C6" w:rsidRDefault="007173FE" w:rsidP="00386DCA">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6769F630" w14:textId="77777777" w:rsidR="007173FE" w:rsidRPr="005B00C6" w:rsidRDefault="007173FE" w:rsidP="00386DCA">
            <w:pPr>
              <w:pStyle w:val="TAL"/>
            </w:pPr>
            <w:r w:rsidRPr="005B00C6">
              <w:t>pc_ul_FullPwrMode1_r16</w:t>
            </w:r>
          </w:p>
        </w:tc>
        <w:tc>
          <w:tcPr>
            <w:tcW w:w="567" w:type="dxa"/>
            <w:gridSpan w:val="7"/>
            <w:tcBorders>
              <w:top w:val="single" w:sz="4" w:space="0" w:color="auto"/>
              <w:left w:val="single" w:sz="4" w:space="0" w:color="auto"/>
              <w:bottom w:val="single" w:sz="4" w:space="0" w:color="auto"/>
              <w:right w:val="single" w:sz="4" w:space="0" w:color="auto"/>
            </w:tcBorders>
          </w:tcPr>
          <w:p w14:paraId="67167749" w14:textId="77777777" w:rsidR="007173FE" w:rsidRPr="005B00C6" w:rsidRDefault="007173FE" w:rsidP="00386DCA">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63EB2247" w14:textId="77777777" w:rsidR="007173FE" w:rsidRPr="005B00C6" w:rsidRDefault="007173FE" w:rsidP="00386DCA">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4E8EFA2C" w14:textId="77777777" w:rsidR="007173FE" w:rsidRPr="005B00C6" w:rsidRDefault="007173FE" w:rsidP="00386DCA">
            <w:pPr>
              <w:pStyle w:val="TAL"/>
            </w:pPr>
          </w:p>
        </w:tc>
      </w:tr>
      <w:tr w:rsidR="007173FE" w:rsidRPr="005B00C6" w14:paraId="198FCA1E"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9D924AB" w14:textId="7F826308" w:rsidR="007173FE" w:rsidRPr="005B00C6" w:rsidRDefault="007173FE" w:rsidP="00386DCA">
            <w:pPr>
              <w:pStyle w:val="TAC"/>
            </w:pPr>
            <w:r w:rsidRPr="005B00C6">
              <w:t>60</w:t>
            </w:r>
          </w:p>
        </w:tc>
        <w:tc>
          <w:tcPr>
            <w:tcW w:w="2661" w:type="dxa"/>
            <w:gridSpan w:val="7"/>
            <w:tcBorders>
              <w:top w:val="single" w:sz="6" w:space="0" w:color="auto"/>
              <w:left w:val="single" w:sz="4" w:space="0" w:color="auto"/>
              <w:bottom w:val="single" w:sz="6" w:space="0" w:color="auto"/>
              <w:right w:val="single" w:sz="6" w:space="0" w:color="auto"/>
            </w:tcBorders>
          </w:tcPr>
          <w:p w14:paraId="3A606F3D" w14:textId="77777777" w:rsidR="007173FE" w:rsidRPr="005B00C6" w:rsidRDefault="007173FE" w:rsidP="00386DCA">
            <w:pPr>
              <w:pStyle w:val="TAL"/>
            </w:pPr>
            <w:r w:rsidRPr="005B00C6">
              <w:t>Support of UL full power transmission mode of fullpowerMode2</w:t>
            </w:r>
          </w:p>
        </w:tc>
        <w:tc>
          <w:tcPr>
            <w:tcW w:w="850" w:type="dxa"/>
            <w:gridSpan w:val="7"/>
            <w:tcBorders>
              <w:top w:val="single" w:sz="6" w:space="0" w:color="auto"/>
              <w:left w:val="single" w:sz="6" w:space="0" w:color="auto"/>
              <w:bottom w:val="single" w:sz="6" w:space="0" w:color="auto"/>
              <w:right w:val="single" w:sz="4" w:space="0" w:color="auto"/>
            </w:tcBorders>
          </w:tcPr>
          <w:p w14:paraId="20985D11" w14:textId="77777777" w:rsidR="007173FE" w:rsidRPr="005B00C6" w:rsidRDefault="007173FE" w:rsidP="00386DCA">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03709DB" w14:textId="77777777" w:rsidR="007173FE" w:rsidRPr="005B00C6" w:rsidRDefault="007173FE" w:rsidP="00386DCA">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2A81BE46" w14:textId="5E980C91" w:rsidR="007173FE" w:rsidRPr="005B00C6" w:rsidRDefault="007173FE" w:rsidP="00386DCA">
            <w:pPr>
              <w:pStyle w:val="TAL"/>
            </w:pPr>
            <w:r w:rsidRPr="005B00C6">
              <w:t>pc_ul_FullPwrMode2_r16</w:t>
            </w:r>
          </w:p>
        </w:tc>
        <w:tc>
          <w:tcPr>
            <w:tcW w:w="567" w:type="dxa"/>
            <w:gridSpan w:val="7"/>
            <w:tcBorders>
              <w:top w:val="single" w:sz="4" w:space="0" w:color="auto"/>
              <w:left w:val="single" w:sz="4" w:space="0" w:color="auto"/>
              <w:bottom w:val="single" w:sz="4" w:space="0" w:color="auto"/>
              <w:right w:val="single" w:sz="4" w:space="0" w:color="auto"/>
            </w:tcBorders>
          </w:tcPr>
          <w:p w14:paraId="4E6D413F" w14:textId="77777777" w:rsidR="007173FE" w:rsidRPr="005B00C6" w:rsidRDefault="007173FE" w:rsidP="00386DCA">
            <w:pPr>
              <w:pStyle w:val="TAL"/>
            </w:pPr>
            <w:r w:rsidRPr="005B00C6">
              <w:t>No</w:t>
            </w:r>
          </w:p>
        </w:tc>
        <w:tc>
          <w:tcPr>
            <w:tcW w:w="1416" w:type="dxa"/>
            <w:gridSpan w:val="7"/>
            <w:tcBorders>
              <w:top w:val="single" w:sz="4" w:space="0" w:color="auto"/>
              <w:left w:val="single" w:sz="4" w:space="0" w:color="auto"/>
              <w:bottom w:val="single" w:sz="4" w:space="0" w:color="auto"/>
              <w:right w:val="single" w:sz="4" w:space="0" w:color="auto"/>
            </w:tcBorders>
          </w:tcPr>
          <w:p w14:paraId="506CE21B" w14:textId="77777777" w:rsidR="007173FE" w:rsidRPr="005B00C6" w:rsidRDefault="007173FE" w:rsidP="00386DCA">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7C2B05F0" w14:textId="77777777" w:rsidR="007173FE" w:rsidRPr="005B00C6" w:rsidRDefault="007173FE" w:rsidP="00386DCA">
            <w:pPr>
              <w:pStyle w:val="TAL"/>
            </w:pPr>
          </w:p>
        </w:tc>
      </w:tr>
      <w:tr w:rsidR="007173FE" w:rsidRPr="005B00C6" w14:paraId="422E97D9"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1B9B1F" w14:textId="55DD2FE2" w:rsidR="007173FE" w:rsidRPr="005B00C6" w:rsidRDefault="007173FE" w:rsidP="00386DCA">
            <w:pPr>
              <w:pStyle w:val="TAC"/>
              <w:rPr>
                <w:lang w:eastAsia="zh-CN"/>
              </w:rPr>
            </w:pPr>
            <w:r w:rsidRPr="005B00C6">
              <w:rPr>
                <w:lang w:eastAsia="zh-CN"/>
              </w:rPr>
              <w:t>61</w:t>
            </w:r>
          </w:p>
        </w:tc>
        <w:tc>
          <w:tcPr>
            <w:tcW w:w="2661" w:type="dxa"/>
            <w:gridSpan w:val="7"/>
            <w:tcBorders>
              <w:top w:val="single" w:sz="6" w:space="0" w:color="auto"/>
              <w:left w:val="single" w:sz="4" w:space="0" w:color="auto"/>
              <w:bottom w:val="single" w:sz="6" w:space="0" w:color="auto"/>
              <w:right w:val="single" w:sz="6" w:space="0" w:color="auto"/>
            </w:tcBorders>
          </w:tcPr>
          <w:p w14:paraId="6B1A9E85" w14:textId="77777777" w:rsidR="007173FE" w:rsidRPr="005B00C6" w:rsidRDefault="007173FE" w:rsidP="00386DCA">
            <w:pPr>
              <w:pStyle w:val="TAL"/>
              <w:rPr>
                <w:lang w:eastAsia="zh-CN"/>
              </w:rPr>
            </w:pPr>
            <w:r w:rsidRPr="005B00C6">
              <w:rPr>
                <w:lang w:eastAsia="zh-CN"/>
              </w:rPr>
              <w:t xml:space="preserve">Support of </w:t>
            </w:r>
            <w:r w:rsidRPr="005B00C6">
              <w:t>PDSCH processing capability 2</w:t>
            </w:r>
          </w:p>
        </w:tc>
        <w:tc>
          <w:tcPr>
            <w:tcW w:w="850" w:type="dxa"/>
            <w:gridSpan w:val="7"/>
            <w:tcBorders>
              <w:top w:val="single" w:sz="6" w:space="0" w:color="auto"/>
              <w:left w:val="single" w:sz="6" w:space="0" w:color="auto"/>
              <w:bottom w:val="single" w:sz="6" w:space="0" w:color="auto"/>
              <w:right w:val="single" w:sz="4" w:space="0" w:color="auto"/>
            </w:tcBorders>
          </w:tcPr>
          <w:p w14:paraId="77403F3C" w14:textId="77777777" w:rsidR="007173FE" w:rsidRPr="005B00C6" w:rsidRDefault="007173FE" w:rsidP="00386DCA">
            <w:pPr>
              <w:pStyle w:val="TAL"/>
              <w:rPr>
                <w:lang w:eastAsia="zh-CN"/>
              </w:rPr>
            </w:pPr>
            <w:r w:rsidRPr="005B00C6">
              <w:rPr>
                <w:lang w:eastAsia="zh-CN"/>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76C6E8CA" w14:textId="77777777" w:rsidR="007173FE" w:rsidRPr="005B00C6" w:rsidRDefault="007173FE" w:rsidP="00386DCA">
            <w:pPr>
              <w:pStyle w:val="TAC"/>
            </w:pPr>
            <w:r w:rsidRPr="005B00C6">
              <w:t>Rel-16</w:t>
            </w:r>
          </w:p>
        </w:tc>
        <w:tc>
          <w:tcPr>
            <w:tcW w:w="2408" w:type="dxa"/>
            <w:gridSpan w:val="7"/>
            <w:tcBorders>
              <w:top w:val="single" w:sz="4" w:space="0" w:color="auto"/>
              <w:left w:val="single" w:sz="4" w:space="0" w:color="auto"/>
              <w:bottom w:val="single" w:sz="4" w:space="0" w:color="auto"/>
              <w:right w:val="single" w:sz="4" w:space="0" w:color="auto"/>
            </w:tcBorders>
          </w:tcPr>
          <w:p w14:paraId="47DD814C" w14:textId="77777777" w:rsidR="007173FE" w:rsidRPr="005B00C6" w:rsidRDefault="007173FE" w:rsidP="00386DCA">
            <w:pPr>
              <w:pStyle w:val="TAL"/>
            </w:pPr>
            <w:r w:rsidRPr="005B00C6">
              <w:t>pc_pdsch_processing_cap2</w:t>
            </w:r>
          </w:p>
        </w:tc>
        <w:tc>
          <w:tcPr>
            <w:tcW w:w="567" w:type="dxa"/>
            <w:gridSpan w:val="7"/>
            <w:tcBorders>
              <w:top w:val="single" w:sz="4" w:space="0" w:color="auto"/>
              <w:left w:val="single" w:sz="4" w:space="0" w:color="auto"/>
              <w:bottom w:val="single" w:sz="4" w:space="0" w:color="auto"/>
              <w:right w:val="single" w:sz="4" w:space="0" w:color="auto"/>
            </w:tcBorders>
          </w:tcPr>
          <w:p w14:paraId="17B61A74" w14:textId="77777777" w:rsidR="007173FE" w:rsidRPr="005B00C6" w:rsidRDefault="007173FE" w:rsidP="00386DCA">
            <w:pPr>
              <w:pStyle w:val="TAL"/>
              <w:rPr>
                <w:lang w:eastAsia="zh-CN"/>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40217F73" w14:textId="77777777" w:rsidR="007173FE" w:rsidRPr="005B00C6" w:rsidRDefault="007173FE" w:rsidP="00386DCA">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6023382A" w14:textId="77777777" w:rsidR="007173FE" w:rsidRPr="005B00C6" w:rsidRDefault="007173FE" w:rsidP="00386DCA">
            <w:pPr>
              <w:pStyle w:val="TAL"/>
            </w:pPr>
          </w:p>
        </w:tc>
      </w:tr>
      <w:tr w:rsidR="007173FE" w:rsidRPr="005B00C6" w14:paraId="5E724779"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842B96" w14:textId="51146CB4" w:rsidR="007173FE" w:rsidRPr="005B00C6" w:rsidRDefault="007173FE" w:rsidP="00386DCA">
            <w:pPr>
              <w:pStyle w:val="TAC"/>
              <w:rPr>
                <w:lang w:eastAsia="zh-CN"/>
              </w:rPr>
            </w:pPr>
            <w:r w:rsidRPr="005B00C6">
              <w:rPr>
                <w:lang w:eastAsia="zh-TW"/>
              </w:rPr>
              <w:t>62</w:t>
            </w:r>
          </w:p>
        </w:tc>
        <w:tc>
          <w:tcPr>
            <w:tcW w:w="2661" w:type="dxa"/>
            <w:gridSpan w:val="7"/>
            <w:tcBorders>
              <w:top w:val="single" w:sz="6" w:space="0" w:color="auto"/>
              <w:left w:val="single" w:sz="4" w:space="0" w:color="auto"/>
              <w:bottom w:val="single" w:sz="6" w:space="0" w:color="auto"/>
              <w:right w:val="single" w:sz="6" w:space="0" w:color="auto"/>
            </w:tcBorders>
          </w:tcPr>
          <w:p w14:paraId="3988E578" w14:textId="77777777" w:rsidR="007173FE" w:rsidRPr="005B00C6" w:rsidRDefault="007173FE" w:rsidP="00386DCA">
            <w:pPr>
              <w:pStyle w:val="TAL"/>
              <w:rPr>
                <w:lang w:eastAsia="zh-CN"/>
              </w:rPr>
            </w:pPr>
            <w:r w:rsidRPr="005B00C6">
              <w:rPr>
                <w:lang w:eastAsia="zh-TW"/>
              </w:rPr>
              <w:t>Support Pre-Emption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53D80D7A" w14:textId="77777777" w:rsidR="007173FE" w:rsidRPr="005B00C6" w:rsidRDefault="007173FE" w:rsidP="00386DCA">
            <w:pPr>
              <w:pStyle w:val="TAL"/>
              <w:rPr>
                <w:lang w:eastAsia="zh-CN"/>
              </w:rPr>
            </w:pPr>
            <w:r w:rsidRPr="005B00C6">
              <w:rPr>
                <w:lang w:eastAsia="zh-TW"/>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2289D5D7" w14:textId="77777777" w:rsidR="007173FE" w:rsidRPr="005B00C6" w:rsidRDefault="007173FE" w:rsidP="00386DCA">
            <w:pPr>
              <w:pStyle w:val="TAC"/>
            </w:pPr>
            <w:r w:rsidRPr="005B00C6">
              <w:t>Rel-15</w:t>
            </w:r>
          </w:p>
        </w:tc>
        <w:tc>
          <w:tcPr>
            <w:tcW w:w="2408" w:type="dxa"/>
            <w:gridSpan w:val="7"/>
            <w:tcBorders>
              <w:top w:val="single" w:sz="4" w:space="0" w:color="auto"/>
              <w:left w:val="single" w:sz="4" w:space="0" w:color="auto"/>
              <w:bottom w:val="single" w:sz="4" w:space="0" w:color="auto"/>
              <w:right w:val="single" w:sz="4" w:space="0" w:color="auto"/>
            </w:tcBorders>
          </w:tcPr>
          <w:p w14:paraId="1CDD6EC0" w14:textId="77777777" w:rsidR="007173FE" w:rsidRPr="005B00C6" w:rsidRDefault="007173FE" w:rsidP="00386DCA">
            <w:pPr>
              <w:pStyle w:val="TAL"/>
            </w:pPr>
            <w:r w:rsidRPr="005B00C6">
              <w:t>pc_</w:t>
            </w:r>
            <w:r w:rsidRPr="005B00C6">
              <w:rPr>
                <w:lang w:eastAsia="zh-TW"/>
              </w:rPr>
              <w:t>preEmptIndication_DL</w:t>
            </w:r>
          </w:p>
        </w:tc>
        <w:tc>
          <w:tcPr>
            <w:tcW w:w="567" w:type="dxa"/>
            <w:gridSpan w:val="7"/>
            <w:tcBorders>
              <w:top w:val="single" w:sz="4" w:space="0" w:color="auto"/>
              <w:left w:val="single" w:sz="4" w:space="0" w:color="auto"/>
              <w:bottom w:val="single" w:sz="4" w:space="0" w:color="auto"/>
              <w:right w:val="single" w:sz="4" w:space="0" w:color="auto"/>
            </w:tcBorders>
          </w:tcPr>
          <w:p w14:paraId="75EE86D3" w14:textId="77777777" w:rsidR="007173FE" w:rsidRPr="005B00C6" w:rsidRDefault="007173FE" w:rsidP="00386DCA">
            <w:pPr>
              <w:pStyle w:val="TAL"/>
              <w:rPr>
                <w:lang w:eastAsia="zh-CN"/>
              </w:rPr>
            </w:pPr>
            <w:r w:rsidRPr="005B00C6">
              <w:rPr>
                <w:lang w:eastAsia="zh-TW"/>
              </w:rPr>
              <w:t>No</w:t>
            </w:r>
          </w:p>
        </w:tc>
        <w:tc>
          <w:tcPr>
            <w:tcW w:w="1416" w:type="dxa"/>
            <w:gridSpan w:val="7"/>
            <w:tcBorders>
              <w:top w:val="single" w:sz="4" w:space="0" w:color="auto"/>
              <w:left w:val="single" w:sz="4" w:space="0" w:color="auto"/>
              <w:bottom w:val="single" w:sz="4" w:space="0" w:color="auto"/>
              <w:right w:val="single" w:sz="4" w:space="0" w:color="auto"/>
            </w:tcBorders>
          </w:tcPr>
          <w:p w14:paraId="5AB74D01" w14:textId="77777777" w:rsidR="007173FE" w:rsidRPr="005B00C6" w:rsidRDefault="007173FE" w:rsidP="00386DCA">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4511FF0C" w14:textId="77777777" w:rsidR="007173FE" w:rsidRPr="005B00C6" w:rsidRDefault="007173FE" w:rsidP="00386DCA">
            <w:pPr>
              <w:pStyle w:val="TAL"/>
            </w:pPr>
          </w:p>
        </w:tc>
      </w:tr>
      <w:tr w:rsidR="00B05689" w:rsidRPr="005B00C6" w14:paraId="53061342"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3191CCF" w14:textId="07A69B2A" w:rsidR="00B05689" w:rsidRPr="005B00C6" w:rsidRDefault="00B05689" w:rsidP="00B05689">
            <w:pPr>
              <w:pStyle w:val="TAC"/>
              <w:rPr>
                <w:lang w:eastAsia="zh-TW"/>
              </w:rPr>
            </w:pPr>
            <w:r w:rsidRPr="005B00C6">
              <w:rPr>
                <w:lang w:eastAsia="zh-TW"/>
              </w:rPr>
              <w:t>63</w:t>
            </w:r>
          </w:p>
        </w:tc>
        <w:tc>
          <w:tcPr>
            <w:tcW w:w="2661" w:type="dxa"/>
            <w:gridSpan w:val="7"/>
            <w:tcBorders>
              <w:top w:val="single" w:sz="6" w:space="0" w:color="auto"/>
              <w:left w:val="single" w:sz="4" w:space="0" w:color="auto"/>
              <w:bottom w:val="single" w:sz="6" w:space="0" w:color="auto"/>
              <w:right w:val="single" w:sz="6" w:space="0" w:color="auto"/>
            </w:tcBorders>
          </w:tcPr>
          <w:p w14:paraId="7572E366" w14:textId="11735272" w:rsidR="00B05689" w:rsidRPr="005B00C6" w:rsidRDefault="00B05689" w:rsidP="00B05689">
            <w:pPr>
              <w:pStyle w:val="TAL"/>
              <w:rPr>
                <w:lang w:eastAsia="zh-TW"/>
              </w:rPr>
            </w:pPr>
            <w:r w:rsidRPr="005B00C6">
              <w:rPr>
                <w:rFonts w:eastAsia="MS PGothic"/>
                <w:lang w:eastAsia="ja-JP"/>
              </w:rPr>
              <w:t>Support of SSB based BFD</w:t>
            </w:r>
          </w:p>
        </w:tc>
        <w:tc>
          <w:tcPr>
            <w:tcW w:w="850" w:type="dxa"/>
            <w:gridSpan w:val="7"/>
            <w:tcBorders>
              <w:top w:val="single" w:sz="6" w:space="0" w:color="auto"/>
              <w:left w:val="single" w:sz="6" w:space="0" w:color="auto"/>
              <w:bottom w:val="single" w:sz="6" w:space="0" w:color="auto"/>
              <w:right w:val="single" w:sz="4" w:space="0" w:color="auto"/>
            </w:tcBorders>
          </w:tcPr>
          <w:p w14:paraId="538AB4B8" w14:textId="102E9D02" w:rsidR="00B05689" w:rsidRPr="005B00C6" w:rsidRDefault="00B05689" w:rsidP="00B05689">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B43E092" w14:textId="674A150A" w:rsidR="00B05689" w:rsidRPr="005B00C6" w:rsidRDefault="00B05689" w:rsidP="00B05689">
            <w:pPr>
              <w:pStyle w:val="TAC"/>
            </w:pPr>
            <w:r w:rsidRPr="005B00C6">
              <w:rPr>
                <w:rFonts w:eastAsia="MS Mincho"/>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60AFFD4" w14:textId="20160D22" w:rsidR="00B05689" w:rsidRPr="005B00C6" w:rsidRDefault="00B05689" w:rsidP="00B05689">
            <w:pPr>
              <w:pStyle w:val="TAL"/>
            </w:pPr>
            <w:r w:rsidRPr="005B00C6">
              <w:t>pc_maxNumberSSB_BFD</w:t>
            </w:r>
          </w:p>
        </w:tc>
        <w:tc>
          <w:tcPr>
            <w:tcW w:w="567" w:type="dxa"/>
            <w:gridSpan w:val="7"/>
            <w:tcBorders>
              <w:top w:val="single" w:sz="4" w:space="0" w:color="auto"/>
              <w:left w:val="single" w:sz="4" w:space="0" w:color="auto"/>
              <w:bottom w:val="single" w:sz="4" w:space="0" w:color="auto"/>
              <w:right w:val="single" w:sz="4" w:space="0" w:color="auto"/>
            </w:tcBorders>
          </w:tcPr>
          <w:p w14:paraId="2F054A19" w14:textId="0902856E" w:rsidR="00B05689" w:rsidRPr="005B00C6" w:rsidRDefault="00B05689" w:rsidP="00B05689">
            <w:pPr>
              <w:pStyle w:val="TAL"/>
              <w:rPr>
                <w:lang w:eastAsia="zh-TW"/>
              </w:rPr>
            </w:pPr>
            <w:r w:rsidRPr="005B00C6">
              <w:rPr>
                <w:lang w:eastAsia="ja-JP"/>
              </w:rPr>
              <w:t>CY</w:t>
            </w:r>
          </w:p>
        </w:tc>
        <w:tc>
          <w:tcPr>
            <w:tcW w:w="1416" w:type="dxa"/>
            <w:gridSpan w:val="7"/>
            <w:tcBorders>
              <w:top w:val="single" w:sz="4" w:space="0" w:color="auto"/>
              <w:left w:val="single" w:sz="4" w:space="0" w:color="auto"/>
              <w:bottom w:val="single" w:sz="4" w:space="0" w:color="auto"/>
              <w:right w:val="single" w:sz="4" w:space="0" w:color="auto"/>
            </w:tcBorders>
          </w:tcPr>
          <w:p w14:paraId="78F87200" w14:textId="77777777" w:rsidR="00B05689" w:rsidRPr="005B00C6" w:rsidRDefault="00B05689" w:rsidP="00B05689">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6E3A70CB" w14:textId="77777777" w:rsidR="00B05689" w:rsidRPr="005B00C6" w:rsidRDefault="00B05689" w:rsidP="00B05689">
            <w:pPr>
              <w:pStyle w:val="TAL"/>
            </w:pPr>
          </w:p>
        </w:tc>
      </w:tr>
      <w:tr w:rsidR="00B05689" w:rsidRPr="005B00C6" w14:paraId="3BE5637D"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C0824AD" w14:textId="6A807147" w:rsidR="00B05689" w:rsidRPr="005B00C6" w:rsidRDefault="00B05689" w:rsidP="00B05689">
            <w:pPr>
              <w:pStyle w:val="TAC"/>
              <w:rPr>
                <w:lang w:eastAsia="zh-TW"/>
              </w:rPr>
            </w:pPr>
            <w:r w:rsidRPr="005B00C6">
              <w:rPr>
                <w:lang w:eastAsia="zh-TW"/>
              </w:rPr>
              <w:t>64</w:t>
            </w:r>
          </w:p>
        </w:tc>
        <w:tc>
          <w:tcPr>
            <w:tcW w:w="2661" w:type="dxa"/>
            <w:gridSpan w:val="7"/>
            <w:tcBorders>
              <w:top w:val="single" w:sz="6" w:space="0" w:color="auto"/>
              <w:left w:val="single" w:sz="4" w:space="0" w:color="auto"/>
              <w:bottom w:val="single" w:sz="6" w:space="0" w:color="auto"/>
              <w:right w:val="single" w:sz="6" w:space="0" w:color="auto"/>
            </w:tcBorders>
          </w:tcPr>
          <w:p w14:paraId="2F73B8E5" w14:textId="40C589A7" w:rsidR="00B05689" w:rsidRPr="005B00C6" w:rsidRDefault="00B05689" w:rsidP="00B05689">
            <w:pPr>
              <w:pStyle w:val="TAL"/>
              <w:rPr>
                <w:lang w:eastAsia="zh-TW"/>
              </w:rPr>
            </w:pPr>
            <w:r w:rsidRPr="005B00C6">
              <w:rPr>
                <w:rFonts w:eastAsia="MS PGothic"/>
                <w:lang w:eastAsia="ja-JP"/>
              </w:rPr>
              <w:t xml:space="preserve">Support of CSI-RS based BFD </w:t>
            </w:r>
          </w:p>
        </w:tc>
        <w:tc>
          <w:tcPr>
            <w:tcW w:w="850" w:type="dxa"/>
            <w:gridSpan w:val="7"/>
            <w:tcBorders>
              <w:top w:val="single" w:sz="6" w:space="0" w:color="auto"/>
              <w:left w:val="single" w:sz="6" w:space="0" w:color="auto"/>
              <w:bottom w:val="single" w:sz="6" w:space="0" w:color="auto"/>
              <w:right w:val="single" w:sz="4" w:space="0" w:color="auto"/>
            </w:tcBorders>
          </w:tcPr>
          <w:p w14:paraId="0588FDF0" w14:textId="753EAA73" w:rsidR="00B05689" w:rsidRPr="005B00C6" w:rsidRDefault="00B05689" w:rsidP="00B05689">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382A45F" w14:textId="001DF55E" w:rsidR="00B05689" w:rsidRPr="005B00C6" w:rsidRDefault="00B05689" w:rsidP="00B05689">
            <w:pPr>
              <w:pStyle w:val="TAC"/>
            </w:pPr>
            <w:r w:rsidRPr="005B00C6">
              <w:rPr>
                <w:rFonts w:eastAsia="MS Mincho"/>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5E8B596" w14:textId="185AC6BB" w:rsidR="00B05689" w:rsidRPr="005B00C6" w:rsidRDefault="00B05689" w:rsidP="00B05689">
            <w:pPr>
              <w:pStyle w:val="TAL"/>
            </w:pPr>
            <w:r w:rsidRPr="005B00C6">
              <w:t>pc_maxNumberCSI_RS_BFD</w:t>
            </w:r>
          </w:p>
        </w:tc>
        <w:tc>
          <w:tcPr>
            <w:tcW w:w="567" w:type="dxa"/>
            <w:gridSpan w:val="7"/>
            <w:tcBorders>
              <w:top w:val="single" w:sz="4" w:space="0" w:color="auto"/>
              <w:left w:val="single" w:sz="4" w:space="0" w:color="auto"/>
              <w:bottom w:val="single" w:sz="4" w:space="0" w:color="auto"/>
              <w:right w:val="single" w:sz="4" w:space="0" w:color="auto"/>
            </w:tcBorders>
          </w:tcPr>
          <w:p w14:paraId="7B8B3D0A" w14:textId="6D86B485" w:rsidR="00B05689" w:rsidRPr="005B00C6" w:rsidRDefault="00B05689" w:rsidP="00B05689">
            <w:pPr>
              <w:pStyle w:val="TAL"/>
              <w:rPr>
                <w:lang w:eastAsia="zh-TW"/>
              </w:rPr>
            </w:pPr>
            <w:r w:rsidRPr="005B00C6">
              <w:rPr>
                <w:lang w:eastAsia="ja-JP"/>
              </w:rPr>
              <w:t>CY</w:t>
            </w:r>
          </w:p>
        </w:tc>
        <w:tc>
          <w:tcPr>
            <w:tcW w:w="1416" w:type="dxa"/>
            <w:gridSpan w:val="7"/>
            <w:tcBorders>
              <w:top w:val="single" w:sz="4" w:space="0" w:color="auto"/>
              <w:left w:val="single" w:sz="4" w:space="0" w:color="auto"/>
              <w:bottom w:val="single" w:sz="4" w:space="0" w:color="auto"/>
              <w:right w:val="single" w:sz="4" w:space="0" w:color="auto"/>
            </w:tcBorders>
          </w:tcPr>
          <w:p w14:paraId="27B1AB16" w14:textId="77777777" w:rsidR="00B05689" w:rsidRPr="005B00C6" w:rsidRDefault="00B05689" w:rsidP="00B05689">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65FD279B" w14:textId="77777777" w:rsidR="00B05689" w:rsidRPr="005B00C6" w:rsidRDefault="00B05689" w:rsidP="00B05689">
            <w:pPr>
              <w:pStyle w:val="TAL"/>
            </w:pPr>
          </w:p>
        </w:tc>
      </w:tr>
      <w:tr w:rsidR="00B05689" w:rsidRPr="005B00C6" w14:paraId="0AA34806"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40EACF2" w14:textId="32026932" w:rsidR="00B05689" w:rsidRPr="005B00C6" w:rsidRDefault="00B05689" w:rsidP="00B05689">
            <w:pPr>
              <w:pStyle w:val="TAC"/>
              <w:rPr>
                <w:lang w:eastAsia="zh-TW"/>
              </w:rPr>
            </w:pPr>
            <w:r w:rsidRPr="005B00C6">
              <w:rPr>
                <w:lang w:eastAsia="zh-TW"/>
              </w:rPr>
              <w:t>65</w:t>
            </w:r>
          </w:p>
        </w:tc>
        <w:tc>
          <w:tcPr>
            <w:tcW w:w="2661" w:type="dxa"/>
            <w:gridSpan w:val="7"/>
            <w:tcBorders>
              <w:top w:val="single" w:sz="6" w:space="0" w:color="auto"/>
              <w:left w:val="single" w:sz="4" w:space="0" w:color="auto"/>
              <w:bottom w:val="single" w:sz="6" w:space="0" w:color="auto"/>
              <w:right w:val="single" w:sz="6" w:space="0" w:color="auto"/>
            </w:tcBorders>
          </w:tcPr>
          <w:p w14:paraId="220DBE05" w14:textId="63C8508D" w:rsidR="00B05689" w:rsidRPr="005B00C6" w:rsidRDefault="00B05689" w:rsidP="00B05689">
            <w:pPr>
              <w:pStyle w:val="TAL"/>
              <w:rPr>
                <w:lang w:eastAsia="zh-TW"/>
              </w:rPr>
            </w:pPr>
            <w:r w:rsidRPr="005B00C6">
              <w:rPr>
                <w:rFonts w:eastAsia="MS PGothic"/>
                <w:lang w:eastAsia="ja-JP"/>
              </w:rPr>
              <w:t>Support of SSB and/or CSI-RS based Link Recovery</w:t>
            </w:r>
          </w:p>
        </w:tc>
        <w:tc>
          <w:tcPr>
            <w:tcW w:w="850" w:type="dxa"/>
            <w:gridSpan w:val="7"/>
            <w:tcBorders>
              <w:top w:val="single" w:sz="6" w:space="0" w:color="auto"/>
              <w:left w:val="single" w:sz="6" w:space="0" w:color="auto"/>
              <w:bottom w:val="single" w:sz="6" w:space="0" w:color="auto"/>
              <w:right w:val="single" w:sz="4" w:space="0" w:color="auto"/>
            </w:tcBorders>
          </w:tcPr>
          <w:p w14:paraId="043F9432" w14:textId="16C71568" w:rsidR="00B05689" w:rsidRPr="005B00C6" w:rsidRDefault="00B05689" w:rsidP="00B05689">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624F57E" w14:textId="6E8CE4A3" w:rsidR="00B05689" w:rsidRPr="005B00C6" w:rsidRDefault="00B05689" w:rsidP="00B05689">
            <w:pPr>
              <w:pStyle w:val="TAC"/>
            </w:pPr>
            <w:r w:rsidRPr="005B00C6">
              <w:rPr>
                <w:rFonts w:eastAsia="MS Mincho"/>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22EAA683" w14:textId="2E2C2159" w:rsidR="00B05689" w:rsidRPr="005B00C6" w:rsidRDefault="00B05689" w:rsidP="00B05689">
            <w:pPr>
              <w:pStyle w:val="TAL"/>
            </w:pPr>
            <w:r w:rsidRPr="005B00C6">
              <w:t>pc_maxNumberCSI_RS_SSB_CBD</w:t>
            </w:r>
          </w:p>
        </w:tc>
        <w:tc>
          <w:tcPr>
            <w:tcW w:w="567" w:type="dxa"/>
            <w:gridSpan w:val="7"/>
            <w:tcBorders>
              <w:top w:val="single" w:sz="4" w:space="0" w:color="auto"/>
              <w:left w:val="single" w:sz="4" w:space="0" w:color="auto"/>
              <w:bottom w:val="single" w:sz="4" w:space="0" w:color="auto"/>
              <w:right w:val="single" w:sz="4" w:space="0" w:color="auto"/>
            </w:tcBorders>
          </w:tcPr>
          <w:p w14:paraId="1F02AADC" w14:textId="6E082EF8" w:rsidR="00B05689" w:rsidRPr="005B00C6" w:rsidRDefault="00B05689" w:rsidP="00B05689">
            <w:pPr>
              <w:pStyle w:val="TAL"/>
              <w:rPr>
                <w:lang w:eastAsia="zh-TW"/>
              </w:rPr>
            </w:pPr>
            <w:r w:rsidRPr="005B00C6">
              <w:rPr>
                <w:lang w:eastAsia="ja-JP"/>
              </w:rPr>
              <w:t>CY</w:t>
            </w:r>
          </w:p>
        </w:tc>
        <w:tc>
          <w:tcPr>
            <w:tcW w:w="1416" w:type="dxa"/>
            <w:gridSpan w:val="7"/>
            <w:tcBorders>
              <w:top w:val="single" w:sz="4" w:space="0" w:color="auto"/>
              <w:left w:val="single" w:sz="4" w:space="0" w:color="auto"/>
              <w:bottom w:val="single" w:sz="4" w:space="0" w:color="auto"/>
              <w:right w:val="single" w:sz="4" w:space="0" w:color="auto"/>
            </w:tcBorders>
          </w:tcPr>
          <w:p w14:paraId="44618766" w14:textId="77777777" w:rsidR="00B05689" w:rsidRPr="005B00C6" w:rsidRDefault="00B05689" w:rsidP="00B05689">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6C9426D9" w14:textId="77777777" w:rsidR="00B05689" w:rsidRPr="005B00C6" w:rsidRDefault="00B05689" w:rsidP="00B05689">
            <w:pPr>
              <w:pStyle w:val="TAL"/>
            </w:pPr>
          </w:p>
        </w:tc>
      </w:tr>
      <w:tr w:rsidR="00EE1D3C" w:rsidRPr="005B00C6" w14:paraId="4A3071B7"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315855" w14:textId="2B4FE152" w:rsidR="00EE1D3C" w:rsidRPr="005B00C6" w:rsidRDefault="006114E6" w:rsidP="00EE1D3C">
            <w:pPr>
              <w:pStyle w:val="TAC"/>
              <w:rPr>
                <w:lang w:eastAsia="zh-TW"/>
              </w:rPr>
            </w:pPr>
            <w:r w:rsidRPr="005B00C6">
              <w:rPr>
                <w:lang w:eastAsia="zh-CN"/>
              </w:rPr>
              <w:t>66</w:t>
            </w:r>
          </w:p>
        </w:tc>
        <w:tc>
          <w:tcPr>
            <w:tcW w:w="2661" w:type="dxa"/>
            <w:gridSpan w:val="7"/>
            <w:tcBorders>
              <w:top w:val="single" w:sz="6" w:space="0" w:color="auto"/>
              <w:left w:val="single" w:sz="4" w:space="0" w:color="auto"/>
              <w:bottom w:val="single" w:sz="6" w:space="0" w:color="auto"/>
              <w:right w:val="single" w:sz="6" w:space="0" w:color="auto"/>
            </w:tcBorders>
          </w:tcPr>
          <w:p w14:paraId="78168D71" w14:textId="6C148789" w:rsidR="00EE1D3C" w:rsidRPr="005B00C6" w:rsidRDefault="00EE1D3C" w:rsidP="00EE1D3C">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7"/>
            <w:tcBorders>
              <w:top w:val="single" w:sz="6" w:space="0" w:color="auto"/>
              <w:left w:val="single" w:sz="6" w:space="0" w:color="auto"/>
              <w:bottom w:val="single" w:sz="6" w:space="0" w:color="auto"/>
              <w:right w:val="single" w:sz="4" w:space="0" w:color="auto"/>
            </w:tcBorders>
          </w:tcPr>
          <w:p w14:paraId="6AA09598" w14:textId="77777777" w:rsidR="00EE1D3C" w:rsidRPr="005B00C6" w:rsidRDefault="00EE1D3C" w:rsidP="00EE1D3C">
            <w:pPr>
              <w:pStyle w:val="TAL"/>
              <w:rPr>
                <w:lang w:eastAsia="zh-CN"/>
              </w:rPr>
            </w:pPr>
            <w:r w:rsidRPr="005B00C6">
              <w:rPr>
                <w:lang w:eastAsia="zh-CN"/>
              </w:rPr>
              <w:t>38.306,</w:t>
            </w:r>
          </w:p>
          <w:p w14:paraId="143D1CB8" w14:textId="2D97C7C1" w:rsidR="00EE1D3C" w:rsidRPr="005B00C6" w:rsidRDefault="00EE1D3C" w:rsidP="00EE1D3C">
            <w:pPr>
              <w:pStyle w:val="TAL"/>
              <w:rPr>
                <w:lang w:eastAsia="ja-JP"/>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07836B48" w14:textId="32D7014B" w:rsidR="00EE1D3C" w:rsidRPr="005B00C6" w:rsidRDefault="00EE1D3C" w:rsidP="00EE1D3C">
            <w:pPr>
              <w:pStyle w:val="TAC"/>
              <w:rPr>
                <w:rFonts w:eastAsia="MS Mincho"/>
                <w:lang w:eastAsia="ja-JP"/>
              </w:rPr>
            </w:pPr>
            <w:r w:rsidRPr="005B00C6">
              <w:rPr>
                <w:rFonts w:eastAsia="MS Mincho"/>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57B7519E" w14:textId="7D596D57" w:rsidR="00EE1D3C" w:rsidRPr="005B00C6" w:rsidRDefault="00EE1D3C" w:rsidP="00EE1D3C">
            <w:pPr>
              <w:pStyle w:val="TAL"/>
            </w:pPr>
            <w:r w:rsidRPr="005B00C6">
              <w:rPr>
                <w:lang w:eastAsia="zh-CN"/>
              </w:rPr>
              <w:t>pc_typeIICodebook</w:t>
            </w:r>
          </w:p>
        </w:tc>
        <w:tc>
          <w:tcPr>
            <w:tcW w:w="567" w:type="dxa"/>
            <w:gridSpan w:val="7"/>
            <w:tcBorders>
              <w:top w:val="single" w:sz="4" w:space="0" w:color="auto"/>
              <w:left w:val="single" w:sz="4" w:space="0" w:color="auto"/>
              <w:bottom w:val="single" w:sz="4" w:space="0" w:color="auto"/>
              <w:right w:val="single" w:sz="4" w:space="0" w:color="auto"/>
            </w:tcBorders>
          </w:tcPr>
          <w:p w14:paraId="2EC2F789" w14:textId="6AC48D4D" w:rsidR="00EE1D3C" w:rsidRPr="005B00C6" w:rsidRDefault="00EE1D3C" w:rsidP="00EE1D3C">
            <w:pPr>
              <w:pStyle w:val="TAL"/>
              <w:rPr>
                <w:lang w:eastAsia="ja-JP"/>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089F1425" w14:textId="77777777" w:rsidR="00EE1D3C" w:rsidRPr="005B00C6" w:rsidRDefault="00EE1D3C" w:rsidP="00EE1D3C">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59D48CF5" w14:textId="77777777" w:rsidR="00EE1D3C" w:rsidRPr="005B00C6" w:rsidRDefault="00EE1D3C" w:rsidP="00EE1D3C">
            <w:pPr>
              <w:pStyle w:val="TAL"/>
            </w:pPr>
          </w:p>
        </w:tc>
      </w:tr>
      <w:tr w:rsidR="006114E6" w:rsidRPr="005B00C6" w14:paraId="02537268" w14:textId="77777777" w:rsidTr="00C45E88">
        <w:trPr>
          <w:gridBefore w:val="3"/>
          <w:gridAfter w:val="3"/>
          <w:wBefore w:w="106" w:type="dxa"/>
          <w:wAfter w:w="108"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9843FF3" w14:textId="779187B5" w:rsidR="006114E6" w:rsidRPr="005B00C6" w:rsidRDefault="006114E6" w:rsidP="006114E6">
            <w:pPr>
              <w:pStyle w:val="TAC"/>
              <w:rPr>
                <w:lang w:eastAsia="zh-CN"/>
              </w:rPr>
            </w:pPr>
            <w:r w:rsidRPr="005B00C6">
              <w:rPr>
                <w:lang w:eastAsia="zh-CN"/>
              </w:rPr>
              <w:t>67</w:t>
            </w:r>
          </w:p>
        </w:tc>
        <w:tc>
          <w:tcPr>
            <w:tcW w:w="2661" w:type="dxa"/>
            <w:gridSpan w:val="7"/>
            <w:tcBorders>
              <w:top w:val="single" w:sz="6" w:space="0" w:color="auto"/>
              <w:left w:val="single" w:sz="4" w:space="0" w:color="auto"/>
              <w:bottom w:val="single" w:sz="6" w:space="0" w:color="auto"/>
              <w:right w:val="single" w:sz="6" w:space="0" w:color="auto"/>
            </w:tcBorders>
          </w:tcPr>
          <w:p w14:paraId="51961FC6" w14:textId="202E9ECA" w:rsidR="006114E6" w:rsidRPr="005B00C6" w:rsidRDefault="006114E6" w:rsidP="006114E6">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7"/>
            <w:tcBorders>
              <w:top w:val="single" w:sz="6" w:space="0" w:color="auto"/>
              <w:left w:val="single" w:sz="6" w:space="0" w:color="auto"/>
              <w:bottom w:val="single" w:sz="6" w:space="0" w:color="auto"/>
              <w:right w:val="single" w:sz="4" w:space="0" w:color="auto"/>
            </w:tcBorders>
          </w:tcPr>
          <w:p w14:paraId="074DC83F" w14:textId="378E7C15" w:rsidR="006114E6" w:rsidRPr="005B00C6" w:rsidRDefault="006114E6" w:rsidP="006114E6">
            <w:pPr>
              <w:pStyle w:val="TAL"/>
              <w:rPr>
                <w:lang w:eastAsia="zh-CN"/>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E07E025" w14:textId="703AFD27" w:rsidR="006114E6" w:rsidRPr="005B00C6" w:rsidRDefault="006114E6" w:rsidP="006114E6">
            <w:pPr>
              <w:pStyle w:val="TAC"/>
              <w:rPr>
                <w:rFonts w:eastAsia="MS Mincho"/>
                <w:lang w:eastAsia="ja-JP"/>
              </w:rPr>
            </w:pPr>
            <w:r w:rsidRPr="005B00C6">
              <w:rPr>
                <w:rFonts w:eastAsia="MS Mincho"/>
                <w:lang w:eastAsia="ja-JP"/>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F2EBB51" w14:textId="220EC4F8" w:rsidR="006114E6" w:rsidRPr="005B00C6" w:rsidRDefault="006114E6" w:rsidP="006114E6">
            <w:pPr>
              <w:pStyle w:val="TAL"/>
              <w:rPr>
                <w:lang w:eastAsia="zh-CN"/>
              </w:rPr>
            </w:pPr>
            <w:r w:rsidRPr="005B00C6">
              <w:t>pc_enhanced</w:t>
            </w:r>
            <w:r w:rsidRPr="005B00C6">
              <w:rPr>
                <w:lang w:eastAsia="zh-CN"/>
              </w:rPr>
              <w:t>_typeII_codebook</w:t>
            </w:r>
          </w:p>
        </w:tc>
        <w:tc>
          <w:tcPr>
            <w:tcW w:w="567" w:type="dxa"/>
            <w:gridSpan w:val="7"/>
            <w:tcBorders>
              <w:top w:val="single" w:sz="4" w:space="0" w:color="auto"/>
              <w:left w:val="single" w:sz="4" w:space="0" w:color="auto"/>
              <w:bottom w:val="single" w:sz="4" w:space="0" w:color="auto"/>
              <w:right w:val="single" w:sz="4" w:space="0" w:color="auto"/>
            </w:tcBorders>
          </w:tcPr>
          <w:p w14:paraId="5ED4DE07" w14:textId="2BA7250D" w:rsidR="006114E6" w:rsidRPr="005B00C6" w:rsidRDefault="006114E6" w:rsidP="006114E6">
            <w:pPr>
              <w:pStyle w:val="TAL"/>
              <w:rPr>
                <w:lang w:eastAsia="zh-CN"/>
              </w:rPr>
            </w:pPr>
            <w:r w:rsidRPr="005B00C6">
              <w:rPr>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275696F3" w14:textId="77777777" w:rsidR="006114E6" w:rsidRPr="005B00C6" w:rsidRDefault="006114E6" w:rsidP="006114E6">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3FE9AB0A" w14:textId="77777777" w:rsidR="006114E6" w:rsidRPr="005B00C6" w:rsidRDefault="006114E6" w:rsidP="006114E6">
            <w:pPr>
              <w:pStyle w:val="TAL"/>
            </w:pPr>
          </w:p>
        </w:tc>
      </w:tr>
      <w:tr w:rsidR="001F2CF2" w:rsidRPr="005B00C6" w14:paraId="6212F137"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174E741" w14:textId="12A96C58" w:rsidR="001F2CF2" w:rsidRPr="005B00C6" w:rsidRDefault="001F2CF2" w:rsidP="001F2CF2">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7"/>
            <w:tcBorders>
              <w:top w:val="single" w:sz="6" w:space="0" w:color="auto"/>
              <w:left w:val="single" w:sz="4" w:space="0" w:color="auto"/>
              <w:bottom w:val="single" w:sz="6" w:space="0" w:color="auto"/>
              <w:right w:val="single" w:sz="6" w:space="0" w:color="auto"/>
            </w:tcBorders>
          </w:tcPr>
          <w:p w14:paraId="1CD85A38" w14:textId="77777777" w:rsidR="001F2CF2" w:rsidRPr="005B00C6" w:rsidRDefault="001F2CF2" w:rsidP="001F2CF2">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3309D343" w14:textId="77777777" w:rsidR="001F2CF2" w:rsidRPr="005B00C6" w:rsidRDefault="001F2CF2" w:rsidP="001F2CF2">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1AFA7EAB" w14:textId="77777777" w:rsidR="001F2CF2" w:rsidRPr="005B00C6" w:rsidRDefault="001F2CF2" w:rsidP="001F2CF2">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16DA2AFC" w14:textId="77777777" w:rsidR="001F2CF2" w:rsidRPr="005B00C6" w:rsidRDefault="001F2CF2" w:rsidP="001F2CF2">
            <w:pPr>
              <w:keepNext/>
              <w:keepLines/>
              <w:spacing w:after="0"/>
              <w:rPr>
                <w:rFonts w:ascii="Arial" w:hAnsi="Arial"/>
                <w:sz w:val="18"/>
              </w:rPr>
            </w:pPr>
            <w:r w:rsidRPr="005B00C6">
              <w:rPr>
                <w:rFonts w:ascii="Arial" w:hAnsi="Arial"/>
                <w:sz w:val="18"/>
              </w:rPr>
              <w:t>pc_frequencyShift7p5khz_TDD</w:t>
            </w:r>
          </w:p>
        </w:tc>
        <w:tc>
          <w:tcPr>
            <w:tcW w:w="567" w:type="dxa"/>
            <w:gridSpan w:val="7"/>
            <w:tcBorders>
              <w:top w:val="single" w:sz="4" w:space="0" w:color="auto"/>
              <w:left w:val="single" w:sz="4" w:space="0" w:color="auto"/>
              <w:bottom w:val="single" w:sz="4" w:space="0" w:color="auto"/>
              <w:right w:val="single" w:sz="4" w:space="0" w:color="auto"/>
            </w:tcBorders>
          </w:tcPr>
          <w:p w14:paraId="4AAFB640" w14:textId="77777777" w:rsidR="001F2CF2" w:rsidRPr="005B00C6" w:rsidRDefault="001F2CF2" w:rsidP="001F2CF2">
            <w:pPr>
              <w:keepNext/>
              <w:keepLines/>
              <w:spacing w:after="0"/>
              <w:rPr>
                <w:rFonts w:ascii="Arial" w:hAnsi="Arial"/>
                <w:sz w:val="18"/>
                <w:lang w:eastAsia="zh-CN"/>
              </w:rPr>
            </w:pPr>
            <w:r w:rsidRPr="005B00C6">
              <w:rPr>
                <w:rFonts w:ascii="Arial"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51EF91A3" w14:textId="77777777" w:rsidR="001F2CF2" w:rsidRPr="005B00C6" w:rsidRDefault="001F2CF2" w:rsidP="001F2CF2">
            <w:pPr>
              <w:keepNext/>
              <w:keepLines/>
              <w:spacing w:after="0"/>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6EB2F2A1" w14:textId="77777777" w:rsidR="001F2CF2" w:rsidRPr="005B00C6" w:rsidRDefault="001F2CF2" w:rsidP="001F2CF2">
            <w:pPr>
              <w:keepNext/>
              <w:keepLines/>
              <w:spacing w:after="0"/>
              <w:rPr>
                <w:rFonts w:ascii="Arial" w:hAnsi="Arial"/>
                <w:sz w:val="18"/>
              </w:rPr>
            </w:pPr>
            <w:r w:rsidRPr="005B00C6">
              <w:rPr>
                <w:rFonts w:ascii="Arial" w:hAnsi="Arial"/>
                <w:sz w:val="18"/>
              </w:rPr>
              <w:t>Mandatory since Rel-16</w:t>
            </w:r>
          </w:p>
        </w:tc>
      </w:tr>
      <w:tr w:rsidR="001F2CF2" w:rsidRPr="005B00C6" w14:paraId="3B8FF943"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BCA606" w14:textId="1C6079EC" w:rsidR="001F2CF2" w:rsidRPr="005B00C6" w:rsidRDefault="001F2CF2" w:rsidP="001F2CF2">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7"/>
            <w:tcBorders>
              <w:top w:val="single" w:sz="6" w:space="0" w:color="auto"/>
              <w:left w:val="single" w:sz="4" w:space="0" w:color="auto"/>
              <w:bottom w:val="single" w:sz="6" w:space="0" w:color="auto"/>
              <w:right w:val="single" w:sz="6" w:space="0" w:color="auto"/>
            </w:tcBorders>
          </w:tcPr>
          <w:p w14:paraId="5F39DBE4" w14:textId="77777777" w:rsidR="001F2CF2" w:rsidRPr="005B00C6" w:rsidRDefault="001F2CF2" w:rsidP="001F2CF2">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49B59E02" w14:textId="77777777" w:rsidR="001F2CF2" w:rsidRPr="005B00C6" w:rsidRDefault="001F2CF2" w:rsidP="001F2CF2">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577B86F2" w14:textId="77777777" w:rsidR="001F2CF2" w:rsidRPr="005B00C6" w:rsidRDefault="001F2CF2" w:rsidP="001F2CF2">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8F4D20C" w14:textId="77777777" w:rsidR="001F2CF2" w:rsidRPr="005B00C6" w:rsidRDefault="001F2CF2" w:rsidP="001F2CF2">
            <w:pPr>
              <w:keepNext/>
              <w:keepLines/>
              <w:spacing w:after="0"/>
              <w:rPr>
                <w:rFonts w:ascii="Arial" w:hAnsi="Arial"/>
                <w:sz w:val="18"/>
              </w:rPr>
            </w:pPr>
            <w:r w:rsidRPr="005B00C6">
              <w:rPr>
                <w:rFonts w:ascii="Arial" w:hAnsi="Arial"/>
                <w:sz w:val="18"/>
              </w:rPr>
              <w:t>pc_frequencyShift7p5khz_FDD</w:t>
            </w:r>
          </w:p>
        </w:tc>
        <w:tc>
          <w:tcPr>
            <w:tcW w:w="567" w:type="dxa"/>
            <w:gridSpan w:val="7"/>
            <w:tcBorders>
              <w:top w:val="single" w:sz="4" w:space="0" w:color="auto"/>
              <w:left w:val="single" w:sz="4" w:space="0" w:color="auto"/>
              <w:bottom w:val="single" w:sz="4" w:space="0" w:color="auto"/>
              <w:right w:val="single" w:sz="4" w:space="0" w:color="auto"/>
            </w:tcBorders>
          </w:tcPr>
          <w:p w14:paraId="232AF1ED" w14:textId="77777777" w:rsidR="001F2CF2" w:rsidRPr="005B00C6" w:rsidRDefault="001F2CF2" w:rsidP="001F2CF2">
            <w:pPr>
              <w:keepNext/>
              <w:keepLines/>
              <w:spacing w:after="0"/>
              <w:rPr>
                <w:rFonts w:ascii="Arial" w:hAnsi="Arial"/>
                <w:sz w:val="18"/>
                <w:lang w:eastAsia="zh-CN"/>
              </w:rPr>
            </w:pPr>
            <w:r w:rsidRPr="005B00C6">
              <w:rPr>
                <w:rFonts w:ascii="Arial" w:hAnsi="Arial"/>
                <w:sz w:val="18"/>
                <w:lang w:eastAsia="zh-CN"/>
              </w:rPr>
              <w:t>Yes</w:t>
            </w:r>
          </w:p>
        </w:tc>
        <w:tc>
          <w:tcPr>
            <w:tcW w:w="1416" w:type="dxa"/>
            <w:gridSpan w:val="7"/>
            <w:tcBorders>
              <w:top w:val="single" w:sz="4" w:space="0" w:color="auto"/>
              <w:left w:val="single" w:sz="4" w:space="0" w:color="auto"/>
              <w:bottom w:val="single" w:sz="4" w:space="0" w:color="auto"/>
              <w:right w:val="single" w:sz="4" w:space="0" w:color="auto"/>
            </w:tcBorders>
          </w:tcPr>
          <w:p w14:paraId="418FC33A" w14:textId="77777777" w:rsidR="001F2CF2" w:rsidRPr="005B00C6" w:rsidRDefault="001F2CF2" w:rsidP="001F2CF2">
            <w:pPr>
              <w:keepNext/>
              <w:keepLines/>
              <w:spacing w:after="0"/>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43414F67" w14:textId="77777777" w:rsidR="001F2CF2" w:rsidRPr="005B00C6" w:rsidRDefault="001F2CF2" w:rsidP="001F2CF2">
            <w:pPr>
              <w:keepNext/>
              <w:keepLines/>
              <w:spacing w:after="0"/>
              <w:rPr>
                <w:rFonts w:ascii="Arial" w:hAnsi="Arial"/>
                <w:sz w:val="18"/>
              </w:rPr>
            </w:pPr>
          </w:p>
        </w:tc>
      </w:tr>
      <w:tr w:rsidR="00C70529" w:rsidRPr="005B00C6" w14:paraId="25403A7A"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2C25D5" w14:textId="695E122C" w:rsidR="00C70529" w:rsidRPr="005B00C6" w:rsidRDefault="00C70529" w:rsidP="006374E8">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7"/>
            <w:tcBorders>
              <w:top w:val="single" w:sz="6" w:space="0" w:color="auto"/>
              <w:left w:val="single" w:sz="4" w:space="0" w:color="auto"/>
              <w:bottom w:val="single" w:sz="6" w:space="0" w:color="auto"/>
              <w:right w:val="single" w:sz="6" w:space="0" w:color="auto"/>
            </w:tcBorders>
          </w:tcPr>
          <w:p w14:paraId="7DB4019D" w14:textId="0F66D8D6" w:rsidR="00C70529" w:rsidRPr="005B00C6" w:rsidRDefault="00B23B52" w:rsidP="006374E8">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7"/>
            <w:tcBorders>
              <w:top w:val="single" w:sz="6" w:space="0" w:color="auto"/>
              <w:left w:val="single" w:sz="6" w:space="0" w:color="auto"/>
              <w:bottom w:val="single" w:sz="6" w:space="0" w:color="auto"/>
              <w:right w:val="single" w:sz="4" w:space="0" w:color="auto"/>
            </w:tcBorders>
          </w:tcPr>
          <w:p w14:paraId="3B0C1799" w14:textId="77993B7E" w:rsidR="00C70529" w:rsidRPr="005B00C6" w:rsidRDefault="00C70529" w:rsidP="00C70529">
            <w:pPr>
              <w:rPr>
                <w:rFonts w:ascii="Arial" w:eastAsia="DengXian" w:hAnsi="Arial"/>
                <w:kern w:val="2"/>
                <w:sz w:val="18"/>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9F21C6D" w14:textId="4C8C41FD" w:rsidR="00C70529" w:rsidRPr="005B00C6" w:rsidRDefault="00C70529" w:rsidP="006374E8">
            <w:pPr>
              <w:rPr>
                <w:rFonts w:ascii="Arial" w:eastAsia="MS Mincho" w:hAnsi="Arial"/>
                <w:kern w:val="2"/>
                <w:sz w:val="18"/>
                <w:lang w:eastAsia="zh-CN" w:bidi="ar"/>
              </w:rPr>
            </w:pPr>
          </w:p>
        </w:tc>
        <w:tc>
          <w:tcPr>
            <w:tcW w:w="2408" w:type="dxa"/>
            <w:gridSpan w:val="7"/>
            <w:tcBorders>
              <w:top w:val="single" w:sz="4" w:space="0" w:color="auto"/>
              <w:left w:val="single" w:sz="4" w:space="0" w:color="auto"/>
              <w:bottom w:val="single" w:sz="4" w:space="0" w:color="auto"/>
              <w:right w:val="single" w:sz="4" w:space="0" w:color="auto"/>
            </w:tcBorders>
          </w:tcPr>
          <w:p w14:paraId="38396541" w14:textId="3BCC726F" w:rsidR="00C70529" w:rsidRPr="005B00C6" w:rsidRDefault="00C70529" w:rsidP="006374E8">
            <w:pPr>
              <w:rPr>
                <w:rFonts w:ascii="Arial" w:hAnsi="Arial" w:cs="Arial"/>
                <w:iCs/>
                <w:sz w:val="18"/>
                <w:szCs w:val="18"/>
                <w:lang w:eastAsia="en-US" w:bidi="ar"/>
              </w:rPr>
            </w:pPr>
          </w:p>
        </w:tc>
        <w:tc>
          <w:tcPr>
            <w:tcW w:w="567" w:type="dxa"/>
            <w:gridSpan w:val="7"/>
            <w:tcBorders>
              <w:top w:val="single" w:sz="4" w:space="0" w:color="auto"/>
              <w:left w:val="single" w:sz="4" w:space="0" w:color="auto"/>
              <w:bottom w:val="single" w:sz="4" w:space="0" w:color="auto"/>
              <w:right w:val="single" w:sz="4" w:space="0" w:color="auto"/>
            </w:tcBorders>
          </w:tcPr>
          <w:p w14:paraId="0CEE386C" w14:textId="2D4ED8E7" w:rsidR="00C70529" w:rsidRPr="005B00C6" w:rsidRDefault="00C70529" w:rsidP="006374E8">
            <w:pPr>
              <w:rPr>
                <w:rFonts w:ascii="Arial" w:eastAsia="DengXian" w:hAnsi="Arial"/>
                <w:kern w:val="2"/>
                <w:sz w:val="18"/>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29F7377D" w14:textId="77777777" w:rsidR="00C70529" w:rsidRPr="005B00C6" w:rsidRDefault="00C70529" w:rsidP="006374E8">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0C188F5B" w14:textId="77777777" w:rsidR="00C70529" w:rsidRPr="005B00C6" w:rsidRDefault="00C70529" w:rsidP="006374E8">
            <w:pPr>
              <w:rPr>
                <w:rFonts w:ascii="Arial" w:hAnsi="Arial"/>
                <w:sz w:val="18"/>
              </w:rPr>
            </w:pPr>
          </w:p>
        </w:tc>
      </w:tr>
      <w:tr w:rsidR="00C70529" w:rsidRPr="005B00C6" w14:paraId="0D5D37D3"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E684F62" w14:textId="711174D9"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71</w:t>
            </w:r>
          </w:p>
        </w:tc>
        <w:tc>
          <w:tcPr>
            <w:tcW w:w="2661" w:type="dxa"/>
            <w:gridSpan w:val="7"/>
            <w:tcBorders>
              <w:top w:val="single" w:sz="6" w:space="0" w:color="auto"/>
              <w:left w:val="single" w:sz="4" w:space="0" w:color="auto"/>
              <w:bottom w:val="single" w:sz="6" w:space="0" w:color="auto"/>
              <w:right w:val="single" w:sz="6" w:space="0" w:color="auto"/>
            </w:tcBorders>
          </w:tcPr>
          <w:p w14:paraId="22BA1F12"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7"/>
            <w:tcBorders>
              <w:top w:val="single" w:sz="6" w:space="0" w:color="auto"/>
              <w:left w:val="single" w:sz="6" w:space="0" w:color="auto"/>
              <w:bottom w:val="single" w:sz="6" w:space="0" w:color="auto"/>
              <w:right w:val="single" w:sz="4" w:space="0" w:color="auto"/>
            </w:tcBorders>
          </w:tcPr>
          <w:p w14:paraId="5946BF6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A2A4976"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350E253"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pc_supportedCSI-RS-Density-CMR</w:t>
            </w:r>
          </w:p>
        </w:tc>
        <w:tc>
          <w:tcPr>
            <w:tcW w:w="567" w:type="dxa"/>
            <w:gridSpan w:val="7"/>
            <w:tcBorders>
              <w:top w:val="single" w:sz="4" w:space="0" w:color="auto"/>
              <w:left w:val="single" w:sz="4" w:space="0" w:color="auto"/>
              <w:bottom w:val="single" w:sz="4" w:space="0" w:color="auto"/>
              <w:right w:val="single" w:sz="4" w:space="0" w:color="auto"/>
            </w:tcBorders>
          </w:tcPr>
          <w:p w14:paraId="2107554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3160724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7"/>
            <w:tcBorders>
              <w:top w:val="single" w:sz="4" w:space="0" w:color="auto"/>
              <w:left w:val="single" w:sz="4" w:space="0" w:color="auto"/>
              <w:bottom w:val="single" w:sz="4" w:space="0" w:color="auto"/>
              <w:right w:val="single" w:sz="4" w:space="0" w:color="auto"/>
            </w:tcBorders>
          </w:tcPr>
          <w:p w14:paraId="5C0D82B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2D2EC4FF"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333EBE" w14:textId="6D945F4B"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61" w:type="dxa"/>
            <w:gridSpan w:val="7"/>
            <w:tcBorders>
              <w:top w:val="single" w:sz="6" w:space="0" w:color="auto"/>
              <w:left w:val="single" w:sz="4" w:space="0" w:color="auto"/>
              <w:bottom w:val="single" w:sz="6" w:space="0" w:color="auto"/>
              <w:right w:val="single" w:sz="6" w:space="0" w:color="auto"/>
            </w:tcBorders>
          </w:tcPr>
          <w:p w14:paraId="64FAD57D"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05DD0DC8"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C665E51"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E3D06C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pc_ssb-csirs-SINR-measurement</w:t>
            </w:r>
          </w:p>
        </w:tc>
        <w:tc>
          <w:tcPr>
            <w:tcW w:w="567" w:type="dxa"/>
            <w:gridSpan w:val="7"/>
            <w:tcBorders>
              <w:top w:val="single" w:sz="4" w:space="0" w:color="auto"/>
              <w:left w:val="single" w:sz="4" w:space="0" w:color="auto"/>
              <w:bottom w:val="single" w:sz="4" w:space="0" w:color="auto"/>
              <w:right w:val="single" w:sz="4" w:space="0" w:color="auto"/>
            </w:tcBorders>
          </w:tcPr>
          <w:p w14:paraId="163A6A86"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5A1542D0"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7"/>
            <w:tcBorders>
              <w:top w:val="single" w:sz="4" w:space="0" w:color="auto"/>
              <w:left w:val="single" w:sz="4" w:space="0" w:color="auto"/>
              <w:bottom w:val="single" w:sz="4" w:space="0" w:color="auto"/>
              <w:right w:val="single" w:sz="4" w:space="0" w:color="auto"/>
            </w:tcBorders>
          </w:tcPr>
          <w:p w14:paraId="7CB0FEE0"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45F1C825"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6483A95" w14:textId="7E150AB2"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61" w:type="dxa"/>
            <w:gridSpan w:val="7"/>
            <w:tcBorders>
              <w:top w:val="single" w:sz="6" w:space="0" w:color="auto"/>
              <w:left w:val="single" w:sz="4" w:space="0" w:color="auto"/>
              <w:bottom w:val="single" w:sz="6" w:space="0" w:color="auto"/>
              <w:right w:val="single" w:sz="6" w:space="0" w:color="auto"/>
            </w:tcBorders>
          </w:tcPr>
          <w:p w14:paraId="4BFC5F10" w14:textId="77777777" w:rsidR="00C70529" w:rsidRPr="005B00C6"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BD7C93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05046F6"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2BF135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pc_supportedSINR-meas_ssbWithCSI-IM</w:t>
            </w:r>
          </w:p>
        </w:tc>
        <w:tc>
          <w:tcPr>
            <w:tcW w:w="567" w:type="dxa"/>
            <w:gridSpan w:val="7"/>
            <w:tcBorders>
              <w:top w:val="single" w:sz="4" w:space="0" w:color="auto"/>
              <w:left w:val="single" w:sz="4" w:space="0" w:color="auto"/>
              <w:bottom w:val="single" w:sz="4" w:space="0" w:color="auto"/>
              <w:right w:val="single" w:sz="4" w:space="0" w:color="auto"/>
            </w:tcBorders>
          </w:tcPr>
          <w:p w14:paraId="275712B5"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52757282"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7"/>
            <w:tcBorders>
              <w:top w:val="single" w:sz="4" w:space="0" w:color="auto"/>
              <w:left w:val="single" w:sz="4" w:space="0" w:color="auto"/>
              <w:bottom w:val="single" w:sz="4" w:space="0" w:color="auto"/>
              <w:right w:val="single" w:sz="4" w:space="0" w:color="auto"/>
            </w:tcBorders>
          </w:tcPr>
          <w:p w14:paraId="7EB6CD60"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4AFAC885"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981F69" w14:textId="56490BF3"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61" w:type="dxa"/>
            <w:gridSpan w:val="7"/>
            <w:tcBorders>
              <w:top w:val="single" w:sz="6" w:space="0" w:color="auto"/>
              <w:left w:val="single" w:sz="4" w:space="0" w:color="auto"/>
              <w:bottom w:val="single" w:sz="6" w:space="0" w:color="auto"/>
              <w:right w:val="single" w:sz="6" w:space="0" w:color="auto"/>
            </w:tcBorders>
          </w:tcPr>
          <w:p w14:paraId="51F9F588" w14:textId="77777777" w:rsidR="00C70529" w:rsidRPr="005B00C6"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D4D3BF1"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7018F14"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1DAB5ED"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pc_supportedSINR-meas_ssbWithNZP-IMR</w:t>
            </w:r>
          </w:p>
        </w:tc>
        <w:tc>
          <w:tcPr>
            <w:tcW w:w="567" w:type="dxa"/>
            <w:gridSpan w:val="7"/>
            <w:tcBorders>
              <w:top w:val="single" w:sz="4" w:space="0" w:color="auto"/>
              <w:left w:val="single" w:sz="4" w:space="0" w:color="auto"/>
              <w:bottom w:val="single" w:sz="4" w:space="0" w:color="auto"/>
              <w:right w:val="single" w:sz="4" w:space="0" w:color="auto"/>
            </w:tcBorders>
          </w:tcPr>
          <w:p w14:paraId="2E821FC3"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51094D70"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7"/>
            <w:tcBorders>
              <w:top w:val="single" w:sz="4" w:space="0" w:color="auto"/>
              <w:left w:val="single" w:sz="4" w:space="0" w:color="auto"/>
              <w:bottom w:val="single" w:sz="4" w:space="0" w:color="auto"/>
              <w:right w:val="single" w:sz="4" w:space="0" w:color="auto"/>
            </w:tcBorders>
          </w:tcPr>
          <w:p w14:paraId="6CEC941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6D4BC457"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EB61C6" w14:textId="47D70E1C"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61" w:type="dxa"/>
            <w:gridSpan w:val="7"/>
            <w:tcBorders>
              <w:top w:val="single" w:sz="6" w:space="0" w:color="auto"/>
              <w:left w:val="single" w:sz="4" w:space="0" w:color="auto"/>
              <w:bottom w:val="single" w:sz="6" w:space="0" w:color="auto"/>
              <w:right w:val="single" w:sz="6" w:space="0" w:color="auto"/>
            </w:tcBorders>
          </w:tcPr>
          <w:p w14:paraId="0E129909" w14:textId="77777777" w:rsidR="00C70529" w:rsidRPr="005B00C6"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A85B945"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218572"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C097081"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pc_supportedSINR-meas_csirsWithNZP-IMR</w:t>
            </w:r>
          </w:p>
        </w:tc>
        <w:tc>
          <w:tcPr>
            <w:tcW w:w="567" w:type="dxa"/>
            <w:gridSpan w:val="7"/>
            <w:tcBorders>
              <w:top w:val="single" w:sz="4" w:space="0" w:color="auto"/>
              <w:left w:val="single" w:sz="4" w:space="0" w:color="auto"/>
              <w:bottom w:val="single" w:sz="4" w:space="0" w:color="auto"/>
              <w:right w:val="single" w:sz="4" w:space="0" w:color="auto"/>
            </w:tcBorders>
          </w:tcPr>
          <w:p w14:paraId="712DFC12"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0C2C3E5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7"/>
            <w:tcBorders>
              <w:top w:val="single" w:sz="4" w:space="0" w:color="auto"/>
              <w:left w:val="single" w:sz="4" w:space="0" w:color="auto"/>
              <w:bottom w:val="single" w:sz="4" w:space="0" w:color="auto"/>
              <w:right w:val="single" w:sz="4" w:space="0" w:color="auto"/>
            </w:tcBorders>
          </w:tcPr>
          <w:p w14:paraId="1861717F"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63DAA729"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B82815" w14:textId="45591689"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61" w:type="dxa"/>
            <w:gridSpan w:val="7"/>
            <w:tcBorders>
              <w:top w:val="single" w:sz="6" w:space="0" w:color="auto"/>
              <w:left w:val="single" w:sz="4" w:space="0" w:color="auto"/>
              <w:bottom w:val="single" w:sz="6" w:space="0" w:color="auto"/>
              <w:right w:val="single" w:sz="6" w:space="0" w:color="auto"/>
            </w:tcBorders>
          </w:tcPr>
          <w:p w14:paraId="49E66573" w14:textId="77777777" w:rsidR="00C70529" w:rsidRPr="005B00C6" w:rsidRDefault="00C70529" w:rsidP="00C70529">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6CED2FB"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780B7BB"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01564E3"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pc_supportedSINR-meas_csi-RSWithoutIMR</w:t>
            </w:r>
          </w:p>
        </w:tc>
        <w:tc>
          <w:tcPr>
            <w:tcW w:w="567" w:type="dxa"/>
            <w:gridSpan w:val="7"/>
            <w:tcBorders>
              <w:top w:val="single" w:sz="4" w:space="0" w:color="auto"/>
              <w:left w:val="single" w:sz="4" w:space="0" w:color="auto"/>
              <w:bottom w:val="single" w:sz="4" w:space="0" w:color="auto"/>
              <w:right w:val="single" w:sz="4" w:space="0" w:color="auto"/>
            </w:tcBorders>
          </w:tcPr>
          <w:p w14:paraId="5FCC3E24"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3978D793"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7"/>
            <w:tcBorders>
              <w:top w:val="single" w:sz="4" w:space="0" w:color="auto"/>
              <w:left w:val="single" w:sz="4" w:space="0" w:color="auto"/>
              <w:bottom w:val="single" w:sz="4" w:space="0" w:color="auto"/>
              <w:right w:val="single" w:sz="4" w:space="0" w:color="auto"/>
            </w:tcBorders>
          </w:tcPr>
          <w:p w14:paraId="6BF2FCD7"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266D01B2"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4BAED4" w14:textId="0B28A8E0"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61" w:type="dxa"/>
            <w:gridSpan w:val="7"/>
            <w:tcBorders>
              <w:top w:val="single" w:sz="6" w:space="0" w:color="auto"/>
              <w:left w:val="single" w:sz="4" w:space="0" w:color="auto"/>
              <w:bottom w:val="single" w:sz="6" w:space="0" w:color="auto"/>
              <w:right w:val="single" w:sz="6" w:space="0" w:color="auto"/>
            </w:tcBorders>
          </w:tcPr>
          <w:p w14:paraId="307EDA2D"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SCell beam failure recovery</w:t>
            </w:r>
          </w:p>
        </w:tc>
        <w:tc>
          <w:tcPr>
            <w:tcW w:w="850" w:type="dxa"/>
            <w:gridSpan w:val="7"/>
            <w:tcBorders>
              <w:top w:val="single" w:sz="6" w:space="0" w:color="auto"/>
              <w:left w:val="single" w:sz="6" w:space="0" w:color="auto"/>
              <w:bottom w:val="single" w:sz="6" w:space="0" w:color="auto"/>
              <w:right w:val="single" w:sz="4" w:space="0" w:color="auto"/>
            </w:tcBorders>
          </w:tcPr>
          <w:p w14:paraId="0D84BE0D"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87BBA10" w14:textId="77777777" w:rsidR="00C70529" w:rsidRPr="005B00C6" w:rsidRDefault="00C70529" w:rsidP="00C70529">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D9DBA45"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Pc_scellBFR</w:t>
            </w:r>
          </w:p>
        </w:tc>
        <w:tc>
          <w:tcPr>
            <w:tcW w:w="567" w:type="dxa"/>
            <w:gridSpan w:val="7"/>
            <w:tcBorders>
              <w:top w:val="single" w:sz="4" w:space="0" w:color="auto"/>
              <w:left w:val="single" w:sz="4" w:space="0" w:color="auto"/>
              <w:bottom w:val="single" w:sz="4" w:space="0" w:color="auto"/>
              <w:right w:val="single" w:sz="4" w:space="0" w:color="auto"/>
            </w:tcBorders>
          </w:tcPr>
          <w:p w14:paraId="26FFEDB1"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7"/>
            <w:tcBorders>
              <w:top w:val="single" w:sz="4" w:space="0" w:color="auto"/>
              <w:left w:val="single" w:sz="4" w:space="0" w:color="auto"/>
              <w:bottom w:val="single" w:sz="4" w:space="0" w:color="auto"/>
              <w:right w:val="single" w:sz="4" w:space="0" w:color="auto"/>
            </w:tcBorders>
          </w:tcPr>
          <w:p w14:paraId="434E6642"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c>
          <w:tcPr>
            <w:tcW w:w="1286" w:type="dxa"/>
            <w:gridSpan w:val="7"/>
            <w:tcBorders>
              <w:top w:val="single" w:sz="4" w:space="0" w:color="auto"/>
              <w:left w:val="single" w:sz="4" w:space="0" w:color="auto"/>
              <w:bottom w:val="single" w:sz="4" w:space="0" w:color="auto"/>
              <w:right w:val="single" w:sz="4" w:space="0" w:color="auto"/>
            </w:tcBorders>
          </w:tcPr>
          <w:p w14:paraId="31B5CC57" w14:textId="77777777" w:rsidR="00C70529" w:rsidRPr="005B00C6" w:rsidRDefault="00C70529" w:rsidP="00C70529">
            <w:pPr>
              <w:keepNext/>
              <w:keepLines/>
              <w:overflowPunct/>
              <w:autoSpaceDE/>
              <w:autoSpaceDN/>
              <w:adjustRightInd/>
              <w:spacing w:after="0"/>
              <w:textAlignment w:val="auto"/>
              <w:rPr>
                <w:rFonts w:ascii="Arial" w:eastAsia="SimSun" w:hAnsi="Arial"/>
                <w:sz w:val="18"/>
                <w:lang w:eastAsia="en-US"/>
              </w:rPr>
            </w:pPr>
          </w:p>
        </w:tc>
      </w:tr>
      <w:tr w:rsidR="00C70529" w:rsidRPr="005B00C6" w14:paraId="2D3E8466"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7BDE5DC" w14:textId="793BAB07" w:rsidR="00C70529" w:rsidRPr="005B00C6" w:rsidRDefault="00C70529" w:rsidP="006374E8">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7"/>
            <w:tcBorders>
              <w:top w:val="single" w:sz="6" w:space="0" w:color="auto"/>
              <w:left w:val="single" w:sz="4" w:space="0" w:color="auto"/>
              <w:bottom w:val="single" w:sz="6" w:space="0" w:color="auto"/>
              <w:right w:val="single" w:sz="6" w:space="0" w:color="auto"/>
            </w:tcBorders>
          </w:tcPr>
          <w:p w14:paraId="5B27F13A" w14:textId="77777777" w:rsidR="00C70529" w:rsidRPr="005B00C6" w:rsidRDefault="00C70529" w:rsidP="006374E8">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7"/>
            <w:tcBorders>
              <w:top w:val="single" w:sz="6" w:space="0" w:color="auto"/>
              <w:left w:val="single" w:sz="6" w:space="0" w:color="auto"/>
              <w:bottom w:val="single" w:sz="6" w:space="0" w:color="auto"/>
              <w:right w:val="single" w:sz="4" w:space="0" w:color="auto"/>
            </w:tcBorders>
          </w:tcPr>
          <w:p w14:paraId="265E22C7" w14:textId="77777777" w:rsidR="00C70529" w:rsidRPr="005B00C6" w:rsidRDefault="00C70529" w:rsidP="006374E8">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468E491" w14:textId="77777777" w:rsidR="00C70529" w:rsidRPr="005B00C6" w:rsidRDefault="00C70529" w:rsidP="006374E8">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471551F6" w14:textId="77777777" w:rsidR="00C70529" w:rsidRPr="005B00C6" w:rsidRDefault="00C70529" w:rsidP="006374E8">
            <w:pPr>
              <w:keepNext/>
              <w:keepLines/>
              <w:spacing w:after="0"/>
              <w:rPr>
                <w:rFonts w:ascii="Arial" w:hAnsi="Arial"/>
                <w:sz w:val="18"/>
              </w:rPr>
            </w:pPr>
            <w:r w:rsidRPr="005B00C6">
              <w:rPr>
                <w:rFonts w:ascii="Arial" w:hAnsi="Arial" w:cs="Arial"/>
                <w:iCs/>
                <w:sz w:val="18"/>
                <w:szCs w:val="18"/>
                <w:lang w:eastAsia="en-US" w:bidi="ar"/>
              </w:rPr>
              <w:t>pc_maxNumberActiveTCI_PerBWP</w:t>
            </w:r>
          </w:p>
        </w:tc>
        <w:tc>
          <w:tcPr>
            <w:tcW w:w="567" w:type="dxa"/>
            <w:gridSpan w:val="7"/>
            <w:tcBorders>
              <w:top w:val="single" w:sz="4" w:space="0" w:color="auto"/>
              <w:left w:val="single" w:sz="4" w:space="0" w:color="auto"/>
              <w:bottom w:val="single" w:sz="4" w:space="0" w:color="auto"/>
              <w:right w:val="single" w:sz="4" w:space="0" w:color="auto"/>
            </w:tcBorders>
          </w:tcPr>
          <w:p w14:paraId="17F6288E" w14:textId="77777777" w:rsidR="00C70529" w:rsidRPr="005B00C6" w:rsidRDefault="00C70529" w:rsidP="006374E8">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597E8F6C" w14:textId="77777777" w:rsidR="00C70529" w:rsidRPr="005B00C6" w:rsidRDefault="00C70529" w:rsidP="006374E8">
            <w:pPr>
              <w:keepNext/>
              <w:keepLines/>
              <w:spacing w:after="0"/>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67511925" w14:textId="77777777" w:rsidR="00C70529" w:rsidRPr="005B00C6" w:rsidRDefault="00C70529" w:rsidP="006374E8">
            <w:pPr>
              <w:keepNext/>
              <w:keepLines/>
              <w:spacing w:after="0"/>
              <w:rPr>
                <w:rFonts w:ascii="Arial" w:hAnsi="Arial"/>
                <w:sz w:val="18"/>
              </w:rPr>
            </w:pPr>
          </w:p>
        </w:tc>
      </w:tr>
      <w:tr w:rsidR="006D23F7" w:rsidRPr="005B00C6" w14:paraId="27688191"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066680B" w14:textId="543B918E" w:rsidR="006D23F7" w:rsidRPr="005B00C6" w:rsidRDefault="006D23F7" w:rsidP="006D23F7">
            <w:pPr>
              <w:rPr>
                <w:rFonts w:ascii="Arial" w:eastAsia="DengXian" w:hAnsi="Arial"/>
                <w:kern w:val="2"/>
                <w:sz w:val="18"/>
                <w:lang w:eastAsia="zh-CN" w:bidi="ar"/>
              </w:rPr>
            </w:pPr>
            <w:r w:rsidRPr="005B00C6">
              <w:rPr>
                <w:rFonts w:ascii="Arial" w:eastAsia="DengXian" w:hAnsi="Arial"/>
                <w:kern w:val="2"/>
                <w:sz w:val="18"/>
                <w:lang w:eastAsia="zh-CN" w:bidi="ar"/>
              </w:rPr>
              <w:t>7</w:t>
            </w:r>
            <w:r w:rsidR="00C70529" w:rsidRPr="005B00C6">
              <w:rPr>
                <w:rFonts w:ascii="Arial" w:eastAsia="DengXian" w:hAnsi="Arial"/>
                <w:kern w:val="2"/>
                <w:sz w:val="18"/>
                <w:lang w:eastAsia="zh-CN" w:bidi="ar"/>
              </w:rPr>
              <w:t>9</w:t>
            </w:r>
          </w:p>
        </w:tc>
        <w:tc>
          <w:tcPr>
            <w:tcW w:w="2661" w:type="dxa"/>
            <w:gridSpan w:val="7"/>
            <w:tcBorders>
              <w:top w:val="single" w:sz="6" w:space="0" w:color="auto"/>
              <w:left w:val="single" w:sz="4" w:space="0" w:color="auto"/>
              <w:bottom w:val="single" w:sz="6" w:space="0" w:color="auto"/>
              <w:right w:val="single" w:sz="6" w:space="0" w:color="auto"/>
            </w:tcBorders>
          </w:tcPr>
          <w:p w14:paraId="03B24524" w14:textId="77777777" w:rsidR="006D23F7" w:rsidRPr="005B00C6" w:rsidRDefault="006D23F7" w:rsidP="006D23F7">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7"/>
            <w:tcBorders>
              <w:top w:val="single" w:sz="6" w:space="0" w:color="auto"/>
              <w:left w:val="single" w:sz="6" w:space="0" w:color="auto"/>
              <w:bottom w:val="single" w:sz="6" w:space="0" w:color="auto"/>
              <w:right w:val="single" w:sz="4" w:space="0" w:color="auto"/>
            </w:tcBorders>
          </w:tcPr>
          <w:p w14:paraId="209B0DD6" w14:textId="279147D1" w:rsidR="006D23F7" w:rsidRPr="005B00C6" w:rsidRDefault="006D23F7" w:rsidP="006D23F7">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6E8B7A" w14:textId="77777777" w:rsidR="006D23F7" w:rsidRPr="005B00C6" w:rsidRDefault="006D23F7" w:rsidP="006D23F7">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66E9C51F" w14:textId="77777777" w:rsidR="006D23F7" w:rsidRPr="005B00C6" w:rsidRDefault="006D23F7" w:rsidP="006D23F7">
            <w:pPr>
              <w:rPr>
                <w:rFonts w:ascii="Arial" w:hAnsi="Arial" w:cs="Arial"/>
                <w:iCs/>
                <w:sz w:val="18"/>
                <w:szCs w:val="18"/>
                <w:lang w:eastAsia="en-US" w:bidi="ar"/>
              </w:rPr>
            </w:pPr>
            <w:r w:rsidRPr="005B00C6">
              <w:rPr>
                <w:rFonts w:ascii="Arial" w:hAnsi="Arial" w:cs="Arial"/>
                <w:iCs/>
                <w:sz w:val="18"/>
                <w:szCs w:val="18"/>
                <w:lang w:eastAsia="en-US" w:bidi="ar"/>
              </w:rPr>
              <w:t>pc_enhancedUL-TransientPeriod-r16</w:t>
            </w:r>
          </w:p>
        </w:tc>
        <w:tc>
          <w:tcPr>
            <w:tcW w:w="567" w:type="dxa"/>
            <w:gridSpan w:val="7"/>
            <w:tcBorders>
              <w:top w:val="single" w:sz="4" w:space="0" w:color="auto"/>
              <w:left w:val="single" w:sz="4" w:space="0" w:color="auto"/>
              <w:bottom w:val="single" w:sz="4" w:space="0" w:color="auto"/>
              <w:right w:val="single" w:sz="4" w:space="0" w:color="auto"/>
            </w:tcBorders>
          </w:tcPr>
          <w:p w14:paraId="313C3591" w14:textId="77777777" w:rsidR="006D23F7" w:rsidRPr="005B00C6" w:rsidRDefault="006D23F7" w:rsidP="006D23F7">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6DDFC674" w14:textId="77777777" w:rsidR="006D23F7" w:rsidRPr="005B00C6" w:rsidRDefault="006D23F7" w:rsidP="006D23F7">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3CCD349F" w14:textId="77777777" w:rsidR="006D23F7" w:rsidRPr="005B00C6" w:rsidRDefault="006D23F7" w:rsidP="006D23F7">
            <w:pPr>
              <w:rPr>
                <w:rFonts w:ascii="Arial" w:hAnsi="Arial"/>
                <w:sz w:val="18"/>
              </w:rPr>
            </w:pPr>
          </w:p>
        </w:tc>
      </w:tr>
      <w:tr w:rsidR="008C46AC" w:rsidRPr="005B00C6" w14:paraId="70C0505B"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F5BFB87" w14:textId="5224354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7"/>
            <w:tcBorders>
              <w:top w:val="single" w:sz="6" w:space="0" w:color="auto"/>
              <w:left w:val="single" w:sz="4" w:space="0" w:color="auto"/>
              <w:bottom w:val="single" w:sz="6" w:space="0" w:color="auto"/>
              <w:right w:val="single" w:sz="6" w:space="0" w:color="auto"/>
            </w:tcBorders>
          </w:tcPr>
          <w:p w14:paraId="16CD51AC" w14:textId="7310C568" w:rsidR="008C46AC" w:rsidRPr="005B00C6" w:rsidRDefault="008C46AC" w:rsidP="008C46A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7"/>
            <w:tcBorders>
              <w:top w:val="single" w:sz="6" w:space="0" w:color="auto"/>
              <w:left w:val="single" w:sz="6" w:space="0" w:color="auto"/>
              <w:bottom w:val="single" w:sz="6" w:space="0" w:color="auto"/>
              <w:right w:val="single" w:sz="4" w:space="0" w:color="auto"/>
            </w:tcBorders>
          </w:tcPr>
          <w:p w14:paraId="5DC2EEFA"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A56CF34" w14:textId="77777777" w:rsidR="008C46AC" w:rsidRPr="005B00C6" w:rsidRDefault="008C46AC" w:rsidP="008C46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3513741A" w14:textId="49EBB879" w:rsidR="008C46AC" w:rsidRPr="005B00C6" w:rsidRDefault="008C46AC" w:rsidP="008C46AC">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4659DC04"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005A65BD" w14:textId="77777777" w:rsidR="008C46AC" w:rsidRPr="005B00C6" w:rsidRDefault="008C46AC" w:rsidP="008C46AC">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26FDC6CC" w14:textId="77777777" w:rsidR="008C46AC" w:rsidRPr="005B00C6" w:rsidRDefault="008C46AC" w:rsidP="008C46AC">
            <w:pPr>
              <w:rPr>
                <w:rFonts w:ascii="Arial" w:hAnsi="Arial"/>
                <w:sz w:val="18"/>
              </w:rPr>
            </w:pPr>
          </w:p>
        </w:tc>
      </w:tr>
      <w:tr w:rsidR="008C46AC" w:rsidRPr="005B00C6" w14:paraId="4A187E98"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CD7AFE4" w14:textId="34EF5155"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7"/>
            <w:tcBorders>
              <w:top w:val="single" w:sz="6" w:space="0" w:color="auto"/>
              <w:left w:val="single" w:sz="4" w:space="0" w:color="auto"/>
              <w:bottom w:val="single" w:sz="6" w:space="0" w:color="auto"/>
              <w:right w:val="single" w:sz="6" w:space="0" w:color="auto"/>
            </w:tcBorders>
          </w:tcPr>
          <w:p w14:paraId="198388FC" w14:textId="77777777" w:rsidR="008C46AC" w:rsidRPr="005B00C6" w:rsidRDefault="008C46AC" w:rsidP="008C46A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7"/>
            <w:tcBorders>
              <w:top w:val="single" w:sz="6" w:space="0" w:color="auto"/>
              <w:left w:val="single" w:sz="6" w:space="0" w:color="auto"/>
              <w:bottom w:val="single" w:sz="6" w:space="0" w:color="auto"/>
              <w:right w:val="single" w:sz="4" w:space="0" w:color="auto"/>
            </w:tcBorders>
          </w:tcPr>
          <w:p w14:paraId="662AE624"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6CBCE92" w14:textId="77777777" w:rsidR="008C46AC" w:rsidRPr="005B00C6" w:rsidRDefault="008C46AC" w:rsidP="008C46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68409FB" w14:textId="0D45CD90" w:rsidR="008C46AC" w:rsidRPr="005B00C6" w:rsidRDefault="008C46AC" w:rsidP="008C46AC">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327FB8A7"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68DBA9AB" w14:textId="77777777" w:rsidR="008C46AC" w:rsidRPr="005B00C6" w:rsidRDefault="008C46AC" w:rsidP="008C46AC">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4E08FE81" w14:textId="77777777" w:rsidR="008C46AC" w:rsidRPr="005B00C6" w:rsidRDefault="008C46AC" w:rsidP="008C46AC">
            <w:pPr>
              <w:rPr>
                <w:rFonts w:ascii="Arial" w:hAnsi="Arial"/>
                <w:sz w:val="18"/>
              </w:rPr>
            </w:pPr>
            <w:r w:rsidRPr="005B00C6">
              <w:rPr>
                <w:rFonts w:ascii="Arial" w:hAnsi="Arial"/>
                <w:sz w:val="18"/>
              </w:rPr>
              <w:t>A UE supporting this feature shall also support ul-IntraUE-Mux-r16 and dci-Format1-2And0-2-r16</w:t>
            </w:r>
          </w:p>
        </w:tc>
      </w:tr>
      <w:tr w:rsidR="008C46AC" w:rsidRPr="005B00C6" w14:paraId="7D6B9F51"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8BD5DFE" w14:textId="6D997972"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61" w:type="dxa"/>
            <w:gridSpan w:val="7"/>
            <w:tcBorders>
              <w:top w:val="single" w:sz="6" w:space="0" w:color="auto"/>
              <w:left w:val="single" w:sz="4" w:space="0" w:color="auto"/>
              <w:bottom w:val="single" w:sz="6" w:space="0" w:color="auto"/>
              <w:right w:val="single" w:sz="6" w:space="0" w:color="auto"/>
            </w:tcBorders>
          </w:tcPr>
          <w:p w14:paraId="03CBABC6" w14:textId="77777777" w:rsidR="008C46AC" w:rsidRPr="005B00C6" w:rsidRDefault="008C46AC" w:rsidP="008C46AC">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7"/>
            <w:tcBorders>
              <w:top w:val="single" w:sz="6" w:space="0" w:color="auto"/>
              <w:left w:val="single" w:sz="6" w:space="0" w:color="auto"/>
              <w:bottom w:val="single" w:sz="6" w:space="0" w:color="auto"/>
              <w:right w:val="single" w:sz="4" w:space="0" w:color="auto"/>
            </w:tcBorders>
          </w:tcPr>
          <w:p w14:paraId="37897DE2"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7"/>
            <w:tcBorders>
              <w:top w:val="single" w:sz="4" w:space="0" w:color="auto"/>
              <w:left w:val="single" w:sz="4" w:space="0" w:color="auto"/>
              <w:bottom w:val="single" w:sz="4" w:space="0" w:color="auto"/>
              <w:right w:val="single" w:sz="4" w:space="0" w:color="auto"/>
            </w:tcBorders>
          </w:tcPr>
          <w:p w14:paraId="30AF0E5C" w14:textId="77777777" w:rsidR="008C46AC" w:rsidRPr="005B00C6" w:rsidRDefault="008C46AC" w:rsidP="008C46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6C6AF4C" w14:textId="77777777" w:rsidR="008C46AC" w:rsidRPr="005B00C6" w:rsidRDefault="008C46AC" w:rsidP="008C46AC">
            <w:pPr>
              <w:rPr>
                <w:rFonts w:ascii="Arial" w:hAnsi="Arial" w:cs="Arial"/>
                <w:iCs/>
                <w:sz w:val="18"/>
                <w:szCs w:val="18"/>
                <w:lang w:eastAsia="en-US" w:bidi="ar"/>
              </w:rPr>
            </w:pPr>
            <w:r w:rsidRPr="005B00C6">
              <w:rPr>
                <w:rFonts w:ascii="Arial" w:hAnsi="Arial" w:cs="Arial"/>
                <w:iCs/>
                <w:sz w:val="18"/>
                <w:szCs w:val="18"/>
                <w:lang w:eastAsia="en-US" w:bidi="ar"/>
              </w:rPr>
              <w:t>pc_lch-ToGrantPriorityRestriction-r16</w:t>
            </w:r>
          </w:p>
        </w:tc>
        <w:tc>
          <w:tcPr>
            <w:tcW w:w="567" w:type="dxa"/>
            <w:gridSpan w:val="7"/>
            <w:tcBorders>
              <w:top w:val="single" w:sz="4" w:space="0" w:color="auto"/>
              <w:left w:val="single" w:sz="4" w:space="0" w:color="auto"/>
              <w:bottom w:val="single" w:sz="4" w:space="0" w:color="auto"/>
              <w:right w:val="single" w:sz="4" w:space="0" w:color="auto"/>
            </w:tcBorders>
          </w:tcPr>
          <w:p w14:paraId="4F3FC236" w14:textId="77777777" w:rsidR="008C46AC" w:rsidRPr="005B00C6" w:rsidRDefault="008C46AC" w:rsidP="008C46AC">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5C0A7605" w14:textId="77777777" w:rsidR="008C46AC" w:rsidRPr="005B00C6" w:rsidRDefault="008C46AC" w:rsidP="008C46AC">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185E86F2" w14:textId="77777777" w:rsidR="008C46AC" w:rsidRPr="005B00C6" w:rsidRDefault="008C46AC" w:rsidP="008C46AC">
            <w:pPr>
              <w:rPr>
                <w:rFonts w:ascii="Arial" w:hAnsi="Arial"/>
                <w:sz w:val="18"/>
              </w:rPr>
            </w:pPr>
          </w:p>
        </w:tc>
      </w:tr>
      <w:tr w:rsidR="005772FD" w:rsidRPr="005B00C6" w14:paraId="6965C4FD"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39689D" w14:textId="755B0F33" w:rsidR="005772FD" w:rsidRPr="005B00C6" w:rsidRDefault="005772FD">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7"/>
            <w:tcBorders>
              <w:top w:val="single" w:sz="6" w:space="0" w:color="auto"/>
              <w:left w:val="single" w:sz="4" w:space="0" w:color="auto"/>
              <w:bottom w:val="single" w:sz="6" w:space="0" w:color="auto"/>
              <w:right w:val="single" w:sz="6" w:space="0" w:color="auto"/>
            </w:tcBorders>
          </w:tcPr>
          <w:p w14:paraId="5C6F41E6" w14:textId="77777777" w:rsidR="005772FD" w:rsidRPr="005B00C6" w:rsidRDefault="005772FD">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7"/>
            <w:tcBorders>
              <w:top w:val="single" w:sz="6" w:space="0" w:color="auto"/>
              <w:left w:val="single" w:sz="6" w:space="0" w:color="auto"/>
              <w:bottom w:val="single" w:sz="6" w:space="0" w:color="auto"/>
              <w:right w:val="single" w:sz="4" w:space="0" w:color="auto"/>
            </w:tcBorders>
          </w:tcPr>
          <w:p w14:paraId="333FFFDA" w14:textId="77777777" w:rsidR="005772FD" w:rsidRPr="005B00C6" w:rsidRDefault="005772FD">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39472C3B" w14:textId="77777777" w:rsidR="005772FD" w:rsidRPr="005B00C6" w:rsidRDefault="005772FD" w:rsidP="005772FD">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7A78ABB2" w14:textId="77777777" w:rsidR="005772FD" w:rsidRPr="005B00C6" w:rsidRDefault="005772FD">
            <w:pPr>
              <w:rPr>
                <w:rFonts w:ascii="Arial" w:hAnsi="Arial" w:cs="Arial"/>
                <w:iCs/>
                <w:sz w:val="18"/>
                <w:szCs w:val="18"/>
                <w:lang w:eastAsia="en-US" w:bidi="ar"/>
              </w:rPr>
            </w:pPr>
            <w:r w:rsidRPr="005B00C6">
              <w:rPr>
                <w:rFonts w:ascii="Arial" w:hAnsi="Arial" w:cs="Arial"/>
                <w:iCs/>
                <w:sz w:val="18"/>
                <w:szCs w:val="18"/>
                <w:lang w:eastAsia="en-US" w:bidi="ar"/>
              </w:rPr>
              <w:t>pc_twoPUCCH_group</w:t>
            </w:r>
          </w:p>
        </w:tc>
        <w:tc>
          <w:tcPr>
            <w:tcW w:w="567" w:type="dxa"/>
            <w:gridSpan w:val="7"/>
            <w:tcBorders>
              <w:top w:val="single" w:sz="4" w:space="0" w:color="auto"/>
              <w:left w:val="single" w:sz="4" w:space="0" w:color="auto"/>
              <w:bottom w:val="single" w:sz="4" w:space="0" w:color="auto"/>
              <w:right w:val="single" w:sz="4" w:space="0" w:color="auto"/>
            </w:tcBorders>
          </w:tcPr>
          <w:p w14:paraId="025FCAD2" w14:textId="77777777" w:rsidR="005772FD" w:rsidRPr="005B00C6" w:rsidRDefault="005772F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2FF49735" w14:textId="77777777" w:rsidR="005772FD" w:rsidRPr="005B00C6" w:rsidRDefault="005772FD">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55599995" w14:textId="77777777" w:rsidR="005772FD" w:rsidRPr="005B00C6" w:rsidRDefault="005772FD">
            <w:pPr>
              <w:rPr>
                <w:rFonts w:ascii="Arial" w:hAnsi="Arial"/>
                <w:sz w:val="18"/>
              </w:rPr>
            </w:pPr>
          </w:p>
        </w:tc>
      </w:tr>
      <w:tr w:rsidR="001E2FF1" w:rsidRPr="005B00C6" w14:paraId="05634D0C" w14:textId="77777777" w:rsidTr="00C45E88">
        <w:trPr>
          <w:gridBefore w:val="4"/>
          <w:gridAfter w:val="2"/>
          <w:wBefore w:w="142" w:type="dxa"/>
          <w:wAfter w:w="7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4D954EA" w14:textId="116434C1" w:rsidR="001E2FF1" w:rsidRPr="005B00C6" w:rsidRDefault="001E2FF1">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7"/>
            <w:tcBorders>
              <w:top w:val="single" w:sz="6" w:space="0" w:color="auto"/>
              <w:left w:val="single" w:sz="4" w:space="0" w:color="auto"/>
              <w:bottom w:val="single" w:sz="6" w:space="0" w:color="auto"/>
              <w:right w:val="single" w:sz="6" w:space="0" w:color="auto"/>
            </w:tcBorders>
          </w:tcPr>
          <w:p w14:paraId="109B62F0" w14:textId="77777777" w:rsidR="001E2FF1" w:rsidRPr="005B00C6" w:rsidRDefault="001E2FF1">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7"/>
            <w:tcBorders>
              <w:top w:val="single" w:sz="6" w:space="0" w:color="auto"/>
              <w:left w:val="single" w:sz="6" w:space="0" w:color="auto"/>
              <w:bottom w:val="single" w:sz="6" w:space="0" w:color="auto"/>
              <w:right w:val="single" w:sz="4" w:space="0" w:color="auto"/>
            </w:tcBorders>
          </w:tcPr>
          <w:p w14:paraId="342F4111" w14:textId="77777777" w:rsidR="001E2FF1" w:rsidRPr="005B00C6" w:rsidRDefault="001E2FF1">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13E005A4" w14:textId="77777777" w:rsidR="001E2FF1" w:rsidRPr="005B00C6" w:rsidRDefault="001E2FF1">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7"/>
            <w:tcBorders>
              <w:top w:val="single" w:sz="4" w:space="0" w:color="auto"/>
              <w:left w:val="single" w:sz="4" w:space="0" w:color="auto"/>
              <w:bottom w:val="single" w:sz="4" w:space="0" w:color="auto"/>
              <w:right w:val="single" w:sz="4" w:space="0" w:color="auto"/>
            </w:tcBorders>
          </w:tcPr>
          <w:p w14:paraId="14451D9A" w14:textId="77777777" w:rsidR="001E2FF1" w:rsidRPr="005B00C6" w:rsidRDefault="001E2FF1">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A8D5930" w14:textId="77777777" w:rsidR="001E2FF1" w:rsidRPr="005B00C6" w:rsidRDefault="001E2FF1">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7"/>
            <w:tcBorders>
              <w:top w:val="single" w:sz="4" w:space="0" w:color="auto"/>
              <w:left w:val="single" w:sz="4" w:space="0" w:color="auto"/>
              <w:bottom w:val="single" w:sz="4" w:space="0" w:color="auto"/>
              <w:right w:val="single" w:sz="4" w:space="0" w:color="auto"/>
            </w:tcBorders>
          </w:tcPr>
          <w:p w14:paraId="5BA361C6" w14:textId="77777777" w:rsidR="001E2FF1" w:rsidRPr="005B00C6" w:rsidRDefault="001E2FF1">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25EAD2E1" w14:textId="77777777" w:rsidR="001E2FF1" w:rsidRPr="005B00C6" w:rsidRDefault="001E2FF1">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3CA8D56F" w14:textId="77777777" w:rsidR="001E2FF1" w:rsidRPr="005B00C6" w:rsidRDefault="001E2FF1">
            <w:pPr>
              <w:rPr>
                <w:rFonts w:ascii="Arial" w:hAnsi="Arial"/>
                <w:sz w:val="18"/>
              </w:rPr>
            </w:pPr>
            <w:r w:rsidRPr="005B00C6">
              <w:rPr>
                <w:rFonts w:ascii="Arial" w:hAnsi="Arial"/>
                <w:sz w:val="18"/>
              </w:rPr>
              <w:t>FR1 only</w:t>
            </w:r>
          </w:p>
          <w:p w14:paraId="3410D90B" w14:textId="77777777" w:rsidR="001E2FF1" w:rsidRPr="005B00C6" w:rsidRDefault="001E2FF1">
            <w:pPr>
              <w:rPr>
                <w:rFonts w:ascii="Arial" w:hAnsi="Arial"/>
                <w:sz w:val="18"/>
              </w:rPr>
            </w:pPr>
            <w:r w:rsidRPr="005B00C6">
              <w:rPr>
                <w:rFonts w:ascii="Arial" w:hAnsi="Arial"/>
                <w:sz w:val="18"/>
              </w:rPr>
              <w:t>This capability has been introduced in Rel-16 and is early implementable from Rel-15 onwards.</w:t>
            </w:r>
          </w:p>
        </w:tc>
      </w:tr>
      <w:tr w:rsidR="007242D2" w:rsidRPr="005B00C6" w14:paraId="5630995F"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0BB2A24" w14:textId="7B8DDD6E" w:rsidR="007242D2" w:rsidRPr="005B00C6" w:rsidRDefault="007242D2" w:rsidP="00DA5852">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7"/>
            <w:tcBorders>
              <w:top w:val="single" w:sz="6" w:space="0" w:color="auto"/>
              <w:left w:val="single" w:sz="4" w:space="0" w:color="auto"/>
              <w:bottom w:val="single" w:sz="6" w:space="0" w:color="auto"/>
              <w:right w:val="single" w:sz="6" w:space="0" w:color="auto"/>
            </w:tcBorders>
          </w:tcPr>
          <w:p w14:paraId="474C7587" w14:textId="77777777" w:rsidR="007242D2" w:rsidRPr="005B00C6" w:rsidRDefault="007242D2" w:rsidP="00DA5852">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7"/>
            <w:tcBorders>
              <w:top w:val="single" w:sz="6" w:space="0" w:color="auto"/>
              <w:left w:val="single" w:sz="6" w:space="0" w:color="auto"/>
              <w:bottom w:val="single" w:sz="6" w:space="0" w:color="auto"/>
              <w:right w:val="single" w:sz="4" w:space="0" w:color="auto"/>
            </w:tcBorders>
          </w:tcPr>
          <w:p w14:paraId="5B459CB3" w14:textId="77777777" w:rsidR="007242D2" w:rsidRPr="00B02A62" w:rsidRDefault="007242D2" w:rsidP="00DA5852">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8996502" w14:textId="77777777" w:rsidR="007242D2" w:rsidRPr="00B02A62" w:rsidRDefault="007242D2" w:rsidP="00DA5852">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7"/>
            <w:tcBorders>
              <w:top w:val="single" w:sz="4" w:space="0" w:color="auto"/>
              <w:left w:val="single" w:sz="4" w:space="0" w:color="auto"/>
              <w:bottom w:val="single" w:sz="4" w:space="0" w:color="auto"/>
              <w:right w:val="single" w:sz="4" w:space="0" w:color="auto"/>
            </w:tcBorders>
          </w:tcPr>
          <w:p w14:paraId="4FC4B95E" w14:textId="77777777" w:rsidR="007242D2" w:rsidRPr="005B00C6" w:rsidRDefault="007242D2" w:rsidP="00DA5852">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9083B77" w14:textId="77777777" w:rsidR="007242D2" w:rsidRPr="005B00C6" w:rsidRDefault="007242D2" w:rsidP="00DA5852">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7"/>
            <w:tcBorders>
              <w:top w:val="single" w:sz="4" w:space="0" w:color="auto"/>
              <w:left w:val="single" w:sz="4" w:space="0" w:color="auto"/>
              <w:bottom w:val="single" w:sz="4" w:space="0" w:color="auto"/>
              <w:right w:val="single" w:sz="4" w:space="0" w:color="auto"/>
            </w:tcBorders>
          </w:tcPr>
          <w:p w14:paraId="5BDE28C8" w14:textId="77777777" w:rsidR="007242D2" w:rsidRPr="005B00C6" w:rsidRDefault="007242D2" w:rsidP="00DA5852">
            <w:pPr>
              <w:rPr>
                <w:rFonts w:ascii="Arial" w:hAnsi="Arial"/>
                <w:sz w:val="18"/>
              </w:rPr>
            </w:pPr>
          </w:p>
        </w:tc>
        <w:tc>
          <w:tcPr>
            <w:tcW w:w="1286" w:type="dxa"/>
            <w:gridSpan w:val="7"/>
            <w:tcBorders>
              <w:top w:val="single" w:sz="4" w:space="0" w:color="auto"/>
              <w:left w:val="single" w:sz="4" w:space="0" w:color="auto"/>
              <w:bottom w:val="single" w:sz="4" w:space="0" w:color="auto"/>
              <w:right w:val="single" w:sz="4" w:space="0" w:color="auto"/>
            </w:tcBorders>
          </w:tcPr>
          <w:p w14:paraId="74CF77B7" w14:textId="77777777" w:rsidR="007242D2" w:rsidRPr="005B00C6" w:rsidRDefault="007242D2" w:rsidP="00DA5852">
            <w:pPr>
              <w:rPr>
                <w:rFonts w:ascii="Arial" w:hAnsi="Arial"/>
                <w:sz w:val="18"/>
              </w:rPr>
            </w:pPr>
          </w:p>
        </w:tc>
      </w:tr>
      <w:tr w:rsidR="00B245BD" w:rsidRPr="005B00C6" w14:paraId="18FD9860"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58623AE" w14:textId="78AC1A32" w:rsidR="00B245BD" w:rsidRPr="00525684" w:rsidRDefault="00B245BD" w:rsidP="00A36FC2">
            <w:pPr>
              <w:pStyle w:val="TAC"/>
              <w:jc w:val="left"/>
              <w:rPr>
                <w:rFonts w:eastAsia="DengXian"/>
                <w:lang w:eastAsia="zh-CN" w:bidi="ar"/>
              </w:rPr>
            </w:pPr>
            <w:r>
              <w:rPr>
                <w:rFonts w:eastAsia="DengXian"/>
                <w:lang w:eastAsia="zh-CN" w:bidi="ar"/>
              </w:rPr>
              <w:t>86</w:t>
            </w:r>
          </w:p>
        </w:tc>
        <w:tc>
          <w:tcPr>
            <w:tcW w:w="2661" w:type="dxa"/>
            <w:gridSpan w:val="7"/>
            <w:tcBorders>
              <w:top w:val="single" w:sz="6" w:space="0" w:color="auto"/>
              <w:left w:val="single" w:sz="4" w:space="0" w:color="auto"/>
              <w:bottom w:val="single" w:sz="6" w:space="0" w:color="auto"/>
              <w:right w:val="single" w:sz="6" w:space="0" w:color="auto"/>
            </w:tcBorders>
          </w:tcPr>
          <w:p w14:paraId="561374B2" w14:textId="77777777" w:rsidR="00B245BD" w:rsidRPr="00525684" w:rsidRDefault="00B245BD" w:rsidP="00DA5852">
            <w:pPr>
              <w:pStyle w:val="TAL"/>
              <w:rPr>
                <w:lang w:eastAsia="zh-CN" w:bidi="ar"/>
              </w:rPr>
            </w:pPr>
            <w:r w:rsidRPr="00525684">
              <w:rPr>
                <w:lang w:eastAsia="zh-CN" w:bidi="ar"/>
              </w:rPr>
              <w:t>Support of DL scheduling slot offset (K0) greater than 0 for PDSCH mapping type A.</w:t>
            </w:r>
          </w:p>
        </w:tc>
        <w:tc>
          <w:tcPr>
            <w:tcW w:w="850" w:type="dxa"/>
            <w:gridSpan w:val="7"/>
            <w:tcBorders>
              <w:top w:val="single" w:sz="6" w:space="0" w:color="auto"/>
              <w:left w:val="single" w:sz="6" w:space="0" w:color="auto"/>
              <w:bottom w:val="single" w:sz="6" w:space="0" w:color="auto"/>
              <w:right w:val="single" w:sz="4" w:space="0" w:color="auto"/>
            </w:tcBorders>
          </w:tcPr>
          <w:p w14:paraId="4370AA21" w14:textId="77777777" w:rsidR="00B245BD" w:rsidRPr="00525684" w:rsidRDefault="00B245BD" w:rsidP="00DA5852">
            <w:pPr>
              <w:pStyle w:val="TAL"/>
              <w:rPr>
                <w:rFonts w:eastAsia="DengXian"/>
                <w:lang w:eastAsia="zh-CN" w:bidi="ar"/>
              </w:rPr>
            </w:pPr>
            <w:r w:rsidRPr="00525684">
              <w:rPr>
                <w:rFonts w:eastAsia="DengXian"/>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543B892E" w14:textId="77777777" w:rsidR="00B245BD" w:rsidRPr="00525684" w:rsidRDefault="00B245BD" w:rsidP="00DA5852">
            <w:pPr>
              <w:pStyle w:val="TAC"/>
              <w:rPr>
                <w:rFonts w:eastAsia="MS Mincho"/>
                <w:lang w:eastAsia="zh-CN" w:bidi="ar"/>
              </w:rPr>
            </w:pPr>
            <w:r w:rsidRPr="00525684">
              <w:rPr>
                <w:rFonts w:eastAsia="MS Mincho"/>
                <w:lang w:eastAsia="zh-CN" w:bidi="ar"/>
              </w:rPr>
              <w:t>Rel-15</w:t>
            </w:r>
          </w:p>
        </w:tc>
        <w:tc>
          <w:tcPr>
            <w:tcW w:w="2408" w:type="dxa"/>
            <w:gridSpan w:val="7"/>
            <w:tcBorders>
              <w:top w:val="single" w:sz="4" w:space="0" w:color="auto"/>
              <w:left w:val="single" w:sz="4" w:space="0" w:color="auto"/>
              <w:bottom w:val="single" w:sz="4" w:space="0" w:color="auto"/>
              <w:right w:val="single" w:sz="4" w:space="0" w:color="auto"/>
            </w:tcBorders>
          </w:tcPr>
          <w:p w14:paraId="306AC71B" w14:textId="05C2E2BC" w:rsidR="00B245BD" w:rsidRPr="00B245BD" w:rsidRDefault="00B245BD" w:rsidP="00A36FC2">
            <w:pPr>
              <w:pStyle w:val="TAL"/>
              <w:rPr>
                <w:lang w:bidi="ar"/>
              </w:rPr>
            </w:pPr>
            <w:r w:rsidRPr="00525684">
              <w:rPr>
                <w:lang w:bidi="ar"/>
              </w:rPr>
              <w:t>pc_dl_SchedulingOffset_PDSCH_TypeA</w:t>
            </w:r>
          </w:p>
        </w:tc>
        <w:tc>
          <w:tcPr>
            <w:tcW w:w="567" w:type="dxa"/>
            <w:gridSpan w:val="7"/>
            <w:tcBorders>
              <w:top w:val="single" w:sz="4" w:space="0" w:color="auto"/>
              <w:left w:val="single" w:sz="4" w:space="0" w:color="auto"/>
              <w:bottom w:val="single" w:sz="4" w:space="0" w:color="auto"/>
              <w:right w:val="single" w:sz="4" w:space="0" w:color="auto"/>
            </w:tcBorders>
          </w:tcPr>
          <w:p w14:paraId="0B65342C" w14:textId="77777777" w:rsidR="00B245BD" w:rsidRDefault="00B245BD" w:rsidP="00DA5852">
            <w:pPr>
              <w:pStyle w:val="TAL"/>
              <w:rPr>
                <w:rFonts w:eastAsia="DengXian"/>
                <w:lang w:eastAsia="zh-CN" w:bidi="ar"/>
              </w:rPr>
            </w:pPr>
            <w:r w:rsidRPr="00525684">
              <w:rPr>
                <w:rFonts w:eastAsia="DengXian"/>
                <w:lang w:eastAsia="zh-CN" w:bidi="ar"/>
              </w:rPr>
              <w:t>Yes</w:t>
            </w:r>
          </w:p>
        </w:tc>
        <w:tc>
          <w:tcPr>
            <w:tcW w:w="1416" w:type="dxa"/>
            <w:gridSpan w:val="7"/>
            <w:tcBorders>
              <w:top w:val="single" w:sz="4" w:space="0" w:color="auto"/>
              <w:left w:val="single" w:sz="4" w:space="0" w:color="auto"/>
              <w:bottom w:val="single" w:sz="4" w:space="0" w:color="auto"/>
              <w:right w:val="single" w:sz="4" w:space="0" w:color="auto"/>
            </w:tcBorders>
          </w:tcPr>
          <w:p w14:paraId="448F3BE6" w14:textId="77777777" w:rsidR="00B245BD" w:rsidRPr="005B00C6" w:rsidRDefault="00B245BD" w:rsidP="00DA5852">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45F9BE12" w14:textId="77777777" w:rsidR="00B245BD" w:rsidRPr="005B00C6" w:rsidRDefault="00B245BD" w:rsidP="00DA5852">
            <w:pPr>
              <w:pStyle w:val="TAL"/>
            </w:pPr>
          </w:p>
        </w:tc>
      </w:tr>
      <w:tr w:rsidR="00837ECB" w:rsidRPr="00425352" w14:paraId="39D7F310" w14:textId="77777777" w:rsidTr="00C45E88">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E57A2C" w14:textId="05A1CFB2" w:rsidR="00837ECB" w:rsidRPr="00425352" w:rsidRDefault="00837ECB" w:rsidP="00F217DC">
            <w:pPr>
              <w:pStyle w:val="TAC"/>
              <w:jc w:val="left"/>
              <w:rPr>
                <w:rFonts w:eastAsia="DengXian"/>
                <w:lang w:eastAsia="zh-CN" w:bidi="ar"/>
              </w:rPr>
            </w:pPr>
            <w:r>
              <w:rPr>
                <w:rFonts w:eastAsia="DengXian"/>
                <w:lang w:eastAsia="zh-CN" w:bidi="ar"/>
              </w:rPr>
              <w:t>87</w:t>
            </w:r>
          </w:p>
        </w:tc>
        <w:tc>
          <w:tcPr>
            <w:tcW w:w="2661" w:type="dxa"/>
            <w:gridSpan w:val="7"/>
            <w:tcBorders>
              <w:top w:val="single" w:sz="6" w:space="0" w:color="auto"/>
              <w:left w:val="single" w:sz="4" w:space="0" w:color="auto"/>
              <w:bottom w:val="single" w:sz="6" w:space="0" w:color="auto"/>
              <w:right w:val="single" w:sz="6" w:space="0" w:color="auto"/>
            </w:tcBorders>
          </w:tcPr>
          <w:p w14:paraId="378CABD9" w14:textId="77777777" w:rsidR="00837ECB" w:rsidRPr="00425352" w:rsidRDefault="00837ECB" w:rsidP="00F217DC">
            <w:pPr>
              <w:pStyle w:val="TAL"/>
              <w:rPr>
                <w:lang w:eastAsia="zh-CN" w:bidi="ar"/>
              </w:rPr>
            </w:pPr>
            <w:r w:rsidRPr="00425352">
              <w:t xml:space="preserve">Support of </w:t>
            </w:r>
            <w:r w:rsidRPr="00425352">
              <w:rPr>
                <w:bCs/>
                <w:iCs/>
              </w:rPr>
              <w:t>CQI reporting with 4 bits per subband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2AA970B6" w14:textId="77777777" w:rsidR="00837ECB" w:rsidRPr="00425352" w:rsidRDefault="00837ECB" w:rsidP="00F217DC">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4155B788" w14:textId="77777777" w:rsidR="00837ECB" w:rsidRPr="00425352" w:rsidRDefault="00837ECB" w:rsidP="00F217DC">
            <w:pPr>
              <w:pStyle w:val="TAC"/>
              <w:rPr>
                <w:rFonts w:eastAsia="MS Mincho"/>
                <w:lang w:eastAsia="zh-CN" w:bidi="ar"/>
              </w:rPr>
            </w:pPr>
            <w:r w:rsidRPr="00425352">
              <w:t>Rel-17</w:t>
            </w:r>
          </w:p>
        </w:tc>
        <w:tc>
          <w:tcPr>
            <w:tcW w:w="2408" w:type="dxa"/>
            <w:gridSpan w:val="7"/>
            <w:tcBorders>
              <w:top w:val="single" w:sz="4" w:space="0" w:color="auto"/>
              <w:left w:val="single" w:sz="4" w:space="0" w:color="auto"/>
              <w:bottom w:val="single" w:sz="4" w:space="0" w:color="auto"/>
              <w:right w:val="single" w:sz="4" w:space="0" w:color="auto"/>
            </w:tcBorders>
          </w:tcPr>
          <w:p w14:paraId="106EA5D7" w14:textId="77777777" w:rsidR="00837ECB" w:rsidRPr="00425352" w:rsidRDefault="00837ECB" w:rsidP="00F217DC">
            <w:pPr>
              <w:pStyle w:val="TAL"/>
              <w:rPr>
                <w:lang w:bidi="ar"/>
              </w:rPr>
            </w:pPr>
            <w:r w:rsidRPr="00425352">
              <w:t>pc_cqi_4_BitsSubbandNTN_SharedSpectrumChAccess_r17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7FDCDCE1" w14:textId="77777777" w:rsidR="00837ECB" w:rsidRPr="00425352" w:rsidRDefault="00837ECB" w:rsidP="00F217DC">
            <w:pPr>
              <w:pStyle w:val="TAL"/>
              <w:rPr>
                <w:rFonts w:eastAsia="DengXian"/>
                <w:lang w:eastAsia="zh-CN" w:bidi="ar"/>
              </w:rPr>
            </w:pPr>
            <w:r w:rsidRPr="00425352">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57129148" w14:textId="77777777" w:rsidR="00837ECB" w:rsidRPr="00425352" w:rsidRDefault="00837ECB" w:rsidP="00F217DC">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7E5C6692" w14:textId="77777777" w:rsidR="00837ECB" w:rsidRPr="00425352" w:rsidRDefault="00837ECB" w:rsidP="00F217DC">
            <w:pPr>
              <w:pStyle w:val="TAL"/>
            </w:pPr>
            <w:r w:rsidRPr="00425352">
              <w:rPr>
                <w:bCs/>
                <w:iCs/>
              </w:rPr>
              <w:t>UE supports CQI reporting with 4 bits per subband for NTN and shared spectrum channel access</w:t>
            </w:r>
          </w:p>
        </w:tc>
      </w:tr>
      <w:tr w:rsidR="00837ECB" w:rsidRPr="00425352" w14:paraId="7C487DCA" w14:textId="77777777" w:rsidTr="00C45E88">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C9488C0" w14:textId="20B5BDD3" w:rsidR="00837ECB" w:rsidRPr="00425352" w:rsidRDefault="00837ECB" w:rsidP="00F217DC">
            <w:pPr>
              <w:pStyle w:val="TAC"/>
              <w:jc w:val="left"/>
              <w:rPr>
                <w:rFonts w:eastAsia="DengXian"/>
                <w:lang w:eastAsia="zh-CN" w:bidi="ar"/>
              </w:rPr>
            </w:pPr>
            <w:r>
              <w:rPr>
                <w:lang w:eastAsia="zh-CN"/>
              </w:rPr>
              <w:t>88</w:t>
            </w:r>
          </w:p>
        </w:tc>
        <w:tc>
          <w:tcPr>
            <w:tcW w:w="2661" w:type="dxa"/>
            <w:gridSpan w:val="7"/>
            <w:tcBorders>
              <w:top w:val="single" w:sz="6" w:space="0" w:color="auto"/>
              <w:left w:val="single" w:sz="4" w:space="0" w:color="auto"/>
              <w:bottom w:val="single" w:sz="6" w:space="0" w:color="auto"/>
              <w:right w:val="single" w:sz="6" w:space="0" w:color="auto"/>
            </w:tcBorders>
          </w:tcPr>
          <w:p w14:paraId="594F02B8" w14:textId="77777777" w:rsidR="00837ECB" w:rsidRPr="00425352" w:rsidRDefault="00837ECB" w:rsidP="00F217DC">
            <w:pPr>
              <w:pStyle w:val="TAL"/>
              <w:rPr>
                <w:lang w:eastAsia="zh-CN" w:bidi="ar"/>
              </w:rPr>
            </w:pPr>
            <w:r w:rsidRPr="00425352">
              <w:rPr>
                <w:bCs/>
                <w:iCs/>
              </w:rPr>
              <w:t>Support of propagation delay compensation based on legacy TA procedure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72825EF" w14:textId="77777777" w:rsidR="00837ECB" w:rsidRPr="00425352" w:rsidRDefault="00837ECB" w:rsidP="00F217DC">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6A441A89" w14:textId="77777777" w:rsidR="00837ECB" w:rsidRPr="00425352" w:rsidRDefault="00837ECB" w:rsidP="00F217DC">
            <w:pPr>
              <w:pStyle w:val="TAC"/>
              <w:rPr>
                <w:rFonts w:eastAsia="MS Mincho"/>
                <w:lang w:eastAsia="zh-CN" w:bidi="ar"/>
              </w:rPr>
            </w:pPr>
            <w:r w:rsidRPr="00425352">
              <w:t>Rel-17</w:t>
            </w:r>
          </w:p>
        </w:tc>
        <w:tc>
          <w:tcPr>
            <w:tcW w:w="2408" w:type="dxa"/>
            <w:gridSpan w:val="7"/>
            <w:tcBorders>
              <w:top w:val="single" w:sz="4" w:space="0" w:color="auto"/>
              <w:left w:val="single" w:sz="4" w:space="0" w:color="auto"/>
              <w:bottom w:val="single" w:sz="4" w:space="0" w:color="auto"/>
              <w:right w:val="single" w:sz="4" w:space="0" w:color="auto"/>
            </w:tcBorders>
          </w:tcPr>
          <w:p w14:paraId="51BAFC5E" w14:textId="77777777" w:rsidR="00837ECB" w:rsidRPr="00425352" w:rsidRDefault="00837ECB" w:rsidP="00F217DC">
            <w:pPr>
              <w:pStyle w:val="TAL"/>
              <w:rPr>
                <w:lang w:bidi="ar"/>
              </w:rPr>
            </w:pPr>
            <w:r w:rsidRPr="00425352">
              <w:t>pc_ta_BasedPDC_NTN_SharedSpectrumChAccess_r17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0D7092FE" w14:textId="77777777" w:rsidR="00837ECB" w:rsidRPr="00425352" w:rsidRDefault="00837ECB" w:rsidP="00F217DC">
            <w:pPr>
              <w:pStyle w:val="TAL"/>
              <w:rPr>
                <w:rFonts w:eastAsia="DengXian"/>
                <w:lang w:eastAsia="zh-CN" w:bidi="ar"/>
              </w:rPr>
            </w:pPr>
            <w:r w:rsidRPr="00425352">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32C3E2E1" w14:textId="77777777" w:rsidR="00837ECB" w:rsidRPr="00425352" w:rsidRDefault="00837ECB" w:rsidP="00F217DC">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1FE3ABF4" w14:textId="77777777" w:rsidR="00837ECB" w:rsidRPr="00425352" w:rsidRDefault="00837ECB" w:rsidP="00F217DC">
            <w:pPr>
              <w:pStyle w:val="TAL"/>
            </w:pPr>
            <w:r w:rsidRPr="00425352">
              <w:rPr>
                <w:bCs/>
                <w:iCs/>
              </w:rPr>
              <w:t>UE supports propagation delay compensation based on legacy TA procedure for NTN and shared spectrum channel access</w:t>
            </w:r>
          </w:p>
        </w:tc>
      </w:tr>
      <w:tr w:rsidR="00837ECB" w:rsidRPr="00425352" w14:paraId="0447897E" w14:textId="77777777" w:rsidTr="00C45E88">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40E9989" w14:textId="702F8904" w:rsidR="00837ECB" w:rsidRPr="00425352" w:rsidRDefault="00837ECB" w:rsidP="00F217DC">
            <w:pPr>
              <w:pStyle w:val="TAC"/>
              <w:jc w:val="left"/>
              <w:rPr>
                <w:rFonts w:eastAsia="DengXian"/>
                <w:lang w:eastAsia="zh-CN" w:bidi="ar"/>
              </w:rPr>
            </w:pPr>
            <w:r>
              <w:rPr>
                <w:rFonts w:eastAsia="DengXian"/>
                <w:lang w:eastAsia="zh-CN" w:bidi="ar"/>
              </w:rPr>
              <w:t>89</w:t>
            </w:r>
          </w:p>
        </w:tc>
        <w:tc>
          <w:tcPr>
            <w:tcW w:w="2661" w:type="dxa"/>
            <w:gridSpan w:val="7"/>
            <w:tcBorders>
              <w:top w:val="single" w:sz="6" w:space="0" w:color="auto"/>
              <w:left w:val="single" w:sz="4" w:space="0" w:color="auto"/>
              <w:bottom w:val="single" w:sz="6" w:space="0" w:color="auto"/>
              <w:right w:val="single" w:sz="6" w:space="0" w:color="auto"/>
            </w:tcBorders>
          </w:tcPr>
          <w:p w14:paraId="3F24C6A8" w14:textId="77777777" w:rsidR="00837ECB" w:rsidRPr="00425352" w:rsidRDefault="00837ECB" w:rsidP="00F217DC">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0E5E31E" w14:textId="77777777" w:rsidR="00837ECB" w:rsidRPr="00425352" w:rsidRDefault="00837ECB" w:rsidP="00F217DC">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E469F56" w14:textId="77777777" w:rsidR="00837ECB" w:rsidRPr="00425352" w:rsidRDefault="00837ECB" w:rsidP="00F217DC">
            <w:pPr>
              <w:pStyle w:val="TAC"/>
              <w:rPr>
                <w:rFonts w:eastAsia="MS Mincho"/>
                <w:lang w:eastAsia="zh-CN" w:bidi="ar"/>
              </w:rPr>
            </w:pPr>
            <w:r w:rsidRPr="00425352">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465B6AE1" w14:textId="77777777" w:rsidR="00837ECB" w:rsidRPr="00425352" w:rsidRDefault="00837ECB" w:rsidP="00F217DC">
            <w:pPr>
              <w:pStyle w:val="TAL"/>
              <w:rPr>
                <w:lang w:bidi="ar"/>
              </w:rPr>
            </w:pPr>
            <w:r w:rsidRPr="00425352">
              <w:t>pc_dynamicSlotRepetitionMulticastNTN_SharedSpectrumChAccess_r17_n8</w:t>
            </w:r>
          </w:p>
        </w:tc>
        <w:tc>
          <w:tcPr>
            <w:tcW w:w="567" w:type="dxa"/>
            <w:gridSpan w:val="7"/>
            <w:tcBorders>
              <w:top w:val="single" w:sz="4" w:space="0" w:color="auto"/>
              <w:left w:val="single" w:sz="4" w:space="0" w:color="auto"/>
              <w:bottom w:val="single" w:sz="4" w:space="0" w:color="auto"/>
              <w:right w:val="single" w:sz="4" w:space="0" w:color="auto"/>
            </w:tcBorders>
          </w:tcPr>
          <w:p w14:paraId="3C200767" w14:textId="77777777" w:rsidR="00837ECB" w:rsidRPr="00425352" w:rsidRDefault="00837ECB" w:rsidP="00F217DC">
            <w:pPr>
              <w:pStyle w:val="TAL"/>
              <w:rPr>
                <w:rFonts w:eastAsia="DengXian"/>
                <w:lang w:eastAsia="zh-CN" w:bidi="ar"/>
              </w:rPr>
            </w:pPr>
            <w:r w:rsidRPr="00425352">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33C8CB7E" w14:textId="77777777" w:rsidR="00837ECB" w:rsidRPr="00425352" w:rsidRDefault="00837ECB" w:rsidP="00F217DC">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393368C8" w14:textId="77777777" w:rsidR="00837ECB" w:rsidRPr="00425352" w:rsidRDefault="00837ECB" w:rsidP="00F217DC">
            <w:pPr>
              <w:pStyle w:val="TAL"/>
            </w:pPr>
            <w:r w:rsidRPr="00425352">
              <w:t xml:space="preserve">UE supports </w:t>
            </w:r>
            <w:r w:rsidRPr="00425352">
              <w:rPr>
                <w:bCs/>
                <w:iCs/>
              </w:rPr>
              <w:t>8 dynamic slot-level repetitions for group-common PDSCH for multicast for NTN and shared spectrum channel access</w:t>
            </w:r>
          </w:p>
        </w:tc>
      </w:tr>
      <w:tr w:rsidR="00837ECB" w:rsidRPr="00425352" w14:paraId="232BB08E" w14:textId="77777777" w:rsidTr="00C45E88">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772492A" w14:textId="54CECC9C" w:rsidR="00837ECB" w:rsidRPr="00425352" w:rsidRDefault="00837ECB" w:rsidP="00F217DC">
            <w:pPr>
              <w:pStyle w:val="TAC"/>
              <w:jc w:val="left"/>
              <w:rPr>
                <w:rFonts w:eastAsia="DengXian"/>
                <w:lang w:eastAsia="zh-CN" w:bidi="ar"/>
              </w:rPr>
            </w:pPr>
            <w:r>
              <w:rPr>
                <w:rFonts w:eastAsia="DengXian"/>
                <w:lang w:eastAsia="zh-CN" w:bidi="ar"/>
              </w:rPr>
              <w:t>90</w:t>
            </w:r>
          </w:p>
        </w:tc>
        <w:tc>
          <w:tcPr>
            <w:tcW w:w="2661" w:type="dxa"/>
            <w:gridSpan w:val="7"/>
            <w:tcBorders>
              <w:top w:val="single" w:sz="6" w:space="0" w:color="auto"/>
              <w:left w:val="single" w:sz="4" w:space="0" w:color="auto"/>
              <w:bottom w:val="single" w:sz="6" w:space="0" w:color="auto"/>
              <w:right w:val="single" w:sz="6" w:space="0" w:color="auto"/>
            </w:tcBorders>
          </w:tcPr>
          <w:p w14:paraId="066DB869" w14:textId="77777777" w:rsidR="00837ECB" w:rsidRPr="00425352" w:rsidRDefault="00837ECB" w:rsidP="00F217DC">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3A485A0E" w14:textId="77777777" w:rsidR="00837ECB" w:rsidRPr="00425352" w:rsidRDefault="00837ECB" w:rsidP="00F217DC">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4B390A0" w14:textId="77777777" w:rsidR="00837ECB" w:rsidRPr="00425352" w:rsidRDefault="00837ECB" w:rsidP="00F217DC">
            <w:pPr>
              <w:pStyle w:val="TAC"/>
              <w:rPr>
                <w:rFonts w:eastAsia="MS Mincho"/>
                <w:lang w:eastAsia="zh-CN" w:bidi="ar"/>
              </w:rPr>
            </w:pPr>
            <w:r w:rsidRPr="00425352">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77BFECD0" w14:textId="77777777" w:rsidR="00837ECB" w:rsidRPr="00425352" w:rsidRDefault="00837ECB" w:rsidP="00F217DC">
            <w:pPr>
              <w:pStyle w:val="TAL"/>
              <w:rPr>
                <w:lang w:bidi="ar"/>
              </w:rPr>
            </w:pPr>
            <w:r w:rsidRPr="00425352">
              <w:t>pc_dynamicSlotRepetitionMulticastNTN_SharedSpectrumChAccess_r17_n16</w:t>
            </w:r>
          </w:p>
        </w:tc>
        <w:tc>
          <w:tcPr>
            <w:tcW w:w="567" w:type="dxa"/>
            <w:gridSpan w:val="7"/>
            <w:tcBorders>
              <w:top w:val="single" w:sz="4" w:space="0" w:color="auto"/>
              <w:left w:val="single" w:sz="4" w:space="0" w:color="auto"/>
              <w:bottom w:val="single" w:sz="4" w:space="0" w:color="auto"/>
              <w:right w:val="single" w:sz="4" w:space="0" w:color="auto"/>
            </w:tcBorders>
          </w:tcPr>
          <w:p w14:paraId="18ECEB97" w14:textId="77777777" w:rsidR="00837ECB" w:rsidRPr="00425352" w:rsidRDefault="00837ECB" w:rsidP="00F217DC">
            <w:pPr>
              <w:pStyle w:val="TAL"/>
              <w:rPr>
                <w:rFonts w:eastAsia="DengXian"/>
                <w:lang w:eastAsia="zh-CN" w:bidi="ar"/>
              </w:rPr>
            </w:pPr>
            <w:r w:rsidRPr="00425352">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5416B56E" w14:textId="77777777" w:rsidR="00837ECB" w:rsidRPr="00425352" w:rsidRDefault="00837ECB" w:rsidP="00F217DC">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063B11EF" w14:textId="77777777" w:rsidR="00837ECB" w:rsidRPr="00425352" w:rsidRDefault="00837ECB" w:rsidP="00F217DC">
            <w:pPr>
              <w:pStyle w:val="TAL"/>
            </w:pPr>
            <w:r w:rsidRPr="00425352">
              <w:t>UE supports 16</w:t>
            </w:r>
            <w:r w:rsidRPr="00425352">
              <w:rPr>
                <w:bCs/>
                <w:iCs/>
              </w:rPr>
              <w:t xml:space="preserve"> dynamic slot-level repetitions for group-common PDSCH for multicast for NTN and shared spectrum channel access</w:t>
            </w:r>
          </w:p>
        </w:tc>
      </w:tr>
      <w:tr w:rsidR="00837ECB" w:rsidRPr="00425352" w14:paraId="2232A286" w14:textId="77777777" w:rsidTr="00C45E88">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E20E9F0" w14:textId="50584052" w:rsidR="00837ECB" w:rsidRPr="00425352" w:rsidRDefault="00837ECB" w:rsidP="00F217DC">
            <w:pPr>
              <w:pStyle w:val="TAC"/>
              <w:jc w:val="left"/>
              <w:rPr>
                <w:rFonts w:eastAsia="DengXian"/>
                <w:lang w:eastAsia="zh-CN" w:bidi="ar"/>
              </w:rPr>
            </w:pPr>
            <w:r>
              <w:rPr>
                <w:rFonts w:eastAsia="DengXian"/>
                <w:lang w:eastAsia="zh-CN" w:bidi="ar"/>
              </w:rPr>
              <w:t>91</w:t>
            </w:r>
          </w:p>
        </w:tc>
        <w:tc>
          <w:tcPr>
            <w:tcW w:w="2661" w:type="dxa"/>
            <w:gridSpan w:val="7"/>
            <w:tcBorders>
              <w:top w:val="single" w:sz="6" w:space="0" w:color="auto"/>
              <w:left w:val="single" w:sz="4" w:space="0" w:color="auto"/>
              <w:bottom w:val="single" w:sz="6" w:space="0" w:color="auto"/>
              <w:right w:val="single" w:sz="6" w:space="0" w:color="auto"/>
            </w:tcBorders>
          </w:tcPr>
          <w:p w14:paraId="2FBB786D" w14:textId="77777777" w:rsidR="00837ECB" w:rsidRPr="00425352" w:rsidRDefault="00837ECB" w:rsidP="00F217DC">
            <w:pPr>
              <w:pStyle w:val="TAL"/>
              <w:rPr>
                <w:lang w:eastAsia="zh-CN" w:bidi="ar"/>
              </w:rPr>
            </w:pPr>
            <w:r w:rsidRPr="00425352">
              <w:rPr>
                <w:bCs/>
                <w:iCs/>
              </w:rPr>
              <w:t>Support of NTN features in GSO scenario</w:t>
            </w:r>
          </w:p>
        </w:tc>
        <w:tc>
          <w:tcPr>
            <w:tcW w:w="850" w:type="dxa"/>
            <w:gridSpan w:val="7"/>
            <w:tcBorders>
              <w:top w:val="single" w:sz="6" w:space="0" w:color="auto"/>
              <w:left w:val="single" w:sz="6" w:space="0" w:color="auto"/>
              <w:bottom w:val="single" w:sz="6" w:space="0" w:color="auto"/>
              <w:right w:val="single" w:sz="4" w:space="0" w:color="auto"/>
            </w:tcBorders>
          </w:tcPr>
          <w:p w14:paraId="4607B814" w14:textId="77777777" w:rsidR="00837ECB" w:rsidRPr="00425352" w:rsidRDefault="00837ECB" w:rsidP="00F217DC">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312D9FDF" w14:textId="77777777" w:rsidR="00837ECB" w:rsidRPr="00425352" w:rsidRDefault="00837ECB" w:rsidP="00F217DC">
            <w:pPr>
              <w:pStyle w:val="TAC"/>
              <w:rPr>
                <w:rFonts w:eastAsia="MS Mincho"/>
                <w:lang w:eastAsia="zh-CN" w:bidi="ar"/>
              </w:rPr>
            </w:pPr>
            <w:r w:rsidRPr="00425352">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3E5B083A" w14:textId="3FFE193A" w:rsidR="00837ECB" w:rsidRPr="00425352" w:rsidRDefault="00837ECB" w:rsidP="00F217DC">
            <w:pPr>
              <w:pStyle w:val="TAL"/>
              <w:rPr>
                <w:lang w:bidi="ar"/>
              </w:rPr>
            </w:pPr>
            <w:r w:rsidRPr="00425352">
              <w:t>pc_ntn_ScenarioSupport_r17_GSO</w:t>
            </w:r>
          </w:p>
        </w:tc>
        <w:tc>
          <w:tcPr>
            <w:tcW w:w="567" w:type="dxa"/>
            <w:gridSpan w:val="7"/>
            <w:tcBorders>
              <w:top w:val="single" w:sz="4" w:space="0" w:color="auto"/>
              <w:left w:val="single" w:sz="4" w:space="0" w:color="auto"/>
              <w:bottom w:val="single" w:sz="4" w:space="0" w:color="auto"/>
              <w:right w:val="single" w:sz="4" w:space="0" w:color="auto"/>
            </w:tcBorders>
          </w:tcPr>
          <w:p w14:paraId="45576738" w14:textId="77777777" w:rsidR="00837ECB" w:rsidRPr="00425352" w:rsidRDefault="00837ECB" w:rsidP="00F217DC">
            <w:pPr>
              <w:pStyle w:val="TAL"/>
              <w:rPr>
                <w:rFonts w:eastAsia="DengXian"/>
                <w:lang w:eastAsia="zh-CN" w:bidi="ar"/>
              </w:rPr>
            </w:pPr>
            <w:r w:rsidRPr="00425352">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451FBA7E" w14:textId="77777777" w:rsidR="00837ECB" w:rsidRPr="00425352" w:rsidRDefault="00837ECB" w:rsidP="00F217DC">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6D4243DF" w14:textId="77777777" w:rsidR="00837ECB" w:rsidRPr="00425352" w:rsidRDefault="00837ECB" w:rsidP="00F217DC">
            <w:pPr>
              <w:pStyle w:val="TAL"/>
            </w:pPr>
            <w:r w:rsidRPr="00425352">
              <w:t>UE supports NTN features in GSO scenario</w:t>
            </w:r>
          </w:p>
        </w:tc>
      </w:tr>
      <w:tr w:rsidR="00837ECB" w:rsidRPr="00425352" w14:paraId="4D0C3757" w14:textId="77777777" w:rsidTr="00C45E88">
        <w:trPr>
          <w:gridBefore w:val="6"/>
          <w:wBefore w:w="214"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91A05C" w14:textId="2A874EB9" w:rsidR="00837ECB" w:rsidRPr="00425352" w:rsidRDefault="00837ECB" w:rsidP="00F217DC">
            <w:pPr>
              <w:pStyle w:val="TAC"/>
              <w:jc w:val="left"/>
              <w:rPr>
                <w:rFonts w:eastAsia="DengXian"/>
                <w:lang w:eastAsia="zh-CN" w:bidi="ar"/>
              </w:rPr>
            </w:pPr>
            <w:r>
              <w:rPr>
                <w:rFonts w:eastAsia="DengXian"/>
                <w:lang w:eastAsia="zh-CN" w:bidi="ar"/>
              </w:rPr>
              <w:t>92</w:t>
            </w:r>
          </w:p>
        </w:tc>
        <w:tc>
          <w:tcPr>
            <w:tcW w:w="2661" w:type="dxa"/>
            <w:gridSpan w:val="7"/>
            <w:tcBorders>
              <w:top w:val="single" w:sz="6" w:space="0" w:color="auto"/>
              <w:left w:val="single" w:sz="4" w:space="0" w:color="auto"/>
              <w:bottom w:val="single" w:sz="6" w:space="0" w:color="auto"/>
              <w:right w:val="single" w:sz="6" w:space="0" w:color="auto"/>
            </w:tcBorders>
          </w:tcPr>
          <w:p w14:paraId="6CC1AD4E" w14:textId="77777777" w:rsidR="00837ECB" w:rsidRPr="00425352" w:rsidRDefault="00837ECB" w:rsidP="00F217DC">
            <w:pPr>
              <w:pStyle w:val="TAL"/>
              <w:rPr>
                <w:lang w:eastAsia="zh-CN" w:bidi="ar"/>
              </w:rPr>
            </w:pPr>
            <w:r w:rsidRPr="00425352">
              <w:rPr>
                <w:bCs/>
                <w:iCs/>
              </w:rPr>
              <w:t>Support of NTN features in NGSO scenario</w:t>
            </w:r>
          </w:p>
        </w:tc>
        <w:tc>
          <w:tcPr>
            <w:tcW w:w="850" w:type="dxa"/>
            <w:gridSpan w:val="7"/>
            <w:tcBorders>
              <w:top w:val="single" w:sz="6" w:space="0" w:color="auto"/>
              <w:left w:val="single" w:sz="6" w:space="0" w:color="auto"/>
              <w:bottom w:val="single" w:sz="6" w:space="0" w:color="auto"/>
              <w:right w:val="single" w:sz="4" w:space="0" w:color="auto"/>
            </w:tcBorders>
          </w:tcPr>
          <w:p w14:paraId="5D2278E7" w14:textId="77777777" w:rsidR="00837ECB" w:rsidRPr="00425352" w:rsidRDefault="00837ECB" w:rsidP="00F217DC">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0E852198" w14:textId="77777777" w:rsidR="00837ECB" w:rsidRPr="00425352" w:rsidRDefault="00837ECB" w:rsidP="00F217DC">
            <w:pPr>
              <w:pStyle w:val="TAC"/>
              <w:rPr>
                <w:rFonts w:eastAsia="MS Mincho"/>
                <w:lang w:eastAsia="zh-CN" w:bidi="ar"/>
              </w:rPr>
            </w:pPr>
            <w:r w:rsidRPr="00425352">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2466785F" w14:textId="77777777" w:rsidR="00837ECB" w:rsidRPr="00425352" w:rsidRDefault="00837ECB" w:rsidP="00F217DC">
            <w:pPr>
              <w:pStyle w:val="TAL"/>
              <w:rPr>
                <w:lang w:bidi="ar"/>
              </w:rPr>
            </w:pPr>
            <w:r w:rsidRPr="00425352">
              <w:t>pc_ ntn_ScenarioSupport_r17_NGSO</w:t>
            </w:r>
          </w:p>
        </w:tc>
        <w:tc>
          <w:tcPr>
            <w:tcW w:w="567" w:type="dxa"/>
            <w:gridSpan w:val="7"/>
            <w:tcBorders>
              <w:top w:val="single" w:sz="4" w:space="0" w:color="auto"/>
              <w:left w:val="single" w:sz="4" w:space="0" w:color="auto"/>
              <w:bottom w:val="single" w:sz="4" w:space="0" w:color="auto"/>
              <w:right w:val="single" w:sz="4" w:space="0" w:color="auto"/>
            </w:tcBorders>
          </w:tcPr>
          <w:p w14:paraId="0A24982D" w14:textId="77777777" w:rsidR="00837ECB" w:rsidRPr="00425352" w:rsidRDefault="00837ECB" w:rsidP="00F217DC">
            <w:pPr>
              <w:pStyle w:val="TAL"/>
              <w:rPr>
                <w:rFonts w:eastAsia="DengXian"/>
                <w:lang w:eastAsia="zh-CN" w:bidi="ar"/>
              </w:rPr>
            </w:pPr>
            <w:r w:rsidRPr="00425352">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38EEAAA6" w14:textId="77777777" w:rsidR="00837ECB" w:rsidRPr="00425352" w:rsidRDefault="00837ECB" w:rsidP="00F217DC">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371573E7" w14:textId="77777777" w:rsidR="00837ECB" w:rsidRPr="00425352" w:rsidRDefault="00837ECB" w:rsidP="00F217DC">
            <w:pPr>
              <w:pStyle w:val="TAL"/>
            </w:pPr>
            <w:r w:rsidRPr="00425352">
              <w:t>UE supports NTN features in NGSO scenario</w:t>
            </w:r>
          </w:p>
        </w:tc>
      </w:tr>
      <w:tr w:rsidR="004D367D" w:rsidRPr="00C15190" w14:paraId="63C4B3AC"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5AB32E7" w14:textId="772E7D06" w:rsidR="004D367D" w:rsidRPr="00C15190" w:rsidRDefault="004D367D" w:rsidP="00F217DC">
            <w:pPr>
              <w:pStyle w:val="TAC"/>
              <w:jc w:val="left"/>
              <w:rPr>
                <w:rFonts w:eastAsia="DengXian"/>
                <w:lang w:eastAsia="zh-CN" w:bidi="ar"/>
              </w:rPr>
            </w:pPr>
            <w:r>
              <w:rPr>
                <w:rFonts w:eastAsia="DengXian"/>
                <w:lang w:eastAsia="zh-CN" w:bidi="ar"/>
              </w:rPr>
              <w:t>93</w:t>
            </w:r>
          </w:p>
        </w:tc>
        <w:tc>
          <w:tcPr>
            <w:tcW w:w="2661" w:type="dxa"/>
            <w:gridSpan w:val="7"/>
            <w:tcBorders>
              <w:top w:val="single" w:sz="6" w:space="0" w:color="auto"/>
              <w:left w:val="single" w:sz="4" w:space="0" w:color="auto"/>
              <w:bottom w:val="single" w:sz="6" w:space="0" w:color="auto"/>
              <w:right w:val="single" w:sz="6" w:space="0" w:color="auto"/>
            </w:tcBorders>
          </w:tcPr>
          <w:p w14:paraId="73CCABF2" w14:textId="77777777" w:rsidR="004D367D" w:rsidRPr="00C15190" w:rsidRDefault="004D367D" w:rsidP="00F217DC">
            <w:pPr>
              <w:pStyle w:val="TAL"/>
              <w:rPr>
                <w:lang w:eastAsia="zh-CN" w:bidi="ar"/>
              </w:rPr>
            </w:pPr>
            <w:r w:rsidRPr="00C15190">
              <w:t>Support of RSSI measurements and channel occupancy reporting</w:t>
            </w:r>
          </w:p>
        </w:tc>
        <w:tc>
          <w:tcPr>
            <w:tcW w:w="850" w:type="dxa"/>
            <w:gridSpan w:val="7"/>
            <w:tcBorders>
              <w:top w:val="single" w:sz="6" w:space="0" w:color="auto"/>
              <w:left w:val="single" w:sz="6" w:space="0" w:color="auto"/>
              <w:bottom w:val="single" w:sz="6" w:space="0" w:color="auto"/>
              <w:right w:val="single" w:sz="4" w:space="0" w:color="auto"/>
            </w:tcBorders>
          </w:tcPr>
          <w:p w14:paraId="0DED4F90" w14:textId="77777777" w:rsidR="004D367D" w:rsidRPr="00C15190" w:rsidRDefault="004D367D" w:rsidP="00F217DC">
            <w:pPr>
              <w:pStyle w:val="TAL"/>
              <w:rPr>
                <w:rFonts w:eastAsia="DengXian"/>
                <w:lang w:eastAsia="zh-CN" w:bidi="ar"/>
              </w:rPr>
            </w:pPr>
            <w:r w:rsidRPr="00C15190">
              <w:t>38.306, 4.2.7.2a</w:t>
            </w:r>
          </w:p>
        </w:tc>
        <w:tc>
          <w:tcPr>
            <w:tcW w:w="849" w:type="dxa"/>
            <w:gridSpan w:val="7"/>
            <w:tcBorders>
              <w:top w:val="single" w:sz="4" w:space="0" w:color="auto"/>
              <w:left w:val="single" w:sz="4" w:space="0" w:color="auto"/>
              <w:bottom w:val="single" w:sz="4" w:space="0" w:color="auto"/>
              <w:right w:val="single" w:sz="4" w:space="0" w:color="auto"/>
            </w:tcBorders>
          </w:tcPr>
          <w:p w14:paraId="64120979" w14:textId="77777777" w:rsidR="004D367D" w:rsidRPr="00C15190" w:rsidRDefault="004D367D" w:rsidP="00F217DC">
            <w:pPr>
              <w:pStyle w:val="TAC"/>
              <w:rPr>
                <w:rFonts w:eastAsia="MS Mincho"/>
                <w:lang w:eastAsia="zh-CN" w:bidi="ar"/>
              </w:rPr>
            </w:pPr>
            <w:r w:rsidRPr="00C15190">
              <w:t>Rel-16</w:t>
            </w:r>
          </w:p>
        </w:tc>
        <w:tc>
          <w:tcPr>
            <w:tcW w:w="2408" w:type="dxa"/>
            <w:gridSpan w:val="7"/>
            <w:tcBorders>
              <w:top w:val="single" w:sz="4" w:space="0" w:color="auto"/>
              <w:left w:val="single" w:sz="4" w:space="0" w:color="auto"/>
              <w:bottom w:val="single" w:sz="4" w:space="0" w:color="auto"/>
              <w:right w:val="single" w:sz="4" w:space="0" w:color="auto"/>
            </w:tcBorders>
          </w:tcPr>
          <w:p w14:paraId="23024FB5" w14:textId="77777777" w:rsidR="004D367D" w:rsidRPr="00C15190" w:rsidRDefault="004D367D" w:rsidP="00F217DC">
            <w:pPr>
              <w:pStyle w:val="TAL"/>
              <w:rPr>
                <w:lang w:bidi="ar"/>
              </w:rPr>
            </w:pPr>
            <w:r w:rsidRPr="00C15190">
              <w:t>pc_rssi_ChannelOccupancyReporting_r16</w:t>
            </w:r>
          </w:p>
        </w:tc>
        <w:tc>
          <w:tcPr>
            <w:tcW w:w="567" w:type="dxa"/>
            <w:gridSpan w:val="7"/>
            <w:tcBorders>
              <w:top w:val="single" w:sz="4" w:space="0" w:color="auto"/>
              <w:left w:val="single" w:sz="4" w:space="0" w:color="auto"/>
              <w:bottom w:val="single" w:sz="4" w:space="0" w:color="auto"/>
              <w:right w:val="single" w:sz="4" w:space="0" w:color="auto"/>
            </w:tcBorders>
          </w:tcPr>
          <w:p w14:paraId="2AB8AA0C" w14:textId="77777777" w:rsidR="004D367D" w:rsidRPr="00C15190" w:rsidRDefault="004D367D" w:rsidP="00F217DC">
            <w:pPr>
              <w:pStyle w:val="TAL"/>
              <w:rPr>
                <w:rFonts w:eastAsia="DengXian"/>
                <w:lang w:eastAsia="zh-CN" w:bidi="ar"/>
              </w:rPr>
            </w:pPr>
            <w:r w:rsidRPr="00C15190">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0960594B" w14:textId="77777777" w:rsidR="004D367D" w:rsidRPr="00C15190" w:rsidRDefault="004D367D" w:rsidP="00F217DC">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504E37EF" w14:textId="77777777" w:rsidR="004D367D" w:rsidRPr="00C15190" w:rsidRDefault="004D367D" w:rsidP="00F217DC">
            <w:pPr>
              <w:pStyle w:val="TAL"/>
            </w:pPr>
          </w:p>
        </w:tc>
      </w:tr>
      <w:tr w:rsidR="004D367D" w:rsidRPr="00C15190" w14:paraId="2209C07D"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15A68E" w14:textId="4D7F3F46" w:rsidR="004D367D" w:rsidRPr="00C15190" w:rsidRDefault="004D367D" w:rsidP="004D367D">
            <w:pPr>
              <w:pStyle w:val="TAC"/>
              <w:jc w:val="left"/>
              <w:rPr>
                <w:rFonts w:eastAsia="DengXian"/>
                <w:lang w:eastAsia="zh-CN" w:bidi="ar"/>
              </w:rPr>
            </w:pPr>
            <w:r>
              <w:rPr>
                <w:rFonts w:eastAsia="DengXian"/>
                <w:lang w:eastAsia="zh-CN" w:bidi="ar"/>
              </w:rPr>
              <w:t>94</w:t>
            </w:r>
          </w:p>
        </w:tc>
        <w:tc>
          <w:tcPr>
            <w:tcW w:w="2661" w:type="dxa"/>
            <w:gridSpan w:val="7"/>
            <w:tcBorders>
              <w:top w:val="single" w:sz="6" w:space="0" w:color="auto"/>
              <w:left w:val="single" w:sz="4" w:space="0" w:color="auto"/>
              <w:bottom w:val="single" w:sz="6" w:space="0" w:color="auto"/>
              <w:right w:val="single" w:sz="6" w:space="0" w:color="auto"/>
            </w:tcBorders>
          </w:tcPr>
          <w:p w14:paraId="75A37125" w14:textId="202D7C0A" w:rsidR="004D367D" w:rsidRPr="00C15190" w:rsidRDefault="004D367D" w:rsidP="004D367D">
            <w:pPr>
              <w:pStyle w:val="TAL"/>
            </w:pPr>
            <w:r>
              <w:rPr>
                <w:noProof/>
              </w:rPr>
              <w:t>S</w:t>
            </w:r>
            <w:r w:rsidRPr="00B11372">
              <w:rPr>
                <w:noProof/>
              </w:rPr>
              <w:t xml:space="preserve">upports the restriction to 3450 - 3550 MHz and 3700 - 3980 MHz </w:t>
            </w:r>
            <w:r>
              <w:rPr>
                <w:noProof/>
              </w:rPr>
              <w:t>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1A38974C" w14:textId="0BFC463B" w:rsidR="004D367D" w:rsidRPr="00C15190" w:rsidRDefault="004D367D" w:rsidP="004D367D">
            <w:pPr>
              <w:pStyle w:val="TAL"/>
            </w:pPr>
            <w:r>
              <w:rPr>
                <w:rFonts w:eastAsia="DengXian" w:hint="eastAsia"/>
                <w:lang w:eastAsia="zh-CN" w:bidi="ar"/>
              </w:rPr>
              <w:t>3</w:t>
            </w:r>
            <w:r>
              <w:rPr>
                <w:rFonts w:eastAsia="DengXian"/>
                <w:lang w:eastAsia="zh-CN" w:bidi="ar"/>
              </w:rPr>
              <w:t>8.306, 4.2.7.11</w:t>
            </w:r>
          </w:p>
        </w:tc>
        <w:tc>
          <w:tcPr>
            <w:tcW w:w="849" w:type="dxa"/>
            <w:gridSpan w:val="7"/>
            <w:tcBorders>
              <w:top w:val="single" w:sz="4" w:space="0" w:color="auto"/>
              <w:left w:val="single" w:sz="4" w:space="0" w:color="auto"/>
              <w:bottom w:val="single" w:sz="4" w:space="0" w:color="auto"/>
              <w:right w:val="single" w:sz="4" w:space="0" w:color="auto"/>
            </w:tcBorders>
          </w:tcPr>
          <w:p w14:paraId="08110605" w14:textId="681EFA8E" w:rsidR="004D367D" w:rsidRPr="00C15190" w:rsidRDefault="004D367D" w:rsidP="004D367D">
            <w:pPr>
              <w:pStyle w:val="TAC"/>
            </w:pPr>
            <w:r>
              <w:rPr>
                <w:rFonts w:eastAsia="SimSun" w:hint="eastAsia"/>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1020A544" w14:textId="077F117A" w:rsidR="004D367D" w:rsidRPr="00C15190" w:rsidRDefault="004D367D" w:rsidP="004D367D">
            <w:pPr>
              <w:pStyle w:val="TAL"/>
            </w:pPr>
            <w:r w:rsidRPr="001B1FA0">
              <w:t>pc_extendedBand</w:t>
            </w:r>
            <w:r>
              <w:t>_</w:t>
            </w:r>
            <w:r w:rsidRPr="001B1FA0">
              <w:t>n77</w:t>
            </w:r>
            <w:r>
              <w:t>_</w:t>
            </w:r>
            <w:r w:rsidRPr="001B1FA0">
              <w:t>r16</w:t>
            </w:r>
          </w:p>
        </w:tc>
        <w:tc>
          <w:tcPr>
            <w:tcW w:w="567" w:type="dxa"/>
            <w:gridSpan w:val="7"/>
            <w:tcBorders>
              <w:top w:val="single" w:sz="4" w:space="0" w:color="auto"/>
              <w:left w:val="single" w:sz="4" w:space="0" w:color="auto"/>
              <w:bottom w:val="single" w:sz="4" w:space="0" w:color="auto"/>
              <w:right w:val="single" w:sz="4" w:space="0" w:color="auto"/>
            </w:tcBorders>
          </w:tcPr>
          <w:p w14:paraId="4F70E510" w14:textId="30CE1A69" w:rsidR="004D367D" w:rsidRPr="00C15190" w:rsidRDefault="004D367D" w:rsidP="004D367D">
            <w:pPr>
              <w:pStyle w:val="TAL"/>
              <w:rPr>
                <w:rFonts w:eastAsia="DengXian"/>
                <w:lang w:eastAsia="zh-CN" w:bidi="ar"/>
              </w:rPr>
            </w:pPr>
            <w:r>
              <w:rPr>
                <w:rFonts w:eastAsia="DengXian" w:hint="eastAsia"/>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39107BF7" w14:textId="77777777" w:rsidR="004D367D" w:rsidRPr="00C15190" w:rsidRDefault="004D367D" w:rsidP="004D367D">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487094D0" w14:textId="6DD8049C" w:rsidR="004D367D" w:rsidRPr="00C15190" w:rsidRDefault="004D367D" w:rsidP="004D367D">
            <w:pPr>
              <w:pStyle w:val="TAL"/>
            </w:pPr>
            <w:r w:rsidRPr="00417F09">
              <w:t>Applicable for UE support band n77 and i</w:t>
            </w:r>
            <w:r w:rsidRPr="00417F09">
              <w:rPr>
                <w:lang w:val="en-US"/>
              </w:rPr>
              <w:t>n the USA this band is restricted to 3450 – 3550 MHz and 3700 – 3980 MHz.</w:t>
            </w:r>
          </w:p>
        </w:tc>
      </w:tr>
      <w:tr w:rsidR="004D367D" w:rsidRPr="00C15190" w14:paraId="0BF2E68E"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07CA6C" w14:textId="25AB3015" w:rsidR="004D367D" w:rsidRDefault="004D367D" w:rsidP="004D367D">
            <w:pPr>
              <w:pStyle w:val="TAC"/>
              <w:jc w:val="left"/>
              <w:rPr>
                <w:rFonts w:eastAsia="DengXian"/>
                <w:lang w:eastAsia="zh-CN" w:bidi="ar"/>
              </w:rPr>
            </w:pPr>
            <w:r>
              <w:rPr>
                <w:rFonts w:eastAsia="DengXian"/>
                <w:lang w:eastAsia="zh-CN" w:bidi="ar"/>
              </w:rPr>
              <w:t>95</w:t>
            </w:r>
          </w:p>
        </w:tc>
        <w:tc>
          <w:tcPr>
            <w:tcW w:w="2661" w:type="dxa"/>
            <w:gridSpan w:val="7"/>
            <w:tcBorders>
              <w:top w:val="single" w:sz="6" w:space="0" w:color="auto"/>
              <w:left w:val="single" w:sz="4" w:space="0" w:color="auto"/>
              <w:bottom w:val="single" w:sz="6" w:space="0" w:color="auto"/>
              <w:right w:val="single" w:sz="6" w:space="0" w:color="auto"/>
            </w:tcBorders>
          </w:tcPr>
          <w:p w14:paraId="1BED7EA2" w14:textId="066EEDBA" w:rsidR="004D367D" w:rsidRDefault="004D367D" w:rsidP="004D367D">
            <w:pPr>
              <w:pStyle w:val="TAL"/>
              <w:rPr>
                <w:noProof/>
              </w:rPr>
            </w:pPr>
            <w:r>
              <w:rPr>
                <w:bCs/>
                <w:iCs/>
              </w:rPr>
              <w:t>S</w:t>
            </w:r>
            <w:r w:rsidRPr="00B11372">
              <w:rPr>
                <w:bCs/>
                <w:iCs/>
              </w:rPr>
              <w:t>upports the restriction to 3450 - 3650 MHz and 3650 - 3980 ranges o</w:t>
            </w:r>
            <w:r>
              <w:rPr>
                <w:bCs/>
                <w:iCs/>
              </w:rPr>
              <w:t>f band n77</w:t>
            </w:r>
          </w:p>
        </w:tc>
        <w:tc>
          <w:tcPr>
            <w:tcW w:w="850" w:type="dxa"/>
            <w:gridSpan w:val="7"/>
            <w:tcBorders>
              <w:top w:val="single" w:sz="6" w:space="0" w:color="auto"/>
              <w:left w:val="single" w:sz="6" w:space="0" w:color="auto"/>
              <w:bottom w:val="single" w:sz="6" w:space="0" w:color="auto"/>
              <w:right w:val="single" w:sz="4" w:space="0" w:color="auto"/>
            </w:tcBorders>
          </w:tcPr>
          <w:p w14:paraId="011FD34A" w14:textId="68A2AFB7" w:rsidR="004D367D" w:rsidRDefault="004D367D" w:rsidP="004D367D">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49" w:type="dxa"/>
            <w:gridSpan w:val="7"/>
            <w:tcBorders>
              <w:top w:val="single" w:sz="4" w:space="0" w:color="auto"/>
              <w:left w:val="single" w:sz="4" w:space="0" w:color="auto"/>
              <w:bottom w:val="single" w:sz="4" w:space="0" w:color="auto"/>
              <w:right w:val="single" w:sz="4" w:space="0" w:color="auto"/>
            </w:tcBorders>
          </w:tcPr>
          <w:p w14:paraId="3CF96778" w14:textId="443BF3B2" w:rsidR="004D367D" w:rsidRDefault="004D367D" w:rsidP="004D367D">
            <w:pPr>
              <w:pStyle w:val="TAC"/>
              <w:rPr>
                <w:rFonts w:eastAsia="SimSun"/>
                <w:lang w:eastAsia="zh-CN" w:bidi="ar"/>
              </w:rPr>
            </w:pPr>
            <w:r>
              <w:rPr>
                <w:rFonts w:eastAsia="SimSun" w:hint="eastAsia"/>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4703392A" w14:textId="4B00C2F0" w:rsidR="004D367D" w:rsidRPr="001B1FA0" w:rsidRDefault="004D367D" w:rsidP="004D367D">
            <w:pPr>
              <w:pStyle w:val="TAL"/>
            </w:pPr>
            <w:r w:rsidRPr="001B1FA0">
              <w:t>pc_extendedBand</w:t>
            </w:r>
            <w:r>
              <w:t>_n77_2_</w:t>
            </w:r>
            <w:r w:rsidRPr="001B1FA0">
              <w:t>r17</w:t>
            </w:r>
          </w:p>
        </w:tc>
        <w:tc>
          <w:tcPr>
            <w:tcW w:w="567" w:type="dxa"/>
            <w:gridSpan w:val="7"/>
            <w:tcBorders>
              <w:top w:val="single" w:sz="4" w:space="0" w:color="auto"/>
              <w:left w:val="single" w:sz="4" w:space="0" w:color="auto"/>
              <w:bottom w:val="single" w:sz="4" w:space="0" w:color="auto"/>
              <w:right w:val="single" w:sz="4" w:space="0" w:color="auto"/>
            </w:tcBorders>
          </w:tcPr>
          <w:p w14:paraId="61B4EC01" w14:textId="774351C4" w:rsidR="004D367D" w:rsidRDefault="004D367D" w:rsidP="004D367D">
            <w:pPr>
              <w:pStyle w:val="TAL"/>
              <w:rPr>
                <w:rFonts w:eastAsia="DengXian"/>
                <w:lang w:eastAsia="zh-CN" w:bidi="ar"/>
              </w:rPr>
            </w:pPr>
            <w:r>
              <w:rPr>
                <w:rFonts w:eastAsia="DengXian" w:hint="eastAsia"/>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74CEC3D8" w14:textId="77777777" w:rsidR="004D367D" w:rsidRPr="00C15190" w:rsidRDefault="004D367D" w:rsidP="004D367D">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3B3C1B5F" w14:textId="6CA4D193" w:rsidR="004D367D" w:rsidRPr="00417F09" w:rsidRDefault="004D367D" w:rsidP="004D367D">
            <w:pPr>
              <w:pStyle w:val="TAL"/>
            </w:pPr>
            <w:r w:rsidRPr="00B22E09">
              <w:t>Applicable for UE support band n77 and i</w:t>
            </w:r>
            <w:r w:rsidRPr="00B22E09">
              <w:rPr>
                <w:lang w:val="en-US"/>
              </w:rPr>
              <w:t>n Canada this band is restricted to 3450 – 3650 MHz and 3650 – 3980 MHz.</w:t>
            </w:r>
          </w:p>
        </w:tc>
      </w:tr>
      <w:tr w:rsidR="004D367D" w:rsidRPr="00C15190" w14:paraId="598B542B"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539A5F6" w14:textId="33604C54" w:rsidR="004D367D" w:rsidRDefault="004D367D" w:rsidP="004D367D">
            <w:pPr>
              <w:pStyle w:val="TAC"/>
              <w:jc w:val="left"/>
              <w:rPr>
                <w:rFonts w:eastAsia="DengXian"/>
                <w:lang w:eastAsia="zh-CN" w:bidi="ar"/>
              </w:rPr>
            </w:pPr>
            <w:r>
              <w:rPr>
                <w:rFonts w:eastAsia="DengXian"/>
                <w:lang w:eastAsia="zh-CN" w:bidi="ar"/>
              </w:rPr>
              <w:t>96</w:t>
            </w:r>
          </w:p>
        </w:tc>
        <w:tc>
          <w:tcPr>
            <w:tcW w:w="2661" w:type="dxa"/>
            <w:gridSpan w:val="7"/>
            <w:tcBorders>
              <w:top w:val="single" w:sz="6" w:space="0" w:color="auto"/>
              <w:left w:val="single" w:sz="4" w:space="0" w:color="auto"/>
              <w:bottom w:val="single" w:sz="6" w:space="0" w:color="auto"/>
              <w:right w:val="single" w:sz="6" w:space="0" w:color="auto"/>
            </w:tcBorders>
          </w:tcPr>
          <w:p w14:paraId="1FA0BAF1" w14:textId="3C610030" w:rsidR="004D367D" w:rsidRDefault="004D367D" w:rsidP="004D367D">
            <w:pPr>
              <w:pStyle w:val="TAL"/>
              <w:rPr>
                <w:bCs/>
                <w:iCs/>
              </w:rPr>
            </w:pPr>
            <w:r>
              <w:t xml:space="preserve">Support of </w:t>
            </w:r>
            <w:r w:rsidRPr="00B11372">
              <w:t>UL channel access for dynamic channel access mode</w:t>
            </w:r>
            <w:r>
              <w:t xml:space="preserve"> (NR-unlicensed)</w:t>
            </w:r>
          </w:p>
        </w:tc>
        <w:tc>
          <w:tcPr>
            <w:tcW w:w="850" w:type="dxa"/>
            <w:gridSpan w:val="7"/>
            <w:tcBorders>
              <w:top w:val="single" w:sz="6" w:space="0" w:color="auto"/>
              <w:left w:val="single" w:sz="6" w:space="0" w:color="auto"/>
              <w:bottom w:val="single" w:sz="6" w:space="0" w:color="auto"/>
              <w:right w:val="single" w:sz="4" w:space="0" w:color="auto"/>
            </w:tcBorders>
          </w:tcPr>
          <w:p w14:paraId="74306A97" w14:textId="7050F4CC" w:rsidR="004D367D" w:rsidRDefault="004D367D" w:rsidP="004D367D">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00762828" w14:textId="6CCC1B43" w:rsidR="004D367D" w:rsidRDefault="004D367D" w:rsidP="004D367D">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FEF3F67" w14:textId="6D3EBB92" w:rsidR="004D367D" w:rsidRPr="001B1FA0" w:rsidRDefault="004D367D" w:rsidP="004D367D">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28602717" w14:textId="77777777" w:rsidR="004D367D" w:rsidRDefault="004D367D" w:rsidP="004D367D">
            <w:pPr>
              <w:pStyle w:val="TAL"/>
              <w:rPr>
                <w:rFonts w:eastAsia="DengXian"/>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0BC8660A" w14:textId="77777777" w:rsidR="004D367D" w:rsidRPr="00C15190" w:rsidRDefault="004D367D" w:rsidP="004D367D">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21FF4874" w14:textId="77777777" w:rsidR="004D367D" w:rsidRPr="00B22E09" w:rsidRDefault="004D367D" w:rsidP="004D367D">
            <w:pPr>
              <w:pStyle w:val="TAL"/>
            </w:pPr>
          </w:p>
        </w:tc>
      </w:tr>
      <w:tr w:rsidR="004D367D" w:rsidRPr="00C15190" w14:paraId="00023AB3"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393725" w14:textId="105CFCEC" w:rsidR="004D367D" w:rsidRDefault="004D367D" w:rsidP="004D367D">
            <w:pPr>
              <w:pStyle w:val="TAC"/>
              <w:jc w:val="left"/>
              <w:rPr>
                <w:rFonts w:eastAsia="DengXian"/>
                <w:lang w:eastAsia="zh-CN" w:bidi="ar"/>
              </w:rPr>
            </w:pPr>
            <w:r>
              <w:rPr>
                <w:rFonts w:eastAsia="DengXian"/>
                <w:lang w:eastAsia="zh-CN" w:bidi="ar"/>
              </w:rPr>
              <w:t>97</w:t>
            </w:r>
          </w:p>
        </w:tc>
        <w:tc>
          <w:tcPr>
            <w:tcW w:w="2661" w:type="dxa"/>
            <w:gridSpan w:val="7"/>
            <w:tcBorders>
              <w:top w:val="single" w:sz="6" w:space="0" w:color="auto"/>
              <w:left w:val="single" w:sz="4" w:space="0" w:color="auto"/>
              <w:bottom w:val="single" w:sz="6" w:space="0" w:color="auto"/>
              <w:right w:val="single" w:sz="6" w:space="0" w:color="auto"/>
            </w:tcBorders>
          </w:tcPr>
          <w:p w14:paraId="4B055A10" w14:textId="3A7B65B1" w:rsidR="004D367D" w:rsidRDefault="004D367D" w:rsidP="004D367D">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50" w:type="dxa"/>
            <w:gridSpan w:val="7"/>
            <w:tcBorders>
              <w:top w:val="single" w:sz="6" w:space="0" w:color="auto"/>
              <w:left w:val="single" w:sz="6" w:space="0" w:color="auto"/>
              <w:bottom w:val="single" w:sz="6" w:space="0" w:color="auto"/>
              <w:right w:val="single" w:sz="4" w:space="0" w:color="auto"/>
            </w:tcBorders>
          </w:tcPr>
          <w:p w14:paraId="275CE690" w14:textId="2AF90BF9" w:rsidR="004D367D" w:rsidRDefault="004D367D" w:rsidP="004D367D">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3205F87B" w14:textId="2F4D0CAD" w:rsidR="004D367D" w:rsidRDefault="004D367D" w:rsidP="004D367D">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A1A5C2E" w14:textId="39EC0BAF" w:rsidR="004D367D" w:rsidRPr="001B1FA0" w:rsidRDefault="004D367D" w:rsidP="004D367D">
            <w:pPr>
              <w:pStyle w:val="TAL"/>
            </w:pPr>
            <w:r>
              <w:rPr>
                <w:lang w:bidi="ar"/>
              </w:rPr>
              <w:t>pc_ul_Semi_StaticChAccess_r16</w:t>
            </w:r>
          </w:p>
        </w:tc>
        <w:tc>
          <w:tcPr>
            <w:tcW w:w="567" w:type="dxa"/>
            <w:gridSpan w:val="7"/>
            <w:tcBorders>
              <w:top w:val="single" w:sz="4" w:space="0" w:color="auto"/>
              <w:left w:val="single" w:sz="4" w:space="0" w:color="auto"/>
              <w:bottom w:val="single" w:sz="4" w:space="0" w:color="auto"/>
              <w:right w:val="single" w:sz="4" w:space="0" w:color="auto"/>
            </w:tcBorders>
          </w:tcPr>
          <w:p w14:paraId="504F0DDA" w14:textId="77777777" w:rsidR="004D367D" w:rsidRDefault="004D367D" w:rsidP="004D367D">
            <w:pPr>
              <w:pStyle w:val="TAL"/>
              <w:rPr>
                <w:rFonts w:eastAsia="DengXian"/>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03D3466E" w14:textId="77777777" w:rsidR="004D367D" w:rsidRPr="00C15190" w:rsidRDefault="004D367D" w:rsidP="004D367D">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5B41A275" w14:textId="77777777" w:rsidR="004D367D" w:rsidRPr="00B22E09" w:rsidRDefault="004D367D" w:rsidP="004D367D">
            <w:pPr>
              <w:pStyle w:val="TAL"/>
            </w:pPr>
          </w:p>
        </w:tc>
      </w:tr>
      <w:tr w:rsidR="004D367D" w:rsidRPr="00C15190" w14:paraId="20408FF1"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6E7FD1D" w14:textId="5A5FAB5F" w:rsidR="004D367D" w:rsidRDefault="004D367D" w:rsidP="004D367D">
            <w:pPr>
              <w:pStyle w:val="TAC"/>
              <w:jc w:val="left"/>
              <w:rPr>
                <w:rFonts w:eastAsia="DengXian"/>
                <w:lang w:eastAsia="zh-CN" w:bidi="ar"/>
              </w:rPr>
            </w:pPr>
            <w:r>
              <w:rPr>
                <w:rFonts w:eastAsia="DengXian"/>
                <w:lang w:eastAsia="zh-CN" w:bidi="ar"/>
              </w:rPr>
              <w:t>98</w:t>
            </w:r>
          </w:p>
        </w:tc>
        <w:tc>
          <w:tcPr>
            <w:tcW w:w="2661" w:type="dxa"/>
            <w:gridSpan w:val="7"/>
            <w:tcBorders>
              <w:top w:val="single" w:sz="6" w:space="0" w:color="auto"/>
              <w:left w:val="single" w:sz="4" w:space="0" w:color="auto"/>
              <w:bottom w:val="single" w:sz="6" w:space="0" w:color="auto"/>
              <w:right w:val="single" w:sz="6" w:space="0" w:color="auto"/>
            </w:tcBorders>
          </w:tcPr>
          <w:p w14:paraId="0CE5E86D" w14:textId="38B6BCA1" w:rsidR="004D367D" w:rsidRDefault="004D367D" w:rsidP="004D367D">
            <w:pPr>
              <w:pStyle w:val="TAL"/>
              <w:rPr>
                <w:bCs/>
                <w:iCs/>
              </w:rPr>
            </w:pPr>
            <w:r>
              <w:t>Support of SSB-based RRM for dynamic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6B125B7C" w14:textId="556F3ACA" w:rsidR="004D367D" w:rsidRDefault="004D367D" w:rsidP="004D367D">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3A4CA599" w14:textId="272F2A1B" w:rsidR="004D367D" w:rsidRDefault="004D367D" w:rsidP="004D367D">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2979BAAC" w14:textId="576F15AA" w:rsidR="004D367D" w:rsidRPr="001B1FA0" w:rsidRDefault="004D367D" w:rsidP="004D367D">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3DFB1507" w14:textId="77777777" w:rsidR="004D367D" w:rsidRDefault="004D367D" w:rsidP="004D367D">
            <w:pPr>
              <w:pStyle w:val="TAL"/>
              <w:rPr>
                <w:rFonts w:eastAsia="DengXian"/>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64627E64" w14:textId="77777777" w:rsidR="004D367D" w:rsidRPr="00C15190" w:rsidRDefault="004D367D" w:rsidP="004D367D">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31979BCB" w14:textId="77777777" w:rsidR="004D367D" w:rsidRPr="00B22E09" w:rsidRDefault="004D367D" w:rsidP="004D367D">
            <w:pPr>
              <w:pStyle w:val="TAL"/>
            </w:pPr>
          </w:p>
        </w:tc>
      </w:tr>
      <w:tr w:rsidR="004D367D" w:rsidRPr="00C15190" w14:paraId="2AE5EA95"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67A45A" w14:textId="233E39D9" w:rsidR="004D367D" w:rsidRDefault="004D367D" w:rsidP="004D367D">
            <w:pPr>
              <w:pStyle w:val="TAC"/>
              <w:jc w:val="left"/>
              <w:rPr>
                <w:rFonts w:eastAsia="DengXian"/>
                <w:lang w:eastAsia="zh-CN" w:bidi="ar"/>
              </w:rPr>
            </w:pPr>
            <w:r>
              <w:rPr>
                <w:rFonts w:eastAsia="DengXian"/>
                <w:lang w:eastAsia="zh-CN" w:bidi="ar"/>
              </w:rPr>
              <w:t>99</w:t>
            </w:r>
          </w:p>
        </w:tc>
        <w:tc>
          <w:tcPr>
            <w:tcW w:w="2661" w:type="dxa"/>
            <w:gridSpan w:val="7"/>
            <w:tcBorders>
              <w:top w:val="single" w:sz="6" w:space="0" w:color="auto"/>
              <w:left w:val="single" w:sz="4" w:space="0" w:color="auto"/>
              <w:bottom w:val="single" w:sz="6" w:space="0" w:color="auto"/>
              <w:right w:val="single" w:sz="6" w:space="0" w:color="auto"/>
            </w:tcBorders>
          </w:tcPr>
          <w:p w14:paraId="4A18E776" w14:textId="7D36F672" w:rsidR="004D367D" w:rsidRDefault="004D367D" w:rsidP="004D367D">
            <w:pPr>
              <w:pStyle w:val="TAL"/>
              <w:rPr>
                <w:bCs/>
                <w:iCs/>
              </w:rPr>
            </w:pPr>
            <w:r>
              <w:t>Support of SSB-based RRM for semi-static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387480BF" w14:textId="4099812E" w:rsidR="004D367D" w:rsidRDefault="004D367D" w:rsidP="004D367D">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687BE1EC" w14:textId="5BFD8EA9" w:rsidR="004D367D" w:rsidRDefault="004D367D" w:rsidP="004D367D">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396FFF6" w14:textId="2956D824" w:rsidR="004D367D" w:rsidRPr="001B1FA0" w:rsidRDefault="004D367D" w:rsidP="004D367D">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02E6696C" w14:textId="77777777" w:rsidR="004D367D" w:rsidRDefault="004D367D" w:rsidP="004D367D">
            <w:pPr>
              <w:pStyle w:val="TAL"/>
              <w:rPr>
                <w:rFonts w:eastAsia="DengXian"/>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5C66FAD2" w14:textId="77777777" w:rsidR="004D367D" w:rsidRPr="00C15190" w:rsidRDefault="004D367D" w:rsidP="004D367D">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75B13908" w14:textId="77777777" w:rsidR="004D367D" w:rsidRPr="00B22E09" w:rsidRDefault="004D367D" w:rsidP="004D367D">
            <w:pPr>
              <w:pStyle w:val="TAL"/>
            </w:pPr>
          </w:p>
        </w:tc>
      </w:tr>
      <w:tr w:rsidR="004D367D" w:rsidRPr="00C15190" w14:paraId="4E556AB9"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0865E1F" w14:textId="253E079C" w:rsidR="004D367D" w:rsidRDefault="004D367D" w:rsidP="004D367D">
            <w:pPr>
              <w:pStyle w:val="TAC"/>
              <w:jc w:val="left"/>
              <w:rPr>
                <w:rFonts w:eastAsia="DengXian"/>
                <w:lang w:eastAsia="zh-CN" w:bidi="ar"/>
              </w:rPr>
            </w:pPr>
            <w:r>
              <w:rPr>
                <w:rFonts w:eastAsia="DengXian"/>
                <w:lang w:eastAsia="zh-CN" w:bidi="ar"/>
              </w:rPr>
              <w:t>100</w:t>
            </w:r>
          </w:p>
        </w:tc>
        <w:tc>
          <w:tcPr>
            <w:tcW w:w="2661" w:type="dxa"/>
            <w:gridSpan w:val="7"/>
            <w:tcBorders>
              <w:top w:val="single" w:sz="6" w:space="0" w:color="auto"/>
              <w:left w:val="single" w:sz="4" w:space="0" w:color="auto"/>
              <w:bottom w:val="single" w:sz="6" w:space="0" w:color="auto"/>
              <w:right w:val="single" w:sz="6" w:space="0" w:color="auto"/>
            </w:tcBorders>
          </w:tcPr>
          <w:p w14:paraId="7DD5B069" w14:textId="5D988A7A" w:rsidR="004D367D" w:rsidRDefault="004D367D" w:rsidP="004D367D">
            <w:pPr>
              <w:pStyle w:val="TAL"/>
              <w:rPr>
                <w:bCs/>
                <w:iCs/>
              </w:rPr>
            </w:pPr>
            <w:r>
              <w:t>Support of SSB-based RLM for dynamic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09DDB498" w14:textId="40055458" w:rsidR="004D367D" w:rsidRDefault="004D367D" w:rsidP="004D367D">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1965D5DB" w14:textId="27818EA2" w:rsidR="004D367D" w:rsidRDefault="004D367D" w:rsidP="004D367D">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72C9F398" w14:textId="3049AE73" w:rsidR="004D367D" w:rsidRPr="001B1FA0" w:rsidRDefault="004D367D" w:rsidP="004D367D">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8930188" w14:textId="77777777" w:rsidR="004D367D" w:rsidRDefault="004D367D" w:rsidP="004D367D">
            <w:pPr>
              <w:pStyle w:val="TAL"/>
              <w:rPr>
                <w:rFonts w:eastAsia="DengXian"/>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4AAEAD3A" w14:textId="77777777" w:rsidR="004D367D" w:rsidRPr="00C15190" w:rsidRDefault="004D367D" w:rsidP="004D367D">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2A385659" w14:textId="77777777" w:rsidR="004D367D" w:rsidRPr="00B22E09" w:rsidRDefault="004D367D" w:rsidP="004D367D">
            <w:pPr>
              <w:pStyle w:val="TAL"/>
            </w:pPr>
          </w:p>
        </w:tc>
      </w:tr>
      <w:tr w:rsidR="004D367D" w:rsidRPr="00C15190" w14:paraId="6AC340A7"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7754DE2" w14:textId="57B6B3FA" w:rsidR="004D367D" w:rsidRDefault="004D367D" w:rsidP="004D367D">
            <w:pPr>
              <w:pStyle w:val="TAC"/>
              <w:jc w:val="left"/>
              <w:rPr>
                <w:rFonts w:eastAsia="DengXian"/>
                <w:lang w:eastAsia="zh-CN" w:bidi="ar"/>
              </w:rPr>
            </w:pPr>
            <w:r>
              <w:rPr>
                <w:rFonts w:eastAsia="DengXian"/>
                <w:lang w:eastAsia="zh-CN" w:bidi="ar"/>
              </w:rPr>
              <w:t>101</w:t>
            </w:r>
          </w:p>
        </w:tc>
        <w:tc>
          <w:tcPr>
            <w:tcW w:w="2661" w:type="dxa"/>
            <w:gridSpan w:val="7"/>
            <w:tcBorders>
              <w:top w:val="single" w:sz="6" w:space="0" w:color="auto"/>
              <w:left w:val="single" w:sz="4" w:space="0" w:color="auto"/>
              <w:bottom w:val="single" w:sz="6" w:space="0" w:color="auto"/>
              <w:right w:val="single" w:sz="6" w:space="0" w:color="auto"/>
            </w:tcBorders>
          </w:tcPr>
          <w:p w14:paraId="0A399FC9" w14:textId="0C632AE1" w:rsidR="004D367D" w:rsidRDefault="004D367D" w:rsidP="004D367D">
            <w:pPr>
              <w:pStyle w:val="TAL"/>
              <w:rPr>
                <w:bCs/>
                <w:iCs/>
              </w:rPr>
            </w:pPr>
            <w:r>
              <w:t>Support of SSB-based RLM for semi-static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5FB39CD6" w14:textId="53709EC1" w:rsidR="004D367D" w:rsidRDefault="004D367D" w:rsidP="004D367D">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0894AE23" w14:textId="2287219D" w:rsidR="004D367D" w:rsidRDefault="004D367D" w:rsidP="004D367D">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4AE939E0" w14:textId="4F413C8A" w:rsidR="004D367D" w:rsidRPr="001B1FA0" w:rsidRDefault="004D367D" w:rsidP="007F715C">
            <w:pPr>
              <w:pStyle w:val="TAL"/>
              <w:jc w:val="both"/>
              <w:rPr>
                <w:lang w:bidi="ar"/>
              </w:rPr>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705E12F3" w14:textId="77777777" w:rsidR="004D367D" w:rsidRDefault="004D367D" w:rsidP="004D367D">
            <w:pPr>
              <w:pStyle w:val="TAL"/>
              <w:rPr>
                <w:rFonts w:eastAsia="DengXian"/>
                <w:lang w:eastAsia="zh-CN" w:bidi="ar"/>
              </w:rPr>
            </w:pPr>
          </w:p>
        </w:tc>
        <w:tc>
          <w:tcPr>
            <w:tcW w:w="1416" w:type="dxa"/>
            <w:gridSpan w:val="7"/>
            <w:tcBorders>
              <w:top w:val="single" w:sz="4" w:space="0" w:color="auto"/>
              <w:left w:val="single" w:sz="4" w:space="0" w:color="auto"/>
              <w:bottom w:val="single" w:sz="4" w:space="0" w:color="auto"/>
              <w:right w:val="single" w:sz="4" w:space="0" w:color="auto"/>
            </w:tcBorders>
          </w:tcPr>
          <w:p w14:paraId="6409E68B" w14:textId="77777777" w:rsidR="004D367D" w:rsidRPr="00C15190" w:rsidRDefault="004D367D" w:rsidP="004D367D">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6ADE3C7C" w14:textId="77777777" w:rsidR="004D367D" w:rsidRPr="00B22E09" w:rsidRDefault="004D367D" w:rsidP="004D367D">
            <w:pPr>
              <w:pStyle w:val="TAL"/>
            </w:pPr>
          </w:p>
        </w:tc>
      </w:tr>
      <w:tr w:rsidR="004D367D" w:rsidRPr="00C15190" w14:paraId="5E301112"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B576F09" w14:textId="43878D50" w:rsidR="004D367D" w:rsidRDefault="004D367D" w:rsidP="004D367D">
            <w:pPr>
              <w:pStyle w:val="TAC"/>
              <w:jc w:val="left"/>
              <w:rPr>
                <w:rFonts w:eastAsia="DengXian"/>
                <w:lang w:eastAsia="zh-CN" w:bidi="ar"/>
              </w:rPr>
            </w:pPr>
            <w:r>
              <w:rPr>
                <w:rFonts w:eastAsia="DengXian"/>
                <w:lang w:eastAsia="zh-CN" w:bidi="ar"/>
              </w:rPr>
              <w:t>102</w:t>
            </w:r>
          </w:p>
        </w:tc>
        <w:tc>
          <w:tcPr>
            <w:tcW w:w="2661" w:type="dxa"/>
            <w:gridSpan w:val="7"/>
            <w:tcBorders>
              <w:top w:val="single" w:sz="6" w:space="0" w:color="auto"/>
              <w:left w:val="single" w:sz="4" w:space="0" w:color="auto"/>
              <w:bottom w:val="single" w:sz="6" w:space="0" w:color="auto"/>
              <w:right w:val="single" w:sz="6" w:space="0" w:color="auto"/>
            </w:tcBorders>
          </w:tcPr>
          <w:p w14:paraId="044B5AE1" w14:textId="6110D5B9" w:rsidR="004D367D" w:rsidRDefault="004D367D" w:rsidP="004D367D">
            <w:pPr>
              <w:pStyle w:val="TAL"/>
              <w:rPr>
                <w:bCs/>
                <w:iCs/>
              </w:rPr>
            </w:pPr>
            <w:r>
              <w:t>Suport of SSB-based Beam failure detection and Candidate beam detection for dynamic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59EA1C77" w14:textId="5DE40A4C" w:rsidR="004D367D" w:rsidRDefault="004D367D" w:rsidP="004D367D">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0552D9F3" w14:textId="106BFBA0" w:rsidR="004D367D" w:rsidRDefault="004D367D" w:rsidP="004D367D">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67FF526" w14:textId="19A0DFD3" w:rsidR="004D367D" w:rsidRPr="001B1FA0" w:rsidRDefault="004D367D" w:rsidP="004D367D">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05ECA3A7" w14:textId="4BB76C0E" w:rsidR="004D367D" w:rsidRDefault="004D367D" w:rsidP="004D367D">
            <w:pPr>
              <w:pStyle w:val="TAL"/>
              <w:rPr>
                <w:rFonts w:eastAsia="DengXian"/>
                <w:lang w:eastAsia="zh-CN" w:bidi="ar"/>
              </w:rPr>
            </w:pPr>
            <w:r>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624EDFE9" w14:textId="77777777" w:rsidR="004D367D" w:rsidRPr="00C15190" w:rsidRDefault="004D367D" w:rsidP="004D367D">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06F0C7DD" w14:textId="77777777" w:rsidR="004D367D" w:rsidRPr="00B22E09" w:rsidRDefault="004D367D" w:rsidP="004D367D">
            <w:pPr>
              <w:pStyle w:val="TAL"/>
            </w:pPr>
          </w:p>
        </w:tc>
      </w:tr>
      <w:tr w:rsidR="004D367D" w:rsidRPr="00C15190" w14:paraId="7C9E1188"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A12FA2F" w14:textId="70DE674D" w:rsidR="004D367D" w:rsidRDefault="004D367D" w:rsidP="004D367D">
            <w:pPr>
              <w:pStyle w:val="TAC"/>
              <w:jc w:val="left"/>
              <w:rPr>
                <w:rFonts w:eastAsia="DengXian"/>
                <w:lang w:eastAsia="zh-CN" w:bidi="ar"/>
              </w:rPr>
            </w:pPr>
            <w:r>
              <w:rPr>
                <w:rFonts w:eastAsia="DengXian"/>
                <w:lang w:eastAsia="zh-CN" w:bidi="ar"/>
              </w:rPr>
              <w:t>103</w:t>
            </w:r>
          </w:p>
        </w:tc>
        <w:tc>
          <w:tcPr>
            <w:tcW w:w="2661" w:type="dxa"/>
            <w:gridSpan w:val="7"/>
            <w:tcBorders>
              <w:top w:val="single" w:sz="6" w:space="0" w:color="auto"/>
              <w:left w:val="single" w:sz="4" w:space="0" w:color="auto"/>
              <w:bottom w:val="single" w:sz="6" w:space="0" w:color="auto"/>
              <w:right w:val="single" w:sz="6" w:space="0" w:color="auto"/>
            </w:tcBorders>
          </w:tcPr>
          <w:p w14:paraId="2514D629" w14:textId="1B695354" w:rsidR="004D367D" w:rsidRDefault="004D367D" w:rsidP="004D367D">
            <w:pPr>
              <w:pStyle w:val="TAL"/>
              <w:rPr>
                <w:bCs/>
                <w:iCs/>
              </w:rPr>
            </w:pPr>
            <w:r>
              <w:t>Suport of SSB-based Beam failure detection and Candidate beam detection for semi-static channel access mode (NR-unlicensed)</w:t>
            </w:r>
          </w:p>
        </w:tc>
        <w:tc>
          <w:tcPr>
            <w:tcW w:w="850" w:type="dxa"/>
            <w:gridSpan w:val="7"/>
            <w:tcBorders>
              <w:top w:val="single" w:sz="6" w:space="0" w:color="auto"/>
              <w:left w:val="single" w:sz="6" w:space="0" w:color="auto"/>
              <w:bottom w:val="single" w:sz="6" w:space="0" w:color="auto"/>
              <w:right w:val="single" w:sz="4" w:space="0" w:color="auto"/>
            </w:tcBorders>
          </w:tcPr>
          <w:p w14:paraId="2B68AAC1" w14:textId="32AE8B4B" w:rsidR="004D367D" w:rsidRDefault="004D367D" w:rsidP="004D367D">
            <w:pPr>
              <w:pStyle w:val="TAL"/>
              <w:rPr>
                <w:rFonts w:eastAsia="DengXian"/>
                <w:lang w:eastAsia="zh-CN" w:bidi="ar"/>
              </w:rPr>
            </w:pPr>
            <w:r>
              <w:rPr>
                <w:rFonts w:eastAsia="DengXian"/>
                <w:lang w:eastAsia="zh-CN" w:bidi="ar"/>
              </w:rPr>
              <w:t>38.306, 4.2.7.2a</w:t>
            </w:r>
          </w:p>
        </w:tc>
        <w:tc>
          <w:tcPr>
            <w:tcW w:w="849" w:type="dxa"/>
            <w:gridSpan w:val="7"/>
            <w:tcBorders>
              <w:top w:val="single" w:sz="4" w:space="0" w:color="auto"/>
              <w:left w:val="single" w:sz="4" w:space="0" w:color="auto"/>
              <w:bottom w:val="single" w:sz="4" w:space="0" w:color="auto"/>
              <w:right w:val="single" w:sz="4" w:space="0" w:color="auto"/>
            </w:tcBorders>
          </w:tcPr>
          <w:p w14:paraId="696B6901" w14:textId="6D22848D" w:rsidR="004D367D" w:rsidRDefault="004D367D" w:rsidP="004D367D">
            <w:pPr>
              <w:pStyle w:val="TAC"/>
              <w:rPr>
                <w:rFonts w:eastAsia="SimSun"/>
                <w:lang w:eastAsia="zh-CN" w:bidi="ar"/>
              </w:rPr>
            </w:pPr>
            <w:r>
              <w:rPr>
                <w:rFonts w:eastAsia="MS Mincho"/>
                <w:lang w:eastAsia="zh-CN" w:bidi="ar"/>
              </w:rPr>
              <w:t>Rel-16</w:t>
            </w:r>
          </w:p>
        </w:tc>
        <w:tc>
          <w:tcPr>
            <w:tcW w:w="2408" w:type="dxa"/>
            <w:gridSpan w:val="7"/>
            <w:tcBorders>
              <w:top w:val="single" w:sz="4" w:space="0" w:color="auto"/>
              <w:left w:val="single" w:sz="4" w:space="0" w:color="auto"/>
              <w:bottom w:val="single" w:sz="4" w:space="0" w:color="auto"/>
              <w:right w:val="single" w:sz="4" w:space="0" w:color="auto"/>
            </w:tcBorders>
          </w:tcPr>
          <w:p w14:paraId="58A842B9" w14:textId="6043F9ED" w:rsidR="004D367D" w:rsidRPr="001B1FA0" w:rsidRDefault="004D367D" w:rsidP="004D367D">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A149A9C" w14:textId="2AD7D7BC" w:rsidR="004D367D" w:rsidRDefault="004D367D" w:rsidP="004D367D">
            <w:pPr>
              <w:pStyle w:val="TAL"/>
              <w:rPr>
                <w:rFonts w:eastAsia="DengXian"/>
                <w:lang w:eastAsia="zh-CN" w:bidi="ar"/>
              </w:rPr>
            </w:pPr>
            <w:r>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137C1FA0" w14:textId="77777777" w:rsidR="004D367D" w:rsidRPr="00C15190" w:rsidRDefault="004D367D" w:rsidP="004D367D">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1BD60582" w14:textId="77777777" w:rsidR="004D367D" w:rsidRPr="00B22E09" w:rsidRDefault="004D367D" w:rsidP="004D367D">
            <w:pPr>
              <w:pStyle w:val="TAL"/>
            </w:pPr>
          </w:p>
        </w:tc>
      </w:tr>
      <w:tr w:rsidR="00C45E88" w:rsidRPr="00C15190" w14:paraId="30A8B9E9"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7D6366F" w14:textId="1F2DDB2D" w:rsidR="00C45E88" w:rsidRDefault="00C45E88" w:rsidP="00C45E88">
            <w:pPr>
              <w:pStyle w:val="TAC"/>
              <w:jc w:val="left"/>
              <w:rPr>
                <w:rFonts w:eastAsia="DengXian"/>
                <w:lang w:eastAsia="zh-CN" w:bidi="ar"/>
              </w:rPr>
            </w:pPr>
            <w:r>
              <w:rPr>
                <w:rFonts w:eastAsia="DengXian"/>
                <w:lang w:eastAsia="zh-CN" w:bidi="ar"/>
              </w:rPr>
              <w:t>104</w:t>
            </w:r>
          </w:p>
        </w:tc>
        <w:tc>
          <w:tcPr>
            <w:tcW w:w="2661" w:type="dxa"/>
            <w:gridSpan w:val="7"/>
            <w:tcBorders>
              <w:top w:val="single" w:sz="6" w:space="0" w:color="auto"/>
              <w:left w:val="single" w:sz="4" w:space="0" w:color="auto"/>
              <w:bottom w:val="single" w:sz="6" w:space="0" w:color="auto"/>
              <w:right w:val="single" w:sz="6" w:space="0" w:color="auto"/>
            </w:tcBorders>
          </w:tcPr>
          <w:p w14:paraId="7FF31331" w14:textId="728B0542" w:rsidR="00C45E88" w:rsidRPr="00C45E88" w:rsidRDefault="00C45E88" w:rsidP="00C45E88">
            <w:pPr>
              <w:pStyle w:val="TAL"/>
            </w:pPr>
            <w:r w:rsidRPr="00C45E88">
              <w:t xml:space="preserve">Support of 1024QAM modulation scheme for PDSCH with maximum 2 MIMO layers for FR1 </w:t>
            </w:r>
            <w:r w:rsidRPr="007F715C">
              <w:t>FDD bands</w:t>
            </w:r>
          </w:p>
        </w:tc>
        <w:tc>
          <w:tcPr>
            <w:tcW w:w="850" w:type="dxa"/>
            <w:gridSpan w:val="7"/>
            <w:tcBorders>
              <w:top w:val="single" w:sz="6" w:space="0" w:color="auto"/>
              <w:left w:val="single" w:sz="6" w:space="0" w:color="auto"/>
              <w:bottom w:val="single" w:sz="6" w:space="0" w:color="auto"/>
              <w:right w:val="single" w:sz="4" w:space="0" w:color="auto"/>
            </w:tcBorders>
          </w:tcPr>
          <w:p w14:paraId="2B343AF5" w14:textId="5A55B8B3" w:rsidR="00C45E88" w:rsidRPr="00C45E88" w:rsidRDefault="00C45E88" w:rsidP="00C45E88">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DC6A219" w14:textId="259B9175" w:rsidR="00C45E88" w:rsidRPr="00C45E88" w:rsidRDefault="00C45E88" w:rsidP="00C45E88">
            <w:pPr>
              <w:pStyle w:val="TAC"/>
              <w:rPr>
                <w:rFonts w:eastAsia="MS Mincho"/>
                <w:lang w:eastAsia="zh-CN" w:bidi="ar"/>
              </w:rPr>
            </w:pPr>
            <w:r w:rsidRPr="00C45E88">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18454B70" w14:textId="2E2DE4FB" w:rsidR="00C45E88" w:rsidRPr="00C45E88" w:rsidRDefault="00C45E88" w:rsidP="00C45E88">
            <w:pPr>
              <w:pStyle w:val="TAL"/>
              <w:rPr>
                <w:lang w:bidi="ar"/>
              </w:rPr>
            </w:pPr>
            <w:r w:rsidRPr="00C45E88">
              <w:rPr>
                <w:lang w:bidi="ar"/>
              </w:rPr>
              <w:t>pc_pdsch_1024QAM_2MIMO_FR1_r17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356BBD90" w14:textId="03DF42D0" w:rsidR="00C45E88" w:rsidRPr="00C45E88" w:rsidRDefault="00C45E88" w:rsidP="00C45E88">
            <w:pPr>
              <w:pStyle w:val="TAL"/>
              <w:rPr>
                <w:rFonts w:eastAsia="DengXian"/>
                <w:lang w:eastAsia="zh-CN" w:bidi="ar"/>
              </w:rPr>
            </w:pPr>
            <w:r w:rsidRPr="00C45E88">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015407CC" w14:textId="77777777" w:rsidR="00C45E88" w:rsidRPr="00C45E88" w:rsidRDefault="00C45E88" w:rsidP="00C45E88">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0FBBBF5B" w14:textId="2712E601" w:rsidR="00C45E88" w:rsidRPr="00C45E88" w:rsidRDefault="00C45E88" w:rsidP="00C45E88">
            <w:pPr>
              <w:pStyle w:val="TAL"/>
            </w:pPr>
            <w:r w:rsidRPr="007F715C">
              <w:t>FR1 FDD bands</w:t>
            </w:r>
          </w:p>
        </w:tc>
      </w:tr>
      <w:tr w:rsidR="00C45E88" w:rsidRPr="00C15190" w14:paraId="765AE70A"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91CEAE3" w14:textId="3D3E1DE5" w:rsidR="00C45E88" w:rsidRDefault="00C45E88" w:rsidP="00C45E88">
            <w:pPr>
              <w:pStyle w:val="TAC"/>
              <w:jc w:val="left"/>
              <w:rPr>
                <w:rFonts w:eastAsia="DengXian"/>
                <w:lang w:eastAsia="zh-CN" w:bidi="ar"/>
              </w:rPr>
            </w:pPr>
            <w:r>
              <w:rPr>
                <w:rFonts w:eastAsia="DengXian"/>
                <w:lang w:eastAsia="zh-CN" w:bidi="ar"/>
              </w:rPr>
              <w:t>105</w:t>
            </w:r>
          </w:p>
        </w:tc>
        <w:tc>
          <w:tcPr>
            <w:tcW w:w="2661" w:type="dxa"/>
            <w:gridSpan w:val="7"/>
            <w:tcBorders>
              <w:top w:val="single" w:sz="6" w:space="0" w:color="auto"/>
              <w:left w:val="single" w:sz="4" w:space="0" w:color="auto"/>
              <w:bottom w:val="single" w:sz="6" w:space="0" w:color="auto"/>
              <w:right w:val="single" w:sz="6" w:space="0" w:color="auto"/>
            </w:tcBorders>
          </w:tcPr>
          <w:p w14:paraId="156BF0A4" w14:textId="13E8E6D0" w:rsidR="00C45E88" w:rsidRPr="00C45E88" w:rsidRDefault="00C45E88" w:rsidP="00C45E88">
            <w:pPr>
              <w:pStyle w:val="TAL"/>
            </w:pPr>
            <w:r w:rsidRPr="00C45E88">
              <w:t xml:space="preserve">Support of 1024QAM modulation scheme for PDSCH with maximum 2 MIMO layers for FR1 </w:t>
            </w:r>
            <w:r w:rsidRPr="007F715C">
              <w:t>TDD bands</w:t>
            </w:r>
          </w:p>
        </w:tc>
        <w:tc>
          <w:tcPr>
            <w:tcW w:w="850" w:type="dxa"/>
            <w:gridSpan w:val="7"/>
            <w:tcBorders>
              <w:top w:val="single" w:sz="6" w:space="0" w:color="auto"/>
              <w:left w:val="single" w:sz="6" w:space="0" w:color="auto"/>
              <w:bottom w:val="single" w:sz="6" w:space="0" w:color="auto"/>
              <w:right w:val="single" w:sz="4" w:space="0" w:color="auto"/>
            </w:tcBorders>
          </w:tcPr>
          <w:p w14:paraId="68FB85D0" w14:textId="68EB7BDF" w:rsidR="00C45E88" w:rsidRPr="00C45E88" w:rsidRDefault="00C45E88" w:rsidP="00C45E88">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4496C49" w14:textId="2CFC10B3" w:rsidR="00C45E88" w:rsidRPr="00C45E88" w:rsidRDefault="00C45E88" w:rsidP="00C45E88">
            <w:pPr>
              <w:pStyle w:val="TAC"/>
              <w:rPr>
                <w:rFonts w:eastAsia="MS Mincho"/>
                <w:lang w:eastAsia="zh-CN" w:bidi="ar"/>
              </w:rPr>
            </w:pPr>
            <w:r w:rsidRPr="00C45E88">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5FCBD953" w14:textId="488CD3E4" w:rsidR="00C45E88" w:rsidRPr="00C45E88" w:rsidRDefault="00C45E88" w:rsidP="00C45E88">
            <w:pPr>
              <w:pStyle w:val="TAL"/>
              <w:rPr>
                <w:lang w:bidi="ar"/>
              </w:rPr>
            </w:pPr>
            <w:r w:rsidRPr="00C45E88">
              <w:rPr>
                <w:lang w:bidi="ar"/>
              </w:rPr>
              <w:t>pc_pdsch_1024QAM_2MIMO_FR1_r17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2A5D36D2" w14:textId="343A34F2" w:rsidR="00C45E88" w:rsidRPr="00C45E88" w:rsidRDefault="00C45E88" w:rsidP="00C45E88">
            <w:pPr>
              <w:pStyle w:val="TAL"/>
              <w:rPr>
                <w:rFonts w:eastAsia="DengXian"/>
                <w:lang w:eastAsia="zh-CN" w:bidi="ar"/>
              </w:rPr>
            </w:pPr>
            <w:r w:rsidRPr="00C45E88">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550CDED2" w14:textId="77777777" w:rsidR="00C45E88" w:rsidRPr="00C45E88" w:rsidRDefault="00C45E88" w:rsidP="00C45E88">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69CCF188" w14:textId="380DECED" w:rsidR="00C45E88" w:rsidRPr="00C45E88" w:rsidRDefault="00C45E88" w:rsidP="00C45E88">
            <w:pPr>
              <w:pStyle w:val="TAL"/>
            </w:pPr>
            <w:r w:rsidRPr="007F715C">
              <w:t>FR1 TDD bands</w:t>
            </w:r>
          </w:p>
        </w:tc>
      </w:tr>
      <w:tr w:rsidR="00C45E88" w:rsidRPr="00C15190" w14:paraId="116A3AE6"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F57C19" w14:textId="1144771F" w:rsidR="00C45E88" w:rsidRDefault="00C45E88" w:rsidP="00C45E88">
            <w:pPr>
              <w:pStyle w:val="TAC"/>
              <w:jc w:val="left"/>
              <w:rPr>
                <w:rFonts w:eastAsia="DengXian"/>
                <w:lang w:eastAsia="zh-CN" w:bidi="ar"/>
              </w:rPr>
            </w:pPr>
            <w:r>
              <w:rPr>
                <w:rFonts w:eastAsia="DengXian"/>
                <w:lang w:eastAsia="zh-CN" w:bidi="ar"/>
              </w:rPr>
              <w:t>106</w:t>
            </w:r>
          </w:p>
        </w:tc>
        <w:tc>
          <w:tcPr>
            <w:tcW w:w="2661" w:type="dxa"/>
            <w:gridSpan w:val="7"/>
            <w:tcBorders>
              <w:top w:val="single" w:sz="6" w:space="0" w:color="auto"/>
              <w:left w:val="single" w:sz="4" w:space="0" w:color="auto"/>
              <w:bottom w:val="single" w:sz="6" w:space="0" w:color="auto"/>
              <w:right w:val="single" w:sz="6" w:space="0" w:color="auto"/>
            </w:tcBorders>
          </w:tcPr>
          <w:p w14:paraId="32A68201" w14:textId="03A76CCF" w:rsidR="00C45E88" w:rsidRPr="00C45E88" w:rsidRDefault="00C45E88" w:rsidP="00C45E88">
            <w:pPr>
              <w:pStyle w:val="TAL"/>
            </w:pPr>
            <w:r w:rsidRPr="00C45E88">
              <w:rPr>
                <w:bCs/>
                <w:iCs/>
              </w:rPr>
              <w:t>Support of 1024QAM modulation scheme for PDSCH for FR1</w:t>
            </w:r>
            <w:r w:rsidRPr="007F715C">
              <w:rPr>
                <w:bCs/>
                <w:iCs/>
              </w:rPr>
              <w:t>_FDD bands</w:t>
            </w:r>
          </w:p>
        </w:tc>
        <w:tc>
          <w:tcPr>
            <w:tcW w:w="850" w:type="dxa"/>
            <w:gridSpan w:val="7"/>
            <w:tcBorders>
              <w:top w:val="single" w:sz="6" w:space="0" w:color="auto"/>
              <w:left w:val="single" w:sz="6" w:space="0" w:color="auto"/>
              <w:bottom w:val="single" w:sz="6" w:space="0" w:color="auto"/>
              <w:right w:val="single" w:sz="4" w:space="0" w:color="auto"/>
            </w:tcBorders>
          </w:tcPr>
          <w:p w14:paraId="38D63FAC" w14:textId="4905F400" w:rsidR="00C45E88" w:rsidRPr="00C45E88" w:rsidRDefault="00C45E88" w:rsidP="00C45E88">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E558520" w14:textId="046E83B0" w:rsidR="00C45E88" w:rsidRPr="00C45E88" w:rsidRDefault="00C45E88" w:rsidP="00C45E88">
            <w:pPr>
              <w:pStyle w:val="TAC"/>
              <w:rPr>
                <w:rFonts w:eastAsia="MS Mincho"/>
                <w:lang w:eastAsia="zh-CN" w:bidi="ar"/>
              </w:rPr>
            </w:pPr>
            <w:r w:rsidRPr="00C45E88">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01E0D5B9" w14:textId="3396B495" w:rsidR="00C45E88" w:rsidRPr="00C45E88" w:rsidRDefault="00C45E88" w:rsidP="00C45E88">
            <w:pPr>
              <w:pStyle w:val="TAL"/>
              <w:rPr>
                <w:lang w:bidi="ar"/>
              </w:rPr>
            </w:pPr>
            <w:r w:rsidRPr="00C45E88">
              <w:rPr>
                <w:lang w:bidi="ar"/>
              </w:rPr>
              <w:t>pc_pdsch_1024QAM_FR1_r17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2973DD6B" w14:textId="135A5928" w:rsidR="00C45E88" w:rsidRPr="00C45E88" w:rsidRDefault="00C45E88" w:rsidP="00C45E88">
            <w:pPr>
              <w:pStyle w:val="TAL"/>
              <w:rPr>
                <w:rFonts w:eastAsia="DengXian"/>
                <w:lang w:eastAsia="zh-CN" w:bidi="ar"/>
              </w:rPr>
            </w:pPr>
            <w:r w:rsidRPr="00C45E88">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5D022917" w14:textId="77777777" w:rsidR="00C45E88" w:rsidRPr="00C45E88" w:rsidRDefault="00C45E88" w:rsidP="00C45E88">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36EF3252" w14:textId="0C1B189E" w:rsidR="00C45E88" w:rsidRPr="00C45E88" w:rsidRDefault="00C45E88" w:rsidP="00C45E88">
            <w:pPr>
              <w:pStyle w:val="TAL"/>
            </w:pPr>
            <w:r w:rsidRPr="007F715C">
              <w:t>FR1 FDD bands</w:t>
            </w:r>
          </w:p>
        </w:tc>
      </w:tr>
      <w:tr w:rsidR="00C45E88" w:rsidRPr="00C15190" w14:paraId="6F8EBD72" w14:textId="77777777" w:rsidTr="00C45E88">
        <w:trPr>
          <w:gridBefore w:val="5"/>
          <w:gridAfter w:val="1"/>
          <w:wBefore w:w="178" w:type="dxa"/>
          <w:wAfter w:w="3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9E9507A" w14:textId="69EE4B21" w:rsidR="00C45E88" w:rsidRDefault="00C45E88" w:rsidP="00C45E88">
            <w:pPr>
              <w:pStyle w:val="TAC"/>
              <w:jc w:val="left"/>
              <w:rPr>
                <w:rFonts w:eastAsia="DengXian"/>
                <w:lang w:eastAsia="zh-CN" w:bidi="ar"/>
              </w:rPr>
            </w:pPr>
            <w:r>
              <w:rPr>
                <w:rFonts w:eastAsia="DengXian"/>
                <w:lang w:eastAsia="zh-CN" w:bidi="ar"/>
              </w:rPr>
              <w:t>107</w:t>
            </w:r>
          </w:p>
        </w:tc>
        <w:tc>
          <w:tcPr>
            <w:tcW w:w="2661" w:type="dxa"/>
            <w:gridSpan w:val="7"/>
            <w:tcBorders>
              <w:top w:val="single" w:sz="6" w:space="0" w:color="auto"/>
              <w:left w:val="single" w:sz="4" w:space="0" w:color="auto"/>
              <w:bottom w:val="single" w:sz="6" w:space="0" w:color="auto"/>
              <w:right w:val="single" w:sz="6" w:space="0" w:color="auto"/>
            </w:tcBorders>
          </w:tcPr>
          <w:p w14:paraId="26C10E6C" w14:textId="4A5ABBC0" w:rsidR="00C45E88" w:rsidRPr="00C45E88" w:rsidRDefault="00C45E88" w:rsidP="00C45E88">
            <w:pPr>
              <w:pStyle w:val="TAL"/>
            </w:pPr>
            <w:r w:rsidRPr="00C45E88">
              <w:rPr>
                <w:bCs/>
                <w:iCs/>
              </w:rPr>
              <w:t>Support of 1024QAM modulation scheme for PDSCH for FR1</w:t>
            </w:r>
            <w:r w:rsidRPr="007F715C">
              <w:rPr>
                <w:bCs/>
                <w:iCs/>
              </w:rPr>
              <w:t>_TDD bands</w:t>
            </w:r>
          </w:p>
        </w:tc>
        <w:tc>
          <w:tcPr>
            <w:tcW w:w="850" w:type="dxa"/>
            <w:gridSpan w:val="7"/>
            <w:tcBorders>
              <w:top w:val="single" w:sz="6" w:space="0" w:color="auto"/>
              <w:left w:val="single" w:sz="6" w:space="0" w:color="auto"/>
              <w:bottom w:val="single" w:sz="6" w:space="0" w:color="auto"/>
              <w:right w:val="single" w:sz="4" w:space="0" w:color="auto"/>
            </w:tcBorders>
          </w:tcPr>
          <w:p w14:paraId="5752FE41" w14:textId="15E18E4B" w:rsidR="00C45E88" w:rsidRPr="00C45E88" w:rsidRDefault="00C45E88" w:rsidP="00C45E88">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5F0E639" w14:textId="091C890C" w:rsidR="00C45E88" w:rsidRPr="00C45E88" w:rsidRDefault="00C45E88" w:rsidP="00C45E88">
            <w:pPr>
              <w:pStyle w:val="TAC"/>
              <w:rPr>
                <w:rFonts w:eastAsia="MS Mincho"/>
                <w:lang w:eastAsia="zh-CN" w:bidi="ar"/>
              </w:rPr>
            </w:pPr>
            <w:r w:rsidRPr="00C45E88">
              <w:rPr>
                <w:rFonts w:eastAsia="MS Mincho"/>
                <w:lang w:eastAsia="zh-CN" w:bidi="ar"/>
              </w:rPr>
              <w:t>Rel-17</w:t>
            </w:r>
          </w:p>
        </w:tc>
        <w:tc>
          <w:tcPr>
            <w:tcW w:w="2408" w:type="dxa"/>
            <w:gridSpan w:val="7"/>
            <w:tcBorders>
              <w:top w:val="single" w:sz="4" w:space="0" w:color="auto"/>
              <w:left w:val="single" w:sz="4" w:space="0" w:color="auto"/>
              <w:bottom w:val="single" w:sz="4" w:space="0" w:color="auto"/>
              <w:right w:val="single" w:sz="4" w:space="0" w:color="auto"/>
            </w:tcBorders>
          </w:tcPr>
          <w:p w14:paraId="25BCCDAF" w14:textId="68D1CEDB" w:rsidR="00C45E88" w:rsidRPr="00C45E88" w:rsidRDefault="00C45E88" w:rsidP="00C45E88">
            <w:pPr>
              <w:pStyle w:val="TAL"/>
              <w:rPr>
                <w:lang w:bidi="ar"/>
              </w:rPr>
            </w:pPr>
            <w:r w:rsidRPr="00C45E88">
              <w:rPr>
                <w:lang w:bidi="ar"/>
              </w:rPr>
              <w:t>pc_pdsch_1024QAM_FR1_r17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572B7629" w14:textId="083EBBBE" w:rsidR="00C45E88" w:rsidRPr="00C45E88" w:rsidRDefault="00C45E88" w:rsidP="00C45E88">
            <w:pPr>
              <w:pStyle w:val="TAL"/>
              <w:rPr>
                <w:rFonts w:eastAsia="DengXian"/>
                <w:lang w:eastAsia="zh-CN" w:bidi="ar"/>
              </w:rPr>
            </w:pPr>
            <w:r w:rsidRPr="00C45E88">
              <w:rPr>
                <w:rFonts w:eastAsia="DengXian"/>
                <w:lang w:eastAsia="zh-CN" w:bidi="ar"/>
              </w:rPr>
              <w:t>No</w:t>
            </w:r>
          </w:p>
        </w:tc>
        <w:tc>
          <w:tcPr>
            <w:tcW w:w="1416" w:type="dxa"/>
            <w:gridSpan w:val="7"/>
            <w:tcBorders>
              <w:top w:val="single" w:sz="4" w:space="0" w:color="auto"/>
              <w:left w:val="single" w:sz="4" w:space="0" w:color="auto"/>
              <w:bottom w:val="single" w:sz="4" w:space="0" w:color="auto"/>
              <w:right w:val="single" w:sz="4" w:space="0" w:color="auto"/>
            </w:tcBorders>
          </w:tcPr>
          <w:p w14:paraId="3960D697" w14:textId="77777777" w:rsidR="00C45E88" w:rsidRPr="00C45E88" w:rsidRDefault="00C45E88" w:rsidP="00C45E88">
            <w:pPr>
              <w:pStyle w:val="TAL"/>
            </w:pPr>
          </w:p>
        </w:tc>
        <w:tc>
          <w:tcPr>
            <w:tcW w:w="1286" w:type="dxa"/>
            <w:gridSpan w:val="7"/>
            <w:tcBorders>
              <w:top w:val="single" w:sz="4" w:space="0" w:color="auto"/>
              <w:left w:val="single" w:sz="4" w:space="0" w:color="auto"/>
              <w:bottom w:val="single" w:sz="4" w:space="0" w:color="auto"/>
              <w:right w:val="single" w:sz="4" w:space="0" w:color="auto"/>
            </w:tcBorders>
          </w:tcPr>
          <w:p w14:paraId="53153493" w14:textId="69B51B7F" w:rsidR="00C45E88" w:rsidRPr="00C45E88" w:rsidRDefault="00C45E88" w:rsidP="00C45E88">
            <w:pPr>
              <w:pStyle w:val="TAL"/>
            </w:pPr>
            <w:r w:rsidRPr="007F715C">
              <w:t>FR1 TDD bands</w:t>
            </w:r>
          </w:p>
        </w:tc>
      </w:tr>
    </w:tbl>
    <w:p w14:paraId="6714A85A" w14:textId="77777777" w:rsidR="00586192" w:rsidRPr="005B00C6" w:rsidRDefault="00586192" w:rsidP="00586192"/>
    <w:p w14:paraId="1E8B7863" w14:textId="77777777" w:rsidR="00586192" w:rsidRPr="005B00C6" w:rsidRDefault="00586192" w:rsidP="000D5BF8">
      <w:pPr>
        <w:pStyle w:val="Heading3"/>
      </w:pPr>
      <w:bookmarkStart w:id="391" w:name="_Toc27410902"/>
      <w:bookmarkStart w:id="392" w:name="_Toc36039414"/>
      <w:bookmarkStart w:id="393" w:name="_Toc43838774"/>
      <w:bookmarkStart w:id="394" w:name="_Toc51772929"/>
      <w:bookmarkStart w:id="395" w:name="_Toc58245135"/>
      <w:bookmarkStart w:id="396" w:name="_Toc68089584"/>
      <w:bookmarkStart w:id="397" w:name="_Toc69067705"/>
      <w:bookmarkStart w:id="398" w:name="_Toc75383243"/>
      <w:bookmarkStart w:id="399" w:name="_Toc83706891"/>
      <w:bookmarkStart w:id="400" w:name="_Toc90491596"/>
      <w:bookmarkStart w:id="401" w:name="_Toc100147690"/>
      <w:bookmarkStart w:id="402" w:name="_Toc106740962"/>
      <w:bookmarkStart w:id="403" w:name="_Toc114916318"/>
      <w:bookmarkStart w:id="404" w:name="_Toc124016730"/>
      <w:r w:rsidRPr="005B00C6">
        <w:t>A.4.3.2A</w:t>
      </w:r>
      <w:r w:rsidRPr="005B00C6">
        <w:tab/>
        <w:t>NR CA Physical Layer Baseline Implementation Capabilities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79632D2" w14:textId="77777777" w:rsidR="00586192" w:rsidRPr="005B00C6" w:rsidRDefault="00586192" w:rsidP="00586192">
      <w:pPr>
        <w:pStyle w:val="Heading4"/>
      </w:pPr>
      <w:bookmarkStart w:id="405" w:name="_Toc27410903"/>
      <w:bookmarkStart w:id="406" w:name="_Toc36039415"/>
      <w:bookmarkStart w:id="407" w:name="_Toc43838775"/>
      <w:bookmarkStart w:id="408" w:name="_Toc51772930"/>
      <w:bookmarkStart w:id="409" w:name="_Toc58245136"/>
      <w:bookmarkStart w:id="410" w:name="_Toc68089585"/>
      <w:bookmarkStart w:id="411" w:name="_Toc69067706"/>
      <w:bookmarkStart w:id="412" w:name="_Toc75383244"/>
      <w:bookmarkStart w:id="413" w:name="_Toc83706892"/>
      <w:bookmarkStart w:id="414" w:name="_Toc90491597"/>
      <w:bookmarkStart w:id="415" w:name="_Toc100147691"/>
      <w:bookmarkStart w:id="416" w:name="_Toc106740963"/>
      <w:bookmarkStart w:id="417" w:name="_Toc114916319"/>
      <w:bookmarkStart w:id="418" w:name="_Toc124016731"/>
      <w:r w:rsidRPr="005B00C6">
        <w:t>A.4.3.2A.1</w:t>
      </w:r>
      <w:r w:rsidRPr="005B00C6">
        <w:tab/>
        <w:t>General NR CA capabilities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8289FB9" w14:textId="77777777" w:rsidR="00586192" w:rsidRPr="005B00C6" w:rsidRDefault="00586192" w:rsidP="00586192">
      <w:pPr>
        <w:pStyle w:val="TH"/>
        <w:ind w:left="567"/>
      </w:pPr>
      <w:r w:rsidRPr="005B00C6">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B00C6"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B00C6" w:rsidRDefault="00326E64" w:rsidP="00326E64">
            <w:pPr>
              <w:pStyle w:val="TAH"/>
            </w:pPr>
            <w:r w:rsidRPr="005B00C6">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B00C6" w:rsidRDefault="00326E64" w:rsidP="00326E6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B00C6" w:rsidRDefault="00326E64" w:rsidP="00326E64">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B00C6" w:rsidRDefault="00326E64" w:rsidP="00326E64">
            <w:pPr>
              <w:pStyle w:val="TAH"/>
            </w:pPr>
            <w:r w:rsidRPr="005B00C6">
              <w:t>Comments</w:t>
            </w:r>
          </w:p>
        </w:tc>
      </w:tr>
      <w:tr w:rsidR="00326E64" w:rsidRPr="005B00C6"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B00C6" w:rsidRDefault="00326E64" w:rsidP="00326E6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B00C6" w:rsidRDefault="00326E64" w:rsidP="00326E64">
            <w:pPr>
              <w:pStyle w:val="TAL"/>
            </w:pPr>
            <w:r w:rsidRPr="005B00C6">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B00C6" w:rsidRDefault="00326E64" w:rsidP="00326E64">
            <w:pPr>
              <w:pStyle w:val="TAL"/>
            </w:pPr>
            <w:r w:rsidRPr="005B00C6">
              <w:t>38.101-1, 5.3A</w:t>
            </w:r>
          </w:p>
          <w:p w14:paraId="25046D72" w14:textId="77777777" w:rsidR="00326E64" w:rsidRPr="005B00C6" w:rsidRDefault="00326E64" w:rsidP="00326E64">
            <w:pPr>
              <w:pStyle w:val="TAL"/>
            </w:pPr>
            <w:r w:rsidRPr="005B00C6">
              <w:t>38.101-2, 5.3A</w:t>
            </w:r>
          </w:p>
          <w:p w14:paraId="35E775B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B00C6" w:rsidRDefault="00326E64" w:rsidP="00326E64">
            <w:pPr>
              <w:pStyle w:val="TAL"/>
            </w:pPr>
            <w:r w:rsidRPr="005B00C6">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B00C6" w:rsidRDefault="00326E64" w:rsidP="00326E64">
            <w:pPr>
              <w:pStyle w:val="TAL"/>
            </w:pPr>
          </w:p>
        </w:tc>
      </w:tr>
      <w:tr w:rsidR="00326E64" w:rsidRPr="005B00C6"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B00C6" w:rsidRDefault="00326E64" w:rsidP="00326E6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B00C6" w:rsidRDefault="00326E64" w:rsidP="00326E64">
            <w:pPr>
              <w:pStyle w:val="TAL"/>
            </w:pPr>
            <w:r w:rsidRPr="005B00C6">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B00C6" w:rsidRDefault="00326E64" w:rsidP="00326E64">
            <w:pPr>
              <w:pStyle w:val="TAL"/>
            </w:pPr>
            <w:r w:rsidRPr="005B00C6">
              <w:t>38.101-1, 5.3A</w:t>
            </w:r>
          </w:p>
          <w:p w14:paraId="565A91BB" w14:textId="77777777" w:rsidR="00326E64" w:rsidRPr="005B00C6" w:rsidRDefault="00326E64" w:rsidP="00326E64">
            <w:pPr>
              <w:pStyle w:val="TAL"/>
            </w:pPr>
            <w:r w:rsidRPr="005B00C6">
              <w:t>38.101-2, 5.3A</w:t>
            </w:r>
          </w:p>
          <w:p w14:paraId="6B95953D"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B00C6" w:rsidRDefault="00326E64" w:rsidP="00326E64">
            <w:pPr>
              <w:pStyle w:val="TAL"/>
            </w:pPr>
            <w:r w:rsidRPr="005B00C6">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B00C6" w:rsidRDefault="00326E64" w:rsidP="00326E64">
            <w:pPr>
              <w:pStyle w:val="TAL"/>
            </w:pPr>
          </w:p>
        </w:tc>
      </w:tr>
      <w:tr w:rsidR="00326E64" w:rsidRPr="005B00C6"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B00C6" w:rsidRDefault="00326E64" w:rsidP="00326E6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B00C6" w:rsidRDefault="00326E64" w:rsidP="00326E64">
            <w:pPr>
              <w:pStyle w:val="TAL"/>
            </w:pPr>
            <w:r w:rsidRPr="005B00C6">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B00C6" w:rsidRDefault="00326E64" w:rsidP="00326E64">
            <w:pPr>
              <w:pStyle w:val="TAL"/>
            </w:pPr>
            <w:r w:rsidRPr="005B00C6">
              <w:t>38.101-1, 5.3A</w:t>
            </w:r>
          </w:p>
          <w:p w14:paraId="56F76ADD" w14:textId="77777777" w:rsidR="00326E64" w:rsidRPr="005B00C6" w:rsidRDefault="00326E64" w:rsidP="00326E64">
            <w:pPr>
              <w:pStyle w:val="TAL"/>
            </w:pPr>
            <w:r w:rsidRPr="005B00C6">
              <w:t>38.101-2, 5.3A</w:t>
            </w:r>
          </w:p>
          <w:p w14:paraId="6CCB8C67"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B00C6" w:rsidRDefault="00326E64" w:rsidP="00326E64">
            <w:pPr>
              <w:pStyle w:val="TAL"/>
            </w:pPr>
            <w:r w:rsidRPr="005B00C6">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B00C6" w:rsidRDefault="00326E64" w:rsidP="00326E64">
            <w:pPr>
              <w:pStyle w:val="TAL"/>
            </w:pPr>
          </w:p>
        </w:tc>
      </w:tr>
      <w:tr w:rsidR="00326E64" w:rsidRPr="005B00C6"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B00C6" w:rsidRDefault="00326E64" w:rsidP="00326E6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B00C6" w:rsidRDefault="00326E64" w:rsidP="00326E64">
            <w:pPr>
              <w:pStyle w:val="TAL"/>
            </w:pPr>
            <w:r w:rsidRPr="005B00C6">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B00C6" w:rsidRDefault="00326E64" w:rsidP="00326E64">
            <w:pPr>
              <w:pStyle w:val="TAL"/>
            </w:pPr>
            <w:r w:rsidRPr="005B00C6">
              <w:t>38.101-1, 5.3A</w:t>
            </w:r>
          </w:p>
          <w:p w14:paraId="5D0E6914" w14:textId="77777777" w:rsidR="00326E64" w:rsidRPr="005B00C6" w:rsidRDefault="00326E64" w:rsidP="00326E64">
            <w:pPr>
              <w:pStyle w:val="TAL"/>
            </w:pPr>
            <w:r w:rsidRPr="005B00C6">
              <w:t>38.101-2, 5.3A</w:t>
            </w:r>
          </w:p>
          <w:p w14:paraId="0CE219A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B00C6" w:rsidRDefault="00326E64" w:rsidP="00326E64">
            <w:pPr>
              <w:pStyle w:val="TAL"/>
            </w:pPr>
            <w:r w:rsidRPr="005B00C6">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B00C6" w:rsidRDefault="00326E64" w:rsidP="00326E64">
            <w:pPr>
              <w:pStyle w:val="TAL"/>
            </w:pPr>
          </w:p>
        </w:tc>
      </w:tr>
      <w:tr w:rsidR="00326E64" w:rsidRPr="005B00C6"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B00C6" w:rsidRDefault="00326E64" w:rsidP="00326E6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B00C6" w:rsidRDefault="00326E64" w:rsidP="00326E64">
            <w:pPr>
              <w:pStyle w:val="TAL"/>
            </w:pPr>
            <w:r w:rsidRPr="005B00C6">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B00C6" w:rsidRDefault="00326E64" w:rsidP="00326E64">
            <w:pPr>
              <w:pStyle w:val="TAL"/>
            </w:pPr>
            <w:r w:rsidRPr="005B00C6">
              <w:t>38.101-1, 5.3A</w:t>
            </w:r>
          </w:p>
          <w:p w14:paraId="6CF2AE10" w14:textId="77777777" w:rsidR="00326E64" w:rsidRPr="005B00C6" w:rsidRDefault="00326E64" w:rsidP="00326E64">
            <w:pPr>
              <w:pStyle w:val="TAL"/>
            </w:pPr>
            <w:r w:rsidRPr="005B00C6">
              <w:t>38.101-2, 5.3A</w:t>
            </w:r>
          </w:p>
          <w:p w14:paraId="350C84CA"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B00C6" w:rsidRDefault="00326E64" w:rsidP="00326E64">
            <w:pPr>
              <w:pStyle w:val="TAL"/>
            </w:pPr>
            <w:r w:rsidRPr="005B00C6">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B00C6" w:rsidRDefault="00326E64" w:rsidP="00326E64">
            <w:pPr>
              <w:pStyle w:val="TAL"/>
            </w:pPr>
          </w:p>
        </w:tc>
      </w:tr>
      <w:tr w:rsidR="00326E64" w:rsidRPr="005B00C6"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B00C6" w:rsidRDefault="00326E64" w:rsidP="00326E64">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B00C6" w:rsidRDefault="00326E64" w:rsidP="00326E64">
            <w:pPr>
              <w:pStyle w:val="TAL"/>
            </w:pPr>
            <w:r w:rsidRPr="005B00C6">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B00C6" w:rsidRDefault="00326E64" w:rsidP="00326E64">
            <w:pPr>
              <w:pStyle w:val="TAL"/>
            </w:pPr>
            <w:r w:rsidRPr="005B00C6">
              <w:t>38.101-1, 5.3A</w:t>
            </w:r>
          </w:p>
          <w:p w14:paraId="73053EFD" w14:textId="77777777" w:rsidR="00326E64" w:rsidRPr="005B00C6" w:rsidRDefault="00326E64" w:rsidP="00326E64">
            <w:pPr>
              <w:pStyle w:val="TAL"/>
            </w:pPr>
            <w:r w:rsidRPr="005B00C6">
              <w:t>38.101-2, 5.3A</w:t>
            </w:r>
          </w:p>
          <w:p w14:paraId="2B4E5D02"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B00C6" w:rsidRDefault="00326E64" w:rsidP="00326E64">
            <w:pPr>
              <w:pStyle w:val="TAL"/>
            </w:pPr>
            <w:r w:rsidRPr="005B00C6">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B00C6" w:rsidRDefault="00326E64" w:rsidP="00326E64">
            <w:pPr>
              <w:pStyle w:val="TAL"/>
            </w:pPr>
          </w:p>
        </w:tc>
      </w:tr>
      <w:tr w:rsidR="00326E64" w:rsidRPr="005B00C6"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B00C6" w:rsidRDefault="00326E64" w:rsidP="00326E6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B00C6" w:rsidRDefault="00326E64" w:rsidP="00326E64">
            <w:pPr>
              <w:pStyle w:val="TAL"/>
            </w:pPr>
            <w:r w:rsidRPr="005B00C6">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B00C6" w:rsidRDefault="00326E64" w:rsidP="00326E64">
            <w:pPr>
              <w:pStyle w:val="TAL"/>
            </w:pPr>
            <w:r w:rsidRPr="005B00C6">
              <w:t>38.101-1, 5.3A</w:t>
            </w:r>
          </w:p>
          <w:p w14:paraId="74A995E9" w14:textId="77777777" w:rsidR="00326E64" w:rsidRPr="005B00C6" w:rsidRDefault="00326E64" w:rsidP="00326E64">
            <w:pPr>
              <w:pStyle w:val="TAL"/>
            </w:pPr>
            <w:r w:rsidRPr="005B00C6">
              <w:t>38.101-2, 5.3A</w:t>
            </w:r>
          </w:p>
          <w:p w14:paraId="28E8FE70"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B00C6" w:rsidRDefault="00326E64" w:rsidP="00326E64">
            <w:pPr>
              <w:pStyle w:val="TAL"/>
              <w:rPr>
                <w:rFonts w:cs="Arial"/>
                <w:szCs w:val="18"/>
              </w:rPr>
            </w:pPr>
            <w:r w:rsidRPr="005B00C6">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B00C6" w:rsidRDefault="00326E64" w:rsidP="00326E64">
            <w:pPr>
              <w:pStyle w:val="TAL"/>
              <w:rPr>
                <w:rFonts w:cs="Arial"/>
                <w:szCs w:val="18"/>
              </w:rPr>
            </w:pPr>
          </w:p>
        </w:tc>
      </w:tr>
    </w:tbl>
    <w:p w14:paraId="6784B2E1" w14:textId="77777777" w:rsidR="00586192" w:rsidRPr="005B00C6" w:rsidRDefault="00586192" w:rsidP="00586192"/>
    <w:p w14:paraId="68CF6084" w14:textId="77777777" w:rsidR="00586192" w:rsidRPr="005B00C6" w:rsidRDefault="00586192" w:rsidP="00586192">
      <w:pPr>
        <w:pStyle w:val="TH"/>
        <w:ind w:left="567"/>
      </w:pPr>
      <w:r w:rsidRPr="005B00C6">
        <w:t xml:space="preserve">Table A.4.3.2A.1-2: Uplink </w:t>
      </w:r>
      <w:r w:rsidR="00326E64" w:rsidRPr="005B00C6">
        <w:t xml:space="preserve">NR </w:t>
      </w:r>
      <w:r w:rsidRPr="005B00C6">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B00C6"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B00C6" w:rsidRDefault="0057717F" w:rsidP="0057717F">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B00C6" w:rsidRDefault="00326E64" w:rsidP="0057717F">
            <w:pPr>
              <w:pStyle w:val="TAH"/>
            </w:pPr>
            <w:r w:rsidRPr="005B00C6">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B00C6" w:rsidRDefault="0057717F" w:rsidP="0057717F">
            <w:pPr>
              <w:pStyle w:val="TAH"/>
              <w:rPr>
                <w:rFonts w:cs="Arial"/>
                <w:szCs w:val="18"/>
              </w:rPr>
            </w:pPr>
            <w:r w:rsidRPr="005B00C6">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B00C6" w:rsidRDefault="0057717F" w:rsidP="0057717F">
            <w:pPr>
              <w:pStyle w:val="TAH"/>
            </w:pPr>
            <w:r w:rsidRPr="005B00C6">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B00C6" w:rsidRDefault="0057717F" w:rsidP="0057717F">
            <w:pPr>
              <w:pStyle w:val="TAH"/>
            </w:pPr>
            <w:r w:rsidRPr="005B00C6">
              <w:t>Comments</w:t>
            </w:r>
          </w:p>
        </w:tc>
      </w:tr>
      <w:tr w:rsidR="0057717F" w:rsidRPr="005B00C6"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B00C6" w:rsidRDefault="0057717F" w:rsidP="0057717F">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B00C6" w:rsidRDefault="0057717F" w:rsidP="0057717F">
            <w:pPr>
              <w:pStyle w:val="TAL"/>
            </w:pPr>
            <w:r w:rsidRPr="005B00C6">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B00C6" w:rsidRDefault="0057717F" w:rsidP="0057717F">
            <w:pPr>
              <w:pStyle w:val="TAL"/>
            </w:pPr>
            <w:r w:rsidRPr="005B00C6">
              <w:t>38.101-1, 5.3A</w:t>
            </w:r>
          </w:p>
          <w:p w14:paraId="58FF1FFC" w14:textId="77777777" w:rsidR="0057717F" w:rsidRPr="005B00C6" w:rsidRDefault="0057717F" w:rsidP="0057717F">
            <w:pPr>
              <w:pStyle w:val="TAL"/>
            </w:pPr>
            <w:r w:rsidRPr="005B00C6">
              <w:t>38.101-2, 5.3A</w:t>
            </w:r>
          </w:p>
          <w:p w14:paraId="4E7AEB06"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B00C6" w:rsidRDefault="0057717F" w:rsidP="0057717F">
            <w:pPr>
              <w:pStyle w:val="TAL"/>
            </w:pPr>
            <w:r w:rsidRPr="005B00C6">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B00C6" w:rsidRDefault="0057717F" w:rsidP="0057717F">
            <w:pPr>
              <w:pStyle w:val="TAL"/>
            </w:pPr>
          </w:p>
        </w:tc>
      </w:tr>
      <w:tr w:rsidR="0057717F" w:rsidRPr="005B00C6"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B00C6" w:rsidRDefault="0057717F" w:rsidP="0057717F">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B00C6" w:rsidRDefault="0057717F" w:rsidP="0057717F">
            <w:pPr>
              <w:pStyle w:val="TAL"/>
            </w:pPr>
            <w:r w:rsidRPr="005B00C6">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B00C6" w:rsidRDefault="0057717F" w:rsidP="0057717F">
            <w:pPr>
              <w:pStyle w:val="TAL"/>
            </w:pPr>
            <w:r w:rsidRPr="005B00C6">
              <w:t>38.101-1, 5.3A</w:t>
            </w:r>
          </w:p>
          <w:p w14:paraId="64750D9B" w14:textId="77777777" w:rsidR="0057717F" w:rsidRPr="005B00C6" w:rsidRDefault="0057717F" w:rsidP="0057717F">
            <w:pPr>
              <w:pStyle w:val="TAL"/>
            </w:pPr>
            <w:r w:rsidRPr="005B00C6">
              <w:t>38.101-2, 5.3A</w:t>
            </w:r>
          </w:p>
          <w:p w14:paraId="7997E1F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B00C6" w:rsidRDefault="0057717F" w:rsidP="0057717F">
            <w:pPr>
              <w:pStyle w:val="TAL"/>
            </w:pPr>
            <w:r w:rsidRPr="005B00C6">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B00C6" w:rsidRDefault="0057717F" w:rsidP="0057717F">
            <w:pPr>
              <w:pStyle w:val="TAL"/>
            </w:pPr>
          </w:p>
        </w:tc>
      </w:tr>
      <w:tr w:rsidR="0057717F" w:rsidRPr="005B00C6"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B00C6" w:rsidRDefault="0057717F" w:rsidP="0057717F">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B00C6" w:rsidRDefault="0057717F" w:rsidP="0057717F">
            <w:pPr>
              <w:pStyle w:val="TAL"/>
            </w:pPr>
            <w:r w:rsidRPr="005B00C6">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B00C6" w:rsidRDefault="0057717F" w:rsidP="0057717F">
            <w:pPr>
              <w:pStyle w:val="TAL"/>
            </w:pPr>
            <w:r w:rsidRPr="005B00C6">
              <w:t>38.101-1, 5.3A</w:t>
            </w:r>
          </w:p>
          <w:p w14:paraId="5E56E44B" w14:textId="77777777" w:rsidR="0057717F" w:rsidRPr="005B00C6" w:rsidRDefault="0057717F" w:rsidP="0057717F">
            <w:pPr>
              <w:pStyle w:val="TAL"/>
            </w:pPr>
            <w:r w:rsidRPr="005B00C6">
              <w:t>38.101-2, 5.3A</w:t>
            </w:r>
          </w:p>
          <w:p w14:paraId="4680E7A3"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B00C6" w:rsidRDefault="0057717F" w:rsidP="0057717F">
            <w:pPr>
              <w:pStyle w:val="TAL"/>
            </w:pPr>
            <w:r w:rsidRPr="005B00C6">
              <w:t>pc_UL</w:t>
            </w:r>
            <w:r w:rsidR="009E5625" w:rsidRPr="005B00C6">
              <w:t>_</w:t>
            </w:r>
            <w:r w:rsidRPr="005B00C6">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B00C6" w:rsidRDefault="0057717F" w:rsidP="0057717F">
            <w:pPr>
              <w:pStyle w:val="TAL"/>
            </w:pPr>
          </w:p>
        </w:tc>
      </w:tr>
      <w:tr w:rsidR="0057717F" w:rsidRPr="005B00C6"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B00C6" w:rsidRDefault="0057717F" w:rsidP="0057717F">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B00C6" w:rsidRDefault="0057717F" w:rsidP="0057717F">
            <w:pPr>
              <w:pStyle w:val="TAL"/>
            </w:pPr>
            <w:r w:rsidRPr="005B00C6">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B00C6" w:rsidRDefault="0057717F" w:rsidP="0057717F">
            <w:pPr>
              <w:pStyle w:val="TAL"/>
            </w:pPr>
            <w:r w:rsidRPr="005B00C6">
              <w:t>38.101-2, 5.3A</w:t>
            </w:r>
          </w:p>
          <w:p w14:paraId="7F3E2DBF"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B00C6" w:rsidRDefault="0057717F" w:rsidP="0057717F">
            <w:pPr>
              <w:pStyle w:val="TAL"/>
            </w:pPr>
            <w:r w:rsidRPr="005B00C6">
              <w:t>pc_UL</w:t>
            </w:r>
            <w:r w:rsidR="009E5625" w:rsidRPr="005B00C6">
              <w:t>_</w:t>
            </w:r>
            <w:r w:rsidRPr="005B00C6">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B00C6" w:rsidRDefault="0057717F" w:rsidP="0057717F">
            <w:pPr>
              <w:pStyle w:val="TAL"/>
            </w:pPr>
          </w:p>
        </w:tc>
      </w:tr>
      <w:tr w:rsidR="0057717F" w:rsidRPr="005B00C6"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B00C6" w:rsidRDefault="0057717F" w:rsidP="0057717F">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B00C6" w:rsidRDefault="0057717F" w:rsidP="0057717F">
            <w:pPr>
              <w:pStyle w:val="TAL"/>
            </w:pPr>
            <w:r w:rsidRPr="005B00C6">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B00C6" w:rsidRDefault="0057717F" w:rsidP="0057717F">
            <w:pPr>
              <w:pStyle w:val="TAL"/>
            </w:pPr>
            <w:r w:rsidRPr="005B00C6">
              <w:t>38.101-2, 5.3A</w:t>
            </w:r>
          </w:p>
          <w:p w14:paraId="708F947C"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B00C6" w:rsidRDefault="0057717F" w:rsidP="0057717F">
            <w:pPr>
              <w:pStyle w:val="TAL"/>
            </w:pPr>
            <w:r w:rsidRPr="005B00C6">
              <w:t>pc_UL</w:t>
            </w:r>
            <w:r w:rsidR="009E5625" w:rsidRPr="005B00C6">
              <w:t>_</w:t>
            </w:r>
            <w:r w:rsidRPr="005B00C6">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B00C6" w:rsidRDefault="0057717F" w:rsidP="0057717F">
            <w:pPr>
              <w:pStyle w:val="TAL"/>
            </w:pPr>
          </w:p>
        </w:tc>
      </w:tr>
      <w:tr w:rsidR="0057717F" w:rsidRPr="005B00C6"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B00C6" w:rsidRDefault="0057717F" w:rsidP="0057717F">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B00C6" w:rsidRDefault="0057717F" w:rsidP="0057717F">
            <w:pPr>
              <w:pStyle w:val="TAL"/>
            </w:pPr>
            <w:r w:rsidRPr="005B00C6">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B00C6" w:rsidRDefault="0057717F" w:rsidP="0057717F">
            <w:pPr>
              <w:pStyle w:val="TAL"/>
            </w:pPr>
            <w:r w:rsidRPr="005B00C6">
              <w:t>38.101-2, 5.3A</w:t>
            </w:r>
          </w:p>
          <w:p w14:paraId="54B59711"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B00C6" w:rsidRDefault="0057717F" w:rsidP="0057717F">
            <w:pPr>
              <w:pStyle w:val="TAL"/>
            </w:pPr>
            <w:r w:rsidRPr="005B00C6">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B00C6" w:rsidRDefault="0057717F" w:rsidP="0057717F">
            <w:pPr>
              <w:pStyle w:val="TAL"/>
            </w:pPr>
          </w:p>
        </w:tc>
      </w:tr>
      <w:tr w:rsidR="0057717F" w:rsidRPr="005B00C6"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B00C6" w:rsidRDefault="0057717F" w:rsidP="0057717F">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B00C6" w:rsidRDefault="0057717F" w:rsidP="0057717F">
            <w:pPr>
              <w:pStyle w:val="TAL"/>
            </w:pPr>
            <w:r w:rsidRPr="005B00C6">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B00C6" w:rsidRDefault="0057717F" w:rsidP="0057717F">
            <w:pPr>
              <w:pStyle w:val="TAL"/>
            </w:pPr>
            <w:r w:rsidRPr="005B00C6">
              <w:t>38.101-2, 5.3A</w:t>
            </w:r>
          </w:p>
          <w:p w14:paraId="0460220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B00C6" w:rsidRDefault="0057717F" w:rsidP="0057717F">
            <w:pPr>
              <w:pStyle w:val="TAL"/>
            </w:pPr>
            <w:r w:rsidRPr="005B00C6">
              <w:t>pc_UL_NR_CA_</w:t>
            </w:r>
            <w:r w:rsidR="00326E64" w:rsidRPr="005B00C6">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B00C6" w:rsidRDefault="0057717F" w:rsidP="0057717F">
            <w:pPr>
              <w:pStyle w:val="TAL"/>
            </w:pPr>
          </w:p>
        </w:tc>
      </w:tr>
    </w:tbl>
    <w:p w14:paraId="217BE36F" w14:textId="77777777" w:rsidR="00586192" w:rsidRPr="005B00C6" w:rsidRDefault="00586192" w:rsidP="00586192"/>
    <w:p w14:paraId="28D0EC1F" w14:textId="77777777" w:rsidR="00586192" w:rsidRPr="005B00C6" w:rsidRDefault="00586192" w:rsidP="00586192">
      <w:pPr>
        <w:pStyle w:val="Heading4"/>
      </w:pPr>
      <w:bookmarkStart w:id="419" w:name="_Toc27410904"/>
      <w:bookmarkStart w:id="420" w:name="_Toc36039416"/>
      <w:bookmarkStart w:id="421" w:name="_Toc43838776"/>
      <w:bookmarkStart w:id="422" w:name="_Toc51772931"/>
      <w:bookmarkStart w:id="423" w:name="_Toc58245137"/>
      <w:bookmarkStart w:id="424" w:name="_Toc68089586"/>
      <w:bookmarkStart w:id="425" w:name="_Toc69067707"/>
      <w:bookmarkStart w:id="426" w:name="_Toc75383245"/>
      <w:bookmarkStart w:id="427" w:name="_Toc83706893"/>
      <w:bookmarkStart w:id="428" w:name="_Toc90491598"/>
      <w:bookmarkStart w:id="429" w:name="_Toc100147692"/>
      <w:bookmarkStart w:id="430" w:name="_Toc106740964"/>
      <w:bookmarkStart w:id="431" w:name="_Toc114916320"/>
      <w:bookmarkStart w:id="432" w:name="_Toc124016732"/>
      <w:r w:rsidRPr="005B00C6">
        <w:t>A.4.3.2A.2</w:t>
      </w:r>
      <w:r w:rsidRPr="005B00C6">
        <w:tab/>
        <w:t>NR Intra-band contiguous</w:t>
      </w:r>
      <w:bookmarkEnd w:id="419"/>
      <w:r w:rsidR="00A26A9A" w:rsidRPr="005B00C6">
        <w:t xml:space="preserve"> CA</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71FF3015" w14:textId="77777777" w:rsidR="00586192" w:rsidRPr="005B00C6" w:rsidRDefault="00586192" w:rsidP="00586192">
      <w:pPr>
        <w:pStyle w:val="Heading5"/>
      </w:pPr>
      <w:bookmarkStart w:id="433" w:name="_Toc27410905"/>
      <w:bookmarkStart w:id="434" w:name="_Toc36039417"/>
      <w:bookmarkStart w:id="435" w:name="_Toc43838777"/>
      <w:bookmarkStart w:id="436" w:name="_Toc51772932"/>
      <w:bookmarkStart w:id="437" w:name="_Toc58245138"/>
      <w:bookmarkStart w:id="438" w:name="_Toc68089587"/>
      <w:bookmarkStart w:id="439" w:name="_Toc69067708"/>
      <w:bookmarkStart w:id="440" w:name="_Toc75383246"/>
      <w:bookmarkStart w:id="441" w:name="_Toc83706894"/>
      <w:bookmarkStart w:id="442" w:name="_Toc90491599"/>
      <w:bookmarkStart w:id="443" w:name="_Toc100147693"/>
      <w:bookmarkStart w:id="444" w:name="_Toc106740965"/>
      <w:bookmarkStart w:id="445" w:name="_Toc114916321"/>
      <w:bookmarkStart w:id="446" w:name="_Toc124016733"/>
      <w:r w:rsidRPr="005B00C6">
        <w:t>A.4.3.2A.2.1</w:t>
      </w:r>
      <w:r w:rsidRPr="005B00C6">
        <w:tab/>
        <w:t xml:space="preserve">NR Intra-band contiguous </w:t>
      </w:r>
      <w:r w:rsidR="00A26A9A" w:rsidRPr="005B00C6">
        <w:t xml:space="preserve">CA </w:t>
      </w:r>
      <w:r w:rsidRPr="005B00C6">
        <w:t>with</w:t>
      </w:r>
      <w:r w:rsidR="00A26A9A" w:rsidRPr="005B00C6">
        <w:t>in</w:t>
      </w:r>
      <w:r w:rsidRPr="005B00C6">
        <w:t xml:space="preserve"> FR1</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5E49920" w14:textId="77777777" w:rsidR="00586192" w:rsidRPr="005B00C6" w:rsidRDefault="00586192" w:rsidP="00586192">
      <w:pPr>
        <w:pStyle w:val="TH"/>
        <w:ind w:left="567"/>
      </w:pPr>
      <w:r w:rsidRPr="005B00C6">
        <w:t xml:space="preserve">Table A.4.3.2A.2.1-1: Downlink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326E64" w:rsidRPr="005B00C6" w14:paraId="4AC96DA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D35870" w14:textId="77777777" w:rsidR="00326E64" w:rsidRPr="005B00C6" w:rsidRDefault="00326E64" w:rsidP="00326E64">
            <w:pPr>
              <w:pStyle w:val="TAH"/>
            </w:pPr>
            <w:r w:rsidRPr="005B00C6">
              <w:t>Item</w:t>
            </w:r>
          </w:p>
        </w:tc>
        <w:tc>
          <w:tcPr>
            <w:tcW w:w="3498" w:type="dxa"/>
            <w:gridSpan w:val="2"/>
            <w:tcBorders>
              <w:top w:val="single" w:sz="4" w:space="0" w:color="auto"/>
              <w:left w:val="single" w:sz="4" w:space="0" w:color="auto"/>
              <w:bottom w:val="single" w:sz="4" w:space="0" w:color="auto"/>
              <w:right w:val="single" w:sz="4" w:space="0" w:color="auto"/>
            </w:tcBorders>
          </w:tcPr>
          <w:p w14:paraId="7FF4852B" w14:textId="77777777" w:rsidR="00326E64" w:rsidRPr="005B00C6" w:rsidRDefault="00326E64" w:rsidP="00326E64">
            <w:pPr>
              <w:pStyle w:val="TAH"/>
            </w:pPr>
            <w:r w:rsidRPr="005B00C6">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62A5C392" w14:textId="77777777" w:rsidR="00326E64" w:rsidRPr="005B00C6" w:rsidRDefault="00326E64" w:rsidP="00326E64">
            <w:pPr>
              <w:pStyle w:val="TAH"/>
              <w:rPr>
                <w:rFonts w:cs="Arial"/>
                <w:szCs w:val="18"/>
              </w:rPr>
            </w:pPr>
            <w:r w:rsidRPr="005B00C6">
              <w:t>Ref.</w:t>
            </w:r>
          </w:p>
        </w:tc>
        <w:tc>
          <w:tcPr>
            <w:tcW w:w="1321" w:type="dxa"/>
            <w:gridSpan w:val="2"/>
            <w:tcBorders>
              <w:top w:val="single" w:sz="4" w:space="0" w:color="auto"/>
              <w:left w:val="single" w:sz="4" w:space="0" w:color="auto"/>
              <w:bottom w:val="single" w:sz="4" w:space="0" w:color="auto"/>
              <w:right w:val="single" w:sz="4" w:space="0" w:color="auto"/>
            </w:tcBorders>
          </w:tcPr>
          <w:p w14:paraId="0C4CA91C" w14:textId="77777777" w:rsidR="00326E64" w:rsidRPr="005B00C6" w:rsidRDefault="00326E64" w:rsidP="00326E64">
            <w:pPr>
              <w:pStyle w:val="TAH"/>
            </w:pPr>
            <w:r w:rsidRPr="005B00C6">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74004E51" w14:textId="77777777" w:rsidR="00326E64" w:rsidRPr="005B00C6" w:rsidRDefault="00326E64" w:rsidP="00326E64">
            <w:pPr>
              <w:pStyle w:val="TAH"/>
            </w:pPr>
            <w:r w:rsidRPr="005B00C6">
              <w:t>Comments</w:t>
            </w:r>
          </w:p>
        </w:tc>
      </w:tr>
      <w:tr w:rsidR="00326E64" w:rsidRPr="005B00C6" w14:paraId="0465E32A"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C7FFBEE" w14:textId="77777777" w:rsidR="00326E64" w:rsidRPr="005B00C6" w:rsidRDefault="00326E64" w:rsidP="00326E64">
            <w:pPr>
              <w:pStyle w:val="TAC"/>
            </w:pPr>
            <w:r w:rsidRPr="005B00C6">
              <w:t>1</w:t>
            </w:r>
          </w:p>
        </w:tc>
        <w:tc>
          <w:tcPr>
            <w:tcW w:w="3498" w:type="dxa"/>
            <w:gridSpan w:val="2"/>
            <w:tcBorders>
              <w:top w:val="single" w:sz="4" w:space="0" w:color="auto"/>
              <w:left w:val="single" w:sz="4" w:space="0" w:color="auto"/>
              <w:bottom w:val="single" w:sz="4" w:space="0" w:color="auto"/>
              <w:right w:val="single" w:sz="4" w:space="0" w:color="auto"/>
            </w:tcBorders>
          </w:tcPr>
          <w:p w14:paraId="44F09AA6" w14:textId="77777777" w:rsidR="00326E64" w:rsidRPr="005B00C6" w:rsidRDefault="00326E64" w:rsidP="00326E64">
            <w:pPr>
              <w:pStyle w:val="TAL"/>
            </w:pPr>
            <w:r w:rsidRPr="005B00C6">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5D69AD31"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26174E" w14:textId="77777777" w:rsidR="00326E64" w:rsidRPr="005B00C6" w:rsidRDefault="00326E64" w:rsidP="00326E64">
            <w:pPr>
              <w:pStyle w:val="TAL"/>
            </w:pPr>
            <w:r w:rsidRPr="005B00C6">
              <w:t>pc_</w:t>
            </w:r>
            <w:r w:rsidRPr="005B00C6">
              <w:rPr>
                <w:lang w:eastAsia="zh-CN"/>
              </w:rPr>
              <w:t>D</w:t>
            </w:r>
            <w:r w:rsidRPr="005B00C6">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6258D164" w14:textId="77777777" w:rsidR="00326E64" w:rsidRPr="005B00C6" w:rsidRDefault="00326E64" w:rsidP="00326E64">
            <w:pPr>
              <w:pStyle w:val="TAL"/>
            </w:pPr>
          </w:p>
        </w:tc>
      </w:tr>
      <w:tr w:rsidR="00326E64" w:rsidRPr="005B00C6" w14:paraId="3D498966"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C88312" w14:textId="77777777" w:rsidR="00326E64" w:rsidRPr="005B00C6" w:rsidRDefault="00326E64" w:rsidP="00326E64">
            <w:pPr>
              <w:pStyle w:val="TAC"/>
            </w:pPr>
            <w:r w:rsidRPr="005B00C6">
              <w:t>2</w:t>
            </w:r>
          </w:p>
        </w:tc>
        <w:tc>
          <w:tcPr>
            <w:tcW w:w="3498" w:type="dxa"/>
            <w:gridSpan w:val="2"/>
            <w:tcBorders>
              <w:top w:val="single" w:sz="4" w:space="0" w:color="auto"/>
              <w:left w:val="single" w:sz="4" w:space="0" w:color="auto"/>
              <w:bottom w:val="single" w:sz="4" w:space="0" w:color="auto"/>
              <w:right w:val="single" w:sz="4" w:space="0" w:color="auto"/>
            </w:tcBorders>
          </w:tcPr>
          <w:p w14:paraId="4E5927F3" w14:textId="77777777" w:rsidR="00326E64" w:rsidRPr="005B00C6" w:rsidRDefault="00326E64" w:rsidP="00326E64">
            <w:pPr>
              <w:pStyle w:val="TAL"/>
            </w:pPr>
            <w:r w:rsidRPr="005B00C6">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4D5E6A05"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162C5D" w14:textId="77777777" w:rsidR="00326E64" w:rsidRPr="005B00C6" w:rsidRDefault="00326E64" w:rsidP="00326E64">
            <w:pPr>
              <w:pStyle w:val="TAL"/>
            </w:pPr>
            <w:r w:rsidRPr="005B00C6">
              <w:t>pc_</w:t>
            </w:r>
            <w:r w:rsidRPr="005B00C6">
              <w:rPr>
                <w:lang w:eastAsia="zh-CN"/>
              </w:rPr>
              <w:t>D</w:t>
            </w:r>
            <w:r w:rsidRPr="005B00C6">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7FB0D0DC" w14:textId="77777777" w:rsidR="00326E64" w:rsidRPr="005B00C6" w:rsidRDefault="00326E64" w:rsidP="00326E64">
            <w:pPr>
              <w:pStyle w:val="TAL"/>
            </w:pPr>
          </w:p>
        </w:tc>
      </w:tr>
      <w:tr w:rsidR="00326E64" w:rsidRPr="005B00C6" w14:paraId="4B9C15FF"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28E319" w14:textId="77777777" w:rsidR="00326E64" w:rsidRPr="005B00C6" w:rsidRDefault="00326E64" w:rsidP="00326E64">
            <w:pPr>
              <w:pStyle w:val="TAC"/>
            </w:pPr>
            <w:r w:rsidRPr="005B00C6">
              <w:t>3</w:t>
            </w:r>
          </w:p>
        </w:tc>
        <w:tc>
          <w:tcPr>
            <w:tcW w:w="3498" w:type="dxa"/>
            <w:gridSpan w:val="2"/>
            <w:tcBorders>
              <w:top w:val="single" w:sz="4" w:space="0" w:color="auto"/>
              <w:left w:val="single" w:sz="4" w:space="0" w:color="auto"/>
              <w:bottom w:val="single" w:sz="4" w:space="0" w:color="auto"/>
              <w:right w:val="single" w:sz="4" w:space="0" w:color="auto"/>
            </w:tcBorders>
          </w:tcPr>
          <w:p w14:paraId="409D1624" w14:textId="77777777" w:rsidR="00326E64" w:rsidRPr="005B00C6" w:rsidRDefault="00326E64" w:rsidP="00326E64">
            <w:pPr>
              <w:pStyle w:val="TAL"/>
            </w:pPr>
            <w:r w:rsidRPr="005B00C6">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656737A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CF9E19" w14:textId="77777777" w:rsidR="00326E64" w:rsidRPr="005B00C6" w:rsidRDefault="00326E64" w:rsidP="00326E64">
            <w:pPr>
              <w:pStyle w:val="TAL"/>
            </w:pPr>
            <w:r w:rsidRPr="005B00C6">
              <w:t>pc_</w:t>
            </w:r>
            <w:r w:rsidRPr="005B00C6">
              <w:rPr>
                <w:lang w:eastAsia="zh-CN"/>
              </w:rPr>
              <w:t>D</w:t>
            </w:r>
            <w:r w:rsidRPr="005B00C6">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0EF0EC0B" w14:textId="77777777" w:rsidR="00326E64" w:rsidRPr="005B00C6" w:rsidRDefault="00326E64" w:rsidP="00326E64">
            <w:pPr>
              <w:pStyle w:val="TAL"/>
            </w:pPr>
          </w:p>
        </w:tc>
      </w:tr>
      <w:tr w:rsidR="00326E64" w:rsidRPr="005B00C6" w14:paraId="50F1B22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04B3B9" w14:textId="77777777" w:rsidR="00326E64" w:rsidRPr="005B00C6" w:rsidRDefault="00326E64" w:rsidP="00326E64">
            <w:pPr>
              <w:pStyle w:val="TAC"/>
            </w:pPr>
            <w:r w:rsidRPr="005B00C6">
              <w:t>4</w:t>
            </w:r>
          </w:p>
        </w:tc>
        <w:tc>
          <w:tcPr>
            <w:tcW w:w="3498" w:type="dxa"/>
            <w:gridSpan w:val="2"/>
            <w:tcBorders>
              <w:top w:val="single" w:sz="4" w:space="0" w:color="auto"/>
              <w:left w:val="single" w:sz="4" w:space="0" w:color="auto"/>
              <w:bottom w:val="single" w:sz="4" w:space="0" w:color="auto"/>
              <w:right w:val="single" w:sz="4" w:space="0" w:color="auto"/>
            </w:tcBorders>
          </w:tcPr>
          <w:p w14:paraId="556FA31D" w14:textId="77777777" w:rsidR="00326E64" w:rsidRPr="005B00C6" w:rsidRDefault="00326E64" w:rsidP="00326E64">
            <w:pPr>
              <w:pStyle w:val="TAL"/>
            </w:pPr>
            <w:r w:rsidRPr="005B00C6">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36D1606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6B6912" w14:textId="77777777" w:rsidR="00326E64" w:rsidRPr="005B00C6" w:rsidRDefault="00326E64" w:rsidP="00326E64">
            <w:pPr>
              <w:pStyle w:val="TAL"/>
            </w:pPr>
            <w:r w:rsidRPr="005B00C6">
              <w:t>pc_</w:t>
            </w:r>
            <w:r w:rsidRPr="005B00C6">
              <w:rPr>
                <w:lang w:eastAsia="zh-CN"/>
              </w:rPr>
              <w:t>D</w:t>
            </w:r>
            <w:r w:rsidRPr="005B00C6">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48AA865E" w14:textId="77777777" w:rsidR="00326E64" w:rsidRPr="005B00C6" w:rsidRDefault="00326E64" w:rsidP="00326E64">
            <w:pPr>
              <w:pStyle w:val="TAL"/>
            </w:pPr>
          </w:p>
        </w:tc>
      </w:tr>
      <w:tr w:rsidR="00326E64" w:rsidRPr="005B00C6" w14:paraId="574E596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4C01CB" w14:textId="77777777" w:rsidR="00326E64" w:rsidRPr="005B00C6" w:rsidRDefault="00326E64" w:rsidP="00326E64">
            <w:pPr>
              <w:pStyle w:val="TAC"/>
            </w:pPr>
            <w:r w:rsidRPr="005B00C6">
              <w:t>5</w:t>
            </w:r>
          </w:p>
        </w:tc>
        <w:tc>
          <w:tcPr>
            <w:tcW w:w="3498" w:type="dxa"/>
            <w:gridSpan w:val="2"/>
            <w:tcBorders>
              <w:top w:val="single" w:sz="4" w:space="0" w:color="auto"/>
              <w:left w:val="single" w:sz="4" w:space="0" w:color="auto"/>
              <w:bottom w:val="single" w:sz="4" w:space="0" w:color="auto"/>
              <w:right w:val="single" w:sz="4" w:space="0" w:color="auto"/>
            </w:tcBorders>
          </w:tcPr>
          <w:p w14:paraId="75EDA61B" w14:textId="77777777" w:rsidR="00326E64" w:rsidRPr="005B00C6" w:rsidRDefault="00326E64" w:rsidP="00326E64">
            <w:pPr>
              <w:pStyle w:val="TAL"/>
            </w:pPr>
            <w:r w:rsidRPr="005B00C6">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390A401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9496395" w14:textId="77777777" w:rsidR="00326E64" w:rsidRPr="005B00C6" w:rsidRDefault="00326E64" w:rsidP="00326E64">
            <w:pPr>
              <w:pStyle w:val="TAL"/>
            </w:pPr>
            <w:r w:rsidRPr="005B00C6">
              <w:t>pc_</w:t>
            </w:r>
            <w:r w:rsidRPr="005B00C6">
              <w:rPr>
                <w:lang w:eastAsia="zh-CN"/>
              </w:rPr>
              <w:t>D</w:t>
            </w:r>
            <w:r w:rsidRPr="005B00C6">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6F7E31EE" w14:textId="77777777" w:rsidR="00326E64" w:rsidRPr="005B00C6" w:rsidRDefault="00326E64" w:rsidP="00326E64">
            <w:pPr>
              <w:pStyle w:val="TAL"/>
            </w:pPr>
          </w:p>
        </w:tc>
      </w:tr>
      <w:tr w:rsidR="00326E64" w:rsidRPr="005B00C6" w14:paraId="29487CC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3C83AC0" w14:textId="77777777" w:rsidR="00326E64" w:rsidRPr="005B00C6" w:rsidRDefault="00326E64" w:rsidP="00326E64">
            <w:pPr>
              <w:pStyle w:val="TAC"/>
            </w:pPr>
            <w:r w:rsidRPr="005B00C6">
              <w:t>6</w:t>
            </w:r>
          </w:p>
        </w:tc>
        <w:tc>
          <w:tcPr>
            <w:tcW w:w="3498" w:type="dxa"/>
            <w:gridSpan w:val="2"/>
            <w:tcBorders>
              <w:top w:val="single" w:sz="4" w:space="0" w:color="auto"/>
              <w:left w:val="single" w:sz="4" w:space="0" w:color="auto"/>
              <w:bottom w:val="single" w:sz="4" w:space="0" w:color="auto"/>
              <w:right w:val="single" w:sz="4" w:space="0" w:color="auto"/>
            </w:tcBorders>
          </w:tcPr>
          <w:p w14:paraId="6382C764" w14:textId="77777777" w:rsidR="00326E64" w:rsidRPr="005B00C6" w:rsidRDefault="00326E64" w:rsidP="00326E64">
            <w:pPr>
              <w:pStyle w:val="TAL"/>
            </w:pPr>
            <w:r w:rsidRPr="005B00C6">
              <w:t>void</w:t>
            </w:r>
          </w:p>
        </w:tc>
        <w:tc>
          <w:tcPr>
            <w:tcW w:w="1462" w:type="dxa"/>
            <w:gridSpan w:val="2"/>
            <w:tcBorders>
              <w:top w:val="single" w:sz="4" w:space="0" w:color="auto"/>
              <w:left w:val="single" w:sz="4" w:space="0" w:color="auto"/>
              <w:bottom w:val="single" w:sz="4" w:space="0" w:color="auto"/>
              <w:right w:val="single" w:sz="4" w:space="0" w:color="auto"/>
            </w:tcBorders>
          </w:tcPr>
          <w:p w14:paraId="2B283A0C" w14:textId="77777777" w:rsidR="00326E64" w:rsidRPr="005B00C6" w:rsidRDefault="00326E64" w:rsidP="00326E64">
            <w:pPr>
              <w:pStyle w:val="TAL"/>
            </w:pPr>
            <w:r w:rsidRPr="005B00C6">
              <w:t>void</w:t>
            </w:r>
          </w:p>
        </w:tc>
        <w:tc>
          <w:tcPr>
            <w:tcW w:w="1321" w:type="dxa"/>
            <w:gridSpan w:val="2"/>
            <w:tcBorders>
              <w:top w:val="single" w:sz="4" w:space="0" w:color="auto"/>
              <w:left w:val="single" w:sz="4" w:space="0" w:color="auto"/>
              <w:bottom w:val="single" w:sz="4" w:space="0" w:color="auto"/>
              <w:right w:val="single" w:sz="4" w:space="0" w:color="auto"/>
            </w:tcBorders>
          </w:tcPr>
          <w:p w14:paraId="4147955B" w14:textId="77777777" w:rsidR="00326E64" w:rsidRPr="005B00C6" w:rsidRDefault="00326E64" w:rsidP="00326E64">
            <w:pPr>
              <w:pStyle w:val="TAL"/>
            </w:pPr>
            <w:r w:rsidRPr="005B00C6">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7239AA55" w14:textId="77777777" w:rsidR="00326E64" w:rsidRPr="005B00C6" w:rsidRDefault="00326E64" w:rsidP="00326E64">
            <w:pPr>
              <w:pStyle w:val="TAL"/>
            </w:pPr>
          </w:p>
        </w:tc>
      </w:tr>
      <w:tr w:rsidR="00326E64" w:rsidRPr="005B00C6" w14:paraId="758E3C8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E6FE4F" w14:textId="77777777" w:rsidR="00326E64" w:rsidRPr="005B00C6" w:rsidRDefault="00326E64" w:rsidP="00326E64">
            <w:pPr>
              <w:pStyle w:val="TAC"/>
            </w:pPr>
            <w:r w:rsidRPr="005B00C6">
              <w:t>7</w:t>
            </w:r>
          </w:p>
        </w:tc>
        <w:tc>
          <w:tcPr>
            <w:tcW w:w="3498" w:type="dxa"/>
            <w:gridSpan w:val="2"/>
            <w:tcBorders>
              <w:top w:val="single" w:sz="4" w:space="0" w:color="auto"/>
              <w:left w:val="single" w:sz="4" w:space="0" w:color="auto"/>
              <w:bottom w:val="single" w:sz="4" w:space="0" w:color="auto"/>
              <w:right w:val="single" w:sz="4" w:space="0" w:color="auto"/>
            </w:tcBorders>
          </w:tcPr>
          <w:p w14:paraId="24B702C1" w14:textId="77777777" w:rsidR="00326E64" w:rsidRPr="005B00C6" w:rsidRDefault="00326E64" w:rsidP="00326E64">
            <w:pPr>
              <w:pStyle w:val="TAL"/>
            </w:pPr>
            <w:r w:rsidRPr="005B00C6">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BF168BA"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74B6D68" w14:textId="77777777" w:rsidR="00326E64" w:rsidRPr="005B00C6" w:rsidRDefault="00326E64" w:rsidP="00326E64">
            <w:pPr>
              <w:pStyle w:val="TAL"/>
            </w:pPr>
            <w:r w:rsidRPr="005B00C6">
              <w:t>pc_</w:t>
            </w:r>
            <w:r w:rsidRPr="005B00C6">
              <w:rPr>
                <w:lang w:eastAsia="zh-CN"/>
              </w:rPr>
              <w:t>D</w:t>
            </w:r>
            <w:r w:rsidRPr="005B00C6">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43B0ED59" w14:textId="77777777" w:rsidR="00326E64" w:rsidRPr="005B00C6" w:rsidRDefault="00326E64" w:rsidP="00326E64">
            <w:pPr>
              <w:pStyle w:val="TAL"/>
            </w:pPr>
          </w:p>
        </w:tc>
      </w:tr>
      <w:tr w:rsidR="00326E64" w:rsidRPr="005B00C6" w14:paraId="1F423B0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CB42483" w14:textId="77777777" w:rsidR="00326E64" w:rsidRPr="005B00C6" w:rsidRDefault="00326E64" w:rsidP="00326E64">
            <w:pPr>
              <w:pStyle w:val="TAC"/>
            </w:pPr>
            <w:r w:rsidRPr="005B00C6">
              <w:t>8</w:t>
            </w:r>
          </w:p>
        </w:tc>
        <w:tc>
          <w:tcPr>
            <w:tcW w:w="3498" w:type="dxa"/>
            <w:gridSpan w:val="2"/>
            <w:tcBorders>
              <w:top w:val="single" w:sz="4" w:space="0" w:color="auto"/>
              <w:left w:val="single" w:sz="4" w:space="0" w:color="auto"/>
              <w:bottom w:val="single" w:sz="4" w:space="0" w:color="auto"/>
              <w:right w:val="single" w:sz="4" w:space="0" w:color="auto"/>
            </w:tcBorders>
          </w:tcPr>
          <w:p w14:paraId="55E994F9" w14:textId="77777777" w:rsidR="00326E64" w:rsidRPr="005B00C6" w:rsidRDefault="00326E64" w:rsidP="00326E64">
            <w:pPr>
              <w:pStyle w:val="TAL"/>
            </w:pPr>
            <w:r w:rsidRPr="005B00C6">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7D04F72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289DC05" w14:textId="77777777" w:rsidR="00326E64" w:rsidRPr="005B00C6" w:rsidRDefault="00326E64" w:rsidP="00326E64">
            <w:pPr>
              <w:pStyle w:val="TAL"/>
            </w:pPr>
            <w:r w:rsidRPr="005B00C6">
              <w:t>pc_</w:t>
            </w:r>
            <w:r w:rsidRPr="005B00C6">
              <w:rPr>
                <w:lang w:eastAsia="zh-CN"/>
              </w:rPr>
              <w:t>D</w:t>
            </w:r>
            <w:r w:rsidRPr="005B00C6">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3DCA91A5" w14:textId="77777777" w:rsidR="00326E64" w:rsidRPr="005B00C6" w:rsidRDefault="00326E64" w:rsidP="00326E64">
            <w:pPr>
              <w:pStyle w:val="TAL"/>
            </w:pPr>
          </w:p>
        </w:tc>
      </w:tr>
      <w:tr w:rsidR="00326E64" w:rsidRPr="005B00C6" w14:paraId="109DCFA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DEB449" w14:textId="77777777" w:rsidR="00326E64" w:rsidRPr="005B00C6" w:rsidRDefault="00326E64" w:rsidP="00326E64">
            <w:pPr>
              <w:pStyle w:val="TAC"/>
            </w:pPr>
            <w:r w:rsidRPr="005B00C6">
              <w:t>9</w:t>
            </w:r>
          </w:p>
        </w:tc>
        <w:tc>
          <w:tcPr>
            <w:tcW w:w="3498" w:type="dxa"/>
            <w:gridSpan w:val="2"/>
            <w:tcBorders>
              <w:top w:val="single" w:sz="4" w:space="0" w:color="auto"/>
              <w:left w:val="single" w:sz="4" w:space="0" w:color="auto"/>
              <w:bottom w:val="single" w:sz="4" w:space="0" w:color="auto"/>
              <w:right w:val="single" w:sz="4" w:space="0" w:color="auto"/>
            </w:tcBorders>
          </w:tcPr>
          <w:p w14:paraId="5CB73853" w14:textId="77777777" w:rsidR="00326E64" w:rsidRPr="005B00C6" w:rsidRDefault="00326E64" w:rsidP="00326E64">
            <w:pPr>
              <w:pStyle w:val="TAL"/>
            </w:pPr>
            <w:r w:rsidRPr="005B00C6">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7BF89FE4"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C1AE292" w14:textId="77777777" w:rsidR="00326E64" w:rsidRPr="005B00C6" w:rsidRDefault="00326E64" w:rsidP="00326E64">
            <w:pPr>
              <w:pStyle w:val="TAL"/>
            </w:pPr>
            <w:r w:rsidRPr="005B00C6">
              <w:t>pc_</w:t>
            </w:r>
            <w:r w:rsidRPr="005B00C6">
              <w:rPr>
                <w:lang w:eastAsia="zh-CN"/>
              </w:rPr>
              <w:t>D</w:t>
            </w:r>
            <w:r w:rsidRPr="005B00C6">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7E72AE83" w14:textId="77777777" w:rsidR="00326E64" w:rsidRPr="005B00C6" w:rsidRDefault="00326E64" w:rsidP="00326E64">
            <w:pPr>
              <w:pStyle w:val="TAL"/>
            </w:pPr>
          </w:p>
        </w:tc>
      </w:tr>
      <w:tr w:rsidR="00326E64" w:rsidRPr="005B00C6" w14:paraId="024629F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3306AB" w14:textId="77777777" w:rsidR="00326E64" w:rsidRPr="005B00C6" w:rsidRDefault="00326E64" w:rsidP="00326E64">
            <w:pPr>
              <w:pStyle w:val="TAC"/>
            </w:pPr>
            <w:r w:rsidRPr="005B00C6">
              <w:t>10</w:t>
            </w:r>
          </w:p>
        </w:tc>
        <w:tc>
          <w:tcPr>
            <w:tcW w:w="3498" w:type="dxa"/>
            <w:gridSpan w:val="2"/>
            <w:tcBorders>
              <w:top w:val="single" w:sz="4" w:space="0" w:color="auto"/>
              <w:left w:val="single" w:sz="4" w:space="0" w:color="auto"/>
              <w:bottom w:val="single" w:sz="4" w:space="0" w:color="auto"/>
              <w:right w:val="single" w:sz="4" w:space="0" w:color="auto"/>
            </w:tcBorders>
          </w:tcPr>
          <w:p w14:paraId="6D9383EB" w14:textId="77777777" w:rsidR="00326E64" w:rsidRPr="005B00C6" w:rsidRDefault="00326E64" w:rsidP="00326E64">
            <w:pPr>
              <w:pStyle w:val="TAL"/>
            </w:pPr>
            <w:r w:rsidRPr="005B00C6">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4F38B83F"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E0115B0" w14:textId="77777777" w:rsidR="00326E64" w:rsidRPr="005B00C6" w:rsidRDefault="00326E64" w:rsidP="00326E64">
            <w:pPr>
              <w:pStyle w:val="TAL"/>
            </w:pPr>
            <w:r w:rsidRPr="005B00C6">
              <w:t>pc_</w:t>
            </w:r>
            <w:r w:rsidRPr="005B00C6">
              <w:rPr>
                <w:lang w:eastAsia="zh-CN"/>
              </w:rPr>
              <w:t>D</w:t>
            </w:r>
            <w:r w:rsidRPr="005B00C6">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1AA9E1BF" w14:textId="77777777" w:rsidR="00326E64" w:rsidRPr="005B00C6" w:rsidRDefault="00326E64" w:rsidP="00326E64">
            <w:pPr>
              <w:pStyle w:val="TAL"/>
            </w:pPr>
          </w:p>
        </w:tc>
      </w:tr>
      <w:tr w:rsidR="00326E64" w:rsidRPr="005B00C6" w14:paraId="701888D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C3B5F3" w14:textId="77777777" w:rsidR="00326E64" w:rsidRPr="005B00C6" w:rsidRDefault="00326E64" w:rsidP="00326E64">
            <w:pPr>
              <w:pStyle w:val="TAC"/>
            </w:pPr>
            <w:r w:rsidRPr="005B00C6">
              <w:t>11</w:t>
            </w:r>
          </w:p>
        </w:tc>
        <w:tc>
          <w:tcPr>
            <w:tcW w:w="3498" w:type="dxa"/>
            <w:gridSpan w:val="2"/>
            <w:tcBorders>
              <w:top w:val="single" w:sz="4" w:space="0" w:color="auto"/>
              <w:left w:val="single" w:sz="4" w:space="0" w:color="auto"/>
              <w:bottom w:val="single" w:sz="4" w:space="0" w:color="auto"/>
              <w:right w:val="single" w:sz="4" w:space="0" w:color="auto"/>
            </w:tcBorders>
          </w:tcPr>
          <w:p w14:paraId="67281C58" w14:textId="77777777" w:rsidR="00326E64" w:rsidRPr="005B00C6" w:rsidRDefault="00326E64" w:rsidP="00326E64">
            <w:pPr>
              <w:pStyle w:val="TAL"/>
            </w:pPr>
            <w:r w:rsidRPr="005B00C6">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8D4507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42069D5" w14:textId="77777777" w:rsidR="00326E64" w:rsidRPr="005B00C6" w:rsidRDefault="00326E64" w:rsidP="00326E64">
            <w:pPr>
              <w:pStyle w:val="TAL"/>
            </w:pPr>
            <w:r w:rsidRPr="005B00C6">
              <w:t>pc_</w:t>
            </w:r>
            <w:r w:rsidRPr="005B00C6">
              <w:rPr>
                <w:lang w:eastAsia="zh-CN"/>
              </w:rPr>
              <w:t>D</w:t>
            </w:r>
            <w:r w:rsidRPr="005B00C6">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A88E079" w14:textId="77777777" w:rsidR="00326E64" w:rsidRPr="005B00C6" w:rsidRDefault="00326E64" w:rsidP="00326E64">
            <w:pPr>
              <w:pStyle w:val="TAL"/>
            </w:pPr>
          </w:p>
        </w:tc>
      </w:tr>
      <w:tr w:rsidR="00326E64" w:rsidRPr="005B00C6" w14:paraId="276A03A5"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46050E" w14:textId="77777777" w:rsidR="00326E64" w:rsidRPr="005B00C6" w:rsidRDefault="00326E64" w:rsidP="00326E64">
            <w:pPr>
              <w:pStyle w:val="TAC"/>
            </w:pPr>
            <w:r w:rsidRPr="005B00C6">
              <w:t>12</w:t>
            </w:r>
          </w:p>
        </w:tc>
        <w:tc>
          <w:tcPr>
            <w:tcW w:w="3498" w:type="dxa"/>
            <w:gridSpan w:val="2"/>
            <w:tcBorders>
              <w:top w:val="single" w:sz="4" w:space="0" w:color="auto"/>
              <w:left w:val="single" w:sz="4" w:space="0" w:color="auto"/>
              <w:bottom w:val="single" w:sz="4" w:space="0" w:color="auto"/>
              <w:right w:val="single" w:sz="4" w:space="0" w:color="auto"/>
            </w:tcBorders>
          </w:tcPr>
          <w:p w14:paraId="313CD469" w14:textId="77777777" w:rsidR="00326E64" w:rsidRPr="005B00C6" w:rsidRDefault="00326E64" w:rsidP="00326E64">
            <w:pPr>
              <w:pStyle w:val="TAL"/>
            </w:pPr>
            <w:r w:rsidRPr="005B00C6">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05AD906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893AC5" w14:textId="77777777" w:rsidR="00326E64" w:rsidRPr="005B00C6" w:rsidRDefault="00326E64" w:rsidP="00326E64">
            <w:pPr>
              <w:pStyle w:val="TAL"/>
            </w:pPr>
            <w:r w:rsidRPr="005B00C6">
              <w:t>pc_</w:t>
            </w:r>
            <w:r w:rsidRPr="005B00C6">
              <w:rPr>
                <w:lang w:eastAsia="zh-CN"/>
              </w:rPr>
              <w:t>D</w:t>
            </w:r>
            <w:r w:rsidRPr="005B00C6">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21A08DBB" w14:textId="77777777" w:rsidR="00326E64" w:rsidRPr="005B00C6" w:rsidRDefault="00326E64" w:rsidP="00326E64">
            <w:pPr>
              <w:pStyle w:val="TAL"/>
            </w:pPr>
          </w:p>
        </w:tc>
      </w:tr>
      <w:tr w:rsidR="00B1496E" w:rsidRPr="005B00C6" w14:paraId="420534C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D24E8F" w14:textId="77777777" w:rsidR="00B1496E" w:rsidRPr="005B00C6" w:rsidRDefault="00B1496E" w:rsidP="00261B49">
            <w:pPr>
              <w:pStyle w:val="TAC"/>
            </w:pPr>
            <w:r w:rsidRPr="005B00C6">
              <w:t>13</w:t>
            </w:r>
          </w:p>
        </w:tc>
        <w:tc>
          <w:tcPr>
            <w:tcW w:w="3498" w:type="dxa"/>
            <w:gridSpan w:val="2"/>
            <w:tcBorders>
              <w:top w:val="single" w:sz="4" w:space="0" w:color="auto"/>
              <w:left w:val="single" w:sz="4" w:space="0" w:color="auto"/>
              <w:bottom w:val="single" w:sz="4" w:space="0" w:color="auto"/>
              <w:right w:val="single" w:sz="4" w:space="0" w:color="auto"/>
            </w:tcBorders>
          </w:tcPr>
          <w:p w14:paraId="3E1C891C" w14:textId="77777777" w:rsidR="00B1496E" w:rsidRPr="005B00C6" w:rsidRDefault="00B1496E" w:rsidP="00261B49">
            <w:pPr>
              <w:pStyle w:val="TAL"/>
            </w:pPr>
            <w:r w:rsidRPr="005B00C6">
              <w:t xml:space="preserve">DL NR FR1 Intra-band contiguous CA BW Class </w:t>
            </w:r>
            <w:r w:rsidRPr="005B00C6">
              <w:rPr>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67C4C3BF"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29668A8" w14:textId="77777777" w:rsidR="00B1496E" w:rsidRPr="005B00C6" w:rsidRDefault="00B1496E" w:rsidP="00261B49">
            <w:pPr>
              <w:pStyle w:val="TAL"/>
            </w:pPr>
            <w:r w:rsidRPr="005B00C6">
              <w:t>pc_</w:t>
            </w:r>
            <w:r w:rsidRPr="005B00C6">
              <w:rPr>
                <w:lang w:eastAsia="zh-CN"/>
              </w:rPr>
              <w:t>D</w:t>
            </w:r>
            <w:r w:rsidRPr="005B00C6">
              <w:t>L_intra_contiguous_CA_NR_FR1_Class_M</w:t>
            </w:r>
          </w:p>
        </w:tc>
        <w:tc>
          <w:tcPr>
            <w:tcW w:w="1321" w:type="dxa"/>
            <w:gridSpan w:val="2"/>
            <w:tcBorders>
              <w:top w:val="single" w:sz="4" w:space="0" w:color="auto"/>
              <w:left w:val="single" w:sz="4" w:space="0" w:color="auto"/>
              <w:bottom w:val="single" w:sz="4" w:space="0" w:color="auto"/>
              <w:right w:val="single" w:sz="4" w:space="0" w:color="auto"/>
            </w:tcBorders>
          </w:tcPr>
          <w:p w14:paraId="5F39A895" w14:textId="77777777" w:rsidR="00B1496E" w:rsidRPr="005B00C6" w:rsidRDefault="00B1496E" w:rsidP="00261B49">
            <w:pPr>
              <w:pStyle w:val="TAL"/>
            </w:pPr>
          </w:p>
        </w:tc>
      </w:tr>
      <w:tr w:rsidR="00B1496E" w:rsidRPr="005B00C6" w14:paraId="255D074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C655D6" w14:textId="77777777" w:rsidR="00B1496E" w:rsidRPr="005B00C6" w:rsidRDefault="00B1496E" w:rsidP="00261B49">
            <w:pPr>
              <w:pStyle w:val="TAC"/>
            </w:pPr>
            <w:r w:rsidRPr="005B00C6">
              <w:t>14</w:t>
            </w:r>
          </w:p>
        </w:tc>
        <w:tc>
          <w:tcPr>
            <w:tcW w:w="3498" w:type="dxa"/>
            <w:gridSpan w:val="2"/>
            <w:tcBorders>
              <w:top w:val="single" w:sz="4" w:space="0" w:color="auto"/>
              <w:left w:val="single" w:sz="4" w:space="0" w:color="auto"/>
              <w:bottom w:val="single" w:sz="4" w:space="0" w:color="auto"/>
              <w:right w:val="single" w:sz="4" w:space="0" w:color="auto"/>
            </w:tcBorders>
          </w:tcPr>
          <w:p w14:paraId="3FD7DEA4" w14:textId="77777777" w:rsidR="00B1496E" w:rsidRPr="005B00C6" w:rsidRDefault="00B1496E" w:rsidP="00261B49">
            <w:pPr>
              <w:pStyle w:val="TAL"/>
            </w:pPr>
            <w:r w:rsidRPr="005B00C6">
              <w:t>DL NR FR1 Intra-band contiguous CA BW Class N</w:t>
            </w:r>
          </w:p>
        </w:tc>
        <w:tc>
          <w:tcPr>
            <w:tcW w:w="1462" w:type="dxa"/>
            <w:gridSpan w:val="2"/>
            <w:tcBorders>
              <w:top w:val="single" w:sz="4" w:space="0" w:color="auto"/>
              <w:left w:val="single" w:sz="4" w:space="0" w:color="auto"/>
              <w:bottom w:val="single" w:sz="4" w:space="0" w:color="auto"/>
              <w:right w:val="single" w:sz="4" w:space="0" w:color="auto"/>
            </w:tcBorders>
          </w:tcPr>
          <w:p w14:paraId="578502A2"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4C2DE84" w14:textId="77777777" w:rsidR="00B1496E" w:rsidRPr="005B00C6" w:rsidRDefault="00B1496E" w:rsidP="00261B49">
            <w:pPr>
              <w:pStyle w:val="TAL"/>
            </w:pPr>
            <w:r w:rsidRPr="005B00C6">
              <w:t>pc_</w:t>
            </w:r>
            <w:r w:rsidRPr="005B00C6">
              <w:rPr>
                <w:lang w:eastAsia="zh-CN"/>
              </w:rPr>
              <w:t>D</w:t>
            </w:r>
            <w:r w:rsidRPr="005B00C6">
              <w:t>L_intra_contiguous_CA_NR_FR1_Class_N</w:t>
            </w:r>
          </w:p>
        </w:tc>
        <w:tc>
          <w:tcPr>
            <w:tcW w:w="1321" w:type="dxa"/>
            <w:gridSpan w:val="2"/>
            <w:tcBorders>
              <w:top w:val="single" w:sz="4" w:space="0" w:color="auto"/>
              <w:left w:val="single" w:sz="4" w:space="0" w:color="auto"/>
              <w:bottom w:val="single" w:sz="4" w:space="0" w:color="auto"/>
              <w:right w:val="single" w:sz="4" w:space="0" w:color="auto"/>
            </w:tcBorders>
          </w:tcPr>
          <w:p w14:paraId="62DF2360" w14:textId="77777777" w:rsidR="00B1496E" w:rsidRPr="005B00C6" w:rsidRDefault="00B1496E" w:rsidP="00261B49">
            <w:pPr>
              <w:pStyle w:val="TAL"/>
            </w:pPr>
          </w:p>
        </w:tc>
      </w:tr>
      <w:tr w:rsidR="00B1496E" w:rsidRPr="005B00C6" w14:paraId="4CBF1B79"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ECC365" w14:textId="77777777" w:rsidR="00B1496E" w:rsidRPr="005B00C6" w:rsidRDefault="00B1496E" w:rsidP="00261B49">
            <w:pPr>
              <w:pStyle w:val="TAC"/>
            </w:pPr>
            <w:r w:rsidRPr="005B00C6">
              <w:t>15</w:t>
            </w:r>
          </w:p>
        </w:tc>
        <w:tc>
          <w:tcPr>
            <w:tcW w:w="3498" w:type="dxa"/>
            <w:gridSpan w:val="2"/>
            <w:tcBorders>
              <w:top w:val="single" w:sz="4" w:space="0" w:color="auto"/>
              <w:left w:val="single" w:sz="4" w:space="0" w:color="auto"/>
              <w:bottom w:val="single" w:sz="4" w:space="0" w:color="auto"/>
              <w:right w:val="single" w:sz="4" w:space="0" w:color="auto"/>
            </w:tcBorders>
          </w:tcPr>
          <w:p w14:paraId="2210F806" w14:textId="77777777" w:rsidR="00B1496E" w:rsidRPr="005B00C6" w:rsidRDefault="00B1496E" w:rsidP="00261B49">
            <w:pPr>
              <w:pStyle w:val="TAL"/>
            </w:pPr>
            <w:r w:rsidRPr="005B00C6">
              <w:t>DL NR FR1 Intra-band contiguous CA BW Class O</w:t>
            </w:r>
          </w:p>
        </w:tc>
        <w:tc>
          <w:tcPr>
            <w:tcW w:w="1462" w:type="dxa"/>
            <w:gridSpan w:val="2"/>
            <w:tcBorders>
              <w:top w:val="single" w:sz="4" w:space="0" w:color="auto"/>
              <w:left w:val="single" w:sz="4" w:space="0" w:color="auto"/>
              <w:bottom w:val="single" w:sz="4" w:space="0" w:color="auto"/>
              <w:right w:val="single" w:sz="4" w:space="0" w:color="auto"/>
            </w:tcBorders>
          </w:tcPr>
          <w:p w14:paraId="0007BB40"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A73B26" w14:textId="77777777" w:rsidR="00B1496E" w:rsidRPr="005B00C6" w:rsidRDefault="00B1496E" w:rsidP="00261B49">
            <w:pPr>
              <w:pStyle w:val="TAL"/>
            </w:pPr>
            <w:r w:rsidRPr="005B00C6">
              <w:t>pc_</w:t>
            </w:r>
            <w:r w:rsidRPr="005B00C6">
              <w:rPr>
                <w:lang w:eastAsia="zh-CN"/>
              </w:rPr>
              <w:t>D</w:t>
            </w:r>
            <w:r w:rsidRPr="005B00C6">
              <w:t>L_intra_contiguous_CA_NR_FR1_Class_O</w:t>
            </w:r>
          </w:p>
        </w:tc>
        <w:tc>
          <w:tcPr>
            <w:tcW w:w="1321" w:type="dxa"/>
            <w:gridSpan w:val="2"/>
            <w:tcBorders>
              <w:top w:val="single" w:sz="4" w:space="0" w:color="auto"/>
              <w:left w:val="single" w:sz="4" w:space="0" w:color="auto"/>
              <w:bottom w:val="single" w:sz="4" w:space="0" w:color="auto"/>
              <w:right w:val="single" w:sz="4" w:space="0" w:color="auto"/>
            </w:tcBorders>
          </w:tcPr>
          <w:p w14:paraId="019503CA" w14:textId="77777777" w:rsidR="00B1496E" w:rsidRPr="005B00C6" w:rsidRDefault="00B1496E" w:rsidP="00261B49">
            <w:pPr>
              <w:pStyle w:val="TAL"/>
            </w:pPr>
          </w:p>
        </w:tc>
      </w:tr>
    </w:tbl>
    <w:p w14:paraId="291A9A13" w14:textId="77777777" w:rsidR="00586192" w:rsidRPr="005B00C6" w:rsidRDefault="00586192" w:rsidP="00586192"/>
    <w:p w14:paraId="7C95892A" w14:textId="77777777" w:rsidR="00586192" w:rsidRPr="005B00C6" w:rsidRDefault="00586192" w:rsidP="00586192">
      <w:pPr>
        <w:pStyle w:val="TH"/>
        <w:ind w:left="567"/>
      </w:pPr>
      <w:r w:rsidRPr="005B00C6">
        <w:t xml:space="preserve">Table A.4.3.2A.2.1-2: Uplink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B00C6"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B00C6" w:rsidRDefault="00326E64" w:rsidP="00326E64">
            <w:pPr>
              <w:pStyle w:val="TAH"/>
            </w:pPr>
            <w:r w:rsidRPr="005B00C6">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B00C6" w:rsidRDefault="00326E64" w:rsidP="00326E64">
            <w:pPr>
              <w:pStyle w:val="TAH"/>
              <w:rPr>
                <w:rFonts w:cs="Arial"/>
                <w:szCs w:val="18"/>
              </w:rPr>
            </w:pPr>
            <w:r w:rsidRPr="005B00C6">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B00C6" w:rsidRDefault="00326E64" w:rsidP="00326E64">
            <w:pPr>
              <w:pStyle w:val="TAH"/>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B00C6" w:rsidRDefault="00326E64" w:rsidP="00326E64">
            <w:pPr>
              <w:pStyle w:val="TAH"/>
            </w:pPr>
            <w:r w:rsidRPr="005B00C6">
              <w:t>Comments</w:t>
            </w:r>
          </w:p>
        </w:tc>
      </w:tr>
      <w:tr w:rsidR="00326E64" w:rsidRPr="005B00C6"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B00C6" w:rsidRDefault="00326E64" w:rsidP="00326E64">
            <w:pPr>
              <w:pStyle w:val="TAC"/>
              <w:rPr>
                <w:lang w:eastAsia="zh-TW"/>
              </w:rPr>
            </w:pPr>
            <w:r w:rsidRPr="005B00C6">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B00C6" w:rsidRDefault="00326E64" w:rsidP="00326E64">
            <w:pPr>
              <w:pStyle w:val="TAL"/>
            </w:pPr>
            <w:r w:rsidRPr="005B00C6">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B00C6" w:rsidRDefault="00326E64" w:rsidP="00326E64">
            <w:pPr>
              <w:pStyle w:val="TAL"/>
            </w:pPr>
            <w:r w:rsidRPr="005B00C6">
              <w:t>pc_</w:t>
            </w:r>
            <w:r w:rsidRPr="005B00C6">
              <w:rPr>
                <w:lang w:eastAsia="zh-CN"/>
              </w:rPr>
              <w:t>U</w:t>
            </w:r>
            <w:r w:rsidRPr="005B00C6">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B00C6" w:rsidRDefault="00326E64" w:rsidP="00326E64">
            <w:pPr>
              <w:pStyle w:val="TAL"/>
            </w:pPr>
          </w:p>
        </w:tc>
      </w:tr>
      <w:tr w:rsidR="00326E64" w:rsidRPr="005B00C6"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B00C6" w:rsidRDefault="00326E64" w:rsidP="00326E64">
            <w:pPr>
              <w:pStyle w:val="TAC"/>
              <w:rPr>
                <w:lang w:eastAsia="zh-TW"/>
              </w:rPr>
            </w:pPr>
            <w:r w:rsidRPr="005B00C6">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B00C6" w:rsidRDefault="00326E64" w:rsidP="00326E64">
            <w:pPr>
              <w:pStyle w:val="TAL"/>
            </w:pPr>
            <w:r w:rsidRPr="005B00C6">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B00C6" w:rsidRDefault="00326E64" w:rsidP="00326E64">
            <w:pPr>
              <w:pStyle w:val="TAL"/>
            </w:pPr>
            <w:r w:rsidRPr="005B00C6">
              <w:t>pc_</w:t>
            </w:r>
            <w:r w:rsidRPr="005B00C6">
              <w:rPr>
                <w:lang w:eastAsia="zh-CN"/>
              </w:rPr>
              <w:t>U</w:t>
            </w:r>
            <w:r w:rsidRPr="005B00C6">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B00C6" w:rsidRDefault="00326E64" w:rsidP="00326E64">
            <w:pPr>
              <w:pStyle w:val="TAL"/>
            </w:pPr>
          </w:p>
        </w:tc>
      </w:tr>
      <w:tr w:rsidR="00326E64" w:rsidRPr="005B00C6"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B00C6" w:rsidRDefault="00326E64" w:rsidP="00326E64">
            <w:pPr>
              <w:pStyle w:val="TAC"/>
              <w:rPr>
                <w:lang w:eastAsia="zh-TW"/>
              </w:rPr>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B00C6" w:rsidRDefault="00326E64" w:rsidP="00326E64">
            <w:pPr>
              <w:pStyle w:val="TAL"/>
            </w:pPr>
            <w:r w:rsidRPr="005B00C6">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B00C6" w:rsidRDefault="00326E64" w:rsidP="00326E64">
            <w:pPr>
              <w:pStyle w:val="TAL"/>
            </w:pPr>
            <w:r w:rsidRPr="005B00C6">
              <w:t>pc_</w:t>
            </w:r>
            <w:r w:rsidRPr="005B00C6">
              <w:rPr>
                <w:lang w:eastAsia="zh-CN"/>
              </w:rPr>
              <w:t>U</w:t>
            </w:r>
            <w:r w:rsidRPr="005B00C6">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B00C6" w:rsidRDefault="00326E64" w:rsidP="00326E64">
            <w:pPr>
              <w:pStyle w:val="TAL"/>
            </w:pPr>
          </w:p>
        </w:tc>
      </w:tr>
      <w:tr w:rsidR="00326E64" w:rsidRPr="005B00C6"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77777777" w:rsidR="00326E64" w:rsidRPr="005B00C6" w:rsidRDefault="00326E64" w:rsidP="00326E64">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33267B47" w14:textId="182BA5B1"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665415DA" w14:textId="5D8031AB"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42D73BD7" w14:textId="108B5C25"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B00C6" w:rsidRDefault="00326E64" w:rsidP="00326E64">
            <w:pPr>
              <w:pStyle w:val="TAL"/>
            </w:pPr>
          </w:p>
        </w:tc>
      </w:tr>
      <w:tr w:rsidR="00326E64" w:rsidRPr="005B00C6" w14:paraId="012B7F42"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F422CC8" w14:textId="77777777" w:rsidR="00326E64" w:rsidRPr="005B00C6" w:rsidRDefault="00326E64" w:rsidP="00326E64">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68BCCB6C" w14:textId="4D5AB21C"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2DD4D51D" w14:textId="2B6FBEA1"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59007C12" w14:textId="194F28FB"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02A4A3C5" w14:textId="77777777" w:rsidR="00326E64" w:rsidRPr="005B00C6" w:rsidRDefault="00326E64" w:rsidP="00326E64">
            <w:pPr>
              <w:pStyle w:val="TAL"/>
            </w:pPr>
          </w:p>
        </w:tc>
      </w:tr>
      <w:tr w:rsidR="00326E64" w:rsidRPr="005B00C6" w14:paraId="3883436F"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CBDAD6A" w14:textId="77777777" w:rsidR="00326E64" w:rsidRPr="005B00C6" w:rsidRDefault="00326E64" w:rsidP="00326E64">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13B2B351" w14:textId="77777777" w:rsidR="00326E64" w:rsidRPr="005B00C6" w:rsidRDefault="00326E64"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4995DBCE" w14:textId="77777777" w:rsidR="00326E64" w:rsidRPr="005B00C6" w:rsidRDefault="00326E64"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151E3C37" w14:textId="77777777" w:rsidR="00326E64" w:rsidRPr="005B00C6" w:rsidRDefault="00326E64" w:rsidP="00326E64">
            <w:pPr>
              <w:pStyle w:val="TAL"/>
            </w:pPr>
            <w:r w:rsidRPr="005B00C6">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43F8BD4E" w14:textId="77777777" w:rsidR="00326E64" w:rsidRPr="005B00C6" w:rsidRDefault="00326E64" w:rsidP="00326E64">
            <w:pPr>
              <w:pStyle w:val="TAL"/>
            </w:pPr>
          </w:p>
        </w:tc>
      </w:tr>
      <w:tr w:rsidR="00326E64" w:rsidRPr="005B00C6" w14:paraId="112F7929"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EBEDAF5" w14:textId="77777777" w:rsidR="00326E64" w:rsidRPr="005B00C6" w:rsidRDefault="00326E64" w:rsidP="00326E64">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1AE2B67B" w14:textId="0CE3DB96"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067F5F7C" w14:textId="1C6BB806"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5F7EC082" w14:textId="16A4FF24"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1CAC185D" w14:textId="77777777" w:rsidR="00326E64" w:rsidRPr="005B00C6" w:rsidRDefault="00326E64" w:rsidP="00326E64">
            <w:pPr>
              <w:pStyle w:val="TAL"/>
            </w:pPr>
          </w:p>
        </w:tc>
      </w:tr>
      <w:tr w:rsidR="00326E64" w:rsidRPr="005B00C6" w14:paraId="76BFDF6A"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6547D769" w14:textId="77777777" w:rsidR="00326E64" w:rsidRPr="005B00C6" w:rsidRDefault="00326E64" w:rsidP="00326E64">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101FB5DB" w14:textId="52DCB6AF"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2B905CD0" w14:textId="10ACC27A"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5C4571A0" w14:textId="53FEE28C"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6F24EDB3" w14:textId="77777777" w:rsidR="00326E64" w:rsidRPr="005B00C6" w:rsidRDefault="00326E64" w:rsidP="00326E64">
            <w:pPr>
              <w:pStyle w:val="TAL"/>
            </w:pPr>
          </w:p>
        </w:tc>
      </w:tr>
      <w:tr w:rsidR="00326E64" w:rsidRPr="005B00C6" w14:paraId="465EFF56"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9EADB39" w14:textId="77777777" w:rsidR="00326E64" w:rsidRPr="005B00C6" w:rsidRDefault="00326E64" w:rsidP="00326E64">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01E8DAF9" w14:textId="7445EF25"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5D253DF3" w14:textId="39F459ED"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78C675A8" w14:textId="501B4033"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709CB1D4" w14:textId="77777777" w:rsidR="00326E64" w:rsidRPr="005B00C6" w:rsidRDefault="00326E64" w:rsidP="00326E64">
            <w:pPr>
              <w:pStyle w:val="TAL"/>
            </w:pPr>
          </w:p>
        </w:tc>
      </w:tr>
      <w:tr w:rsidR="00326E64" w:rsidRPr="005B00C6" w14:paraId="00FA6BC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457660AE" w14:textId="77777777" w:rsidR="00326E64" w:rsidRPr="005B00C6" w:rsidRDefault="00326E64" w:rsidP="00326E64">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6967D644" w14:textId="407AB5FA"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4F93CD7D" w14:textId="3EA3FC4E"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743F05A1" w14:textId="47F1F482"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30C7EDCC" w14:textId="77777777" w:rsidR="00326E64" w:rsidRPr="005B00C6" w:rsidRDefault="00326E64" w:rsidP="00326E64">
            <w:pPr>
              <w:pStyle w:val="TAL"/>
            </w:pPr>
          </w:p>
        </w:tc>
      </w:tr>
      <w:tr w:rsidR="00326E64" w:rsidRPr="005B00C6" w14:paraId="7E712241"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22055B68" w14:textId="77777777" w:rsidR="00326E64" w:rsidRPr="005B00C6" w:rsidRDefault="00326E64" w:rsidP="00326E64">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42905B68" w14:textId="283DEE21"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370F73B8" w14:textId="6AE525BA"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66D72E36" w14:textId="650A88A6"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6814BBAF" w14:textId="77777777" w:rsidR="00326E64" w:rsidRPr="005B00C6" w:rsidRDefault="00326E64" w:rsidP="00326E64">
            <w:pPr>
              <w:pStyle w:val="TAL"/>
            </w:pPr>
          </w:p>
        </w:tc>
      </w:tr>
      <w:tr w:rsidR="00326E64" w:rsidRPr="005B00C6" w14:paraId="4885116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53C1737" w14:textId="77777777" w:rsidR="00326E64" w:rsidRPr="005B00C6" w:rsidRDefault="00326E64" w:rsidP="00326E64">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7D537FB4" w14:textId="6029272A" w:rsidR="00326E64" w:rsidRPr="005B00C6" w:rsidRDefault="00B1496E"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07571DB8" w14:textId="25D04E73" w:rsidR="00326E64" w:rsidRPr="005B00C6" w:rsidRDefault="00B1496E" w:rsidP="00326E64">
            <w:pPr>
              <w:pStyle w:val="TAL"/>
            </w:pPr>
            <w:r w:rsidRPr="005B00C6">
              <w:t xml:space="preserve"> void</w:t>
            </w:r>
          </w:p>
        </w:tc>
        <w:tc>
          <w:tcPr>
            <w:tcW w:w="1418" w:type="dxa"/>
            <w:tcBorders>
              <w:top w:val="single" w:sz="4" w:space="0" w:color="auto"/>
              <w:left w:val="single" w:sz="4" w:space="0" w:color="auto"/>
              <w:bottom w:val="single" w:sz="4" w:space="0" w:color="auto"/>
              <w:right w:val="single" w:sz="4" w:space="0" w:color="auto"/>
            </w:tcBorders>
          </w:tcPr>
          <w:p w14:paraId="341BE31A" w14:textId="39DE6FA1" w:rsidR="00326E64" w:rsidRPr="005B00C6" w:rsidRDefault="00B1496E" w:rsidP="00326E64">
            <w:pPr>
              <w:pStyle w:val="TAL"/>
            </w:pPr>
            <w:r w:rsidRPr="005B00C6">
              <w:t>void</w:t>
            </w:r>
          </w:p>
        </w:tc>
        <w:tc>
          <w:tcPr>
            <w:tcW w:w="1418" w:type="dxa"/>
            <w:tcBorders>
              <w:top w:val="single" w:sz="4" w:space="0" w:color="auto"/>
              <w:left w:val="single" w:sz="4" w:space="0" w:color="auto"/>
              <w:bottom w:val="single" w:sz="4" w:space="0" w:color="auto"/>
              <w:right w:val="single" w:sz="4" w:space="0" w:color="auto"/>
            </w:tcBorders>
          </w:tcPr>
          <w:p w14:paraId="2CE42C52" w14:textId="77777777" w:rsidR="00326E64" w:rsidRPr="005B00C6" w:rsidRDefault="00326E64" w:rsidP="00326E64">
            <w:pPr>
              <w:pStyle w:val="TAL"/>
            </w:pPr>
          </w:p>
        </w:tc>
      </w:tr>
    </w:tbl>
    <w:p w14:paraId="33F90DBC" w14:textId="77777777" w:rsidR="00586192" w:rsidRPr="005B00C6" w:rsidRDefault="00586192" w:rsidP="00586192"/>
    <w:p w14:paraId="7490A80E" w14:textId="77777777" w:rsidR="00586192" w:rsidRPr="005B00C6" w:rsidRDefault="00586192" w:rsidP="00586192">
      <w:pPr>
        <w:pStyle w:val="TH"/>
        <w:ind w:left="567"/>
      </w:pPr>
      <w:r w:rsidRPr="005B00C6">
        <w:t>Table A.4.3.2A.2.1-3: Supported configurations for</w:t>
      </w:r>
      <w:r w:rsidR="00A26A9A" w:rsidRPr="005B00C6">
        <w:t xml:space="preserve"> NR</w:t>
      </w:r>
      <w:r w:rsidRPr="005B00C6">
        <w:t xml:space="preserve"> Intra-band contiguous CA with</w:t>
      </w:r>
      <w:r w:rsidR="00A26A9A" w:rsidRPr="005B00C6">
        <w:t>in</w:t>
      </w:r>
      <w:r w:rsidRPr="005B00C6">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5B00C6"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B00C6" w:rsidRDefault="00D97121" w:rsidP="00417D3C">
            <w:pPr>
              <w:pStyle w:val="TAH"/>
            </w:pPr>
            <w:r w:rsidRPr="005B00C6">
              <w:rPr>
                <w:lang w:eastAsia="zh-CN"/>
              </w:rPr>
              <w:t>NR</w:t>
            </w:r>
            <w:r w:rsidRPr="005B00C6">
              <w:t xml:space="preserve"> </w:t>
            </w:r>
            <w:r w:rsidR="00326E64" w:rsidRPr="005B00C6">
              <w:rPr>
                <w:lang w:eastAsia="zh-CN"/>
              </w:rPr>
              <w:t xml:space="preserve">FR1 Intra-band contiguous </w:t>
            </w:r>
            <w:r w:rsidRPr="005B00C6">
              <w:t>CA configuration / Item</w:t>
            </w:r>
          </w:p>
          <w:p w14:paraId="55FD102E" w14:textId="68496FEA" w:rsidR="00D97121" w:rsidRPr="005B00C6" w:rsidRDefault="00D97121" w:rsidP="00417D3C">
            <w:pPr>
              <w:pStyle w:val="TAH"/>
            </w:pPr>
            <w:r w:rsidRPr="005B00C6">
              <w:t>(Note 1</w:t>
            </w:r>
            <w:r w:rsidR="005E7C7F" w:rsidRPr="005B00C6">
              <w:t>, 7</w:t>
            </w:r>
            <w:r w:rsidRPr="005B00C6">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B00C6" w:rsidRDefault="00D97121" w:rsidP="00417D3C">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B00C6" w:rsidRDefault="00D97121" w:rsidP="00417D3C">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B00C6" w:rsidRDefault="00D97121" w:rsidP="00417D3C">
            <w:pPr>
              <w:pStyle w:val="TAH"/>
            </w:pPr>
            <w:r w:rsidRPr="005B00C6">
              <w:t>Supported CA Bandwidth Class(es) in UL</w:t>
            </w:r>
          </w:p>
          <w:p w14:paraId="5607F208" w14:textId="77777777" w:rsidR="00D97121" w:rsidRPr="005B00C6" w:rsidRDefault="00D97121" w:rsidP="00417D3C">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B00C6" w:rsidRDefault="00D97121" w:rsidP="00417D3C">
            <w:pPr>
              <w:pStyle w:val="TAH"/>
            </w:pPr>
            <w:r w:rsidRPr="005B00C6">
              <w:t>Supported Bandwidth Combination Set(s)</w:t>
            </w:r>
          </w:p>
          <w:p w14:paraId="7D4ECAEB" w14:textId="77777777" w:rsidR="00D97121" w:rsidRPr="005B00C6" w:rsidRDefault="00D97121" w:rsidP="00417D3C">
            <w:pPr>
              <w:pStyle w:val="TAH"/>
            </w:pPr>
            <w:r w:rsidRPr="005B00C6">
              <w:t>(Note 3)</w:t>
            </w:r>
          </w:p>
        </w:tc>
      </w:tr>
      <w:tr w:rsidR="00D45C61" w:rsidRPr="005B00C6"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B00C6" w:rsidRDefault="00D45C61" w:rsidP="005A498A">
            <w:pPr>
              <w:keepNext/>
              <w:keepLines/>
              <w:spacing w:after="0"/>
              <w:jc w:val="center"/>
              <w:rPr>
                <w:rFonts w:ascii="Arial" w:hAnsi="Arial"/>
                <w:sz w:val="18"/>
              </w:rPr>
            </w:pPr>
          </w:p>
        </w:tc>
      </w:tr>
      <w:tr w:rsidR="003C4D27" w:rsidRPr="005B00C6"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00D45C61"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B00C6"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B00C6" w:rsidRDefault="00D45C61" w:rsidP="005A498A">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B00C6" w:rsidRDefault="00D45C61" w:rsidP="005A498A">
            <w:pPr>
              <w:keepNext/>
              <w:keepLines/>
              <w:spacing w:after="0"/>
              <w:jc w:val="center"/>
              <w:rPr>
                <w:rFonts w:ascii="Arial" w:hAnsi="Arial"/>
                <w:sz w:val="18"/>
              </w:rPr>
            </w:pPr>
          </w:p>
        </w:tc>
      </w:tr>
      <w:tr w:rsidR="00D45C61" w:rsidRPr="005B00C6"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B00C6" w:rsidRDefault="00D45C61" w:rsidP="005A498A">
            <w:pPr>
              <w:keepNext/>
              <w:keepLines/>
              <w:spacing w:after="0"/>
              <w:jc w:val="center"/>
              <w:rPr>
                <w:rFonts w:ascii="Arial" w:hAnsi="Arial"/>
                <w:sz w:val="18"/>
              </w:rPr>
            </w:pPr>
          </w:p>
        </w:tc>
      </w:tr>
      <w:tr w:rsidR="003C4D27" w:rsidRPr="005B00C6"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CA_n66B</w:t>
            </w:r>
            <w:r w:rsidR="00196660" w:rsidRPr="005B00C6">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B00C6" w:rsidRDefault="00D97121" w:rsidP="00417D3C">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B00C6" w:rsidRDefault="00D97121" w:rsidP="00417D3C">
            <w:pPr>
              <w:pStyle w:val="TAC"/>
            </w:pPr>
          </w:p>
        </w:tc>
      </w:tr>
      <w:tr w:rsidR="00D45C61" w:rsidRPr="005B00C6"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B00C6" w:rsidRDefault="00D45C61" w:rsidP="005A498A">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B00C6" w:rsidRDefault="00D45C61" w:rsidP="005A498A">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B00C6"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B00C6"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B00C6" w:rsidRDefault="00D45C61" w:rsidP="005A498A">
            <w:pPr>
              <w:pStyle w:val="TAC"/>
            </w:pPr>
          </w:p>
        </w:tc>
      </w:tr>
      <w:tr w:rsidR="00D97121" w:rsidRPr="005B00C6"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B00C6" w:rsidRDefault="00D97121" w:rsidP="00417D3C">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B00C6" w:rsidRDefault="00D97121" w:rsidP="00417D3C">
            <w:pPr>
              <w:pStyle w:val="TAC"/>
            </w:pPr>
          </w:p>
        </w:tc>
      </w:tr>
      <w:tr w:rsidR="00D97121" w:rsidRPr="005B00C6"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B00C6" w:rsidRDefault="00D97121" w:rsidP="00417D3C">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B00C6" w:rsidRDefault="00D97121" w:rsidP="00417D3C">
            <w:pPr>
              <w:pStyle w:val="TAC"/>
            </w:pPr>
          </w:p>
        </w:tc>
      </w:tr>
      <w:tr w:rsidR="00D97121" w:rsidRPr="005B00C6"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B00C6" w:rsidRDefault="00D97121" w:rsidP="00417D3C">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5F7680E5" w14:textId="429A2051" w:rsidR="00D97121" w:rsidRPr="005B00C6" w:rsidRDefault="00D97121" w:rsidP="00417D3C">
            <w:pPr>
              <w:pStyle w:val="TAN"/>
            </w:pPr>
            <w:r w:rsidRPr="005B00C6">
              <w:t>Note 2:</w:t>
            </w:r>
            <w:r w:rsidRPr="005B00C6">
              <w:tab/>
              <w:t xml:space="preserve">The UL CA capabilities as per Table </w:t>
            </w:r>
            <w:r w:rsidR="00C06A6E" w:rsidRPr="005B00C6">
              <w:t>A.4.3.2A.</w:t>
            </w:r>
            <w:r w:rsidR="00585F58" w:rsidRPr="005B00C6">
              <w:t>2.</w:t>
            </w:r>
            <w:r w:rsidR="00C06A6E" w:rsidRPr="005B00C6">
              <w:t>1-2</w:t>
            </w:r>
            <w:r w:rsidRPr="005B00C6">
              <w:t xml:space="preserve"> can be supported on a single </w:t>
            </w:r>
            <w:r w:rsidR="00454C43" w:rsidRPr="005B00C6">
              <w:t>band</w:t>
            </w:r>
            <w:r w:rsidR="005D72E7" w:rsidRPr="005B00C6">
              <w:t>.</w:t>
            </w:r>
            <w:r w:rsidRPr="005B00C6">
              <w:t xml:space="preserve"> The UE supplier shall indicate all supported UL CA Bandwidth Class(es),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r w:rsidR="00C06A6E" w:rsidRPr="005B00C6">
              <w:t>n</w:t>
            </w:r>
            <w:r w:rsidRPr="005B00C6">
              <w:t>XB’</w:t>
            </w:r>
            <w:r w:rsidR="00585F58" w:rsidRPr="005B00C6">
              <w:t xml:space="preserve"> </w:t>
            </w:r>
            <w:r w:rsidR="00B1496E" w:rsidRPr="005B00C6">
              <w:t xml:space="preserve">and </w:t>
            </w:r>
            <w:r w:rsidR="00585F58" w:rsidRPr="005B00C6">
              <w:t>‘nXC’</w:t>
            </w:r>
            <w:r w:rsidRPr="005B00C6">
              <w:t xml:space="preserve">, where </w:t>
            </w:r>
            <w:r w:rsidR="00585F58" w:rsidRPr="005B00C6">
              <w:t>n</w:t>
            </w:r>
            <w:r w:rsidRPr="005B00C6">
              <w:t xml:space="preserve">X is the </w:t>
            </w:r>
            <w:r w:rsidR="00585F58" w:rsidRPr="005B00C6">
              <w:t xml:space="preserve">NR </w:t>
            </w:r>
            <w:r w:rsidRPr="005B00C6">
              <w:t>band. For example, for CA_</w:t>
            </w:r>
            <w:r w:rsidR="00C06A6E" w:rsidRPr="005B00C6">
              <w:t>n1B</w:t>
            </w:r>
            <w:r w:rsidRPr="005B00C6">
              <w:t xml:space="preserve">, </w:t>
            </w:r>
            <w:r w:rsidR="00585F58" w:rsidRPr="005B00C6">
              <w:t>’N’</w:t>
            </w:r>
            <w:r w:rsidRPr="005B00C6">
              <w:t xml:space="preserve"> would mean only DL CA, ‘</w:t>
            </w:r>
            <w:r w:rsidR="00C06A6E" w:rsidRPr="005B00C6">
              <w:t>n</w:t>
            </w:r>
            <w:r w:rsidRPr="005B00C6">
              <w:t>1</w:t>
            </w:r>
            <w:r w:rsidR="00C06A6E" w:rsidRPr="005B00C6">
              <w:t>B</w:t>
            </w:r>
            <w:r w:rsidRPr="005B00C6">
              <w:t>’ would mean both DL and UL CA.</w:t>
            </w:r>
          </w:p>
          <w:p w14:paraId="603BBD03" w14:textId="77777777" w:rsidR="00D97121" w:rsidRPr="005B00C6" w:rsidRDefault="00D97121" w:rsidP="00417D3C">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6ECF048A" w14:textId="4EECD56A" w:rsidR="00D97121" w:rsidRPr="005B00C6" w:rsidRDefault="00D97121" w:rsidP="00417D3C">
            <w:pPr>
              <w:pStyle w:val="TAN"/>
            </w:pPr>
            <w:r w:rsidRPr="005B00C6">
              <w:t>Note 4:</w:t>
            </w:r>
            <w:r w:rsidRPr="005B00C6">
              <w:tab/>
            </w:r>
            <w:r w:rsidR="00872F29" w:rsidRPr="005B00C6">
              <w:rPr>
                <w:lang w:eastAsia="zh-CN"/>
              </w:rPr>
              <w:t>V</w:t>
            </w:r>
            <w:r w:rsidR="00872F29" w:rsidRPr="005B00C6">
              <w:t>oid.</w:t>
            </w:r>
          </w:p>
          <w:p w14:paraId="60FFDEFA" w14:textId="5C3FFFBC" w:rsidR="00872F29" w:rsidRPr="005B00C6" w:rsidRDefault="00D97121" w:rsidP="00872F29">
            <w:pPr>
              <w:pStyle w:val="TAN"/>
            </w:pPr>
            <w:r w:rsidRPr="005B00C6">
              <w:t>Note 5:</w:t>
            </w:r>
            <w:r w:rsidRPr="005B00C6">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2C6451B3" w14:textId="77777777" w:rsidR="005E7C7F" w:rsidRPr="005B00C6" w:rsidRDefault="00872F29" w:rsidP="005E7C7F">
            <w:pPr>
              <w:pStyle w:val="TAN"/>
            </w:pPr>
            <w:r w:rsidRPr="005B00C6">
              <w:t>Note 6:</w:t>
            </w:r>
            <w:r w:rsidRPr="005B00C6">
              <w:tab/>
              <w:t>A UE that supports NR Band n66 (Table A.4.3.1-1) and CA operation in any CA band shall also support the DL CA configurations CA_n66B and CA_n66(2A), as per Note 7, in Table 5.2-1, in TS 38.521-1 [5].</w:t>
            </w:r>
          </w:p>
          <w:p w14:paraId="4419037F" w14:textId="4971F9B7" w:rsidR="00D97121" w:rsidRPr="005B00C6" w:rsidRDefault="005E7C7F" w:rsidP="005E7C7F">
            <w:pPr>
              <w:pStyle w:val="TAN"/>
            </w:pPr>
            <w:r w:rsidRPr="005B00C6">
              <w:rPr>
                <w:rFonts w:eastAsia="PMingLiU"/>
              </w:rPr>
              <w:t>Note 7:</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0AD54501" w14:textId="77777777" w:rsidR="00CC3B24" w:rsidRDefault="00CC3B24" w:rsidP="00A36FC2">
      <w:pPr>
        <w:rPr>
          <w:rFonts w:eastAsia="PMingLiU"/>
        </w:rPr>
      </w:pPr>
    </w:p>
    <w:p w14:paraId="4790FE9C" w14:textId="6AF9C3B1" w:rsidR="00CC3B24" w:rsidRPr="005B00C6" w:rsidRDefault="00CC3B24" w:rsidP="00CC3B24">
      <w:pPr>
        <w:pStyle w:val="TH"/>
        <w:rPr>
          <w:rFonts w:eastAsia="PMingLiU"/>
        </w:rPr>
      </w:pPr>
      <w:r w:rsidRPr="005B00C6">
        <w:rPr>
          <w:rFonts w:eastAsia="PMingLiU"/>
        </w:rPr>
        <w:t>Table</w:t>
      </w:r>
      <w:r w:rsidRPr="005348A2">
        <w:t xml:space="preserve"> </w:t>
      </w:r>
      <w:r w:rsidRPr="005B00C6">
        <w:t>A.4.3.2A.2.1-</w:t>
      </w:r>
      <w:r>
        <w:t>4</w:t>
      </w:r>
      <w:r w:rsidRPr="005B00C6">
        <w:rPr>
          <w:rFonts w:eastAsia="PMingLiU"/>
        </w:rPr>
        <w:t xml:space="preserve">: </w:t>
      </w:r>
      <w:r w:rsidRPr="005B00C6">
        <w:rPr>
          <w:lang w:eastAsia="zh-CN"/>
        </w:rPr>
        <w:t xml:space="preserve">Intra-band contiguous </w:t>
      </w:r>
      <w:r>
        <w:rPr>
          <w:lang w:eastAsia="zh-CN"/>
        </w:rPr>
        <w:t>CA</w:t>
      </w:r>
      <w:r w:rsidRPr="005B00C6">
        <w:rPr>
          <w:lang w:eastAsia="zh-CN"/>
        </w:rPr>
        <w:t xml:space="preserve">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5B00C6" w14:paraId="7FE38A97" w14:textId="77777777" w:rsidTr="00DA585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5B00C6" w:rsidRDefault="00CC3B24" w:rsidP="00DA5852">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5B00C6" w:rsidRDefault="00CC3B24" w:rsidP="00DA5852">
            <w:pPr>
              <w:pStyle w:val="TAH"/>
              <w:rPr>
                <w:rFonts w:eastAsia="PMingLiU"/>
              </w:rPr>
            </w:pPr>
            <w:r w:rsidRPr="005B00C6">
              <w:rPr>
                <w:lang w:eastAsia="zh-CN"/>
              </w:rPr>
              <w:t>Intra-band contiguous</w:t>
            </w:r>
            <w:r>
              <w:rPr>
                <w:lang w:eastAsia="zh-CN"/>
              </w:rPr>
              <w:t xml:space="preserve"> CA</w:t>
            </w:r>
            <w:r w:rsidRPr="005B00C6">
              <w:rPr>
                <w:lang w:eastAsia="zh-CN"/>
              </w:rPr>
              <w:t xml:space="preserve">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5B00C6" w:rsidRDefault="00CC3B24" w:rsidP="00DA5852">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5B00C6" w:rsidRDefault="00CC3B24" w:rsidP="00DA5852">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5B00C6" w:rsidRDefault="00CC3B24" w:rsidP="00DA5852">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5B00C6" w:rsidRDefault="00CC3B24" w:rsidP="00DA5852">
            <w:pPr>
              <w:pStyle w:val="TAH"/>
              <w:rPr>
                <w:rFonts w:eastAsia="PMingLiU"/>
              </w:rPr>
            </w:pPr>
            <w:r w:rsidRPr="005B00C6">
              <w:rPr>
                <w:rFonts w:eastAsia="PMingLiU"/>
              </w:rPr>
              <w:t>Comments</w:t>
            </w:r>
          </w:p>
        </w:tc>
      </w:tr>
      <w:tr w:rsidR="00CC3B24" w:rsidRPr="005B00C6" w14:paraId="1536DCB5" w14:textId="77777777" w:rsidTr="00DA585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5B00C6" w:rsidRDefault="00CC3B24" w:rsidP="00DA5852">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5B00C6" w:rsidRDefault="00CC3B24" w:rsidP="00DA5852">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5B00C6" w:rsidRDefault="00CC3B24" w:rsidP="00DA5852">
            <w:pPr>
              <w:pStyle w:val="TAC"/>
              <w:rPr>
                <w:rFonts w:eastAsia="PMingLiU"/>
                <w:lang w:eastAsia="zh-CN"/>
              </w:rPr>
            </w:pPr>
            <w:r w:rsidRPr="005B00C6">
              <w:rPr>
                <w:rFonts w:eastAsia="PMingLiU"/>
              </w:rPr>
              <w:t>38.101-</w:t>
            </w:r>
            <w:r>
              <w:rPr>
                <w:rFonts w:eastAsia="PMingLiU"/>
              </w:rPr>
              <w:t>1</w:t>
            </w:r>
            <w:r w:rsidRPr="005B00C6">
              <w:rPr>
                <w:rFonts w:eastAsia="PMingLiU"/>
              </w:rPr>
              <w:t xml:space="preserve">, </w:t>
            </w:r>
            <w:r w:rsidRPr="005B00C6">
              <w:rPr>
                <w:lang w:eastAsia="zh-CN"/>
              </w:rPr>
              <w:t>6</w:t>
            </w:r>
            <w:r w:rsidRPr="005B00C6">
              <w:rPr>
                <w:rFonts w:eastAsia="PMingLiU"/>
              </w:rPr>
              <w:t>.2</w:t>
            </w:r>
            <w:r>
              <w:rPr>
                <w:lang w:eastAsia="zh-CN"/>
              </w:rPr>
              <w:t>A</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5B00C6" w:rsidRDefault="00CC3B24" w:rsidP="00DA5852">
            <w:pPr>
              <w:pStyle w:val="TAC"/>
              <w:rPr>
                <w:rFonts w:eastAsia="PMingLiU"/>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5B00C6" w:rsidRDefault="00CC3B24" w:rsidP="00DA5852">
            <w:pPr>
              <w:pStyle w:val="TAC"/>
              <w:rPr>
                <w:rFonts w:eastAsia="PMingLiU"/>
              </w:rPr>
            </w:pPr>
            <w:r w:rsidRPr="005B00C6">
              <w:t>pc_nrBand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77777777" w:rsidR="00CC3B24" w:rsidRPr="005B00C6" w:rsidRDefault="00CC3B24" w:rsidP="00DA5852">
            <w:pPr>
              <w:pStyle w:val="TAC"/>
              <w:rPr>
                <w:rFonts w:eastAsia="PMingLiU"/>
                <w:lang w:eastAsia="zh-CN"/>
              </w:rPr>
            </w:pPr>
            <w:r>
              <w:rPr>
                <w:rFonts w:cs="Arial"/>
                <w:szCs w:val="18"/>
                <w:lang w:eastAsia="ja-JP"/>
              </w:rPr>
              <w:t>CA_</w:t>
            </w:r>
            <w:r w:rsidRPr="005B00C6">
              <w:rPr>
                <w:rFonts w:cs="Arial"/>
                <w:szCs w:val="18"/>
                <w:lang w:eastAsia="zh-CN"/>
              </w:rPr>
              <w:t>41</w:t>
            </w:r>
            <w:r>
              <w:rPr>
                <w:rFonts w:cs="Arial"/>
                <w:szCs w:val="18"/>
                <w:lang w:eastAsia="zh-CN"/>
              </w:rPr>
              <w:t>C</w:t>
            </w:r>
          </w:p>
        </w:tc>
      </w:tr>
    </w:tbl>
    <w:p w14:paraId="5BC84ED9" w14:textId="77777777" w:rsidR="00586192" w:rsidRPr="005B00C6" w:rsidRDefault="00586192" w:rsidP="00586192"/>
    <w:p w14:paraId="2E85B14D" w14:textId="77777777" w:rsidR="00586192" w:rsidRPr="005B00C6" w:rsidRDefault="00586192" w:rsidP="00586192">
      <w:pPr>
        <w:pStyle w:val="Heading5"/>
      </w:pPr>
      <w:bookmarkStart w:id="447" w:name="_Toc27410906"/>
      <w:bookmarkStart w:id="448" w:name="_Toc36039418"/>
      <w:bookmarkStart w:id="449" w:name="_Toc43838778"/>
      <w:bookmarkStart w:id="450" w:name="_Toc51772933"/>
      <w:bookmarkStart w:id="451" w:name="_Toc58245139"/>
      <w:bookmarkStart w:id="452" w:name="_Toc68089588"/>
      <w:bookmarkStart w:id="453" w:name="_Toc69067709"/>
      <w:bookmarkStart w:id="454" w:name="_Toc75383247"/>
      <w:bookmarkStart w:id="455" w:name="_Toc83706895"/>
      <w:bookmarkStart w:id="456" w:name="_Toc90491600"/>
      <w:bookmarkStart w:id="457" w:name="_Toc100147694"/>
      <w:bookmarkStart w:id="458" w:name="_Toc106740966"/>
      <w:bookmarkStart w:id="459" w:name="_Toc114916322"/>
      <w:bookmarkStart w:id="460" w:name="_Toc124016734"/>
      <w:r w:rsidRPr="005B00C6">
        <w:t>A.4.3.2A.2.2</w:t>
      </w:r>
      <w:r w:rsidRPr="005B00C6">
        <w:tab/>
        <w:t xml:space="preserve">NR Intra-band contiguous </w:t>
      </w:r>
      <w:r w:rsidR="00A26A9A" w:rsidRPr="005B00C6">
        <w:t xml:space="preserve">CA </w:t>
      </w:r>
      <w:r w:rsidRPr="005B00C6">
        <w:t>with</w:t>
      </w:r>
      <w:r w:rsidR="00A26A9A" w:rsidRPr="005B00C6">
        <w:t>in</w:t>
      </w:r>
      <w:r w:rsidRPr="005B00C6">
        <w:t xml:space="preserve"> FR2</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9EFA1FA" w14:textId="77777777" w:rsidR="00586192" w:rsidRPr="005B00C6" w:rsidRDefault="00586192" w:rsidP="00586192">
      <w:pPr>
        <w:pStyle w:val="TH"/>
        <w:ind w:left="567"/>
      </w:pPr>
      <w:r w:rsidRPr="005B00C6">
        <w:t xml:space="preserve">Table A.4.3.2A.2.2-1: Downlink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B00C6" w:rsidRDefault="00585F58" w:rsidP="00585F58">
            <w:pPr>
              <w:pStyle w:val="TAH"/>
            </w:pPr>
            <w:r w:rsidRPr="005B00C6">
              <w:rPr>
                <w:lang w:eastAsia="zh-CN"/>
              </w:rPr>
              <w:t xml:space="preserve">DL NR FR2 Intra-band contiguous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B00C6" w:rsidRDefault="00585F58" w:rsidP="00585F58">
            <w:pPr>
              <w:pStyle w:val="TAH"/>
            </w:pPr>
            <w:r w:rsidRPr="005B00C6">
              <w:t>Comments</w:t>
            </w:r>
          </w:p>
        </w:tc>
      </w:tr>
      <w:tr w:rsidR="00585F58" w:rsidRPr="005B00C6"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B00C6" w:rsidRDefault="00585F58" w:rsidP="00585F58">
            <w:pPr>
              <w:pStyle w:val="TAL"/>
            </w:pPr>
            <w:r w:rsidRPr="005B00C6">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B00C6" w:rsidRDefault="00585F58" w:rsidP="00585F58">
            <w:pPr>
              <w:pStyle w:val="TAL"/>
            </w:pPr>
            <w:r w:rsidRPr="005B00C6">
              <w:t>pc_</w:t>
            </w:r>
            <w:r w:rsidRPr="005B00C6">
              <w:rPr>
                <w:lang w:eastAsia="zh-CN"/>
              </w:rPr>
              <w:t>D</w:t>
            </w:r>
            <w:r w:rsidRPr="005B00C6">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B00C6" w:rsidRDefault="00585F58" w:rsidP="00585F58">
            <w:pPr>
              <w:pStyle w:val="TAL"/>
            </w:pPr>
          </w:p>
        </w:tc>
      </w:tr>
      <w:tr w:rsidR="00585F58" w:rsidRPr="005B00C6"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B00C6" w:rsidRDefault="00585F58" w:rsidP="00585F58">
            <w:pPr>
              <w:pStyle w:val="TAL"/>
            </w:pPr>
            <w:r w:rsidRPr="005B00C6">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B00C6" w:rsidRDefault="00585F58" w:rsidP="00585F58">
            <w:pPr>
              <w:pStyle w:val="TAL"/>
            </w:pPr>
            <w:r w:rsidRPr="005B00C6">
              <w:t>pc_</w:t>
            </w:r>
            <w:r w:rsidRPr="005B00C6">
              <w:rPr>
                <w:lang w:eastAsia="zh-CN"/>
              </w:rPr>
              <w:t>D</w:t>
            </w:r>
            <w:r w:rsidRPr="005B00C6">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B00C6" w:rsidRDefault="00585F58" w:rsidP="00585F58">
            <w:pPr>
              <w:pStyle w:val="TAL"/>
            </w:pPr>
          </w:p>
        </w:tc>
      </w:tr>
      <w:tr w:rsidR="00585F58" w:rsidRPr="005B00C6"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B00C6" w:rsidRDefault="00585F58" w:rsidP="00585F5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B00C6" w:rsidRDefault="00585F58" w:rsidP="00585F58">
            <w:pPr>
              <w:pStyle w:val="TAL"/>
            </w:pPr>
            <w:r w:rsidRPr="005B00C6">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B00C6" w:rsidRDefault="00585F58" w:rsidP="00585F58">
            <w:pPr>
              <w:pStyle w:val="TAL"/>
            </w:pPr>
            <w:r w:rsidRPr="005B00C6">
              <w:t>pc_</w:t>
            </w:r>
            <w:r w:rsidRPr="005B00C6">
              <w:rPr>
                <w:lang w:eastAsia="zh-CN"/>
              </w:rPr>
              <w:t>D</w:t>
            </w:r>
            <w:r w:rsidRPr="005B00C6">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B00C6" w:rsidRDefault="00585F58" w:rsidP="00585F58">
            <w:pPr>
              <w:pStyle w:val="TAL"/>
            </w:pPr>
          </w:p>
        </w:tc>
      </w:tr>
      <w:tr w:rsidR="00585F58" w:rsidRPr="005B00C6"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B00C6" w:rsidRDefault="00585F58" w:rsidP="00585F5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B00C6" w:rsidRDefault="00585F58" w:rsidP="00585F58">
            <w:pPr>
              <w:pStyle w:val="TAL"/>
            </w:pPr>
            <w:r w:rsidRPr="005B00C6">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B00C6" w:rsidRDefault="00585F58" w:rsidP="00585F58">
            <w:pPr>
              <w:pStyle w:val="TAL"/>
            </w:pPr>
            <w:r w:rsidRPr="005B00C6">
              <w:t>pc_</w:t>
            </w:r>
            <w:r w:rsidRPr="005B00C6">
              <w:rPr>
                <w:lang w:eastAsia="zh-CN"/>
              </w:rPr>
              <w:t>D</w:t>
            </w:r>
            <w:r w:rsidRPr="005B00C6">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B00C6" w:rsidRDefault="00585F58" w:rsidP="00585F58">
            <w:pPr>
              <w:pStyle w:val="TAL"/>
            </w:pPr>
          </w:p>
        </w:tc>
      </w:tr>
      <w:tr w:rsidR="00585F58" w:rsidRPr="005B00C6"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B00C6" w:rsidRDefault="00585F58" w:rsidP="00585F5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B00C6" w:rsidRDefault="00585F58" w:rsidP="00585F58">
            <w:pPr>
              <w:pStyle w:val="TAL"/>
            </w:pPr>
            <w:r w:rsidRPr="005B00C6">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B00C6" w:rsidRDefault="00585F58" w:rsidP="00585F58">
            <w:pPr>
              <w:pStyle w:val="TAL"/>
            </w:pPr>
            <w:r w:rsidRPr="005B00C6">
              <w:t>pc_</w:t>
            </w:r>
            <w:r w:rsidRPr="005B00C6">
              <w:rPr>
                <w:lang w:eastAsia="zh-CN"/>
              </w:rPr>
              <w:t>D</w:t>
            </w:r>
            <w:r w:rsidRPr="005B00C6">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B00C6" w:rsidRDefault="00585F58" w:rsidP="00585F58">
            <w:pPr>
              <w:pStyle w:val="TAL"/>
            </w:pPr>
          </w:p>
        </w:tc>
      </w:tr>
      <w:tr w:rsidR="00585F58" w:rsidRPr="005B00C6"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B00C6" w:rsidRDefault="00585F58" w:rsidP="00585F58">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B00C6" w:rsidRDefault="00585F58" w:rsidP="00585F58">
            <w:pPr>
              <w:pStyle w:val="TAL"/>
            </w:pPr>
            <w:r w:rsidRPr="005B00C6">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B00C6" w:rsidRDefault="00585F58" w:rsidP="00585F58">
            <w:pPr>
              <w:pStyle w:val="TAL"/>
            </w:pPr>
            <w:r w:rsidRPr="005B00C6">
              <w:t>pc_</w:t>
            </w:r>
            <w:r w:rsidRPr="005B00C6">
              <w:rPr>
                <w:lang w:eastAsia="zh-CN"/>
              </w:rPr>
              <w:t>D</w:t>
            </w:r>
            <w:r w:rsidRPr="005B00C6">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B00C6" w:rsidRDefault="00585F58" w:rsidP="00585F58">
            <w:pPr>
              <w:pStyle w:val="TAL"/>
            </w:pPr>
          </w:p>
        </w:tc>
      </w:tr>
      <w:tr w:rsidR="00585F58" w:rsidRPr="005B00C6"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B00C6" w:rsidRDefault="00585F58" w:rsidP="00585F5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B00C6" w:rsidRDefault="00585F58" w:rsidP="00585F58">
            <w:pPr>
              <w:pStyle w:val="TAL"/>
            </w:pPr>
            <w:r w:rsidRPr="005B00C6">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B00C6" w:rsidRDefault="00585F58" w:rsidP="00585F58">
            <w:pPr>
              <w:pStyle w:val="TAL"/>
            </w:pPr>
            <w:r w:rsidRPr="005B00C6">
              <w:t>pc_</w:t>
            </w:r>
            <w:r w:rsidRPr="005B00C6">
              <w:rPr>
                <w:lang w:eastAsia="zh-CN"/>
              </w:rPr>
              <w:t>D</w:t>
            </w:r>
            <w:r w:rsidRPr="005B00C6">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B00C6" w:rsidRDefault="00585F58" w:rsidP="00585F58">
            <w:pPr>
              <w:pStyle w:val="TAL"/>
            </w:pPr>
          </w:p>
        </w:tc>
      </w:tr>
      <w:tr w:rsidR="00585F58" w:rsidRPr="005B00C6"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B00C6" w:rsidRDefault="00585F58" w:rsidP="00585F5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B00C6" w:rsidRDefault="00585F58" w:rsidP="00585F58">
            <w:pPr>
              <w:pStyle w:val="TAL"/>
            </w:pPr>
            <w:r w:rsidRPr="005B00C6">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B00C6" w:rsidRDefault="00585F58" w:rsidP="00585F58">
            <w:pPr>
              <w:pStyle w:val="TAL"/>
            </w:pPr>
            <w:r w:rsidRPr="005B00C6">
              <w:t>pc_</w:t>
            </w:r>
            <w:r w:rsidRPr="005B00C6">
              <w:rPr>
                <w:lang w:eastAsia="zh-CN"/>
              </w:rPr>
              <w:t>D</w:t>
            </w:r>
            <w:r w:rsidRPr="005B00C6">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B00C6" w:rsidRDefault="00585F58" w:rsidP="00585F58">
            <w:pPr>
              <w:pStyle w:val="TAL"/>
            </w:pPr>
          </w:p>
        </w:tc>
      </w:tr>
      <w:tr w:rsidR="00585F58" w:rsidRPr="005B00C6"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B00C6" w:rsidRDefault="00585F58" w:rsidP="00585F58">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B00C6" w:rsidRDefault="00585F58" w:rsidP="00585F58">
            <w:pPr>
              <w:pStyle w:val="TAL"/>
            </w:pPr>
            <w:r w:rsidRPr="005B00C6">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B00C6" w:rsidRDefault="00585F58" w:rsidP="00585F58">
            <w:pPr>
              <w:pStyle w:val="TAL"/>
            </w:pPr>
            <w:r w:rsidRPr="005B00C6">
              <w:t>pc_</w:t>
            </w:r>
            <w:r w:rsidRPr="005B00C6">
              <w:rPr>
                <w:lang w:eastAsia="zh-CN"/>
              </w:rPr>
              <w:t>D</w:t>
            </w:r>
            <w:r w:rsidRPr="005B00C6">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B00C6" w:rsidRDefault="00585F58" w:rsidP="00585F58">
            <w:pPr>
              <w:pStyle w:val="TAL"/>
            </w:pPr>
          </w:p>
        </w:tc>
      </w:tr>
      <w:tr w:rsidR="00585F58" w:rsidRPr="005B00C6"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B00C6" w:rsidRDefault="00585F58" w:rsidP="00585F58">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B00C6" w:rsidRDefault="00585F58" w:rsidP="00585F58">
            <w:pPr>
              <w:pStyle w:val="TAL"/>
            </w:pPr>
            <w:r w:rsidRPr="005B00C6">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B00C6" w:rsidRDefault="00585F58" w:rsidP="00585F58">
            <w:pPr>
              <w:pStyle w:val="TAL"/>
            </w:pPr>
            <w:r w:rsidRPr="005B00C6">
              <w:t>pc_</w:t>
            </w:r>
            <w:r w:rsidRPr="005B00C6">
              <w:rPr>
                <w:lang w:eastAsia="zh-CN"/>
              </w:rPr>
              <w:t>D</w:t>
            </w:r>
            <w:r w:rsidRPr="005B00C6">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B00C6" w:rsidRDefault="00585F58" w:rsidP="00585F58">
            <w:pPr>
              <w:pStyle w:val="TAL"/>
            </w:pPr>
          </w:p>
        </w:tc>
      </w:tr>
      <w:tr w:rsidR="00585F58" w:rsidRPr="005B00C6"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B00C6" w:rsidRDefault="00585F58" w:rsidP="00585F58">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B00C6" w:rsidRDefault="00585F58" w:rsidP="00585F58">
            <w:pPr>
              <w:pStyle w:val="TAL"/>
            </w:pPr>
            <w:r w:rsidRPr="005B00C6">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B00C6" w:rsidRDefault="00585F58" w:rsidP="00585F58">
            <w:pPr>
              <w:pStyle w:val="TAL"/>
            </w:pPr>
            <w:r w:rsidRPr="005B00C6">
              <w:t>pc_</w:t>
            </w:r>
            <w:r w:rsidRPr="005B00C6">
              <w:rPr>
                <w:lang w:eastAsia="zh-CN"/>
              </w:rPr>
              <w:t>D</w:t>
            </w:r>
            <w:r w:rsidRPr="005B00C6">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B00C6" w:rsidRDefault="00585F58" w:rsidP="00585F58">
            <w:pPr>
              <w:pStyle w:val="TAL"/>
            </w:pPr>
          </w:p>
        </w:tc>
      </w:tr>
      <w:tr w:rsidR="00585F58" w:rsidRPr="005B00C6"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B00C6" w:rsidRDefault="00585F58" w:rsidP="00585F58">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B00C6" w:rsidRDefault="00585F58" w:rsidP="00585F58">
            <w:pPr>
              <w:pStyle w:val="TAL"/>
            </w:pPr>
            <w:r w:rsidRPr="005B00C6">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B00C6" w:rsidRDefault="00585F58" w:rsidP="00585F58">
            <w:pPr>
              <w:pStyle w:val="TAL"/>
            </w:pPr>
            <w:r w:rsidRPr="005B00C6">
              <w:t>pc_</w:t>
            </w:r>
            <w:r w:rsidRPr="005B00C6">
              <w:rPr>
                <w:lang w:eastAsia="zh-CN"/>
              </w:rPr>
              <w:t>D</w:t>
            </w:r>
            <w:r w:rsidRPr="005B00C6">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B00C6" w:rsidRDefault="00585F58" w:rsidP="00585F58">
            <w:pPr>
              <w:pStyle w:val="TAL"/>
            </w:pPr>
          </w:p>
        </w:tc>
      </w:tr>
      <w:tr w:rsidR="00585F58" w:rsidRPr="005B00C6"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B00C6" w:rsidRDefault="00585F58" w:rsidP="00585F58">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B00C6" w:rsidRDefault="00585F58" w:rsidP="00585F58">
            <w:pPr>
              <w:pStyle w:val="TAL"/>
            </w:pPr>
            <w:r w:rsidRPr="005B00C6">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B00C6" w:rsidRDefault="00585F58" w:rsidP="00585F58">
            <w:pPr>
              <w:pStyle w:val="TAL"/>
            </w:pPr>
            <w:r w:rsidRPr="005B00C6">
              <w:t>pc_</w:t>
            </w:r>
            <w:r w:rsidRPr="005B00C6">
              <w:rPr>
                <w:lang w:eastAsia="zh-CN"/>
              </w:rPr>
              <w:t>D</w:t>
            </w:r>
            <w:r w:rsidRPr="005B00C6">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B00C6" w:rsidRDefault="00585F58" w:rsidP="00585F58">
            <w:pPr>
              <w:pStyle w:val="TAL"/>
            </w:pPr>
          </w:p>
        </w:tc>
      </w:tr>
      <w:tr w:rsidR="00585F58" w:rsidRPr="005B00C6"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B00C6" w:rsidRDefault="00585F58" w:rsidP="00585F58">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B00C6" w:rsidRDefault="00585F58" w:rsidP="00585F58">
            <w:pPr>
              <w:pStyle w:val="TAL"/>
            </w:pPr>
            <w:r w:rsidRPr="005B00C6">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B00C6" w:rsidRDefault="00585F58" w:rsidP="00585F58">
            <w:pPr>
              <w:pStyle w:val="TAL"/>
            </w:pPr>
            <w:r w:rsidRPr="005B00C6">
              <w:t>pc_</w:t>
            </w:r>
            <w:r w:rsidRPr="005B00C6">
              <w:rPr>
                <w:lang w:eastAsia="zh-CN"/>
              </w:rPr>
              <w:t>D</w:t>
            </w:r>
            <w:r w:rsidRPr="005B00C6">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B00C6" w:rsidRDefault="00585F58" w:rsidP="00585F58">
            <w:pPr>
              <w:pStyle w:val="TAL"/>
            </w:pPr>
          </w:p>
        </w:tc>
      </w:tr>
      <w:tr w:rsidR="00585F58" w:rsidRPr="005B00C6"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B00C6" w:rsidRDefault="00585F58" w:rsidP="00585F58">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B00C6" w:rsidRDefault="00585F58" w:rsidP="00585F58">
            <w:pPr>
              <w:pStyle w:val="TAL"/>
            </w:pPr>
            <w:r w:rsidRPr="005B00C6">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B00C6" w:rsidRDefault="00585F58" w:rsidP="00585F58">
            <w:pPr>
              <w:pStyle w:val="TAL"/>
            </w:pPr>
            <w:r w:rsidRPr="005B00C6">
              <w:t>pc_</w:t>
            </w:r>
            <w:r w:rsidRPr="005B00C6">
              <w:rPr>
                <w:lang w:eastAsia="zh-CN"/>
              </w:rPr>
              <w:t>D</w:t>
            </w:r>
            <w:r w:rsidRPr="005B00C6">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B00C6" w:rsidRDefault="00585F58" w:rsidP="00585F58">
            <w:pPr>
              <w:pStyle w:val="TAL"/>
            </w:pPr>
          </w:p>
        </w:tc>
      </w:tr>
      <w:tr w:rsidR="00585F58" w:rsidRPr="005B00C6"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B00C6" w:rsidRDefault="00585F58" w:rsidP="00585F58">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B00C6" w:rsidRDefault="00585F58" w:rsidP="00585F58">
            <w:pPr>
              <w:pStyle w:val="TAL"/>
            </w:pPr>
            <w:r w:rsidRPr="005B00C6">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B00C6" w:rsidRDefault="00585F58" w:rsidP="00585F58">
            <w:pPr>
              <w:pStyle w:val="TAL"/>
            </w:pPr>
            <w:r w:rsidRPr="005B00C6">
              <w:t>pc_</w:t>
            </w:r>
            <w:r w:rsidRPr="005B00C6">
              <w:rPr>
                <w:lang w:eastAsia="zh-CN"/>
              </w:rPr>
              <w:t>D</w:t>
            </w:r>
            <w:r w:rsidRPr="005B00C6">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B00C6" w:rsidRDefault="00585F58" w:rsidP="00585F58">
            <w:pPr>
              <w:pStyle w:val="TAL"/>
            </w:pPr>
          </w:p>
        </w:tc>
      </w:tr>
    </w:tbl>
    <w:p w14:paraId="0141D2FF" w14:textId="77777777" w:rsidR="00586192" w:rsidRPr="005B00C6" w:rsidRDefault="00586192" w:rsidP="00586192"/>
    <w:p w14:paraId="5548255A" w14:textId="77777777" w:rsidR="00586192" w:rsidRPr="005B00C6" w:rsidRDefault="00586192" w:rsidP="00586192">
      <w:pPr>
        <w:pStyle w:val="TH"/>
        <w:ind w:left="567"/>
      </w:pPr>
      <w:r w:rsidRPr="005B00C6">
        <w:t>Table A.4.3.2A.2.</w:t>
      </w:r>
      <w:r w:rsidR="00D97121" w:rsidRPr="005B00C6">
        <w:t>2</w:t>
      </w:r>
      <w:r w:rsidRPr="005B00C6">
        <w:t xml:space="preserve">-2: Uplink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w:t>
      </w:r>
      <w:r w:rsidR="00D97121" w:rsidRPr="005B00C6">
        <w:t>2</w:t>
      </w:r>
      <w:r w:rsidRPr="005B00C6">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5B00C6"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B00C6" w:rsidRDefault="00585F58" w:rsidP="00585F58">
            <w:pPr>
              <w:pStyle w:val="TAH"/>
            </w:pPr>
            <w:r w:rsidRPr="005B00C6">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B00C6" w:rsidRDefault="00585F58" w:rsidP="00585F58">
            <w:pPr>
              <w:pStyle w:val="TAH"/>
              <w:rPr>
                <w:rFonts w:cs="Arial"/>
                <w:szCs w:val="18"/>
              </w:rPr>
            </w:pPr>
            <w:r w:rsidRPr="005B00C6">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B00C6" w:rsidRDefault="00585F58" w:rsidP="00585F58">
            <w:pPr>
              <w:pStyle w:val="TAH"/>
            </w:pPr>
            <w:r w:rsidRPr="005B00C6">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B00C6" w:rsidRDefault="00585F58" w:rsidP="00585F58">
            <w:pPr>
              <w:pStyle w:val="TAH"/>
            </w:pPr>
            <w:r w:rsidRPr="005B00C6">
              <w:t>Comments</w:t>
            </w:r>
          </w:p>
        </w:tc>
      </w:tr>
      <w:tr w:rsidR="00585F58" w:rsidRPr="005B00C6"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B00C6" w:rsidRDefault="00585F58" w:rsidP="00585F58">
            <w:pPr>
              <w:pStyle w:val="TAC"/>
              <w:rPr>
                <w:lang w:eastAsia="zh-CN"/>
              </w:rPr>
            </w:pPr>
            <w:r w:rsidRPr="005B00C6">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B00C6" w:rsidRDefault="00585F58" w:rsidP="00585F58">
            <w:pPr>
              <w:pStyle w:val="TAL"/>
            </w:pPr>
            <w:r w:rsidRPr="005B00C6">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B00C6" w:rsidRDefault="00585F58" w:rsidP="00585F58">
            <w:pPr>
              <w:pStyle w:val="TAL"/>
            </w:pPr>
            <w:r w:rsidRPr="005B00C6">
              <w:t>pc_</w:t>
            </w:r>
            <w:r w:rsidRPr="005B00C6">
              <w:rPr>
                <w:lang w:eastAsia="zh-CN"/>
              </w:rPr>
              <w:t>U</w:t>
            </w:r>
            <w:r w:rsidRPr="005B00C6">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B00C6" w:rsidRDefault="00585F58" w:rsidP="00585F58">
            <w:pPr>
              <w:pStyle w:val="TAL"/>
            </w:pPr>
          </w:p>
        </w:tc>
      </w:tr>
      <w:tr w:rsidR="00585F58" w:rsidRPr="005B00C6"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B00C6" w:rsidRDefault="00585F58" w:rsidP="00585F58">
            <w:pPr>
              <w:pStyle w:val="TAL"/>
            </w:pPr>
            <w:r w:rsidRPr="005B00C6">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B00C6" w:rsidRDefault="00585F58" w:rsidP="00585F58">
            <w:pPr>
              <w:pStyle w:val="TAL"/>
            </w:pPr>
            <w:r w:rsidRPr="005B00C6">
              <w:t>pc_</w:t>
            </w:r>
            <w:r w:rsidRPr="005B00C6">
              <w:rPr>
                <w:lang w:eastAsia="zh-CN"/>
              </w:rPr>
              <w:t>U</w:t>
            </w:r>
            <w:r w:rsidRPr="005B00C6">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B00C6" w:rsidRDefault="00585F58" w:rsidP="00585F58">
            <w:pPr>
              <w:pStyle w:val="TAL"/>
            </w:pPr>
          </w:p>
        </w:tc>
      </w:tr>
      <w:tr w:rsidR="00585F58" w:rsidRPr="005B00C6"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B00C6" w:rsidRDefault="00585F58" w:rsidP="00585F58">
            <w:pPr>
              <w:pStyle w:val="TAL"/>
            </w:pPr>
            <w:r w:rsidRPr="005B00C6">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B00C6" w:rsidRDefault="00585F58" w:rsidP="00585F58">
            <w:pPr>
              <w:pStyle w:val="TAL"/>
            </w:pPr>
            <w:r w:rsidRPr="005B00C6">
              <w:t>pc_</w:t>
            </w:r>
            <w:r w:rsidRPr="005B00C6">
              <w:rPr>
                <w:lang w:eastAsia="zh-CN"/>
              </w:rPr>
              <w:t>U</w:t>
            </w:r>
            <w:r w:rsidRPr="005B00C6">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B00C6" w:rsidRDefault="00585F58" w:rsidP="00585F58">
            <w:pPr>
              <w:pStyle w:val="TAL"/>
            </w:pPr>
          </w:p>
        </w:tc>
      </w:tr>
      <w:tr w:rsidR="00585F58" w:rsidRPr="005B00C6"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B00C6" w:rsidRDefault="00585F58" w:rsidP="00585F58">
            <w:pPr>
              <w:pStyle w:val="TAC"/>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B00C6" w:rsidRDefault="00585F58" w:rsidP="00585F58">
            <w:pPr>
              <w:pStyle w:val="TAL"/>
            </w:pPr>
            <w:r w:rsidRPr="005B00C6">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B00C6" w:rsidRDefault="00585F58" w:rsidP="00585F58">
            <w:pPr>
              <w:pStyle w:val="TAL"/>
            </w:pPr>
            <w:r w:rsidRPr="005B00C6">
              <w:t>pc_</w:t>
            </w:r>
            <w:r w:rsidRPr="005B00C6">
              <w:rPr>
                <w:lang w:eastAsia="zh-CN"/>
              </w:rPr>
              <w:t>U</w:t>
            </w:r>
            <w:r w:rsidRPr="005B00C6">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B00C6" w:rsidRDefault="00585F58" w:rsidP="00585F58">
            <w:pPr>
              <w:pStyle w:val="TAL"/>
            </w:pPr>
          </w:p>
        </w:tc>
      </w:tr>
      <w:tr w:rsidR="00585F58" w:rsidRPr="005B00C6"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B00C6" w:rsidRDefault="00585F58" w:rsidP="00585F58">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B00C6" w:rsidRDefault="00585F58" w:rsidP="00585F58">
            <w:pPr>
              <w:pStyle w:val="TAL"/>
            </w:pPr>
            <w:r w:rsidRPr="005B00C6">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B00C6" w:rsidRDefault="00585F58" w:rsidP="00585F58">
            <w:pPr>
              <w:pStyle w:val="TAL"/>
            </w:pPr>
            <w:r w:rsidRPr="005B00C6">
              <w:t>pc_</w:t>
            </w:r>
            <w:r w:rsidRPr="005B00C6">
              <w:rPr>
                <w:lang w:eastAsia="zh-CN"/>
              </w:rPr>
              <w:t>U</w:t>
            </w:r>
            <w:r w:rsidRPr="005B00C6">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B00C6" w:rsidRDefault="00585F58" w:rsidP="00585F58">
            <w:pPr>
              <w:pStyle w:val="TAL"/>
            </w:pPr>
          </w:p>
        </w:tc>
      </w:tr>
      <w:tr w:rsidR="00585F58" w:rsidRPr="005B00C6"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B00C6" w:rsidRDefault="00585F58" w:rsidP="00585F58">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B00C6" w:rsidRDefault="00585F58" w:rsidP="00585F58">
            <w:pPr>
              <w:pStyle w:val="TAL"/>
            </w:pPr>
            <w:r w:rsidRPr="005B00C6">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B00C6" w:rsidRDefault="00585F58" w:rsidP="00585F58">
            <w:pPr>
              <w:pStyle w:val="TAL"/>
            </w:pPr>
            <w:r w:rsidRPr="005B00C6">
              <w:t>pc_</w:t>
            </w:r>
            <w:r w:rsidRPr="005B00C6">
              <w:rPr>
                <w:lang w:eastAsia="zh-CN"/>
              </w:rPr>
              <w:t>U</w:t>
            </w:r>
            <w:r w:rsidRPr="005B00C6">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B00C6" w:rsidRDefault="00585F58" w:rsidP="00585F58">
            <w:pPr>
              <w:pStyle w:val="TAL"/>
            </w:pPr>
          </w:p>
        </w:tc>
      </w:tr>
      <w:tr w:rsidR="00585F58" w:rsidRPr="005B00C6"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B00C6" w:rsidRDefault="00585F58" w:rsidP="00585F58">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B00C6" w:rsidRDefault="00585F58" w:rsidP="00585F58">
            <w:pPr>
              <w:pStyle w:val="TAL"/>
            </w:pPr>
            <w:r w:rsidRPr="005B00C6">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B00C6" w:rsidRDefault="00585F58" w:rsidP="00585F58">
            <w:pPr>
              <w:pStyle w:val="TAL"/>
            </w:pPr>
            <w:r w:rsidRPr="005B00C6">
              <w:t>pc_</w:t>
            </w:r>
            <w:r w:rsidRPr="005B00C6">
              <w:rPr>
                <w:lang w:eastAsia="zh-CN"/>
              </w:rPr>
              <w:t>U</w:t>
            </w:r>
            <w:r w:rsidRPr="005B00C6">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B00C6" w:rsidRDefault="00585F58" w:rsidP="00585F58">
            <w:pPr>
              <w:pStyle w:val="TAL"/>
            </w:pPr>
          </w:p>
        </w:tc>
      </w:tr>
      <w:tr w:rsidR="00585F58" w:rsidRPr="005B00C6"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B00C6" w:rsidRDefault="00585F58" w:rsidP="00585F58">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B00C6" w:rsidRDefault="00585F58" w:rsidP="00585F58">
            <w:pPr>
              <w:pStyle w:val="TAL"/>
            </w:pPr>
            <w:r w:rsidRPr="005B00C6">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B00C6" w:rsidRDefault="00585F58" w:rsidP="00585F58">
            <w:pPr>
              <w:pStyle w:val="TAL"/>
            </w:pPr>
            <w:r w:rsidRPr="005B00C6">
              <w:t>pc_</w:t>
            </w:r>
            <w:r w:rsidRPr="005B00C6">
              <w:rPr>
                <w:lang w:eastAsia="zh-CN"/>
              </w:rPr>
              <w:t>U</w:t>
            </w:r>
            <w:r w:rsidRPr="005B00C6">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B00C6" w:rsidRDefault="00585F58" w:rsidP="00585F58">
            <w:pPr>
              <w:pStyle w:val="TAL"/>
            </w:pPr>
          </w:p>
        </w:tc>
      </w:tr>
      <w:tr w:rsidR="00585F58" w:rsidRPr="005B00C6"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B00C6" w:rsidRDefault="00585F58" w:rsidP="00585F58">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B00C6" w:rsidRDefault="00585F58" w:rsidP="00585F58">
            <w:pPr>
              <w:pStyle w:val="TAL"/>
            </w:pPr>
            <w:r w:rsidRPr="005B00C6">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B00C6" w:rsidRDefault="00585F58" w:rsidP="00585F58">
            <w:pPr>
              <w:pStyle w:val="TAL"/>
            </w:pPr>
            <w:r w:rsidRPr="005B00C6">
              <w:t>pc_</w:t>
            </w:r>
            <w:r w:rsidRPr="005B00C6">
              <w:rPr>
                <w:lang w:eastAsia="zh-CN"/>
              </w:rPr>
              <w:t>U</w:t>
            </w:r>
            <w:r w:rsidRPr="005B00C6">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B00C6" w:rsidRDefault="00585F58" w:rsidP="00585F58">
            <w:pPr>
              <w:pStyle w:val="TAL"/>
            </w:pPr>
          </w:p>
        </w:tc>
      </w:tr>
      <w:tr w:rsidR="00585F58" w:rsidRPr="005B00C6"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B00C6" w:rsidRDefault="00585F58" w:rsidP="00585F58">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B00C6" w:rsidRDefault="00585F58" w:rsidP="00585F58">
            <w:pPr>
              <w:pStyle w:val="TAL"/>
            </w:pPr>
            <w:r w:rsidRPr="005B00C6">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B00C6" w:rsidRDefault="00585F58" w:rsidP="00585F58">
            <w:pPr>
              <w:pStyle w:val="TAL"/>
            </w:pPr>
            <w:r w:rsidRPr="005B00C6">
              <w:t>pc_</w:t>
            </w:r>
            <w:r w:rsidRPr="005B00C6">
              <w:rPr>
                <w:lang w:eastAsia="zh-CN"/>
              </w:rPr>
              <w:t>U</w:t>
            </w:r>
            <w:r w:rsidRPr="005B00C6">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B00C6" w:rsidRDefault="00585F58" w:rsidP="00585F58">
            <w:pPr>
              <w:pStyle w:val="TAL"/>
            </w:pPr>
          </w:p>
        </w:tc>
      </w:tr>
      <w:tr w:rsidR="00585F58" w:rsidRPr="005B00C6"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B00C6" w:rsidRDefault="00585F58" w:rsidP="00585F58">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B00C6" w:rsidRDefault="00585F58" w:rsidP="00585F58">
            <w:pPr>
              <w:pStyle w:val="TAL"/>
            </w:pPr>
            <w:r w:rsidRPr="005B00C6">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B00C6" w:rsidRDefault="00585F58" w:rsidP="00585F58">
            <w:pPr>
              <w:pStyle w:val="TAL"/>
            </w:pPr>
            <w:r w:rsidRPr="005B00C6">
              <w:t>pc_</w:t>
            </w:r>
            <w:r w:rsidRPr="005B00C6">
              <w:rPr>
                <w:lang w:eastAsia="zh-CN"/>
              </w:rPr>
              <w:t>U</w:t>
            </w:r>
            <w:r w:rsidRPr="005B00C6">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B00C6" w:rsidRDefault="00585F58" w:rsidP="00585F58">
            <w:pPr>
              <w:pStyle w:val="TAL"/>
            </w:pPr>
          </w:p>
        </w:tc>
      </w:tr>
      <w:tr w:rsidR="00585F58" w:rsidRPr="005B00C6"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B00C6" w:rsidRDefault="00585F58" w:rsidP="00585F58">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B00C6" w:rsidRDefault="00585F58" w:rsidP="00585F58">
            <w:pPr>
              <w:pStyle w:val="TAL"/>
            </w:pPr>
            <w:r w:rsidRPr="005B00C6">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B00C6" w:rsidRDefault="00585F58" w:rsidP="00585F58">
            <w:pPr>
              <w:pStyle w:val="TAL"/>
            </w:pPr>
            <w:r w:rsidRPr="005B00C6">
              <w:t>pc_</w:t>
            </w:r>
            <w:r w:rsidRPr="005B00C6">
              <w:rPr>
                <w:lang w:eastAsia="zh-CN"/>
              </w:rPr>
              <w:t>U</w:t>
            </w:r>
            <w:r w:rsidRPr="005B00C6">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B00C6" w:rsidRDefault="00585F58" w:rsidP="00585F58">
            <w:pPr>
              <w:pStyle w:val="TAL"/>
            </w:pPr>
          </w:p>
        </w:tc>
      </w:tr>
      <w:tr w:rsidR="00585F58" w:rsidRPr="005B00C6"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B00C6" w:rsidRDefault="00585F58" w:rsidP="00585F58">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B00C6" w:rsidRDefault="00585F58" w:rsidP="00585F58">
            <w:pPr>
              <w:pStyle w:val="TAL"/>
            </w:pPr>
            <w:r w:rsidRPr="005B00C6">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B00C6" w:rsidRDefault="00585F58" w:rsidP="00585F58">
            <w:pPr>
              <w:pStyle w:val="TAL"/>
            </w:pPr>
            <w:r w:rsidRPr="005B00C6">
              <w:t>pc_</w:t>
            </w:r>
            <w:r w:rsidRPr="005B00C6">
              <w:rPr>
                <w:lang w:eastAsia="zh-CN"/>
              </w:rPr>
              <w:t>U</w:t>
            </w:r>
            <w:r w:rsidRPr="005B00C6">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B00C6" w:rsidRDefault="00585F58" w:rsidP="00585F58">
            <w:pPr>
              <w:pStyle w:val="TAL"/>
            </w:pPr>
          </w:p>
        </w:tc>
      </w:tr>
      <w:tr w:rsidR="00585F58" w:rsidRPr="005B00C6"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B00C6" w:rsidRDefault="00585F58" w:rsidP="00585F58">
            <w:pPr>
              <w:pStyle w:val="TAC"/>
              <w:rPr>
                <w:lang w:eastAsia="zh-TW"/>
              </w:rPr>
            </w:pPr>
            <w:r w:rsidRPr="005B00C6">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B00C6" w:rsidRDefault="00585F58" w:rsidP="00585F58">
            <w:pPr>
              <w:pStyle w:val="TAL"/>
            </w:pPr>
            <w:r w:rsidRPr="005B00C6">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B00C6" w:rsidRDefault="00585F58" w:rsidP="00585F58">
            <w:pPr>
              <w:pStyle w:val="TAL"/>
            </w:pPr>
            <w:r w:rsidRPr="005B00C6">
              <w:t>pc_</w:t>
            </w:r>
            <w:r w:rsidRPr="005B00C6">
              <w:rPr>
                <w:lang w:eastAsia="zh-CN"/>
              </w:rPr>
              <w:t>U</w:t>
            </w:r>
            <w:r w:rsidRPr="005B00C6">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B00C6" w:rsidRDefault="00585F58" w:rsidP="00585F58">
            <w:pPr>
              <w:pStyle w:val="TAL"/>
            </w:pPr>
          </w:p>
        </w:tc>
      </w:tr>
      <w:tr w:rsidR="00585F58" w:rsidRPr="005B00C6"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B00C6" w:rsidRDefault="00585F58" w:rsidP="00585F58">
            <w:pPr>
              <w:pStyle w:val="TAC"/>
              <w:rPr>
                <w:lang w:eastAsia="zh-TW"/>
              </w:rPr>
            </w:pPr>
            <w:r w:rsidRPr="005B00C6">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B00C6" w:rsidRDefault="00585F58" w:rsidP="00585F58">
            <w:pPr>
              <w:pStyle w:val="TAL"/>
            </w:pPr>
            <w:r w:rsidRPr="005B00C6">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B00C6" w:rsidRDefault="00585F58" w:rsidP="00585F58">
            <w:pPr>
              <w:pStyle w:val="TAL"/>
            </w:pPr>
            <w:r w:rsidRPr="005B00C6">
              <w:t>pc_</w:t>
            </w:r>
            <w:r w:rsidRPr="005B00C6">
              <w:rPr>
                <w:lang w:eastAsia="zh-CN"/>
              </w:rPr>
              <w:t>U</w:t>
            </w:r>
            <w:r w:rsidRPr="005B00C6">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B00C6" w:rsidRDefault="00585F58" w:rsidP="00585F58">
            <w:pPr>
              <w:pStyle w:val="TAL"/>
            </w:pPr>
          </w:p>
        </w:tc>
      </w:tr>
      <w:tr w:rsidR="00585F58" w:rsidRPr="005B00C6"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B00C6" w:rsidRDefault="00585F58" w:rsidP="00585F58">
            <w:pPr>
              <w:pStyle w:val="TAC"/>
              <w:rPr>
                <w:lang w:eastAsia="zh-TW"/>
              </w:rPr>
            </w:pPr>
            <w:r w:rsidRPr="005B00C6">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B00C6" w:rsidRDefault="00585F58" w:rsidP="00585F58">
            <w:pPr>
              <w:pStyle w:val="TAL"/>
            </w:pPr>
            <w:r w:rsidRPr="005B00C6">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B00C6" w:rsidRDefault="00585F58" w:rsidP="00585F58">
            <w:pPr>
              <w:pStyle w:val="TAL"/>
            </w:pPr>
            <w:r w:rsidRPr="005B00C6">
              <w:t>pc_</w:t>
            </w:r>
            <w:r w:rsidRPr="005B00C6">
              <w:rPr>
                <w:lang w:eastAsia="zh-CN"/>
              </w:rPr>
              <w:t>U</w:t>
            </w:r>
            <w:r w:rsidRPr="005B00C6">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B00C6" w:rsidRDefault="00585F58" w:rsidP="00585F58">
            <w:pPr>
              <w:pStyle w:val="TAL"/>
            </w:pPr>
          </w:p>
        </w:tc>
      </w:tr>
    </w:tbl>
    <w:p w14:paraId="417A865D" w14:textId="77777777" w:rsidR="00586192" w:rsidRPr="005B00C6" w:rsidRDefault="00586192" w:rsidP="00586192"/>
    <w:p w14:paraId="14817B4C" w14:textId="77777777" w:rsidR="00586192" w:rsidRPr="005B00C6" w:rsidRDefault="00586192" w:rsidP="00586192">
      <w:pPr>
        <w:pStyle w:val="TH"/>
        <w:ind w:left="567"/>
      </w:pPr>
      <w:r w:rsidRPr="005B00C6">
        <w:t>Table A.4.3.2A.2.</w:t>
      </w:r>
      <w:r w:rsidR="00D97121" w:rsidRPr="005B00C6">
        <w:t>2</w:t>
      </w:r>
      <w:r w:rsidRPr="005B00C6">
        <w:t xml:space="preserve">-3: Supported configurations for </w:t>
      </w:r>
      <w:r w:rsidR="00A26A9A" w:rsidRPr="005B00C6">
        <w:t xml:space="preserve">NR </w:t>
      </w:r>
      <w:r w:rsidRPr="005B00C6">
        <w:t>Intra-band contiguous CA with</w:t>
      </w:r>
      <w:r w:rsidR="00A26A9A" w:rsidRPr="005B00C6">
        <w:t>in</w:t>
      </w:r>
      <w:r w:rsidRPr="005B00C6">
        <w:t xml:space="preserve"> FR2</w:t>
      </w:r>
    </w:p>
    <w:tbl>
      <w:tblPr>
        <w:tblW w:w="5000" w:type="pct"/>
        <w:jc w:val="center"/>
        <w:tblCellMar>
          <w:left w:w="28" w:type="dxa"/>
          <w:right w:w="56" w:type="dxa"/>
        </w:tblCellMar>
        <w:tblLook w:val="0000" w:firstRow="0" w:lastRow="0" w:firstColumn="0" w:lastColumn="0" w:noHBand="0" w:noVBand="0"/>
      </w:tblPr>
      <w:tblGrid>
        <w:gridCol w:w="2375"/>
        <w:gridCol w:w="1099"/>
        <w:gridCol w:w="984"/>
        <w:gridCol w:w="2361"/>
        <w:gridCol w:w="2906"/>
      </w:tblGrid>
      <w:tr w:rsidR="00984E84" w:rsidRPr="005B00C6"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B00C6" w:rsidRDefault="00984E84" w:rsidP="00EF04FE">
            <w:pPr>
              <w:pStyle w:val="TAH"/>
              <w:rPr>
                <w:rFonts w:eastAsia="PMingLiU"/>
                <w:lang w:eastAsia="en-US"/>
              </w:rPr>
            </w:pPr>
            <w:r w:rsidRPr="005B00C6">
              <w:rPr>
                <w:rFonts w:eastAsia="PMingLiU"/>
                <w:lang w:eastAsia="zh-CN"/>
              </w:rPr>
              <w:t>NR</w:t>
            </w:r>
            <w:r w:rsidRPr="005B00C6">
              <w:rPr>
                <w:rFonts w:eastAsia="PMingLiU"/>
                <w:lang w:eastAsia="en-US"/>
              </w:rPr>
              <w:t xml:space="preserve"> </w:t>
            </w:r>
            <w:r w:rsidR="00585F58" w:rsidRPr="005B00C6">
              <w:rPr>
                <w:rFonts w:eastAsia="PMingLiU"/>
              </w:rPr>
              <w:t xml:space="preserve">FR2 Intra-band contiguous </w:t>
            </w:r>
            <w:r w:rsidRPr="005B00C6">
              <w:rPr>
                <w:rFonts w:eastAsia="PMingLiU"/>
                <w:lang w:eastAsia="en-US"/>
              </w:rPr>
              <w:t>CA configuration / Item</w:t>
            </w:r>
          </w:p>
          <w:p w14:paraId="00A6DE25" w14:textId="2F75B11F" w:rsidR="00984E84" w:rsidRPr="005B00C6" w:rsidRDefault="00984E84" w:rsidP="00EF04FE">
            <w:pPr>
              <w:pStyle w:val="TAH"/>
              <w:rPr>
                <w:rFonts w:eastAsia="PMingLiU"/>
                <w:lang w:eastAsia="en-US"/>
              </w:rPr>
            </w:pPr>
            <w:r w:rsidRPr="005B00C6">
              <w:rPr>
                <w:rFonts w:eastAsia="PMingLiU"/>
                <w:lang w:eastAsia="en-US"/>
              </w:rPr>
              <w:t>(Note 1</w:t>
            </w:r>
            <w:r w:rsidR="005E7C7F" w:rsidRPr="005B00C6">
              <w:rPr>
                <w:rFonts w:eastAsia="PMingLiU"/>
                <w:lang w:eastAsia="en-US"/>
              </w:rPr>
              <w:t>, 6</w:t>
            </w:r>
            <w:r w:rsidRPr="005B00C6">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B00C6" w:rsidRDefault="00984E84" w:rsidP="00EF04FE">
            <w:pPr>
              <w:pStyle w:val="TAH"/>
              <w:rPr>
                <w:rFonts w:eastAsia="PMingLiU"/>
                <w:lang w:eastAsia="en-US"/>
              </w:rPr>
            </w:pPr>
            <w:r w:rsidRPr="005B00C6">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B00C6" w:rsidRDefault="00984E84" w:rsidP="00EF04FE">
            <w:pPr>
              <w:pStyle w:val="TAH"/>
              <w:rPr>
                <w:rFonts w:eastAsia="PMingLiU"/>
                <w:lang w:eastAsia="en-US"/>
              </w:rPr>
            </w:pPr>
            <w:r w:rsidRPr="005B00C6">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B00C6" w:rsidRDefault="00984E84" w:rsidP="00EF04FE">
            <w:pPr>
              <w:pStyle w:val="TAH"/>
              <w:rPr>
                <w:rFonts w:eastAsia="PMingLiU"/>
                <w:lang w:eastAsia="en-US"/>
              </w:rPr>
            </w:pPr>
            <w:r w:rsidRPr="005B00C6">
              <w:rPr>
                <w:rFonts w:eastAsia="PMingLiU"/>
                <w:lang w:eastAsia="en-US"/>
              </w:rPr>
              <w:t>Supported CA Bandwidth Class(es) in UL</w:t>
            </w:r>
          </w:p>
          <w:p w14:paraId="147BBAB4" w14:textId="77777777" w:rsidR="00984E84" w:rsidRPr="005B00C6" w:rsidRDefault="00984E84" w:rsidP="00EF04FE">
            <w:pPr>
              <w:pStyle w:val="TAH"/>
              <w:rPr>
                <w:rFonts w:eastAsia="PMingLiU"/>
                <w:lang w:eastAsia="en-US"/>
              </w:rPr>
            </w:pPr>
            <w:r w:rsidRPr="005B00C6">
              <w:rPr>
                <w:rFonts w:eastAsia="PMingLiU"/>
                <w:lang w:eastAsia="en-US"/>
              </w:rPr>
              <w:t>(Note 2,</w:t>
            </w:r>
            <w:r w:rsidRPr="005B00C6">
              <w:rPr>
                <w:rFonts w:eastAsia="PMingLiU"/>
                <w:lang w:eastAsia="zh-CN"/>
              </w:rPr>
              <w:t>5</w:t>
            </w:r>
            <w:r w:rsidRPr="005B00C6">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5B00C6" w:rsidRDefault="00984E84" w:rsidP="00EF04FE">
            <w:pPr>
              <w:pStyle w:val="TAH"/>
              <w:rPr>
                <w:rFonts w:eastAsia="PMingLiU"/>
                <w:lang w:eastAsia="en-US"/>
              </w:rPr>
            </w:pPr>
            <w:r w:rsidRPr="005B00C6">
              <w:rPr>
                <w:rFonts w:eastAsia="PMingLiU"/>
                <w:lang w:eastAsia="en-US"/>
              </w:rPr>
              <w:t>Supported Bandwidth Combination Set(s)</w:t>
            </w:r>
          </w:p>
          <w:p w14:paraId="1079B21B" w14:textId="77777777" w:rsidR="00984E84" w:rsidRPr="005B00C6" w:rsidRDefault="00984E84" w:rsidP="00EF04FE">
            <w:pPr>
              <w:pStyle w:val="TAH"/>
              <w:rPr>
                <w:rFonts w:eastAsia="PMingLiU"/>
                <w:lang w:eastAsia="en-US"/>
              </w:rPr>
            </w:pPr>
            <w:r w:rsidRPr="005B00C6">
              <w:rPr>
                <w:rFonts w:eastAsia="PMingLiU"/>
                <w:lang w:eastAsia="en-US"/>
              </w:rPr>
              <w:t>(Note 3)</w:t>
            </w:r>
          </w:p>
        </w:tc>
      </w:tr>
      <w:tr w:rsidR="00984E84" w:rsidRPr="005B00C6"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B00C6" w:rsidRDefault="00984E84" w:rsidP="00EF04FE">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B00C6" w:rsidRDefault="00984E84" w:rsidP="00EF04FE">
            <w:pPr>
              <w:pStyle w:val="TAC"/>
              <w:rPr>
                <w:rFonts w:eastAsia="PMingLiU"/>
                <w:lang w:eastAsia="ja-JP"/>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5B00C6" w:rsidRDefault="00984E84" w:rsidP="00EF04FE">
            <w:pPr>
              <w:pStyle w:val="TAC"/>
              <w:rPr>
                <w:rFonts w:eastAsia="PMingLiU"/>
                <w:lang w:eastAsia="en-US"/>
              </w:rPr>
            </w:pPr>
          </w:p>
        </w:tc>
      </w:tr>
      <w:tr w:rsidR="00984E84" w:rsidRPr="005B00C6"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B00C6" w:rsidRDefault="00984E84" w:rsidP="00EF04FE">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5B00C6" w:rsidRDefault="00984E84" w:rsidP="00EF04FE">
            <w:pPr>
              <w:pStyle w:val="TAC"/>
              <w:rPr>
                <w:rFonts w:eastAsia="PMingLiU"/>
                <w:lang w:eastAsia="en-US"/>
              </w:rPr>
            </w:pPr>
          </w:p>
        </w:tc>
      </w:tr>
      <w:tr w:rsidR="00984E84" w:rsidRPr="005B00C6"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B00C6" w:rsidRDefault="00984E84" w:rsidP="00EF04FE">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5B00C6" w:rsidRDefault="00984E84" w:rsidP="00EF04FE">
            <w:pPr>
              <w:pStyle w:val="TAC"/>
              <w:rPr>
                <w:rFonts w:eastAsia="PMingLiU"/>
                <w:lang w:eastAsia="en-US"/>
              </w:rPr>
            </w:pPr>
          </w:p>
        </w:tc>
      </w:tr>
      <w:tr w:rsidR="00D45C61" w:rsidRPr="005B00C6"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B00C6" w:rsidRDefault="00D45C61" w:rsidP="005A498A">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5B00C6" w:rsidRDefault="00D45C61" w:rsidP="005A498A">
            <w:pPr>
              <w:pStyle w:val="TAC"/>
              <w:rPr>
                <w:rFonts w:eastAsia="PMingLiU"/>
              </w:rPr>
            </w:pPr>
          </w:p>
        </w:tc>
      </w:tr>
      <w:tr w:rsidR="00D45C61" w:rsidRPr="005B00C6"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B00C6" w:rsidRDefault="00D45C61" w:rsidP="005A498A">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5B00C6" w:rsidRDefault="00D45C61" w:rsidP="005A498A">
            <w:pPr>
              <w:pStyle w:val="TAC"/>
              <w:rPr>
                <w:rFonts w:eastAsia="PMingLiU"/>
              </w:rPr>
            </w:pPr>
          </w:p>
        </w:tc>
      </w:tr>
      <w:tr w:rsidR="00D45C61" w:rsidRPr="005B00C6"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B00C6" w:rsidRDefault="00D45C61" w:rsidP="005A498A">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5B00C6" w:rsidRDefault="00D45C61" w:rsidP="005A498A">
            <w:pPr>
              <w:pStyle w:val="TAC"/>
              <w:rPr>
                <w:rFonts w:eastAsia="PMingLiU"/>
              </w:rPr>
            </w:pPr>
          </w:p>
        </w:tc>
      </w:tr>
      <w:tr w:rsidR="00D45C61" w:rsidRPr="005B00C6"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B00C6" w:rsidRDefault="00D45C61" w:rsidP="005A498A">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5B00C6" w:rsidRDefault="00D45C61" w:rsidP="005A498A">
            <w:pPr>
              <w:pStyle w:val="TAC"/>
              <w:rPr>
                <w:rFonts w:eastAsia="PMingLiU"/>
              </w:rPr>
            </w:pPr>
          </w:p>
        </w:tc>
      </w:tr>
      <w:tr w:rsidR="00D45C61" w:rsidRPr="005B00C6"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B00C6" w:rsidRDefault="00D45C61" w:rsidP="005A498A">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5B00C6" w:rsidRDefault="00D45C61" w:rsidP="005A498A">
            <w:pPr>
              <w:pStyle w:val="TAC"/>
              <w:rPr>
                <w:rFonts w:eastAsia="PMingLiU"/>
              </w:rPr>
            </w:pPr>
          </w:p>
        </w:tc>
      </w:tr>
      <w:tr w:rsidR="00D45C61" w:rsidRPr="005B00C6"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B00C6" w:rsidRDefault="00D45C61" w:rsidP="005A498A">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5B00C6" w:rsidRDefault="00D45C61" w:rsidP="005A498A">
            <w:pPr>
              <w:pStyle w:val="TAC"/>
              <w:rPr>
                <w:rFonts w:eastAsia="PMingLiU"/>
              </w:rPr>
            </w:pPr>
          </w:p>
        </w:tc>
      </w:tr>
      <w:tr w:rsidR="00D45C61" w:rsidRPr="005B00C6"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B00C6" w:rsidRDefault="00D45C61" w:rsidP="005A498A">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5B00C6" w:rsidRDefault="00D45C61" w:rsidP="005A498A">
            <w:pPr>
              <w:pStyle w:val="TAC"/>
              <w:rPr>
                <w:rFonts w:eastAsia="PMingLiU"/>
              </w:rPr>
            </w:pPr>
          </w:p>
        </w:tc>
      </w:tr>
      <w:tr w:rsidR="00D45C61" w:rsidRPr="005B00C6"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B00C6" w:rsidRDefault="00D45C61" w:rsidP="005A498A">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5B00C6" w:rsidRDefault="00D45C61" w:rsidP="005A498A">
            <w:pPr>
              <w:pStyle w:val="TAC"/>
              <w:rPr>
                <w:rFonts w:eastAsia="PMingLiU"/>
              </w:rPr>
            </w:pPr>
          </w:p>
        </w:tc>
      </w:tr>
      <w:tr w:rsidR="00D45C61" w:rsidRPr="005B00C6"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B00C6" w:rsidRDefault="00D45C61" w:rsidP="005A498A">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5B00C6" w:rsidRDefault="00D45C61" w:rsidP="005A498A">
            <w:pPr>
              <w:pStyle w:val="TAC"/>
              <w:rPr>
                <w:rFonts w:eastAsia="PMingLiU"/>
              </w:rPr>
            </w:pPr>
          </w:p>
        </w:tc>
      </w:tr>
      <w:tr w:rsidR="00D45C61" w:rsidRPr="005B00C6"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B00C6" w:rsidRDefault="00D45C61" w:rsidP="005A498A">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5B00C6" w:rsidRDefault="00D45C61" w:rsidP="005A498A">
            <w:pPr>
              <w:pStyle w:val="TAC"/>
              <w:rPr>
                <w:rFonts w:eastAsia="PMingLiU"/>
              </w:rPr>
            </w:pPr>
          </w:p>
        </w:tc>
      </w:tr>
      <w:tr w:rsidR="00D45C61" w:rsidRPr="005B00C6"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B00C6" w:rsidRDefault="00D45C61" w:rsidP="005A498A">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5B00C6" w:rsidRDefault="00D45C61" w:rsidP="005A498A">
            <w:pPr>
              <w:pStyle w:val="TAC"/>
              <w:rPr>
                <w:rFonts w:eastAsia="PMingLiU"/>
              </w:rPr>
            </w:pPr>
          </w:p>
        </w:tc>
      </w:tr>
      <w:tr w:rsidR="00D45C61" w:rsidRPr="005B00C6"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B00C6" w:rsidRDefault="00D45C61" w:rsidP="005A498A">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5B00C6" w:rsidRDefault="00D45C61" w:rsidP="005A498A">
            <w:pPr>
              <w:pStyle w:val="TAC"/>
              <w:rPr>
                <w:rFonts w:eastAsia="PMingLiU"/>
              </w:rPr>
            </w:pPr>
          </w:p>
        </w:tc>
      </w:tr>
      <w:tr w:rsidR="00D45C61" w:rsidRPr="005B00C6"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B00C6" w:rsidRDefault="00D45C61" w:rsidP="005A498A">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5B00C6" w:rsidRDefault="00D45C61" w:rsidP="005A498A">
            <w:pPr>
              <w:pStyle w:val="TAC"/>
              <w:rPr>
                <w:rFonts w:eastAsia="PMingLiU"/>
              </w:rPr>
            </w:pPr>
          </w:p>
        </w:tc>
      </w:tr>
      <w:tr w:rsidR="00D45C61" w:rsidRPr="005B00C6"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B00C6" w:rsidRDefault="00D45C61" w:rsidP="005A498A">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5B00C6" w:rsidRDefault="00D45C61" w:rsidP="005A498A">
            <w:pPr>
              <w:pStyle w:val="TAC"/>
              <w:rPr>
                <w:rFonts w:eastAsia="PMingLiU"/>
              </w:rPr>
            </w:pPr>
          </w:p>
        </w:tc>
      </w:tr>
      <w:tr w:rsidR="00D45C61" w:rsidRPr="005B00C6"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B00C6" w:rsidRDefault="00D45C61" w:rsidP="005A498A">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5B00C6" w:rsidRDefault="00D45C61" w:rsidP="005A498A">
            <w:pPr>
              <w:pStyle w:val="TAC"/>
              <w:rPr>
                <w:rFonts w:eastAsia="PMingLiU"/>
              </w:rPr>
            </w:pPr>
          </w:p>
        </w:tc>
      </w:tr>
      <w:tr w:rsidR="00D45C61" w:rsidRPr="005B00C6"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B00C6" w:rsidRDefault="00D45C61" w:rsidP="005A498A">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5B00C6" w:rsidRDefault="00D45C61" w:rsidP="005A498A">
            <w:pPr>
              <w:pStyle w:val="TAC"/>
              <w:rPr>
                <w:rFonts w:eastAsia="PMingLiU"/>
              </w:rPr>
            </w:pPr>
          </w:p>
        </w:tc>
      </w:tr>
      <w:tr w:rsidR="00D45C61" w:rsidRPr="005B00C6"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B00C6" w:rsidRDefault="00D45C61" w:rsidP="005A498A">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5B00C6" w:rsidRDefault="00D45C61" w:rsidP="005A498A">
            <w:pPr>
              <w:pStyle w:val="TAC"/>
              <w:rPr>
                <w:rFonts w:eastAsia="PMingLiU"/>
              </w:rPr>
            </w:pPr>
          </w:p>
        </w:tc>
      </w:tr>
      <w:tr w:rsidR="00D45C61" w:rsidRPr="005B00C6"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B00C6" w:rsidRDefault="00D45C61" w:rsidP="005A498A">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5B00C6" w:rsidRDefault="00D45C61" w:rsidP="005A498A">
            <w:pPr>
              <w:pStyle w:val="TAC"/>
              <w:rPr>
                <w:rFonts w:eastAsia="PMingLiU"/>
              </w:rPr>
            </w:pPr>
          </w:p>
        </w:tc>
      </w:tr>
      <w:tr w:rsidR="00D45C61" w:rsidRPr="005B00C6"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B00C6" w:rsidRDefault="00D45C61" w:rsidP="005A498A">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5B00C6" w:rsidRDefault="00D45C61" w:rsidP="005A498A">
            <w:pPr>
              <w:pStyle w:val="TAC"/>
              <w:rPr>
                <w:rFonts w:eastAsia="PMingLiU"/>
              </w:rPr>
            </w:pPr>
          </w:p>
        </w:tc>
      </w:tr>
      <w:tr w:rsidR="00D45C61" w:rsidRPr="005B00C6"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B00C6" w:rsidRDefault="00D45C61" w:rsidP="005A498A">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5B00C6" w:rsidRDefault="00D45C61" w:rsidP="005A498A">
            <w:pPr>
              <w:pStyle w:val="TAC"/>
              <w:rPr>
                <w:rFonts w:eastAsia="PMingLiU"/>
              </w:rPr>
            </w:pPr>
          </w:p>
        </w:tc>
      </w:tr>
      <w:tr w:rsidR="00D45C61" w:rsidRPr="005B00C6"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B00C6" w:rsidRDefault="00D45C61" w:rsidP="005A498A">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5B00C6" w:rsidRDefault="00D45C61" w:rsidP="005A498A">
            <w:pPr>
              <w:pStyle w:val="TAC"/>
              <w:rPr>
                <w:rFonts w:eastAsia="PMingLiU"/>
              </w:rPr>
            </w:pPr>
          </w:p>
        </w:tc>
      </w:tr>
      <w:tr w:rsidR="00D45C61" w:rsidRPr="005B00C6"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B00C6" w:rsidRDefault="00D45C61" w:rsidP="005A498A">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5B00C6" w:rsidRDefault="00D45C61" w:rsidP="005A498A">
            <w:pPr>
              <w:pStyle w:val="TAC"/>
              <w:rPr>
                <w:rFonts w:eastAsia="PMingLiU"/>
              </w:rPr>
            </w:pPr>
          </w:p>
        </w:tc>
      </w:tr>
      <w:tr w:rsidR="00D45C61" w:rsidRPr="005B00C6"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B00C6" w:rsidRDefault="00D45C61" w:rsidP="005A498A">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5B00C6" w:rsidRDefault="00D45C61" w:rsidP="005A498A">
            <w:pPr>
              <w:pStyle w:val="TAC"/>
              <w:rPr>
                <w:rFonts w:eastAsia="PMingLiU"/>
              </w:rPr>
            </w:pPr>
          </w:p>
        </w:tc>
      </w:tr>
      <w:tr w:rsidR="00D45C61" w:rsidRPr="005B00C6"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B00C6" w:rsidRDefault="00D45C61" w:rsidP="005A498A">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5B00C6" w:rsidRDefault="00D45C61" w:rsidP="005A498A">
            <w:pPr>
              <w:pStyle w:val="TAC"/>
              <w:rPr>
                <w:rFonts w:eastAsia="PMingLiU"/>
              </w:rPr>
            </w:pPr>
          </w:p>
        </w:tc>
      </w:tr>
      <w:tr w:rsidR="00D45C61" w:rsidRPr="005B00C6"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B00C6" w:rsidRDefault="00D45C61" w:rsidP="005A498A">
            <w:pPr>
              <w:pStyle w:val="TAC"/>
              <w:rPr>
                <w:rFonts w:eastAsia="PMingLiU"/>
                <w:lang w:eastAsia="ja-JP"/>
              </w:rPr>
            </w:pPr>
            <w:r w:rsidRPr="005B00C6">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5B00C6" w:rsidRDefault="00D45C61" w:rsidP="005A498A">
            <w:pPr>
              <w:pStyle w:val="TAC"/>
              <w:rPr>
                <w:rFonts w:eastAsia="PMingLiU"/>
              </w:rPr>
            </w:pPr>
          </w:p>
        </w:tc>
      </w:tr>
      <w:tr w:rsidR="00D45C61" w:rsidRPr="005B00C6"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B00C6" w:rsidRDefault="00D45C61" w:rsidP="005A498A">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5B00C6" w:rsidRDefault="00D45C61" w:rsidP="005A498A">
            <w:pPr>
              <w:pStyle w:val="TAC"/>
              <w:rPr>
                <w:rFonts w:eastAsia="PMingLiU"/>
              </w:rPr>
            </w:pPr>
          </w:p>
        </w:tc>
      </w:tr>
      <w:tr w:rsidR="00984E84" w:rsidRPr="005B00C6"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B00C6" w:rsidRDefault="00984E84" w:rsidP="00EF04FE">
            <w:pPr>
              <w:pStyle w:val="TAN"/>
              <w:rPr>
                <w:rFonts w:eastAsia="PMingLiU"/>
                <w:lang w:eastAsia="en-US"/>
              </w:rPr>
            </w:pPr>
            <w:r w:rsidRPr="005B00C6">
              <w:rPr>
                <w:rFonts w:eastAsia="PMingLiU"/>
                <w:lang w:eastAsia="en-US"/>
              </w:rPr>
              <w:t>Note 1:</w:t>
            </w:r>
            <w:r w:rsidRPr="005B00C6">
              <w:rPr>
                <w:rFonts w:eastAsia="PMingLiU"/>
                <w:lang w:eastAsia="en-US"/>
              </w:rPr>
              <w:tab/>
              <w:t>Notation used for intra-band contiguous CA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e.g. ‘CA_</w:t>
            </w:r>
            <w:r w:rsidRPr="005B00C6">
              <w:rPr>
                <w:rFonts w:eastAsia="PMingLiU"/>
                <w:lang w:eastAsia="zh-CN"/>
              </w:rPr>
              <w:t>n257</w:t>
            </w:r>
            <w:r w:rsidRPr="005B00C6">
              <w:rPr>
                <w:rFonts w:eastAsia="PMingLiU"/>
                <w:lang w:eastAsia="en-US"/>
              </w:rPr>
              <w:t xml:space="preserve">C’ indicates CA operation on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DL CA Bandwidth Class C.</w:t>
            </w:r>
          </w:p>
          <w:p w14:paraId="66C6A375" w14:textId="21B38F6E" w:rsidR="00984E84" w:rsidRPr="005B00C6" w:rsidRDefault="00984E84" w:rsidP="00EF04FE">
            <w:pPr>
              <w:pStyle w:val="TAN"/>
              <w:rPr>
                <w:rFonts w:eastAsia="PMingLiU"/>
                <w:lang w:eastAsia="en-US"/>
              </w:rPr>
            </w:pPr>
            <w:r w:rsidRPr="005B00C6">
              <w:rPr>
                <w:rFonts w:eastAsia="PMingLiU"/>
                <w:lang w:eastAsia="en-US"/>
              </w:rPr>
              <w:t>Note 2:</w:t>
            </w:r>
            <w:r w:rsidRPr="005B00C6">
              <w:rPr>
                <w:rFonts w:eastAsia="PMingLiU"/>
                <w:lang w:eastAsia="en-US"/>
              </w:rPr>
              <w:tab/>
              <w:t xml:space="preserve">The UL CA capabilities as per Table A.4.3.2A.2.2-2 can be supported on a single </w:t>
            </w:r>
            <w:r w:rsidR="00454C43" w:rsidRPr="005B00C6">
              <w:rPr>
                <w:rFonts w:eastAsia="PMingLiU"/>
              </w:rPr>
              <w:t>band.</w:t>
            </w:r>
            <w:r w:rsidRPr="005B00C6">
              <w:rPr>
                <w:rFonts w:eastAsia="PMingLiU"/>
                <w:lang w:eastAsia="en-US"/>
              </w:rPr>
              <w:t xml:space="preserve"> The UE supplier shall indicate all supported UL CA Bandwidth Class(es), in uplink of the supported CA Band(s),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For this release of specification valid choices are ’N’, ‘</w:t>
            </w:r>
            <w:r w:rsidR="00585F58" w:rsidRPr="005B00C6">
              <w:rPr>
                <w:rFonts w:eastAsia="PMingLiU"/>
              </w:rPr>
              <w:t>n</w:t>
            </w:r>
            <w:r w:rsidRPr="005B00C6">
              <w:rPr>
                <w:rFonts w:eastAsia="PMingLiU"/>
                <w:lang w:eastAsia="en-US"/>
              </w:rPr>
              <w:t>XB’</w:t>
            </w:r>
            <w:r w:rsidR="00585F58" w:rsidRPr="005B00C6">
              <w:rPr>
                <w:rFonts w:eastAsia="PMingLiU"/>
              </w:rPr>
              <w:t xml:space="preserve"> ~ ‘nXM’</w:t>
            </w:r>
            <w:r w:rsidRPr="005B00C6">
              <w:rPr>
                <w:rFonts w:eastAsia="PMingLiU"/>
                <w:lang w:eastAsia="en-US"/>
              </w:rPr>
              <w:t xml:space="preserve"> and ‘</w:t>
            </w:r>
            <w:r w:rsidR="00585F58" w:rsidRPr="005B00C6">
              <w:rPr>
                <w:rFonts w:eastAsia="PMingLiU"/>
              </w:rPr>
              <w:t>n</w:t>
            </w:r>
            <w:r w:rsidRPr="005B00C6">
              <w:rPr>
                <w:rFonts w:eastAsia="PMingLiU"/>
                <w:lang w:eastAsia="en-US"/>
              </w:rPr>
              <w:t>X</w:t>
            </w:r>
            <w:r w:rsidR="00585F58" w:rsidRPr="005B00C6">
              <w:rPr>
                <w:rFonts w:eastAsia="PMingLiU"/>
              </w:rPr>
              <w:t>O</w:t>
            </w:r>
            <w:r w:rsidRPr="005B00C6">
              <w:rPr>
                <w:rFonts w:eastAsia="PMingLiU"/>
                <w:lang w:eastAsia="en-US"/>
              </w:rPr>
              <w:t>’</w:t>
            </w:r>
            <w:r w:rsidR="00585F58" w:rsidRPr="005B00C6">
              <w:rPr>
                <w:rFonts w:eastAsia="PMingLiU"/>
              </w:rPr>
              <w:t xml:space="preserve"> ~ ‘nXQ’</w:t>
            </w:r>
            <w:r w:rsidRPr="005B00C6">
              <w:rPr>
                <w:rFonts w:eastAsia="PMingLiU"/>
                <w:lang w:eastAsia="en-US"/>
              </w:rPr>
              <w:t xml:space="preserve">, where </w:t>
            </w:r>
            <w:r w:rsidR="00585F58" w:rsidRPr="005B00C6">
              <w:rPr>
                <w:rFonts w:eastAsia="PMingLiU"/>
              </w:rPr>
              <w:t>n</w:t>
            </w:r>
            <w:r w:rsidRPr="005B00C6">
              <w:rPr>
                <w:rFonts w:eastAsia="PMingLiU"/>
                <w:lang w:eastAsia="en-US"/>
              </w:rPr>
              <w:t xml:space="preserve">X is the </w:t>
            </w:r>
            <w:r w:rsidR="00585F58" w:rsidRPr="005B00C6">
              <w:rPr>
                <w:rFonts w:eastAsia="PMingLiU"/>
              </w:rPr>
              <w:t xml:space="preserve">NR </w:t>
            </w:r>
            <w:r w:rsidRPr="005B00C6">
              <w:rPr>
                <w:rFonts w:eastAsia="PMingLiU"/>
                <w:lang w:eastAsia="en-US"/>
              </w:rPr>
              <w:t>band. For example, for CA_</w:t>
            </w:r>
            <w:r w:rsidR="00585F58" w:rsidRPr="005B00C6">
              <w:rPr>
                <w:rFonts w:eastAsia="PMingLiU"/>
              </w:rPr>
              <w:t>n257C</w:t>
            </w:r>
            <w:r w:rsidRPr="005B00C6">
              <w:rPr>
                <w:rFonts w:eastAsia="PMingLiU"/>
                <w:lang w:eastAsia="en-US"/>
              </w:rPr>
              <w:t xml:space="preserve">, </w:t>
            </w:r>
            <w:r w:rsidR="00585F58" w:rsidRPr="005B00C6">
              <w:rPr>
                <w:rFonts w:eastAsia="PMingLiU"/>
              </w:rPr>
              <w:t>’N’</w:t>
            </w:r>
            <w:r w:rsidRPr="005B00C6">
              <w:rPr>
                <w:rFonts w:eastAsia="PMingLiU"/>
                <w:lang w:eastAsia="en-US"/>
              </w:rPr>
              <w:t xml:space="preserve"> would mean only DL CA, </w:t>
            </w:r>
            <w:r w:rsidR="00585F58" w:rsidRPr="005B00C6">
              <w:rPr>
                <w:rFonts w:eastAsia="PMingLiU"/>
              </w:rPr>
              <w:t>’n257C’</w:t>
            </w:r>
            <w:r w:rsidRPr="005B00C6">
              <w:rPr>
                <w:rFonts w:eastAsia="PMingLiU"/>
                <w:lang w:eastAsia="en-US"/>
              </w:rPr>
              <w:t xml:space="preserve"> would mean both DL and UL CA</w:t>
            </w:r>
            <w:r w:rsidR="0029416B" w:rsidRPr="005B00C6">
              <w:rPr>
                <w:rFonts w:eastAsia="PMingLiU"/>
              </w:rPr>
              <w:t xml:space="preserve"> operation on </w:t>
            </w:r>
            <w:r w:rsidR="0029416B" w:rsidRPr="005B00C6">
              <w:rPr>
                <w:rFonts w:eastAsia="PMingLiU"/>
                <w:lang w:eastAsia="zh-CN"/>
              </w:rPr>
              <w:t>NR</w:t>
            </w:r>
            <w:r w:rsidR="0029416B" w:rsidRPr="005B00C6">
              <w:rPr>
                <w:rFonts w:eastAsia="PMingLiU"/>
              </w:rPr>
              <w:t xml:space="preserve"> band </w:t>
            </w:r>
            <w:r w:rsidR="0029416B" w:rsidRPr="005B00C6">
              <w:rPr>
                <w:rFonts w:eastAsia="PMingLiU"/>
                <w:lang w:eastAsia="zh-CN"/>
              </w:rPr>
              <w:t>n257</w:t>
            </w:r>
            <w:r w:rsidR="0029416B" w:rsidRPr="005B00C6">
              <w:rPr>
                <w:rFonts w:eastAsia="PMingLiU"/>
              </w:rPr>
              <w:t xml:space="preserve"> with CA Bandwidth Class C</w:t>
            </w:r>
            <w:r w:rsidRPr="005B00C6">
              <w:rPr>
                <w:rFonts w:eastAsia="PMingLiU"/>
                <w:lang w:eastAsia="en-US"/>
              </w:rPr>
              <w:t>.</w:t>
            </w:r>
          </w:p>
          <w:p w14:paraId="6D79A853" w14:textId="77777777" w:rsidR="00984E84" w:rsidRPr="005B00C6" w:rsidRDefault="00984E84" w:rsidP="00EF04FE">
            <w:pPr>
              <w:pStyle w:val="TAN"/>
              <w:rPr>
                <w:rFonts w:eastAsia="PMingLiU"/>
                <w:lang w:eastAsia="en-US"/>
              </w:rPr>
            </w:pPr>
            <w:r w:rsidRPr="005B00C6">
              <w:rPr>
                <w:rFonts w:eastAsia="PMingLiU"/>
                <w:lang w:eastAsia="en-US"/>
              </w:rPr>
              <w:t>Note 3:</w:t>
            </w:r>
            <w:r w:rsidRPr="005B00C6">
              <w:rPr>
                <w:rFonts w:eastAsia="PMingLiU"/>
                <w:lang w:eastAsia="en-US"/>
              </w:rPr>
              <w:tab/>
              <w:t>The UE supplier shall indicate the supported Bandwidth Combination Set(s)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w:t>
            </w:r>
          </w:p>
          <w:p w14:paraId="6F3B7CC6" w14:textId="1F098A15" w:rsidR="00984E84" w:rsidRPr="005B00C6" w:rsidRDefault="00984E84" w:rsidP="00EF04FE">
            <w:pPr>
              <w:pStyle w:val="TAN"/>
              <w:rPr>
                <w:rFonts w:eastAsia="PMingLiU"/>
                <w:lang w:eastAsia="en-US"/>
              </w:rPr>
            </w:pPr>
            <w:r w:rsidRPr="005B00C6">
              <w:rPr>
                <w:rFonts w:eastAsia="PMingLiU"/>
                <w:lang w:eastAsia="en-US"/>
              </w:rPr>
              <w:t>Note 4:</w:t>
            </w:r>
            <w:r w:rsidRPr="005B00C6">
              <w:rPr>
                <w:rFonts w:eastAsia="PMingLiU"/>
                <w:lang w:eastAsia="en-US"/>
              </w:rPr>
              <w:tab/>
            </w:r>
            <w:r w:rsidR="00872F29" w:rsidRPr="005B00C6">
              <w:rPr>
                <w:rFonts w:eastAsia="PMingLiU"/>
                <w:lang w:eastAsia="zh-CN"/>
              </w:rPr>
              <w:t>V</w:t>
            </w:r>
            <w:r w:rsidR="00872F29" w:rsidRPr="005B00C6">
              <w:rPr>
                <w:rFonts w:eastAsia="PMingLiU"/>
              </w:rPr>
              <w:t>oid.</w:t>
            </w:r>
          </w:p>
          <w:p w14:paraId="37EA88E0" w14:textId="029844C4" w:rsidR="005E7C7F" w:rsidRPr="005B00C6" w:rsidRDefault="00984E84" w:rsidP="005E7C7F">
            <w:pPr>
              <w:pStyle w:val="TAN"/>
              <w:rPr>
                <w:rFonts w:eastAsia="PMingLiU"/>
              </w:rPr>
            </w:pPr>
            <w:r w:rsidRPr="005B00C6">
              <w:rPr>
                <w:rFonts w:eastAsia="PMingLiU"/>
                <w:lang w:eastAsia="en-US"/>
              </w:rPr>
              <w:t>Note 5:</w:t>
            </w:r>
            <w:r w:rsidRPr="005B00C6">
              <w:rPr>
                <w:rFonts w:eastAsia="PMingLiU"/>
                <w:lang w:eastAsia="en-US"/>
              </w:rPr>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582EA540" w14:textId="3485B2DB" w:rsidR="00984E84" w:rsidRPr="005B00C6" w:rsidRDefault="005E7C7F" w:rsidP="005E7C7F">
            <w:pPr>
              <w:pStyle w:val="TAN"/>
              <w:rPr>
                <w:rFonts w:eastAsia="PMingLiU"/>
                <w:lang w:eastAsia="en-US"/>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00872F29" w:rsidRPr="005B00C6" w:rsidDel="00872F29">
              <w:rPr>
                <w:rFonts w:eastAsia="PMingLiU"/>
                <w:lang w:eastAsia="en-US"/>
              </w:rPr>
              <w:t xml:space="preserve"> </w:t>
            </w:r>
          </w:p>
        </w:tc>
      </w:tr>
    </w:tbl>
    <w:p w14:paraId="0E84DCFF" w14:textId="77777777" w:rsidR="00586192" w:rsidRPr="005B00C6" w:rsidRDefault="00586192" w:rsidP="00586192"/>
    <w:p w14:paraId="1A1EDB0F" w14:textId="77777777" w:rsidR="00586192" w:rsidRPr="005B00C6" w:rsidRDefault="00586192" w:rsidP="00586192">
      <w:pPr>
        <w:pStyle w:val="Heading4"/>
      </w:pPr>
      <w:bookmarkStart w:id="461" w:name="_Toc27410907"/>
      <w:bookmarkStart w:id="462" w:name="_Toc36039419"/>
      <w:bookmarkStart w:id="463" w:name="_Toc43838779"/>
      <w:bookmarkStart w:id="464" w:name="_Toc51772934"/>
      <w:bookmarkStart w:id="465" w:name="_Toc58245140"/>
      <w:bookmarkStart w:id="466" w:name="_Toc68089589"/>
      <w:bookmarkStart w:id="467" w:name="_Toc69067710"/>
      <w:bookmarkStart w:id="468" w:name="_Toc75383248"/>
      <w:bookmarkStart w:id="469" w:name="_Toc83706896"/>
      <w:bookmarkStart w:id="470" w:name="_Toc90491601"/>
      <w:bookmarkStart w:id="471" w:name="_Toc100147695"/>
      <w:bookmarkStart w:id="472" w:name="_Toc106740967"/>
      <w:bookmarkStart w:id="473" w:name="_Toc114916323"/>
      <w:bookmarkStart w:id="474" w:name="_Toc124016735"/>
      <w:r w:rsidRPr="005B00C6">
        <w:t>A.4.3.2A.3</w:t>
      </w:r>
      <w:r w:rsidRPr="005B00C6">
        <w:tab/>
        <w:t>NR Intra-band non-contiguous</w:t>
      </w:r>
      <w:bookmarkEnd w:id="461"/>
      <w:r w:rsidR="00A26A9A" w:rsidRPr="005B00C6">
        <w:t xml:space="preserve"> CA</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2CC69FAC" w14:textId="77777777" w:rsidR="00586192" w:rsidRPr="005B00C6" w:rsidRDefault="00586192" w:rsidP="00586192">
      <w:pPr>
        <w:pStyle w:val="Heading5"/>
      </w:pPr>
      <w:bookmarkStart w:id="475" w:name="_Toc27410908"/>
      <w:bookmarkStart w:id="476" w:name="_Toc36039420"/>
      <w:bookmarkStart w:id="477" w:name="_Toc43838780"/>
      <w:bookmarkStart w:id="478" w:name="_Toc51772935"/>
      <w:bookmarkStart w:id="479" w:name="_Toc58245141"/>
      <w:bookmarkStart w:id="480" w:name="_Toc68089590"/>
      <w:bookmarkStart w:id="481" w:name="_Toc69067711"/>
      <w:bookmarkStart w:id="482" w:name="_Toc75383249"/>
      <w:bookmarkStart w:id="483" w:name="_Toc83706897"/>
      <w:bookmarkStart w:id="484" w:name="_Toc90491602"/>
      <w:bookmarkStart w:id="485" w:name="_Toc100147696"/>
      <w:bookmarkStart w:id="486" w:name="_Toc106740968"/>
      <w:bookmarkStart w:id="487" w:name="_Toc114916324"/>
      <w:bookmarkStart w:id="488" w:name="_Toc124016736"/>
      <w:r w:rsidRPr="005B00C6">
        <w:t>A.4.3.2A.3.1</w:t>
      </w:r>
      <w:r w:rsidRPr="005B00C6">
        <w:tab/>
        <w:t xml:space="preserve">NR Intra-band non-contiguous </w:t>
      </w:r>
      <w:r w:rsidR="00A26A9A" w:rsidRPr="005B00C6">
        <w:t xml:space="preserve">CA </w:t>
      </w:r>
      <w:r w:rsidRPr="005B00C6">
        <w:t>with</w:t>
      </w:r>
      <w:r w:rsidR="00A26A9A" w:rsidRPr="005B00C6">
        <w:t>in</w:t>
      </w:r>
      <w:r w:rsidRPr="005B00C6">
        <w:t xml:space="preserve"> FR1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AE85F6D"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-1: Downlink Bandwidth Class capabilities for NR Intra-band </w:t>
      </w:r>
      <w:r w:rsidRPr="005B00C6">
        <w:rPr>
          <w:rFonts w:eastAsia="PMingLiU"/>
          <w:lang w:eastAsia="zh-CN"/>
        </w:rPr>
        <w:t>non-</w:t>
      </w:r>
      <w:r w:rsidRPr="005B00C6">
        <w:rPr>
          <w:rFonts w:eastAsia="PMingLiU"/>
          <w:lang w:eastAsia="en-US"/>
        </w:rPr>
        <w:t xml:space="preserve">contiguous </w:t>
      </w:r>
      <w:r w:rsidR="00A26A9A" w:rsidRPr="005B00C6">
        <w:rPr>
          <w:rFonts w:eastAsia="PMingLiU"/>
        </w:rPr>
        <w:t xml:space="preserve">CA </w:t>
      </w:r>
      <w:r w:rsidRPr="005B00C6">
        <w:rPr>
          <w:rFonts w:eastAsia="PMingLiU"/>
          <w:lang w:eastAsia="en-US"/>
        </w:rPr>
        <w:t>configurations 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DL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B00C6" w:rsidRDefault="00585F58" w:rsidP="00BB3988">
            <w:pPr>
              <w:pStyle w:val="TAC"/>
              <w:rPr>
                <w:rFonts w:eastAsia="PMingLiU"/>
                <w:lang w:eastAsia="en-US"/>
              </w:rPr>
            </w:pPr>
            <w:r w:rsidRPr="005B00C6">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B00C6" w:rsidRDefault="00585F58" w:rsidP="00BB3988">
            <w:pPr>
              <w:pStyle w:val="TAL"/>
              <w:rPr>
                <w:rFonts w:eastAsia="PMingLiU"/>
                <w:lang w:eastAsia="en-US"/>
              </w:rPr>
            </w:pPr>
            <w:r w:rsidRPr="005B00C6">
              <w:rPr>
                <w:rFonts w:eastAsia="PMingLiU"/>
                <w:lang w:eastAsia="en-US"/>
              </w:rPr>
              <w:t xml:space="preserve">DL NR FR1 Intra-band non-contiguous CA BW Class Combination </w:t>
            </w:r>
            <w:r w:rsidRPr="005B00C6">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B00C6" w:rsidRDefault="00585F58" w:rsidP="00BB3988">
            <w:pPr>
              <w:pStyle w:val="TAL"/>
              <w:rPr>
                <w:rFonts w:eastAsia="PMingLiU"/>
                <w:lang w:eastAsia="en-US"/>
              </w:rPr>
            </w:pPr>
            <w:r w:rsidRPr="005B00C6">
              <w:rPr>
                <w:rFonts w:eastAsia="PMingLiU" w:cs="Arial"/>
                <w:szCs w:val="18"/>
                <w:lang w:eastAsia="en-US"/>
              </w:rPr>
              <w:t>38.101-</w:t>
            </w:r>
            <w:r w:rsidR="00454C43" w:rsidRPr="005B00C6">
              <w:rPr>
                <w:rFonts w:eastAsia="PMingLiU" w:cs="Arial"/>
                <w:szCs w:val="18"/>
                <w:lang w:eastAsia="en-US"/>
              </w:rPr>
              <w:t>1</w:t>
            </w:r>
            <w:r w:rsidRPr="005B00C6">
              <w:rPr>
                <w:rFonts w:eastAsia="PMingLiU" w:cs="Arial"/>
                <w:szCs w:val="18"/>
                <w:lang w:eastAsia="en-US"/>
              </w:rPr>
              <w:t xml:space="preserve">, </w:t>
            </w:r>
            <w:r w:rsidRPr="005B00C6">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B00C6" w:rsidRDefault="00585F58" w:rsidP="00BB3988">
            <w:pPr>
              <w:pStyle w:val="TAL"/>
              <w:rPr>
                <w:rFonts w:eastAsia="PMingLiU"/>
                <w:lang w:eastAsia="en-US"/>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B00C6" w:rsidRDefault="00585F58" w:rsidP="00BB3988">
            <w:pPr>
              <w:pStyle w:val="TAL"/>
              <w:rPr>
                <w:rFonts w:eastAsia="PMingLiU"/>
                <w:lang w:eastAsia="en-US"/>
              </w:rPr>
            </w:pPr>
          </w:p>
        </w:tc>
      </w:tr>
      <w:tr w:rsidR="00454C43" w:rsidRPr="005B00C6"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B00C6" w:rsidRDefault="00454C43" w:rsidP="00BB3988">
            <w:pPr>
              <w:pStyle w:val="TAC"/>
              <w:rPr>
                <w:rFonts w:eastAsia="PMingLiU"/>
                <w:lang w:eastAsia="en-US"/>
              </w:rPr>
            </w:pPr>
            <w:r w:rsidRPr="005B00C6">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B00C6" w:rsidRDefault="00454C43" w:rsidP="00BB3988">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B00C6" w:rsidRDefault="00454C43" w:rsidP="00BB3988">
            <w:pPr>
              <w:pStyle w:val="TAL"/>
              <w:rPr>
                <w:rFonts w:eastAsia="PMingLiU"/>
                <w:lang w:eastAsia="en-US"/>
              </w:rPr>
            </w:pPr>
          </w:p>
        </w:tc>
      </w:tr>
      <w:tr w:rsidR="00454C43" w:rsidRPr="005B00C6"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B00C6" w:rsidRDefault="00454C43" w:rsidP="00BB3988">
            <w:pPr>
              <w:pStyle w:val="TAC"/>
              <w:rPr>
                <w:rFonts w:eastAsia="PMingLiU"/>
                <w:lang w:eastAsia="en-US"/>
              </w:rPr>
            </w:pPr>
            <w:r w:rsidRPr="005B00C6">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B00C6" w:rsidRDefault="00454C43" w:rsidP="00BB3988">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B00C6" w:rsidRDefault="00454C43" w:rsidP="00BB3988">
            <w:pPr>
              <w:pStyle w:val="TAL"/>
              <w:rPr>
                <w:rFonts w:eastAsia="PMingLiU"/>
                <w:lang w:eastAsia="en-US"/>
              </w:rPr>
            </w:pPr>
          </w:p>
        </w:tc>
      </w:tr>
    </w:tbl>
    <w:p w14:paraId="164173F2" w14:textId="77777777" w:rsidR="00B1496E" w:rsidRPr="005B00C6" w:rsidRDefault="00B1496E" w:rsidP="00B1496E">
      <w:pPr>
        <w:rPr>
          <w:rFonts w:eastAsia="PMingLiU"/>
        </w:rPr>
      </w:pPr>
    </w:p>
    <w:p w14:paraId="6809BB7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B00C6" w:rsidRDefault="00B1496E" w:rsidP="00261B49">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B00C6" w:rsidRDefault="00B1496E" w:rsidP="00261B49">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B00C6" w:rsidRDefault="00B1496E" w:rsidP="00261B49">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B00C6" w:rsidRDefault="00B1496E" w:rsidP="00261B49">
            <w:pPr>
              <w:pStyle w:val="TAL"/>
              <w:rPr>
                <w:rFonts w:eastAsia="PMingLiU"/>
              </w:rPr>
            </w:pPr>
          </w:p>
        </w:tc>
      </w:tr>
      <w:tr w:rsidR="00B1496E" w:rsidRPr="005B00C6"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5B00C6" w:rsidRDefault="00B1496E" w:rsidP="00261B49">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B00C6" w:rsidRDefault="00B1496E" w:rsidP="00261B49">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B00C6" w:rsidRDefault="00B1496E" w:rsidP="00261B49">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5B00C6" w:rsidRDefault="00B1496E" w:rsidP="00261B49">
            <w:pPr>
              <w:pStyle w:val="TAL"/>
              <w:rPr>
                <w:rFonts w:eastAsia="PMingLiU"/>
              </w:rPr>
            </w:pPr>
          </w:p>
        </w:tc>
      </w:tr>
    </w:tbl>
    <w:p w14:paraId="3D61D3C2" w14:textId="77777777" w:rsidR="00984E84" w:rsidRPr="005B00C6" w:rsidRDefault="00984E84" w:rsidP="00984E84">
      <w:pPr>
        <w:overflowPunct/>
        <w:autoSpaceDE/>
        <w:autoSpaceDN/>
        <w:adjustRightInd/>
        <w:textAlignment w:val="auto"/>
        <w:rPr>
          <w:rFonts w:eastAsia="PMingLiU"/>
        </w:rPr>
      </w:pPr>
    </w:p>
    <w:p w14:paraId="6D058B98"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-2: Uplink Bandwidth Class capabilities for NR Intra-band </w:t>
      </w:r>
      <w:r w:rsidRPr="005B00C6">
        <w:rPr>
          <w:rFonts w:eastAsia="PMingLiU"/>
          <w:lang w:eastAsia="zh-CN"/>
        </w:rPr>
        <w:t>non-</w:t>
      </w:r>
      <w:r w:rsidRPr="005B00C6">
        <w:rPr>
          <w:rFonts w:eastAsia="PMingLiU"/>
          <w:lang w:eastAsia="en-US"/>
        </w:rPr>
        <w:t xml:space="preserve">contiguous CA </w:t>
      </w:r>
      <w:r w:rsidR="00A26A9A" w:rsidRPr="005B00C6">
        <w:rPr>
          <w:rFonts w:eastAsia="PMingLiU"/>
        </w:rPr>
        <w:t xml:space="preserve">configurations </w:t>
      </w:r>
      <w:r w:rsidRPr="005B00C6">
        <w:rPr>
          <w:rFonts w:eastAsia="PMingLiU"/>
          <w:lang w:eastAsia="en-US"/>
        </w:rPr>
        <w:t>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UL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UL NR FR1 Intra-band non-contiguous CA BW Class Combination </w:t>
            </w:r>
            <w:r w:rsidRPr="005B00C6">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cs="Arial"/>
                <w:sz w:val="18"/>
                <w:szCs w:val="18"/>
                <w:lang w:eastAsia="en-US"/>
              </w:rPr>
              <w:t>38.101-</w:t>
            </w:r>
            <w:r w:rsidR="00454C43" w:rsidRPr="005B00C6">
              <w:rPr>
                <w:rFonts w:ascii="Arial" w:eastAsia="PMingLiU" w:hAnsi="Arial" w:cs="Arial"/>
                <w:sz w:val="18"/>
                <w:szCs w:val="18"/>
                <w:lang w:eastAsia="en-US"/>
              </w:rPr>
              <w:t>1</w:t>
            </w:r>
            <w:r w:rsidRPr="005B00C6">
              <w:rPr>
                <w:rFonts w:ascii="Arial" w:eastAsia="PMingLiU" w:hAnsi="Arial" w:cs="Arial"/>
                <w:sz w:val="18"/>
                <w:szCs w:val="18"/>
                <w:lang w:eastAsia="en-US"/>
              </w:rPr>
              <w:t xml:space="preserve">, </w:t>
            </w:r>
            <w:r w:rsidRPr="005B00C6">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5B00C6" w:rsidRDefault="00B1496E" w:rsidP="00B1496E">
      <w:pPr>
        <w:rPr>
          <w:rFonts w:eastAsia="PMingLiU"/>
        </w:rPr>
      </w:pPr>
    </w:p>
    <w:p w14:paraId="100D05C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B00C6" w:rsidRDefault="00B1496E" w:rsidP="00261B49">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B00C6" w:rsidRDefault="00B1496E" w:rsidP="00261B49">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5B00C6" w:rsidRDefault="00B1496E" w:rsidP="00261B49">
            <w:pPr>
              <w:keepNext/>
              <w:keepLines/>
              <w:spacing w:after="0"/>
              <w:rPr>
                <w:rFonts w:ascii="Arial" w:eastAsia="PMingLiU" w:hAnsi="Arial"/>
                <w:sz w:val="18"/>
              </w:rPr>
            </w:pPr>
          </w:p>
        </w:tc>
      </w:tr>
    </w:tbl>
    <w:p w14:paraId="469DF19A" w14:textId="77777777" w:rsidR="00984E84" w:rsidRPr="005B00C6" w:rsidRDefault="00984E84" w:rsidP="00984E84">
      <w:pPr>
        <w:overflowPunct/>
        <w:autoSpaceDE/>
        <w:autoSpaceDN/>
        <w:adjustRightInd/>
        <w:textAlignment w:val="auto"/>
        <w:rPr>
          <w:rFonts w:eastAsia="PMingLiU"/>
        </w:rPr>
      </w:pPr>
    </w:p>
    <w:p w14:paraId="344A868D" w14:textId="77777777" w:rsidR="00984E84" w:rsidRPr="005B00C6" w:rsidRDefault="00984E84" w:rsidP="00DA21B3">
      <w:pPr>
        <w:pStyle w:val="TH"/>
        <w:rPr>
          <w:rFonts w:eastAsia="PMingLiU"/>
          <w:lang w:eastAsia="en-US"/>
        </w:rPr>
      </w:pPr>
      <w:r w:rsidRPr="005B00C6">
        <w:rPr>
          <w:rFonts w:eastAsia="PMingLiU"/>
          <w:lang w:eastAsia="en-US"/>
        </w:rPr>
        <w:t xml:space="preserve">Table A.4.3.2A.3.1-3: Supported configurations for </w:t>
      </w:r>
      <w:r w:rsidR="00A26A9A" w:rsidRPr="005B00C6">
        <w:rPr>
          <w:rFonts w:eastAsia="PMingLiU"/>
        </w:rPr>
        <w:t xml:space="preserve">NR </w:t>
      </w:r>
      <w:r w:rsidRPr="005B00C6">
        <w:rPr>
          <w:rFonts w:eastAsia="PMingLiU"/>
          <w:lang w:eastAsia="en-US"/>
        </w:rPr>
        <w:t>Intra-band non-contiguous CA with</w:t>
      </w:r>
      <w:r w:rsidR="00A26A9A" w:rsidRPr="005B00C6">
        <w:rPr>
          <w:rFonts w:eastAsia="PMingLiU"/>
        </w:rPr>
        <w:t>in</w:t>
      </w:r>
      <w:r w:rsidRPr="005B00C6">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5B00C6"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7D18A01" w14:textId="77777777" w:rsidR="005E7C7F" w:rsidRPr="005B00C6" w:rsidRDefault="00984E84"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lang w:eastAsia="en-US"/>
              </w:rPr>
              <w:t xml:space="preserve"> </w:t>
            </w:r>
            <w:r w:rsidR="00585F58" w:rsidRPr="005B00C6">
              <w:rPr>
                <w:rFonts w:ascii="Arial" w:eastAsia="PMingLiU" w:hAnsi="Arial"/>
                <w:b/>
                <w:sz w:val="18"/>
              </w:rPr>
              <w:t xml:space="preserve">FR1 Intra-band non-contiguous </w:t>
            </w:r>
            <w:r w:rsidRPr="005B00C6">
              <w:rPr>
                <w:rFonts w:ascii="Arial" w:eastAsia="PMingLiU" w:hAnsi="Arial"/>
                <w:b/>
                <w:sz w:val="18"/>
                <w:lang w:eastAsia="en-US"/>
              </w:rPr>
              <w:t>CA configuration / Item</w:t>
            </w:r>
          </w:p>
          <w:p w14:paraId="2A188E64" w14:textId="3CA831CA" w:rsidR="00984E84" w:rsidRPr="005B00C6"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5)</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B00C6"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CA Bandwidth Class(es) in UL</w:t>
            </w:r>
          </w:p>
          <w:p w14:paraId="5CD04565"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Bandwidth Combination Set(s)</w:t>
            </w:r>
          </w:p>
          <w:p w14:paraId="3E1033B1"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1)</w:t>
            </w:r>
          </w:p>
        </w:tc>
      </w:tr>
      <w:tr w:rsidR="00EC58BC" w:rsidRPr="005B00C6" w14:paraId="14781DF0"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5169" w14:textId="362F09D6" w:rsidR="00EC58BC" w:rsidRPr="005B00C6" w:rsidRDefault="00EC58BC" w:rsidP="00EC58B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7C76EED3" w14:textId="45991455"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9B51201"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80AC39"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5BC3ED"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EC58BC" w:rsidRPr="005B00C6" w14:paraId="1274ACA4"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46D930" w14:textId="1CADE68F" w:rsidR="00EC58BC" w:rsidRPr="005B00C6" w:rsidRDefault="00EC58BC" w:rsidP="00EC58B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CA_</w:t>
            </w:r>
            <w:r w:rsidRPr="005B00C6">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3306E3B9" w14:textId="5672C215"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A5B0F84"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26F1698"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AC27E50" w14:textId="77777777" w:rsidR="00EC58BC" w:rsidRPr="005B00C6"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431D02" w:rsidRPr="005B00C6" w14:paraId="3C6CE42C"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BBF96D" w14:textId="4EE21F1B" w:rsidR="00431D02" w:rsidRPr="005B00C6" w:rsidRDefault="00431D02" w:rsidP="00431D02">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035CB6B9" w14:textId="53D04126"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6DA8ECF"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9A54622"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806343" w14:textId="77777777" w:rsidR="00431D02" w:rsidRPr="005B00C6"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r>
      <w:tr w:rsidR="00431D02" w:rsidRPr="005B00C6"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1:</w:t>
            </w:r>
            <w:r w:rsidRPr="005B00C6">
              <w:rPr>
                <w:rFonts w:ascii="Arial" w:eastAsia="PMingLiU" w:hAnsi="Arial"/>
                <w:sz w:val="18"/>
                <w:lang w:eastAsia="en-US"/>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lang w:eastAsia="en-US"/>
              </w:rPr>
              <w:t>.101</w:t>
            </w:r>
            <w:r w:rsidRPr="005B00C6">
              <w:rPr>
                <w:rFonts w:ascii="Arial" w:eastAsia="PMingLiU" w:hAnsi="Arial"/>
                <w:sz w:val="18"/>
                <w:lang w:eastAsia="zh-CN"/>
              </w:rPr>
              <w:t>-1</w:t>
            </w:r>
            <w:r w:rsidRPr="005B00C6">
              <w:rPr>
                <w:rFonts w:ascii="Arial" w:eastAsia="PMingLiU" w:hAnsi="Arial"/>
                <w:sz w:val="18"/>
                <w:lang w:eastAsia="en-US"/>
              </w:rPr>
              <w:t xml:space="preserve"> [2</w:t>
            </w:r>
            <w:r w:rsidRPr="005B00C6">
              <w:rPr>
                <w:rFonts w:ascii="Arial" w:eastAsia="PMingLiU" w:hAnsi="Arial"/>
                <w:sz w:val="18"/>
                <w:lang w:eastAsia="zh-CN"/>
              </w:rPr>
              <w:t>3</w:t>
            </w:r>
            <w:r w:rsidRPr="005B00C6">
              <w:rPr>
                <w:rFonts w:ascii="Arial" w:eastAsia="PMingLiU" w:hAnsi="Arial"/>
                <w:sz w:val="18"/>
                <w:lang w:eastAsia="en-US"/>
              </w:rPr>
              <w:t>] Table 5.</w:t>
            </w:r>
            <w:r w:rsidRPr="005B00C6">
              <w:rPr>
                <w:rFonts w:ascii="Arial" w:eastAsia="PMingLiU" w:hAnsi="Arial"/>
                <w:sz w:val="18"/>
                <w:lang w:eastAsia="zh-CN"/>
              </w:rPr>
              <w:t>5</w:t>
            </w:r>
            <w:r w:rsidRPr="005B00C6">
              <w:rPr>
                <w:rFonts w:ascii="Arial" w:eastAsia="PMingLiU" w:hAnsi="Arial"/>
                <w:sz w:val="18"/>
                <w:lang w:eastAsia="en-US"/>
              </w:rPr>
              <w:t>A.2-1.</w:t>
            </w:r>
          </w:p>
          <w:p w14:paraId="4CEF864C" w14:textId="3AACC4B3"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2:</w:t>
            </w:r>
            <w:r w:rsidRPr="005B00C6">
              <w:rPr>
                <w:rFonts w:ascii="Arial" w:eastAsia="PMingLiU" w:hAnsi="Arial"/>
                <w:sz w:val="18"/>
                <w:lang w:eastAsia="en-US"/>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1BFFDE57" w14:textId="658CAD86" w:rsidR="00431D02" w:rsidRPr="005B00C6"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3:</w:t>
            </w:r>
            <w:r w:rsidRPr="005B00C6">
              <w:rPr>
                <w:rFonts w:ascii="Arial" w:eastAsia="PMingLiU" w:hAnsi="Arial"/>
                <w:sz w:val="18"/>
                <w:lang w:eastAsia="en-US"/>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xml:space="preserve">) in Note 2 of Table 4.0-3 </w:t>
            </w:r>
            <w:r w:rsidR="00872F29" w:rsidRPr="005B00C6">
              <w:rPr>
                <w:rFonts w:ascii="Arial" w:eastAsia="PMingLiU" w:hAnsi="Arial"/>
                <w:sz w:val="18"/>
                <w:lang w:eastAsia="en-US"/>
              </w:rPr>
              <w:t>in TS 38.522 [9].</w:t>
            </w:r>
          </w:p>
          <w:p w14:paraId="0084725C" w14:textId="77777777" w:rsidR="005E7C7F" w:rsidRPr="005B00C6" w:rsidRDefault="00431D02" w:rsidP="005E7C7F">
            <w:pPr>
              <w:keepNext/>
              <w:keepLines/>
              <w:spacing w:after="0"/>
              <w:ind w:left="851" w:hanging="851"/>
              <w:rPr>
                <w:rFonts w:ascii="Arial" w:eastAsia="PMingLiU" w:hAnsi="Arial"/>
                <w:sz w:val="18"/>
              </w:rPr>
            </w:pPr>
            <w:r w:rsidRPr="005B00C6">
              <w:rPr>
                <w:rFonts w:ascii="Arial" w:eastAsia="PMingLiU" w:hAnsi="Arial"/>
                <w:sz w:val="18"/>
                <w:lang w:eastAsia="en-US"/>
              </w:rPr>
              <w:t>Note 4:</w:t>
            </w:r>
            <w:r w:rsidRPr="005B00C6">
              <w:rPr>
                <w:lang w:eastAsia="en-US"/>
              </w:rPr>
              <w:tab/>
            </w:r>
            <w:r w:rsidRPr="005B00C6">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431D02" w:rsidRPr="005B00C6" w:rsidRDefault="005E7C7F" w:rsidP="005E7C7F">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rPr>
              <w:t>Note 5:</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04BCD95E" w14:textId="77777777" w:rsidR="00984E84" w:rsidRPr="005B00C6" w:rsidRDefault="00984E84" w:rsidP="00807CE8">
      <w:pPr>
        <w:rPr>
          <w:rFonts w:eastAsia="PMingLiU"/>
          <w:lang w:eastAsia="en-US"/>
        </w:rPr>
      </w:pPr>
    </w:p>
    <w:p w14:paraId="034DF82E" w14:textId="77777777" w:rsidR="00B1496E" w:rsidRPr="005B00C6" w:rsidRDefault="00B1496E" w:rsidP="00B1496E">
      <w:pPr>
        <w:pStyle w:val="TH"/>
        <w:rPr>
          <w:rFonts w:eastAsia="PMingLiU"/>
        </w:rPr>
      </w:pPr>
      <w:bookmarkStart w:id="489" w:name="_Toc27410909"/>
      <w:bookmarkStart w:id="490" w:name="_Toc36039421"/>
      <w:bookmarkStart w:id="491" w:name="_Toc43838781"/>
      <w:bookmarkStart w:id="492" w:name="_Toc51772936"/>
      <w:bookmarkStart w:id="493" w:name="_Toc58245142"/>
      <w:bookmarkStart w:id="494" w:name="_Toc68089591"/>
      <w:bookmarkStart w:id="495" w:name="_Toc69067712"/>
      <w:r w:rsidRPr="005B00C6">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B1496E" w:rsidRPr="005B00C6"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B00C6" w:rsidRDefault="00B1496E" w:rsidP="00261B4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986288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01EA3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1)</w:t>
            </w:r>
          </w:p>
        </w:tc>
      </w:tr>
      <w:tr w:rsidR="00B1496E" w:rsidRPr="005B00C6"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B00C6" w:rsidRDefault="00B1496E" w:rsidP="00261B49">
            <w:pPr>
              <w:keepNext/>
              <w:keepLines/>
              <w:spacing w:after="0"/>
              <w:rPr>
                <w:rFonts w:ascii="Arial" w:eastAsia="PMingLiU" w:hAnsi="Arial"/>
                <w:sz w:val="18"/>
                <w:lang w:eastAsia="zh-CN"/>
              </w:rPr>
            </w:pPr>
            <w:r w:rsidRPr="005B00C6">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B00C6"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B00C6"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B00C6"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B00C6" w:rsidRDefault="00B1496E" w:rsidP="00261B49">
            <w:pPr>
              <w:keepNext/>
              <w:keepLines/>
              <w:spacing w:after="0"/>
              <w:jc w:val="center"/>
              <w:rPr>
                <w:rFonts w:ascii="Arial" w:eastAsia="PMingLiU" w:hAnsi="Arial"/>
                <w:sz w:val="18"/>
              </w:rPr>
            </w:pPr>
          </w:p>
        </w:tc>
      </w:tr>
    </w:tbl>
    <w:p w14:paraId="35CCE740" w14:textId="77777777" w:rsidR="00B1496E" w:rsidRPr="005B00C6" w:rsidRDefault="00B1496E" w:rsidP="00B1496E"/>
    <w:p w14:paraId="5BEB9302" w14:textId="77777777" w:rsidR="00586192" w:rsidRPr="005B00C6" w:rsidRDefault="00586192" w:rsidP="00586192">
      <w:pPr>
        <w:pStyle w:val="Heading5"/>
      </w:pPr>
      <w:bookmarkStart w:id="496" w:name="_Toc75383250"/>
      <w:bookmarkStart w:id="497" w:name="_Toc83706898"/>
      <w:bookmarkStart w:id="498" w:name="_Toc90491603"/>
      <w:bookmarkStart w:id="499" w:name="_Toc100147697"/>
      <w:bookmarkStart w:id="500" w:name="_Toc106740969"/>
      <w:bookmarkStart w:id="501" w:name="_Toc114916325"/>
      <w:bookmarkStart w:id="502" w:name="_Toc124016737"/>
      <w:r w:rsidRPr="005B00C6">
        <w:t>A.4.3.2A.3.2</w:t>
      </w:r>
      <w:r w:rsidRPr="005B00C6">
        <w:tab/>
        <w:t>NR Intra-band non-contiguous</w:t>
      </w:r>
      <w:r w:rsidR="00A26A9A" w:rsidRPr="005B00C6">
        <w:t xml:space="preserve"> CA</w:t>
      </w:r>
      <w:r w:rsidRPr="005B00C6">
        <w:t xml:space="preserve"> with</w:t>
      </w:r>
      <w:r w:rsidR="00A26A9A" w:rsidRPr="005B00C6">
        <w:t>in</w:t>
      </w:r>
      <w:r w:rsidRPr="005B00C6">
        <w:t xml:space="preserve"> FR2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773A5D7" w14:textId="77777777" w:rsidR="00586192" w:rsidRPr="005B00C6" w:rsidRDefault="00586192" w:rsidP="00586192">
      <w:pPr>
        <w:pStyle w:val="TH"/>
        <w:ind w:left="567"/>
      </w:pPr>
      <w:r w:rsidRPr="005B00C6">
        <w:t>Table A.4.3.2A.</w:t>
      </w:r>
      <w:r w:rsidRPr="005B00C6">
        <w:rPr>
          <w:lang w:eastAsia="zh-CN"/>
        </w:rPr>
        <w:t>3.2</w:t>
      </w:r>
      <w:r w:rsidRPr="005B00C6">
        <w:t xml:space="preserve">-1: Downlink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w:t>
      </w:r>
      <w:r w:rsidR="00A26A9A" w:rsidRPr="005B00C6">
        <w:t xml:space="preserve">CA </w:t>
      </w:r>
      <w:r w:rsidRPr="005B00C6">
        <w:t>configurations 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B00C6" w:rsidRDefault="00585F58" w:rsidP="00585F58">
            <w:pPr>
              <w:pStyle w:val="TAH"/>
            </w:pPr>
            <w:r w:rsidRPr="005B00C6">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B00C6" w:rsidRDefault="00585F58" w:rsidP="00585F58">
            <w:pPr>
              <w:pStyle w:val="TAH"/>
            </w:pPr>
            <w:r w:rsidRPr="005B00C6">
              <w:t>Comments</w:t>
            </w:r>
          </w:p>
        </w:tc>
      </w:tr>
      <w:tr w:rsidR="00585F58" w:rsidRPr="005B00C6"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B00C6" w:rsidRDefault="00585F58" w:rsidP="00585F58">
            <w:pPr>
              <w:pStyle w:val="TAL"/>
            </w:pPr>
            <w:r w:rsidRPr="005B00C6">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B00C6" w:rsidRDefault="00585F58" w:rsidP="00585F58">
            <w:pPr>
              <w:pStyle w:val="TAL"/>
            </w:pPr>
            <w:r w:rsidRPr="005B00C6">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B00C6" w:rsidRDefault="00585F58" w:rsidP="00585F58">
            <w:pPr>
              <w:pStyle w:val="TAL"/>
            </w:pPr>
          </w:p>
        </w:tc>
      </w:tr>
      <w:tr w:rsidR="008C3D6B" w:rsidRPr="005B00C6"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B00C6" w:rsidRDefault="008C3D6B">
            <w:pPr>
              <w:pStyle w:val="TAL"/>
            </w:pPr>
            <w:r w:rsidRPr="005B00C6">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B00C6" w:rsidRDefault="008C3D6B">
            <w:pPr>
              <w:pStyle w:val="TAL"/>
              <w:rPr>
                <w:lang w:eastAsia="zh-CN"/>
              </w:rPr>
            </w:pPr>
            <w:r w:rsidRPr="005B00C6">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B00C6" w:rsidRDefault="008C3D6B">
            <w:pPr>
              <w:pStyle w:val="TAL"/>
            </w:pPr>
          </w:p>
        </w:tc>
      </w:tr>
      <w:tr w:rsidR="008C3D6B" w:rsidRPr="005B00C6"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B00C6" w:rsidRDefault="008C3D6B">
            <w:pPr>
              <w:pStyle w:val="TAL"/>
            </w:pPr>
            <w:r w:rsidRPr="005B00C6">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B00C6" w:rsidRDefault="008C3D6B">
            <w:pPr>
              <w:pStyle w:val="TAL"/>
              <w:rPr>
                <w:lang w:eastAsia="zh-CN"/>
              </w:rPr>
            </w:pPr>
            <w:r w:rsidRPr="005B00C6">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B00C6" w:rsidRDefault="008C3D6B">
            <w:pPr>
              <w:pStyle w:val="TAL"/>
            </w:pPr>
          </w:p>
        </w:tc>
      </w:tr>
      <w:tr w:rsidR="008C3D6B" w:rsidRPr="005B00C6"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B00C6" w:rsidRDefault="008C3D6B">
            <w:pPr>
              <w:pStyle w:val="TAL"/>
            </w:pPr>
            <w:r w:rsidRPr="005B00C6">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B00C6" w:rsidRDefault="008C3D6B">
            <w:pPr>
              <w:pStyle w:val="TAL"/>
              <w:rPr>
                <w:lang w:eastAsia="zh-CN"/>
              </w:rPr>
            </w:pPr>
            <w:r w:rsidRPr="005B00C6">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B00C6" w:rsidRDefault="008C3D6B">
            <w:pPr>
              <w:pStyle w:val="TAL"/>
            </w:pPr>
          </w:p>
        </w:tc>
      </w:tr>
      <w:tr w:rsidR="008C3D6B" w:rsidRPr="005B00C6"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B00C6" w:rsidRDefault="008C3D6B">
            <w:pPr>
              <w:pStyle w:val="TAL"/>
            </w:pPr>
            <w:r w:rsidRPr="005B00C6">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B00C6" w:rsidRDefault="008C3D6B">
            <w:pPr>
              <w:pStyle w:val="TAL"/>
              <w:rPr>
                <w:lang w:eastAsia="zh-CN"/>
              </w:rPr>
            </w:pPr>
            <w:r w:rsidRPr="005B00C6">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B00C6" w:rsidRDefault="008C3D6B">
            <w:pPr>
              <w:pStyle w:val="TAL"/>
            </w:pPr>
          </w:p>
        </w:tc>
      </w:tr>
      <w:tr w:rsidR="008C3D6B" w:rsidRPr="005B00C6"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B00C6" w:rsidRDefault="008C3D6B">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B00C6" w:rsidRDefault="008C3D6B">
            <w:pPr>
              <w:pStyle w:val="TAL"/>
            </w:pPr>
            <w:r w:rsidRPr="005B00C6">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B00C6" w:rsidRDefault="008C3D6B">
            <w:pPr>
              <w:pStyle w:val="TAL"/>
              <w:rPr>
                <w:lang w:eastAsia="zh-CN"/>
              </w:rPr>
            </w:pPr>
            <w:r w:rsidRPr="005B00C6">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B00C6" w:rsidRDefault="008C3D6B">
            <w:pPr>
              <w:pStyle w:val="TAL"/>
            </w:pPr>
          </w:p>
        </w:tc>
      </w:tr>
      <w:tr w:rsidR="008C3D6B" w:rsidRPr="005B00C6"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B00C6" w:rsidRDefault="008C3D6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B00C6" w:rsidRDefault="008C3D6B">
            <w:pPr>
              <w:pStyle w:val="TAL"/>
            </w:pPr>
            <w:r w:rsidRPr="005B00C6">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B00C6" w:rsidRDefault="008C3D6B">
            <w:pPr>
              <w:pStyle w:val="TAL"/>
              <w:rPr>
                <w:lang w:eastAsia="zh-CN"/>
              </w:rPr>
            </w:pPr>
            <w:r w:rsidRPr="005B00C6">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B00C6" w:rsidRDefault="008C3D6B">
            <w:pPr>
              <w:pStyle w:val="TAL"/>
            </w:pPr>
          </w:p>
        </w:tc>
      </w:tr>
      <w:tr w:rsidR="008C3D6B" w:rsidRPr="005B00C6"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B00C6" w:rsidRDefault="008C3D6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B00C6" w:rsidRDefault="008C3D6B">
            <w:pPr>
              <w:pStyle w:val="TAL"/>
            </w:pPr>
            <w:r w:rsidRPr="005B00C6">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B00C6" w:rsidRDefault="008C3D6B">
            <w:pPr>
              <w:pStyle w:val="TAL"/>
              <w:rPr>
                <w:lang w:eastAsia="zh-CN"/>
              </w:rPr>
            </w:pPr>
            <w:r w:rsidRPr="005B00C6">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B00C6" w:rsidRDefault="008C3D6B">
            <w:pPr>
              <w:pStyle w:val="TAL"/>
            </w:pPr>
          </w:p>
        </w:tc>
      </w:tr>
      <w:tr w:rsidR="008C3D6B" w:rsidRPr="005B00C6"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B00C6" w:rsidRDefault="008C3D6B">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B00C6" w:rsidRDefault="008C3D6B">
            <w:pPr>
              <w:pStyle w:val="TAL"/>
            </w:pPr>
            <w:r w:rsidRPr="005B00C6">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B00C6" w:rsidRDefault="008C3D6B">
            <w:pPr>
              <w:pStyle w:val="TAL"/>
              <w:rPr>
                <w:lang w:eastAsia="zh-CN"/>
              </w:rPr>
            </w:pPr>
            <w:r w:rsidRPr="005B00C6">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B00C6" w:rsidRDefault="008C3D6B">
            <w:pPr>
              <w:pStyle w:val="TAL"/>
            </w:pPr>
          </w:p>
        </w:tc>
      </w:tr>
      <w:tr w:rsidR="008C3D6B" w:rsidRPr="005B00C6"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B00C6" w:rsidRDefault="008C3D6B">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B00C6" w:rsidRDefault="008C3D6B">
            <w:pPr>
              <w:pStyle w:val="TAL"/>
            </w:pPr>
            <w:r w:rsidRPr="005B00C6">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B00C6" w:rsidRDefault="008C3D6B">
            <w:pPr>
              <w:pStyle w:val="TAL"/>
              <w:rPr>
                <w:lang w:eastAsia="zh-CN"/>
              </w:rPr>
            </w:pPr>
            <w:r w:rsidRPr="005B00C6">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B00C6" w:rsidRDefault="008C3D6B">
            <w:pPr>
              <w:pStyle w:val="TAL"/>
            </w:pPr>
          </w:p>
        </w:tc>
      </w:tr>
      <w:tr w:rsidR="008C3D6B" w:rsidRPr="005B00C6"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B00C6" w:rsidRDefault="008C3D6B">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B00C6" w:rsidRDefault="008C3D6B">
            <w:pPr>
              <w:pStyle w:val="TAL"/>
            </w:pPr>
            <w:r w:rsidRPr="005B00C6">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B00C6" w:rsidRDefault="008C3D6B">
            <w:pPr>
              <w:pStyle w:val="TAL"/>
              <w:rPr>
                <w:lang w:eastAsia="zh-CN"/>
              </w:rPr>
            </w:pPr>
            <w:r w:rsidRPr="005B00C6">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B00C6" w:rsidRDefault="008C3D6B">
            <w:pPr>
              <w:pStyle w:val="TAL"/>
            </w:pPr>
          </w:p>
        </w:tc>
      </w:tr>
      <w:tr w:rsidR="008C3D6B" w:rsidRPr="005B00C6"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B00C6" w:rsidRDefault="008C3D6B">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B00C6" w:rsidRDefault="008C3D6B">
            <w:pPr>
              <w:pStyle w:val="TAL"/>
            </w:pPr>
            <w:r w:rsidRPr="005B00C6">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B00C6" w:rsidRDefault="008C3D6B">
            <w:pPr>
              <w:pStyle w:val="TAL"/>
              <w:rPr>
                <w:lang w:eastAsia="zh-CN"/>
              </w:rPr>
            </w:pPr>
            <w:r w:rsidRPr="005B00C6">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B00C6" w:rsidRDefault="008C3D6B">
            <w:pPr>
              <w:pStyle w:val="TAL"/>
            </w:pPr>
          </w:p>
        </w:tc>
      </w:tr>
      <w:tr w:rsidR="008C3D6B" w:rsidRPr="005B00C6"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B00C6" w:rsidRDefault="008C3D6B">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B00C6" w:rsidRDefault="008C3D6B">
            <w:pPr>
              <w:pStyle w:val="TAL"/>
            </w:pPr>
            <w:r w:rsidRPr="005B00C6">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B00C6" w:rsidRDefault="008C3D6B">
            <w:pPr>
              <w:pStyle w:val="TAL"/>
              <w:rPr>
                <w:lang w:eastAsia="zh-CN"/>
              </w:rPr>
            </w:pPr>
            <w:r w:rsidRPr="005B00C6">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B00C6" w:rsidRDefault="008C3D6B">
            <w:pPr>
              <w:pStyle w:val="TAL"/>
            </w:pPr>
          </w:p>
        </w:tc>
      </w:tr>
      <w:tr w:rsidR="008C3D6B" w:rsidRPr="005B00C6"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B00C6" w:rsidRDefault="008C3D6B">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B00C6" w:rsidRDefault="008C3D6B">
            <w:pPr>
              <w:pStyle w:val="TAL"/>
            </w:pPr>
            <w:r w:rsidRPr="005B00C6">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B00C6" w:rsidRDefault="008C3D6B">
            <w:pPr>
              <w:pStyle w:val="TAL"/>
              <w:rPr>
                <w:lang w:eastAsia="zh-CN"/>
              </w:rPr>
            </w:pPr>
            <w:r w:rsidRPr="005B00C6">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B00C6" w:rsidRDefault="008C3D6B">
            <w:pPr>
              <w:pStyle w:val="TAL"/>
            </w:pPr>
          </w:p>
        </w:tc>
      </w:tr>
      <w:tr w:rsidR="008C3D6B" w:rsidRPr="005B00C6"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B00C6" w:rsidRDefault="008C3D6B">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B00C6" w:rsidRDefault="008C3D6B">
            <w:pPr>
              <w:pStyle w:val="TAL"/>
            </w:pPr>
          </w:p>
        </w:tc>
      </w:tr>
      <w:tr w:rsidR="008C3D6B" w:rsidRPr="005B00C6"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B00C6" w:rsidRDefault="008C3D6B">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B00C6" w:rsidRDefault="008C3D6B">
            <w:pPr>
              <w:pStyle w:val="TAL"/>
            </w:pPr>
            <w:r w:rsidRPr="005B00C6">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B00C6" w:rsidRDefault="008C3D6B">
            <w:pPr>
              <w:pStyle w:val="TAL"/>
              <w:rPr>
                <w:lang w:eastAsia="zh-CN"/>
              </w:rPr>
            </w:pPr>
            <w:r w:rsidRPr="005B00C6">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B00C6" w:rsidRDefault="008C3D6B">
            <w:pPr>
              <w:pStyle w:val="TAL"/>
            </w:pPr>
          </w:p>
        </w:tc>
      </w:tr>
      <w:tr w:rsidR="008C3D6B" w:rsidRPr="005B00C6"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B00C6" w:rsidRDefault="008C3D6B">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B00C6" w:rsidRDefault="008C3D6B">
            <w:pPr>
              <w:pStyle w:val="TAL"/>
            </w:pPr>
            <w:r w:rsidRPr="005B00C6">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B00C6" w:rsidRDefault="008C3D6B">
            <w:pPr>
              <w:pStyle w:val="TAL"/>
              <w:rPr>
                <w:lang w:eastAsia="zh-CN"/>
              </w:rPr>
            </w:pPr>
            <w:r w:rsidRPr="005B00C6">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B00C6" w:rsidRDefault="008C3D6B">
            <w:pPr>
              <w:pStyle w:val="TAL"/>
            </w:pPr>
          </w:p>
        </w:tc>
      </w:tr>
      <w:tr w:rsidR="008C3D6B" w:rsidRPr="005B00C6"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B00C6" w:rsidRDefault="008C3D6B">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B00C6" w:rsidRDefault="008C3D6B">
            <w:pPr>
              <w:pStyle w:val="TAL"/>
            </w:pPr>
            <w:r w:rsidRPr="005B00C6">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B00C6" w:rsidRDefault="008C3D6B">
            <w:pPr>
              <w:pStyle w:val="TAL"/>
              <w:rPr>
                <w:lang w:eastAsia="zh-CN"/>
              </w:rPr>
            </w:pPr>
            <w:r w:rsidRPr="005B00C6">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B00C6" w:rsidRDefault="008C3D6B">
            <w:pPr>
              <w:pStyle w:val="TAL"/>
            </w:pPr>
          </w:p>
        </w:tc>
      </w:tr>
      <w:tr w:rsidR="008C3D6B" w:rsidRPr="005B00C6"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B00C6" w:rsidRDefault="008C3D6B">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B00C6" w:rsidRDefault="008C3D6B">
            <w:pPr>
              <w:pStyle w:val="TAL"/>
            </w:pPr>
            <w:r w:rsidRPr="005B00C6">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B00C6" w:rsidRDefault="008C3D6B">
            <w:pPr>
              <w:pStyle w:val="TAL"/>
              <w:rPr>
                <w:lang w:eastAsia="zh-CN"/>
              </w:rPr>
            </w:pPr>
            <w:r w:rsidRPr="005B00C6">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B00C6" w:rsidRDefault="008C3D6B">
            <w:pPr>
              <w:pStyle w:val="TAL"/>
            </w:pPr>
          </w:p>
        </w:tc>
      </w:tr>
      <w:tr w:rsidR="008C3D6B" w:rsidRPr="005B00C6"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B00C6" w:rsidRDefault="008C3D6B">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B00C6" w:rsidRDefault="008C3D6B">
            <w:pPr>
              <w:pStyle w:val="TAL"/>
            </w:pPr>
            <w:r w:rsidRPr="005B00C6">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B00C6" w:rsidRDefault="008C3D6B">
            <w:pPr>
              <w:pStyle w:val="TAL"/>
              <w:rPr>
                <w:lang w:eastAsia="zh-CN"/>
              </w:rPr>
            </w:pPr>
            <w:r w:rsidRPr="005B00C6">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B00C6" w:rsidRDefault="008C3D6B">
            <w:pPr>
              <w:pStyle w:val="TAL"/>
            </w:pPr>
          </w:p>
        </w:tc>
      </w:tr>
      <w:tr w:rsidR="008C3D6B" w:rsidRPr="005B00C6"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B00C6" w:rsidRDefault="008C3D6B">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B00C6" w:rsidRDefault="008C3D6B">
            <w:pPr>
              <w:pStyle w:val="TAL"/>
            </w:pPr>
            <w:r w:rsidRPr="005B00C6">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B00C6" w:rsidRDefault="008C3D6B">
            <w:pPr>
              <w:pStyle w:val="TAL"/>
              <w:rPr>
                <w:lang w:eastAsia="zh-CN"/>
              </w:rPr>
            </w:pPr>
            <w:r w:rsidRPr="005B00C6">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B00C6" w:rsidRDefault="008C3D6B">
            <w:pPr>
              <w:pStyle w:val="TAL"/>
            </w:pPr>
          </w:p>
        </w:tc>
      </w:tr>
      <w:tr w:rsidR="008C3D6B" w:rsidRPr="005B00C6"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B00C6" w:rsidRDefault="008C3D6B">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B00C6" w:rsidRDefault="008C3D6B">
            <w:pPr>
              <w:pStyle w:val="TAL"/>
            </w:pPr>
            <w:r w:rsidRPr="005B00C6">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B00C6" w:rsidRDefault="008C3D6B">
            <w:pPr>
              <w:pStyle w:val="TAL"/>
              <w:rPr>
                <w:lang w:eastAsia="zh-CN"/>
              </w:rPr>
            </w:pPr>
            <w:r w:rsidRPr="005B00C6">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B00C6" w:rsidRDefault="008C3D6B">
            <w:pPr>
              <w:pStyle w:val="TAL"/>
            </w:pPr>
          </w:p>
        </w:tc>
      </w:tr>
      <w:tr w:rsidR="008C3D6B" w:rsidRPr="005B00C6"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B00C6" w:rsidRDefault="008C3D6B">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B00C6" w:rsidRDefault="008C3D6B">
            <w:pPr>
              <w:pStyle w:val="TAL"/>
            </w:pPr>
            <w:r w:rsidRPr="005B00C6">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B00C6" w:rsidRDefault="008C3D6B">
            <w:pPr>
              <w:pStyle w:val="TAL"/>
              <w:rPr>
                <w:lang w:eastAsia="zh-CN"/>
              </w:rPr>
            </w:pPr>
            <w:r w:rsidRPr="005B00C6">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B00C6" w:rsidRDefault="008C3D6B">
            <w:pPr>
              <w:pStyle w:val="TAL"/>
            </w:pPr>
          </w:p>
        </w:tc>
      </w:tr>
      <w:tr w:rsidR="008C3D6B" w:rsidRPr="005B00C6"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B00C6" w:rsidRDefault="008C3D6B">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B00C6" w:rsidRDefault="008C3D6B">
            <w:pPr>
              <w:pStyle w:val="TAL"/>
            </w:pPr>
            <w:r w:rsidRPr="005B00C6">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B00C6" w:rsidRDefault="008C3D6B">
            <w:pPr>
              <w:pStyle w:val="TAL"/>
              <w:rPr>
                <w:lang w:eastAsia="zh-CN"/>
              </w:rPr>
            </w:pPr>
            <w:r w:rsidRPr="005B00C6">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B00C6" w:rsidRDefault="008C3D6B">
            <w:pPr>
              <w:pStyle w:val="TAL"/>
            </w:pPr>
          </w:p>
        </w:tc>
      </w:tr>
      <w:tr w:rsidR="008C3D6B" w:rsidRPr="005B00C6"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B00C6" w:rsidRDefault="008C3D6B">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B00C6" w:rsidRDefault="008C3D6B">
            <w:pPr>
              <w:pStyle w:val="TAL"/>
            </w:pPr>
            <w:r w:rsidRPr="005B00C6">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B00C6" w:rsidRDefault="008C3D6B">
            <w:pPr>
              <w:pStyle w:val="TAL"/>
              <w:rPr>
                <w:lang w:eastAsia="zh-CN"/>
              </w:rPr>
            </w:pPr>
            <w:r w:rsidRPr="005B00C6">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B00C6" w:rsidRDefault="008C3D6B">
            <w:pPr>
              <w:pStyle w:val="TAL"/>
            </w:pPr>
          </w:p>
        </w:tc>
      </w:tr>
      <w:tr w:rsidR="008C3D6B" w:rsidRPr="005B00C6"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B00C6" w:rsidRDefault="008C3D6B">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B00C6" w:rsidRDefault="008C3D6B">
            <w:pPr>
              <w:pStyle w:val="TAL"/>
            </w:pPr>
          </w:p>
        </w:tc>
      </w:tr>
    </w:tbl>
    <w:p w14:paraId="0243589F" w14:textId="77777777" w:rsidR="00585F58" w:rsidRPr="005B00C6" w:rsidRDefault="00585F58" w:rsidP="00585F58"/>
    <w:p w14:paraId="6CAB81A2" w14:textId="77777777" w:rsidR="00585F58" w:rsidRPr="005B00C6" w:rsidRDefault="00585F58" w:rsidP="00585F58">
      <w:pPr>
        <w:pStyle w:val="TH"/>
        <w:ind w:left="567"/>
      </w:pPr>
      <w:r w:rsidRPr="005B00C6">
        <w:t>Table A.4.3.2A.</w:t>
      </w:r>
      <w:r w:rsidRPr="005B00C6">
        <w:rPr>
          <w:lang w:eastAsia="zh-CN"/>
        </w:rPr>
        <w:t>3.2</w:t>
      </w:r>
      <w:r w:rsidRPr="005B00C6">
        <w:t xml:space="preserve">-1a: Downlink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B00C6"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B00C6" w:rsidRDefault="00585F58" w:rsidP="00FA72F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B00C6" w:rsidRDefault="00585F58" w:rsidP="00FA72F8">
            <w:pPr>
              <w:pStyle w:val="TAH"/>
            </w:pPr>
            <w:r w:rsidRPr="005B00C6">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B00C6" w:rsidRDefault="00585F58" w:rsidP="00FA72F8">
            <w:pPr>
              <w:pStyle w:val="TAH"/>
              <w:rPr>
                <w:rFonts w:cs="Arial"/>
                <w:szCs w:val="18"/>
              </w:rPr>
            </w:pPr>
            <w:r w:rsidRPr="005B00C6">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B00C6" w:rsidRDefault="00585F58" w:rsidP="00FA72F8">
            <w:pPr>
              <w:pStyle w:val="TAH"/>
              <w:rPr>
                <w:lang w:eastAsia="zh-CN"/>
              </w:rPr>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B00C6" w:rsidRDefault="00585F58" w:rsidP="00FA72F8">
            <w:pPr>
              <w:pStyle w:val="TAH"/>
            </w:pPr>
            <w:r w:rsidRPr="005B00C6">
              <w:t>Comments</w:t>
            </w:r>
          </w:p>
        </w:tc>
      </w:tr>
      <w:tr w:rsidR="008C3D6B" w:rsidRPr="005B00C6"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B00C6" w:rsidRDefault="008C3D6B" w:rsidP="008C3D6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B00C6" w:rsidRDefault="008C3D6B" w:rsidP="008C3D6B">
            <w:pPr>
              <w:pStyle w:val="TAL"/>
            </w:pPr>
            <w:r w:rsidRPr="005B00C6">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B00C6" w:rsidRDefault="008C3D6B" w:rsidP="008C3D6B">
            <w:pPr>
              <w:pStyle w:val="TAC"/>
            </w:pPr>
            <w:r w:rsidRPr="005B00C6">
              <w:rPr>
                <w:rFonts w:cs="Arial"/>
                <w:szCs w:val="18"/>
              </w:rPr>
              <w:t xml:space="preserve">38.101-2, </w:t>
            </w:r>
            <w:r w:rsidRPr="005B00C6">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B00C6" w:rsidRDefault="008C3D6B" w:rsidP="008C3D6B">
            <w:pPr>
              <w:pStyle w:val="TAL"/>
            </w:pPr>
            <w:r w:rsidRPr="005B00C6">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B00C6" w:rsidRDefault="008C3D6B" w:rsidP="008C3D6B">
            <w:pPr>
              <w:pStyle w:val="TAL"/>
            </w:pPr>
          </w:p>
        </w:tc>
      </w:tr>
      <w:tr w:rsidR="008C3D6B" w:rsidRPr="005B00C6"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B00C6" w:rsidRDefault="008C3D6B" w:rsidP="00085BA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B00C6" w:rsidRDefault="008C3D6B" w:rsidP="00085BA2">
            <w:pPr>
              <w:pStyle w:val="TAL"/>
            </w:pPr>
            <w:r w:rsidRPr="005B00C6">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B00C6" w:rsidRDefault="008C3D6B" w:rsidP="00085BA2">
            <w:pPr>
              <w:pStyle w:val="TAL"/>
              <w:rPr>
                <w:lang w:eastAsia="zh-CN"/>
              </w:rPr>
            </w:pPr>
            <w:r w:rsidRPr="005B00C6">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B00C6" w:rsidRDefault="008C3D6B" w:rsidP="00085BA2">
            <w:pPr>
              <w:pStyle w:val="TAL"/>
            </w:pPr>
          </w:p>
        </w:tc>
      </w:tr>
      <w:tr w:rsidR="008C3D6B" w:rsidRPr="005B00C6"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B00C6" w:rsidRDefault="008C3D6B" w:rsidP="00085BA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B00C6" w:rsidRDefault="008C3D6B" w:rsidP="00085BA2">
            <w:pPr>
              <w:pStyle w:val="TAL"/>
            </w:pPr>
            <w:r w:rsidRPr="005B00C6">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B00C6" w:rsidRDefault="008C3D6B" w:rsidP="00085BA2">
            <w:pPr>
              <w:pStyle w:val="TAL"/>
              <w:rPr>
                <w:lang w:eastAsia="zh-CN"/>
              </w:rPr>
            </w:pPr>
            <w:r w:rsidRPr="005B00C6">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B00C6" w:rsidRDefault="008C3D6B" w:rsidP="00085BA2">
            <w:pPr>
              <w:pStyle w:val="TAL"/>
            </w:pPr>
          </w:p>
        </w:tc>
      </w:tr>
      <w:tr w:rsidR="008C3D6B" w:rsidRPr="005B00C6"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B00C6" w:rsidRDefault="008C3D6B" w:rsidP="00085BA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B00C6" w:rsidRDefault="008C3D6B" w:rsidP="00085BA2">
            <w:pPr>
              <w:pStyle w:val="TAL"/>
            </w:pPr>
            <w:r w:rsidRPr="005B00C6">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B00C6" w:rsidRDefault="008C3D6B" w:rsidP="00085BA2">
            <w:pPr>
              <w:pStyle w:val="TAL"/>
              <w:rPr>
                <w:lang w:eastAsia="zh-CN"/>
              </w:rPr>
            </w:pPr>
            <w:r w:rsidRPr="005B00C6">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B00C6" w:rsidRDefault="008C3D6B" w:rsidP="00085BA2">
            <w:pPr>
              <w:pStyle w:val="TAL"/>
            </w:pPr>
          </w:p>
        </w:tc>
      </w:tr>
      <w:tr w:rsidR="008C3D6B" w:rsidRPr="005B00C6"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B00C6" w:rsidRDefault="008C3D6B" w:rsidP="00085BA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B00C6" w:rsidRDefault="008C3D6B" w:rsidP="00085BA2">
            <w:pPr>
              <w:pStyle w:val="TAL"/>
            </w:pPr>
            <w:r w:rsidRPr="005B00C6">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B00C6" w:rsidRDefault="008C3D6B" w:rsidP="00085BA2">
            <w:pPr>
              <w:pStyle w:val="TAL"/>
              <w:rPr>
                <w:lang w:eastAsia="zh-CN"/>
              </w:rPr>
            </w:pPr>
            <w:r w:rsidRPr="005B00C6">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B00C6" w:rsidRDefault="008C3D6B" w:rsidP="00085BA2">
            <w:pPr>
              <w:pStyle w:val="TAL"/>
            </w:pPr>
          </w:p>
        </w:tc>
      </w:tr>
      <w:tr w:rsidR="008C3D6B" w:rsidRPr="005B00C6"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B00C6" w:rsidRDefault="008C3D6B" w:rsidP="00085BA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B00C6" w:rsidRDefault="008C3D6B" w:rsidP="00085BA2">
            <w:pPr>
              <w:pStyle w:val="TAL"/>
            </w:pPr>
            <w:r w:rsidRPr="005B00C6">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B00C6" w:rsidRDefault="008C3D6B" w:rsidP="00085BA2">
            <w:pPr>
              <w:pStyle w:val="TAL"/>
              <w:rPr>
                <w:lang w:eastAsia="zh-CN"/>
              </w:rPr>
            </w:pPr>
            <w:r w:rsidRPr="005B00C6">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B00C6" w:rsidRDefault="008C3D6B" w:rsidP="00085BA2">
            <w:pPr>
              <w:pStyle w:val="TAL"/>
            </w:pPr>
          </w:p>
        </w:tc>
      </w:tr>
      <w:tr w:rsidR="008C3D6B" w:rsidRPr="005B00C6"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B00C6" w:rsidRDefault="008C3D6B" w:rsidP="00085BA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B00C6" w:rsidRDefault="008C3D6B" w:rsidP="00085BA2">
            <w:pPr>
              <w:pStyle w:val="TAL"/>
            </w:pPr>
            <w:r w:rsidRPr="005B00C6">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B00C6" w:rsidRDefault="008C3D6B" w:rsidP="00085BA2">
            <w:pPr>
              <w:pStyle w:val="TAL"/>
              <w:rPr>
                <w:lang w:eastAsia="zh-CN"/>
              </w:rPr>
            </w:pPr>
            <w:r w:rsidRPr="005B00C6">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B00C6" w:rsidRDefault="008C3D6B" w:rsidP="00085BA2">
            <w:pPr>
              <w:pStyle w:val="TAL"/>
            </w:pPr>
          </w:p>
        </w:tc>
      </w:tr>
      <w:tr w:rsidR="008C3D6B" w:rsidRPr="005B00C6"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B00C6" w:rsidRDefault="008C3D6B" w:rsidP="00085BA2">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B00C6" w:rsidRDefault="008C3D6B" w:rsidP="00085BA2">
            <w:pPr>
              <w:pStyle w:val="TAL"/>
            </w:pPr>
            <w:r w:rsidRPr="005B00C6">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B00C6" w:rsidRDefault="008C3D6B" w:rsidP="00085BA2">
            <w:pPr>
              <w:pStyle w:val="TAL"/>
              <w:rPr>
                <w:lang w:eastAsia="zh-CN"/>
              </w:rPr>
            </w:pPr>
            <w:r w:rsidRPr="005B00C6">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B00C6" w:rsidRDefault="008C3D6B" w:rsidP="00085BA2">
            <w:pPr>
              <w:pStyle w:val="TAL"/>
            </w:pPr>
          </w:p>
        </w:tc>
      </w:tr>
      <w:tr w:rsidR="008C3D6B" w:rsidRPr="005B00C6"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B00C6" w:rsidRDefault="008C3D6B" w:rsidP="00085BA2">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B00C6" w:rsidRDefault="008C3D6B" w:rsidP="00085BA2">
            <w:pPr>
              <w:pStyle w:val="TAL"/>
            </w:pPr>
            <w:r w:rsidRPr="005B00C6">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B00C6" w:rsidRDefault="008C3D6B" w:rsidP="00085BA2">
            <w:pPr>
              <w:pStyle w:val="TAL"/>
              <w:rPr>
                <w:lang w:eastAsia="zh-CN"/>
              </w:rPr>
            </w:pPr>
            <w:r w:rsidRPr="005B00C6">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B00C6" w:rsidRDefault="008C3D6B" w:rsidP="00085BA2">
            <w:pPr>
              <w:pStyle w:val="TAL"/>
            </w:pPr>
          </w:p>
        </w:tc>
      </w:tr>
      <w:tr w:rsidR="008C3D6B" w:rsidRPr="005B00C6"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B00C6" w:rsidRDefault="008C3D6B" w:rsidP="00085BA2">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B00C6" w:rsidRDefault="008C3D6B" w:rsidP="00085BA2">
            <w:pPr>
              <w:pStyle w:val="TAL"/>
            </w:pPr>
            <w:r w:rsidRPr="005B00C6">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B00C6" w:rsidRDefault="008C3D6B" w:rsidP="00085BA2">
            <w:pPr>
              <w:pStyle w:val="TAL"/>
              <w:rPr>
                <w:lang w:eastAsia="zh-CN"/>
              </w:rPr>
            </w:pPr>
            <w:r w:rsidRPr="005B00C6">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B00C6" w:rsidRDefault="008C3D6B" w:rsidP="00085BA2">
            <w:pPr>
              <w:pStyle w:val="TAL"/>
            </w:pPr>
          </w:p>
        </w:tc>
      </w:tr>
      <w:tr w:rsidR="008C3D6B" w:rsidRPr="005B00C6"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B00C6" w:rsidRDefault="008C3D6B" w:rsidP="00085BA2">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B00C6" w:rsidRDefault="008C3D6B" w:rsidP="00085BA2">
            <w:pPr>
              <w:pStyle w:val="TAL"/>
            </w:pPr>
            <w:r w:rsidRPr="005B00C6">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B00C6" w:rsidRDefault="008C3D6B" w:rsidP="00085BA2">
            <w:pPr>
              <w:pStyle w:val="TAL"/>
              <w:rPr>
                <w:lang w:eastAsia="zh-CN"/>
              </w:rPr>
            </w:pPr>
            <w:r w:rsidRPr="005B00C6">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B00C6" w:rsidRDefault="008C3D6B" w:rsidP="00085BA2">
            <w:pPr>
              <w:pStyle w:val="TAL"/>
            </w:pPr>
          </w:p>
        </w:tc>
      </w:tr>
      <w:tr w:rsidR="008C3D6B" w:rsidRPr="005B00C6"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B00C6" w:rsidRDefault="008C3D6B" w:rsidP="00085BA2">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B00C6" w:rsidRDefault="008C3D6B" w:rsidP="00085BA2">
            <w:pPr>
              <w:pStyle w:val="TAL"/>
            </w:pPr>
            <w:r w:rsidRPr="005B00C6">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B00C6" w:rsidRDefault="008C3D6B" w:rsidP="00085BA2">
            <w:pPr>
              <w:pStyle w:val="TAL"/>
              <w:rPr>
                <w:lang w:eastAsia="zh-CN"/>
              </w:rPr>
            </w:pPr>
            <w:r w:rsidRPr="005B00C6">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B00C6" w:rsidRDefault="008C3D6B" w:rsidP="00085BA2">
            <w:pPr>
              <w:pStyle w:val="TAL"/>
            </w:pPr>
          </w:p>
        </w:tc>
      </w:tr>
      <w:tr w:rsidR="008C3D6B" w:rsidRPr="005B00C6"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B00C6" w:rsidRDefault="008C3D6B" w:rsidP="00085BA2">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B00C6" w:rsidRDefault="008C3D6B" w:rsidP="00085BA2">
            <w:pPr>
              <w:pStyle w:val="TAL"/>
            </w:pPr>
            <w:r w:rsidRPr="005B00C6">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B00C6" w:rsidRDefault="008C3D6B" w:rsidP="00085BA2">
            <w:pPr>
              <w:pStyle w:val="TAL"/>
              <w:rPr>
                <w:lang w:eastAsia="zh-CN"/>
              </w:rPr>
            </w:pPr>
            <w:r w:rsidRPr="005B00C6">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B00C6" w:rsidRDefault="008C3D6B" w:rsidP="00085BA2">
            <w:pPr>
              <w:pStyle w:val="TAL"/>
            </w:pPr>
          </w:p>
        </w:tc>
      </w:tr>
      <w:tr w:rsidR="008C3D6B" w:rsidRPr="005B00C6"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B00C6" w:rsidRDefault="008C3D6B" w:rsidP="00085BA2">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B00C6" w:rsidRDefault="008C3D6B" w:rsidP="00085BA2">
            <w:pPr>
              <w:pStyle w:val="TAL"/>
            </w:pPr>
            <w:r w:rsidRPr="005B00C6">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B00C6" w:rsidRDefault="008C3D6B" w:rsidP="00085BA2">
            <w:pPr>
              <w:pStyle w:val="TAL"/>
              <w:rPr>
                <w:lang w:eastAsia="zh-CN"/>
              </w:rPr>
            </w:pPr>
            <w:r w:rsidRPr="005B00C6">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B00C6" w:rsidRDefault="008C3D6B" w:rsidP="00085BA2">
            <w:pPr>
              <w:pStyle w:val="TAL"/>
            </w:pPr>
          </w:p>
        </w:tc>
      </w:tr>
      <w:tr w:rsidR="008C3D6B" w:rsidRPr="005B00C6"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B00C6" w:rsidRDefault="008C3D6B" w:rsidP="00085BA2">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B00C6" w:rsidRDefault="008C3D6B" w:rsidP="00085BA2">
            <w:pPr>
              <w:pStyle w:val="TAL"/>
            </w:pPr>
            <w:r w:rsidRPr="005B00C6">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B00C6" w:rsidRDefault="008C3D6B" w:rsidP="00085BA2">
            <w:pPr>
              <w:pStyle w:val="TAL"/>
              <w:rPr>
                <w:lang w:eastAsia="zh-CN"/>
              </w:rPr>
            </w:pPr>
            <w:r w:rsidRPr="005B00C6">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B00C6" w:rsidRDefault="008C3D6B" w:rsidP="00085BA2">
            <w:pPr>
              <w:pStyle w:val="TAL"/>
            </w:pPr>
          </w:p>
        </w:tc>
      </w:tr>
      <w:tr w:rsidR="008C3D6B" w:rsidRPr="005B00C6"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B00C6" w:rsidRDefault="008C3D6B" w:rsidP="00085BA2">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B00C6" w:rsidRDefault="008C3D6B" w:rsidP="00085BA2">
            <w:pPr>
              <w:pStyle w:val="TAL"/>
            </w:pPr>
            <w:r w:rsidRPr="005B00C6">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B00C6" w:rsidRDefault="008C3D6B" w:rsidP="00085BA2">
            <w:pPr>
              <w:pStyle w:val="TAL"/>
              <w:rPr>
                <w:lang w:eastAsia="zh-CN"/>
              </w:rPr>
            </w:pPr>
            <w:r w:rsidRPr="005B00C6">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B00C6" w:rsidRDefault="008C3D6B" w:rsidP="00085BA2">
            <w:pPr>
              <w:pStyle w:val="TAL"/>
            </w:pPr>
          </w:p>
        </w:tc>
      </w:tr>
      <w:tr w:rsidR="008C3D6B" w:rsidRPr="005B00C6"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B00C6" w:rsidRDefault="008C3D6B" w:rsidP="00085BA2">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B00C6" w:rsidRDefault="008C3D6B" w:rsidP="00085BA2">
            <w:pPr>
              <w:pStyle w:val="TAL"/>
            </w:pPr>
            <w:r w:rsidRPr="005B00C6">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B00C6" w:rsidRDefault="008C3D6B" w:rsidP="00085BA2">
            <w:pPr>
              <w:pStyle w:val="TAL"/>
              <w:rPr>
                <w:lang w:eastAsia="zh-CN"/>
              </w:rPr>
            </w:pPr>
            <w:r w:rsidRPr="005B00C6">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B00C6" w:rsidRDefault="008C3D6B" w:rsidP="00085BA2">
            <w:pPr>
              <w:pStyle w:val="TAL"/>
            </w:pPr>
          </w:p>
        </w:tc>
      </w:tr>
      <w:tr w:rsidR="008C3D6B" w:rsidRPr="005B00C6"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B00C6" w:rsidRDefault="008C3D6B" w:rsidP="00085BA2">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B00C6" w:rsidRDefault="008C3D6B" w:rsidP="00085BA2">
            <w:pPr>
              <w:pStyle w:val="TAL"/>
            </w:pPr>
            <w:r w:rsidRPr="005B00C6">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B00C6" w:rsidRDefault="008C3D6B" w:rsidP="00085BA2">
            <w:pPr>
              <w:pStyle w:val="TAL"/>
              <w:rPr>
                <w:lang w:eastAsia="zh-CN"/>
              </w:rPr>
            </w:pPr>
            <w:r w:rsidRPr="005B00C6">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B00C6" w:rsidRDefault="008C3D6B" w:rsidP="00085BA2">
            <w:pPr>
              <w:pStyle w:val="TAL"/>
            </w:pPr>
          </w:p>
        </w:tc>
      </w:tr>
      <w:tr w:rsidR="008C3D6B" w:rsidRPr="005B00C6"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B00C6" w:rsidRDefault="008C3D6B" w:rsidP="00085BA2">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B00C6" w:rsidRDefault="008C3D6B" w:rsidP="00085BA2">
            <w:pPr>
              <w:pStyle w:val="TAL"/>
            </w:pPr>
            <w:r w:rsidRPr="005B00C6">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B00C6" w:rsidRDefault="008C3D6B" w:rsidP="00085BA2">
            <w:pPr>
              <w:pStyle w:val="TAL"/>
              <w:rPr>
                <w:lang w:eastAsia="zh-CN"/>
              </w:rPr>
            </w:pPr>
            <w:r w:rsidRPr="005B00C6">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B00C6" w:rsidRDefault="008C3D6B" w:rsidP="00085BA2">
            <w:pPr>
              <w:pStyle w:val="TAL"/>
            </w:pPr>
          </w:p>
        </w:tc>
      </w:tr>
      <w:tr w:rsidR="008C3D6B" w:rsidRPr="005B00C6"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B00C6" w:rsidRDefault="008C3D6B" w:rsidP="00085BA2">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B00C6" w:rsidRDefault="008C3D6B" w:rsidP="00085BA2">
            <w:pPr>
              <w:pStyle w:val="TAL"/>
            </w:pPr>
            <w:r w:rsidRPr="005B00C6">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B00C6" w:rsidRDefault="008C3D6B" w:rsidP="00085BA2">
            <w:pPr>
              <w:pStyle w:val="TAL"/>
              <w:rPr>
                <w:lang w:eastAsia="zh-CN"/>
              </w:rPr>
            </w:pPr>
            <w:r w:rsidRPr="005B00C6">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B00C6" w:rsidRDefault="008C3D6B" w:rsidP="00085BA2">
            <w:pPr>
              <w:pStyle w:val="TAL"/>
            </w:pPr>
          </w:p>
        </w:tc>
      </w:tr>
      <w:tr w:rsidR="008C3D6B" w:rsidRPr="005B00C6"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B00C6" w:rsidRDefault="008C3D6B" w:rsidP="00085BA2">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B00C6" w:rsidRDefault="008C3D6B" w:rsidP="00085BA2">
            <w:pPr>
              <w:pStyle w:val="TAL"/>
            </w:pPr>
            <w:r w:rsidRPr="005B00C6">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B00C6" w:rsidRDefault="008C3D6B" w:rsidP="00085BA2">
            <w:pPr>
              <w:pStyle w:val="TAL"/>
              <w:rPr>
                <w:lang w:eastAsia="zh-CN"/>
              </w:rPr>
            </w:pPr>
            <w:r w:rsidRPr="005B00C6">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B00C6" w:rsidRDefault="008C3D6B" w:rsidP="00085BA2">
            <w:pPr>
              <w:pStyle w:val="TAL"/>
            </w:pPr>
          </w:p>
        </w:tc>
      </w:tr>
      <w:tr w:rsidR="008C3D6B" w:rsidRPr="005B00C6"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B00C6" w:rsidRDefault="008C3D6B" w:rsidP="00085BA2">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B00C6" w:rsidRDefault="008C3D6B" w:rsidP="00085BA2">
            <w:pPr>
              <w:pStyle w:val="TAL"/>
            </w:pPr>
            <w:r w:rsidRPr="005B00C6">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B00C6" w:rsidRDefault="008C3D6B" w:rsidP="00085BA2">
            <w:pPr>
              <w:pStyle w:val="TAL"/>
              <w:rPr>
                <w:lang w:eastAsia="zh-CN"/>
              </w:rPr>
            </w:pPr>
            <w:r w:rsidRPr="005B00C6">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B00C6" w:rsidRDefault="008C3D6B" w:rsidP="00085BA2">
            <w:pPr>
              <w:pStyle w:val="TAL"/>
            </w:pPr>
          </w:p>
        </w:tc>
      </w:tr>
      <w:tr w:rsidR="008C3D6B" w:rsidRPr="005B00C6"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B00C6" w:rsidRDefault="008C3D6B" w:rsidP="00085BA2">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B00C6" w:rsidRDefault="008C3D6B" w:rsidP="00085BA2">
            <w:pPr>
              <w:pStyle w:val="TAL"/>
            </w:pPr>
            <w:r w:rsidRPr="005B00C6">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B00C6" w:rsidRDefault="008C3D6B" w:rsidP="00085BA2">
            <w:pPr>
              <w:pStyle w:val="TAL"/>
              <w:rPr>
                <w:lang w:eastAsia="zh-CN"/>
              </w:rPr>
            </w:pPr>
            <w:r w:rsidRPr="005B00C6">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B00C6" w:rsidRDefault="008C3D6B" w:rsidP="00085BA2">
            <w:pPr>
              <w:pStyle w:val="TAL"/>
            </w:pPr>
          </w:p>
        </w:tc>
      </w:tr>
      <w:tr w:rsidR="008C3D6B" w:rsidRPr="005B00C6"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B00C6" w:rsidRDefault="008C3D6B" w:rsidP="00085BA2">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B00C6" w:rsidRDefault="008C3D6B" w:rsidP="00085BA2">
            <w:pPr>
              <w:pStyle w:val="TAL"/>
            </w:pPr>
            <w:r w:rsidRPr="005B00C6">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B00C6" w:rsidRDefault="008C3D6B" w:rsidP="00085BA2">
            <w:pPr>
              <w:pStyle w:val="TAL"/>
              <w:rPr>
                <w:lang w:eastAsia="zh-CN"/>
              </w:rPr>
            </w:pPr>
            <w:r w:rsidRPr="005B00C6">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B00C6" w:rsidRDefault="008C3D6B" w:rsidP="00085BA2">
            <w:pPr>
              <w:pStyle w:val="TAL"/>
            </w:pPr>
          </w:p>
        </w:tc>
      </w:tr>
      <w:tr w:rsidR="008C3D6B" w:rsidRPr="005B00C6"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B00C6" w:rsidRDefault="008C3D6B" w:rsidP="00085BA2">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B00C6" w:rsidRDefault="008C3D6B" w:rsidP="00085BA2">
            <w:pPr>
              <w:pStyle w:val="TAL"/>
            </w:pPr>
            <w:r w:rsidRPr="005B00C6">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B00C6" w:rsidRDefault="008C3D6B" w:rsidP="00085BA2">
            <w:pPr>
              <w:pStyle w:val="TAL"/>
              <w:rPr>
                <w:lang w:eastAsia="zh-CN"/>
              </w:rPr>
            </w:pPr>
            <w:r w:rsidRPr="005B00C6">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B00C6" w:rsidRDefault="008C3D6B" w:rsidP="00085BA2">
            <w:pPr>
              <w:pStyle w:val="TAL"/>
            </w:pPr>
          </w:p>
        </w:tc>
      </w:tr>
      <w:tr w:rsidR="008C3D6B" w:rsidRPr="005B00C6"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B00C6" w:rsidRDefault="008C3D6B" w:rsidP="00085BA2">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B00C6" w:rsidRDefault="008C3D6B" w:rsidP="00085BA2">
            <w:pPr>
              <w:pStyle w:val="TAL"/>
            </w:pPr>
            <w:r w:rsidRPr="005B00C6">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B00C6" w:rsidRDefault="008C3D6B" w:rsidP="00085BA2">
            <w:pPr>
              <w:pStyle w:val="TAL"/>
              <w:rPr>
                <w:lang w:eastAsia="zh-CN"/>
              </w:rPr>
            </w:pPr>
            <w:r w:rsidRPr="005B00C6">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B00C6" w:rsidRDefault="008C3D6B" w:rsidP="00085BA2">
            <w:pPr>
              <w:pStyle w:val="TAL"/>
            </w:pPr>
          </w:p>
        </w:tc>
      </w:tr>
      <w:tr w:rsidR="008C3D6B" w:rsidRPr="005B00C6"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B00C6" w:rsidRDefault="008C3D6B" w:rsidP="00085BA2">
            <w:pPr>
              <w:pStyle w:val="TAC"/>
            </w:pPr>
            <w:r w:rsidRPr="005B00C6">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B00C6" w:rsidRDefault="008C3D6B" w:rsidP="00085BA2">
            <w:pPr>
              <w:pStyle w:val="TAL"/>
            </w:pPr>
            <w:r w:rsidRPr="005B00C6">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B00C6" w:rsidRDefault="008C3D6B" w:rsidP="00085BA2">
            <w:pPr>
              <w:pStyle w:val="TAL"/>
              <w:rPr>
                <w:lang w:eastAsia="zh-CN"/>
              </w:rPr>
            </w:pPr>
            <w:r w:rsidRPr="005B00C6">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B00C6" w:rsidRDefault="008C3D6B" w:rsidP="00085BA2">
            <w:pPr>
              <w:pStyle w:val="TAL"/>
            </w:pPr>
          </w:p>
        </w:tc>
      </w:tr>
      <w:tr w:rsidR="008C3D6B" w:rsidRPr="005B00C6"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B00C6" w:rsidRDefault="008C3D6B" w:rsidP="00085BA2">
            <w:pPr>
              <w:pStyle w:val="TAC"/>
            </w:pPr>
            <w:r w:rsidRPr="005B00C6">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B00C6" w:rsidRDefault="008C3D6B" w:rsidP="00085BA2">
            <w:pPr>
              <w:pStyle w:val="TAL"/>
            </w:pPr>
            <w:r w:rsidRPr="005B00C6">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B00C6" w:rsidRDefault="008C3D6B" w:rsidP="00085BA2">
            <w:pPr>
              <w:pStyle w:val="TAL"/>
              <w:rPr>
                <w:lang w:eastAsia="zh-CN"/>
              </w:rPr>
            </w:pPr>
            <w:r w:rsidRPr="005B00C6">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B00C6" w:rsidRDefault="008C3D6B" w:rsidP="00085BA2">
            <w:pPr>
              <w:pStyle w:val="TAL"/>
            </w:pPr>
          </w:p>
        </w:tc>
      </w:tr>
      <w:tr w:rsidR="008C3D6B" w:rsidRPr="005B00C6"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B00C6" w:rsidRDefault="008C3D6B" w:rsidP="00085BA2">
            <w:pPr>
              <w:pStyle w:val="TAC"/>
            </w:pPr>
            <w:r w:rsidRPr="005B00C6">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B00C6" w:rsidRDefault="008C3D6B" w:rsidP="00085BA2">
            <w:pPr>
              <w:pStyle w:val="TAL"/>
            </w:pPr>
            <w:r w:rsidRPr="005B00C6">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B00C6" w:rsidRDefault="008C3D6B" w:rsidP="00085BA2">
            <w:pPr>
              <w:pStyle w:val="TAL"/>
              <w:rPr>
                <w:lang w:eastAsia="zh-CN"/>
              </w:rPr>
            </w:pPr>
            <w:r w:rsidRPr="005B00C6">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B00C6" w:rsidRDefault="008C3D6B" w:rsidP="00085BA2">
            <w:pPr>
              <w:pStyle w:val="TAL"/>
            </w:pPr>
          </w:p>
        </w:tc>
      </w:tr>
      <w:tr w:rsidR="008C3D6B" w:rsidRPr="005B00C6"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B00C6" w:rsidRDefault="008C3D6B" w:rsidP="00085BA2">
            <w:pPr>
              <w:pStyle w:val="TAC"/>
            </w:pPr>
            <w:r w:rsidRPr="005B00C6">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B00C6" w:rsidRDefault="008C3D6B" w:rsidP="00085BA2">
            <w:pPr>
              <w:pStyle w:val="TAL"/>
            </w:pPr>
            <w:r w:rsidRPr="005B00C6">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B00C6" w:rsidRDefault="008C3D6B" w:rsidP="00085BA2">
            <w:pPr>
              <w:pStyle w:val="TAL"/>
              <w:rPr>
                <w:lang w:eastAsia="zh-CN"/>
              </w:rPr>
            </w:pPr>
            <w:r w:rsidRPr="005B00C6">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B00C6" w:rsidRDefault="008C3D6B" w:rsidP="00085BA2">
            <w:pPr>
              <w:pStyle w:val="TAL"/>
            </w:pPr>
          </w:p>
        </w:tc>
      </w:tr>
      <w:tr w:rsidR="008C3D6B" w:rsidRPr="005B00C6"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B00C6" w:rsidRDefault="008C3D6B" w:rsidP="00085BA2">
            <w:pPr>
              <w:pStyle w:val="TAC"/>
            </w:pPr>
            <w:r w:rsidRPr="005B00C6">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B00C6" w:rsidRDefault="008C3D6B" w:rsidP="00085BA2">
            <w:pPr>
              <w:pStyle w:val="TAL"/>
            </w:pPr>
            <w:r w:rsidRPr="005B00C6">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B00C6" w:rsidRDefault="008C3D6B" w:rsidP="00085BA2">
            <w:pPr>
              <w:pStyle w:val="TAL"/>
              <w:rPr>
                <w:lang w:eastAsia="zh-CN"/>
              </w:rPr>
            </w:pPr>
            <w:r w:rsidRPr="005B00C6">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B00C6" w:rsidRDefault="008C3D6B" w:rsidP="00085BA2">
            <w:pPr>
              <w:pStyle w:val="TAL"/>
            </w:pPr>
          </w:p>
        </w:tc>
      </w:tr>
      <w:tr w:rsidR="008C3D6B" w:rsidRPr="005B00C6"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B00C6" w:rsidRDefault="008C3D6B" w:rsidP="00085BA2">
            <w:pPr>
              <w:pStyle w:val="TAC"/>
            </w:pPr>
            <w:r w:rsidRPr="005B00C6">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B00C6" w:rsidRDefault="008C3D6B" w:rsidP="00085BA2">
            <w:pPr>
              <w:pStyle w:val="TAL"/>
            </w:pPr>
            <w:r w:rsidRPr="005B00C6">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B00C6" w:rsidRDefault="008C3D6B" w:rsidP="00085BA2">
            <w:pPr>
              <w:pStyle w:val="TAL"/>
              <w:rPr>
                <w:lang w:eastAsia="zh-CN"/>
              </w:rPr>
            </w:pPr>
            <w:r w:rsidRPr="005B00C6">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B00C6" w:rsidRDefault="008C3D6B" w:rsidP="00085BA2">
            <w:pPr>
              <w:pStyle w:val="TAL"/>
            </w:pPr>
          </w:p>
        </w:tc>
      </w:tr>
      <w:tr w:rsidR="008C3D6B" w:rsidRPr="005B00C6"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B00C6" w:rsidRDefault="008C3D6B" w:rsidP="00085BA2">
            <w:pPr>
              <w:pStyle w:val="TAC"/>
            </w:pPr>
            <w:r w:rsidRPr="005B00C6">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B00C6" w:rsidRDefault="008C3D6B" w:rsidP="00085BA2">
            <w:pPr>
              <w:pStyle w:val="TAL"/>
            </w:pPr>
            <w:r w:rsidRPr="005B00C6">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B00C6" w:rsidRDefault="008C3D6B" w:rsidP="00085BA2">
            <w:pPr>
              <w:pStyle w:val="TAL"/>
              <w:rPr>
                <w:lang w:eastAsia="zh-CN"/>
              </w:rPr>
            </w:pPr>
            <w:r w:rsidRPr="005B00C6">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B00C6" w:rsidRDefault="008C3D6B" w:rsidP="00085BA2">
            <w:pPr>
              <w:pStyle w:val="TAL"/>
            </w:pPr>
          </w:p>
        </w:tc>
      </w:tr>
      <w:tr w:rsidR="008C3D6B" w:rsidRPr="005B00C6"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B00C6" w:rsidRDefault="008C3D6B" w:rsidP="00085BA2">
            <w:pPr>
              <w:pStyle w:val="TAC"/>
            </w:pPr>
            <w:r w:rsidRPr="005B00C6">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B00C6" w:rsidRDefault="008C3D6B" w:rsidP="00085BA2">
            <w:pPr>
              <w:pStyle w:val="TAL"/>
            </w:pPr>
            <w:r w:rsidRPr="005B00C6">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B00C6" w:rsidRDefault="008C3D6B" w:rsidP="00085BA2">
            <w:pPr>
              <w:pStyle w:val="TAL"/>
              <w:rPr>
                <w:lang w:eastAsia="zh-CN"/>
              </w:rPr>
            </w:pPr>
            <w:r w:rsidRPr="005B00C6">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B00C6" w:rsidRDefault="008C3D6B" w:rsidP="00085BA2">
            <w:pPr>
              <w:pStyle w:val="TAL"/>
            </w:pPr>
          </w:p>
        </w:tc>
      </w:tr>
      <w:tr w:rsidR="008C3D6B" w:rsidRPr="005B00C6"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B00C6" w:rsidRDefault="008C3D6B" w:rsidP="00085BA2">
            <w:pPr>
              <w:pStyle w:val="TAC"/>
            </w:pPr>
            <w:r w:rsidRPr="005B00C6">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B00C6" w:rsidRDefault="008C3D6B" w:rsidP="00085BA2">
            <w:pPr>
              <w:pStyle w:val="TAL"/>
            </w:pPr>
            <w:r w:rsidRPr="005B00C6">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B00C6" w:rsidRDefault="008C3D6B" w:rsidP="00085BA2">
            <w:pPr>
              <w:pStyle w:val="TAL"/>
              <w:rPr>
                <w:lang w:eastAsia="zh-CN"/>
              </w:rPr>
            </w:pPr>
            <w:r w:rsidRPr="005B00C6">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B00C6" w:rsidRDefault="008C3D6B" w:rsidP="00085BA2">
            <w:pPr>
              <w:pStyle w:val="TAL"/>
            </w:pPr>
          </w:p>
        </w:tc>
      </w:tr>
      <w:tr w:rsidR="008C3D6B" w:rsidRPr="005B00C6"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B00C6" w:rsidRDefault="008C3D6B" w:rsidP="00085BA2">
            <w:pPr>
              <w:pStyle w:val="TAC"/>
            </w:pPr>
            <w:r w:rsidRPr="005B00C6">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B00C6" w:rsidRDefault="008C3D6B" w:rsidP="00085BA2">
            <w:pPr>
              <w:pStyle w:val="TAL"/>
            </w:pPr>
            <w:r w:rsidRPr="005B00C6">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B00C6" w:rsidRDefault="008C3D6B" w:rsidP="00085BA2">
            <w:pPr>
              <w:pStyle w:val="TAL"/>
              <w:rPr>
                <w:lang w:eastAsia="zh-CN"/>
              </w:rPr>
            </w:pPr>
            <w:r w:rsidRPr="005B00C6">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B00C6" w:rsidRDefault="008C3D6B" w:rsidP="00085BA2">
            <w:pPr>
              <w:pStyle w:val="TAL"/>
            </w:pPr>
          </w:p>
        </w:tc>
      </w:tr>
      <w:tr w:rsidR="008C3D6B" w:rsidRPr="005B00C6"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B00C6" w:rsidRDefault="008C3D6B" w:rsidP="00085BA2">
            <w:pPr>
              <w:pStyle w:val="TAC"/>
            </w:pPr>
            <w:r w:rsidRPr="005B00C6">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B00C6" w:rsidRDefault="008C3D6B" w:rsidP="00085BA2">
            <w:pPr>
              <w:pStyle w:val="TAL"/>
            </w:pPr>
            <w:r w:rsidRPr="005B00C6">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B00C6" w:rsidRDefault="008C3D6B" w:rsidP="00085BA2">
            <w:pPr>
              <w:pStyle w:val="TAL"/>
              <w:rPr>
                <w:lang w:eastAsia="zh-CN"/>
              </w:rPr>
            </w:pPr>
            <w:r w:rsidRPr="005B00C6">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B00C6" w:rsidRDefault="008C3D6B" w:rsidP="00085BA2">
            <w:pPr>
              <w:pStyle w:val="TAL"/>
            </w:pPr>
          </w:p>
        </w:tc>
      </w:tr>
      <w:tr w:rsidR="008C3D6B" w:rsidRPr="005B00C6"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B00C6" w:rsidRDefault="008C3D6B" w:rsidP="00085BA2">
            <w:pPr>
              <w:pStyle w:val="TAC"/>
            </w:pPr>
            <w:r w:rsidRPr="005B00C6">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B00C6" w:rsidRDefault="008C3D6B" w:rsidP="00085BA2">
            <w:pPr>
              <w:pStyle w:val="TAL"/>
            </w:pPr>
            <w:r w:rsidRPr="005B00C6">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B00C6" w:rsidRDefault="008C3D6B" w:rsidP="00085BA2">
            <w:pPr>
              <w:pStyle w:val="TAL"/>
              <w:rPr>
                <w:lang w:eastAsia="zh-CN"/>
              </w:rPr>
            </w:pPr>
            <w:r w:rsidRPr="005B00C6">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B00C6" w:rsidRDefault="008C3D6B" w:rsidP="00085BA2">
            <w:pPr>
              <w:pStyle w:val="TAL"/>
            </w:pPr>
          </w:p>
        </w:tc>
      </w:tr>
      <w:tr w:rsidR="008C3D6B" w:rsidRPr="005B00C6"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B00C6" w:rsidRDefault="008C3D6B" w:rsidP="00085BA2">
            <w:pPr>
              <w:pStyle w:val="TAC"/>
            </w:pPr>
            <w:r w:rsidRPr="005B00C6">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B00C6" w:rsidRDefault="008C3D6B" w:rsidP="00085BA2">
            <w:pPr>
              <w:pStyle w:val="TAL"/>
            </w:pPr>
            <w:r w:rsidRPr="005B00C6">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B00C6" w:rsidRDefault="008C3D6B" w:rsidP="00085BA2">
            <w:pPr>
              <w:pStyle w:val="TAL"/>
              <w:rPr>
                <w:lang w:eastAsia="zh-CN"/>
              </w:rPr>
            </w:pPr>
            <w:r w:rsidRPr="005B00C6">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B00C6" w:rsidRDefault="008C3D6B" w:rsidP="00085BA2">
            <w:pPr>
              <w:pStyle w:val="TAL"/>
            </w:pPr>
          </w:p>
        </w:tc>
      </w:tr>
      <w:tr w:rsidR="008C3D6B" w:rsidRPr="005B00C6"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B00C6" w:rsidRDefault="008C3D6B" w:rsidP="00085BA2">
            <w:pPr>
              <w:pStyle w:val="TAC"/>
            </w:pPr>
            <w:r w:rsidRPr="005B00C6">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B00C6" w:rsidRDefault="008C3D6B" w:rsidP="00085BA2">
            <w:pPr>
              <w:pStyle w:val="TAL"/>
            </w:pPr>
            <w:r w:rsidRPr="005B00C6">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B00C6" w:rsidRDefault="008C3D6B" w:rsidP="00085BA2">
            <w:pPr>
              <w:pStyle w:val="TAL"/>
              <w:rPr>
                <w:lang w:eastAsia="zh-CN"/>
              </w:rPr>
            </w:pPr>
            <w:r w:rsidRPr="005B00C6">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B00C6" w:rsidRDefault="008C3D6B" w:rsidP="00085BA2">
            <w:pPr>
              <w:pStyle w:val="TAL"/>
            </w:pPr>
          </w:p>
        </w:tc>
      </w:tr>
      <w:tr w:rsidR="008C3D6B" w:rsidRPr="005B00C6"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B00C6" w:rsidRDefault="008C3D6B" w:rsidP="00085BA2">
            <w:pPr>
              <w:pStyle w:val="TAC"/>
            </w:pPr>
            <w:r w:rsidRPr="005B00C6">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B00C6" w:rsidRDefault="008C3D6B" w:rsidP="00085BA2">
            <w:pPr>
              <w:pStyle w:val="TAL"/>
            </w:pPr>
            <w:r w:rsidRPr="005B00C6">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B00C6" w:rsidRDefault="008C3D6B" w:rsidP="00085BA2">
            <w:pPr>
              <w:pStyle w:val="TAL"/>
              <w:rPr>
                <w:lang w:eastAsia="zh-CN"/>
              </w:rPr>
            </w:pPr>
            <w:r w:rsidRPr="005B00C6">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B00C6" w:rsidRDefault="008C3D6B" w:rsidP="00085BA2">
            <w:pPr>
              <w:pStyle w:val="TAL"/>
            </w:pPr>
          </w:p>
        </w:tc>
      </w:tr>
      <w:tr w:rsidR="008C3D6B" w:rsidRPr="005B00C6"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B00C6" w:rsidRDefault="008C3D6B" w:rsidP="00085BA2">
            <w:pPr>
              <w:pStyle w:val="TAC"/>
            </w:pPr>
            <w:r w:rsidRPr="005B00C6">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B00C6" w:rsidRDefault="008C3D6B" w:rsidP="00085BA2">
            <w:pPr>
              <w:pStyle w:val="TAL"/>
            </w:pPr>
            <w:r w:rsidRPr="005B00C6">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B00C6" w:rsidRDefault="008C3D6B" w:rsidP="00085BA2">
            <w:pPr>
              <w:pStyle w:val="TAL"/>
              <w:rPr>
                <w:lang w:eastAsia="zh-CN"/>
              </w:rPr>
            </w:pPr>
            <w:r w:rsidRPr="005B00C6">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B00C6" w:rsidRDefault="008C3D6B" w:rsidP="00085BA2">
            <w:pPr>
              <w:pStyle w:val="TAL"/>
            </w:pPr>
          </w:p>
        </w:tc>
      </w:tr>
      <w:tr w:rsidR="008C3D6B" w:rsidRPr="005B00C6"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B00C6" w:rsidRDefault="008C3D6B" w:rsidP="00085BA2">
            <w:pPr>
              <w:pStyle w:val="TAC"/>
            </w:pPr>
            <w:r w:rsidRPr="005B00C6">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B00C6" w:rsidRDefault="008C3D6B" w:rsidP="00085BA2">
            <w:pPr>
              <w:pStyle w:val="TAL"/>
            </w:pPr>
            <w:r w:rsidRPr="005B00C6">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B00C6" w:rsidRDefault="008C3D6B" w:rsidP="00085BA2">
            <w:pPr>
              <w:pStyle w:val="TAL"/>
              <w:rPr>
                <w:lang w:eastAsia="zh-CN"/>
              </w:rPr>
            </w:pPr>
            <w:r w:rsidRPr="005B00C6">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B00C6" w:rsidRDefault="008C3D6B" w:rsidP="00085BA2">
            <w:pPr>
              <w:pStyle w:val="TAL"/>
            </w:pPr>
          </w:p>
        </w:tc>
      </w:tr>
      <w:tr w:rsidR="008C3D6B" w:rsidRPr="005B00C6"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B00C6" w:rsidRDefault="008C3D6B" w:rsidP="00085BA2">
            <w:pPr>
              <w:pStyle w:val="TAC"/>
            </w:pPr>
            <w:r w:rsidRPr="005B00C6">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B00C6" w:rsidRDefault="008C3D6B" w:rsidP="00085BA2">
            <w:pPr>
              <w:pStyle w:val="TAL"/>
            </w:pPr>
            <w:r w:rsidRPr="005B00C6">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B00C6" w:rsidRDefault="008C3D6B" w:rsidP="00085BA2">
            <w:pPr>
              <w:pStyle w:val="TAL"/>
              <w:rPr>
                <w:lang w:eastAsia="zh-CN"/>
              </w:rPr>
            </w:pPr>
            <w:r w:rsidRPr="005B00C6">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B00C6" w:rsidRDefault="008C3D6B" w:rsidP="00085BA2">
            <w:pPr>
              <w:pStyle w:val="TAL"/>
            </w:pPr>
          </w:p>
        </w:tc>
      </w:tr>
      <w:tr w:rsidR="008C3D6B" w:rsidRPr="005B00C6"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B00C6" w:rsidRDefault="008C3D6B" w:rsidP="00085BA2">
            <w:pPr>
              <w:pStyle w:val="TAC"/>
            </w:pPr>
            <w:r w:rsidRPr="005B00C6">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B00C6" w:rsidRDefault="008C3D6B" w:rsidP="00085BA2">
            <w:pPr>
              <w:pStyle w:val="TAL"/>
            </w:pPr>
            <w:r w:rsidRPr="005B00C6">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B00C6" w:rsidRDefault="008C3D6B" w:rsidP="00085BA2">
            <w:pPr>
              <w:pStyle w:val="TAL"/>
              <w:rPr>
                <w:lang w:eastAsia="zh-CN"/>
              </w:rPr>
            </w:pPr>
            <w:r w:rsidRPr="005B00C6">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B00C6" w:rsidRDefault="008C3D6B" w:rsidP="00085BA2">
            <w:pPr>
              <w:pStyle w:val="TAL"/>
            </w:pPr>
          </w:p>
        </w:tc>
      </w:tr>
      <w:tr w:rsidR="008C3D6B" w:rsidRPr="005B00C6"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B00C6" w:rsidRDefault="008C3D6B" w:rsidP="00085BA2">
            <w:pPr>
              <w:pStyle w:val="TAC"/>
            </w:pPr>
            <w:r w:rsidRPr="005B00C6">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B00C6" w:rsidRDefault="008C3D6B" w:rsidP="00085BA2">
            <w:pPr>
              <w:pStyle w:val="TAL"/>
            </w:pPr>
            <w:r w:rsidRPr="005B00C6">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B00C6" w:rsidRDefault="008C3D6B" w:rsidP="00085BA2">
            <w:pPr>
              <w:pStyle w:val="TAL"/>
              <w:rPr>
                <w:lang w:eastAsia="zh-CN"/>
              </w:rPr>
            </w:pPr>
            <w:r w:rsidRPr="005B00C6">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B00C6" w:rsidRDefault="008C3D6B" w:rsidP="00085BA2">
            <w:pPr>
              <w:pStyle w:val="TAL"/>
            </w:pPr>
          </w:p>
        </w:tc>
      </w:tr>
      <w:tr w:rsidR="008C3D6B" w:rsidRPr="005B00C6"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B00C6" w:rsidRDefault="008C3D6B" w:rsidP="00085BA2">
            <w:pPr>
              <w:pStyle w:val="TAC"/>
            </w:pPr>
            <w:r w:rsidRPr="005B00C6">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B00C6" w:rsidRDefault="008C3D6B" w:rsidP="00085BA2">
            <w:pPr>
              <w:pStyle w:val="TAL"/>
            </w:pPr>
            <w:r w:rsidRPr="005B00C6">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B00C6" w:rsidRDefault="008C3D6B" w:rsidP="00085BA2">
            <w:pPr>
              <w:pStyle w:val="TAL"/>
              <w:rPr>
                <w:lang w:eastAsia="zh-CN"/>
              </w:rPr>
            </w:pPr>
            <w:r w:rsidRPr="005B00C6">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B00C6" w:rsidRDefault="008C3D6B" w:rsidP="00085BA2">
            <w:pPr>
              <w:pStyle w:val="TAL"/>
            </w:pPr>
          </w:p>
        </w:tc>
      </w:tr>
      <w:tr w:rsidR="008C3D6B" w:rsidRPr="005B00C6"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B00C6" w:rsidRDefault="008C3D6B" w:rsidP="00085BA2">
            <w:pPr>
              <w:pStyle w:val="TAC"/>
            </w:pPr>
            <w:r w:rsidRPr="005B00C6">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B00C6" w:rsidRDefault="008C3D6B" w:rsidP="00085BA2">
            <w:pPr>
              <w:pStyle w:val="TAL"/>
            </w:pPr>
            <w:r w:rsidRPr="005B00C6">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B00C6" w:rsidRDefault="008C3D6B" w:rsidP="00085BA2">
            <w:pPr>
              <w:pStyle w:val="TAL"/>
              <w:rPr>
                <w:lang w:eastAsia="zh-CN"/>
              </w:rPr>
            </w:pPr>
            <w:r w:rsidRPr="005B00C6">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B00C6" w:rsidRDefault="008C3D6B" w:rsidP="00085BA2">
            <w:pPr>
              <w:pStyle w:val="TAL"/>
            </w:pPr>
          </w:p>
        </w:tc>
      </w:tr>
      <w:tr w:rsidR="008C3D6B" w:rsidRPr="005B00C6"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B00C6" w:rsidRDefault="008C3D6B" w:rsidP="00085BA2">
            <w:pPr>
              <w:pStyle w:val="TAC"/>
            </w:pPr>
            <w:r w:rsidRPr="005B00C6">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B00C6" w:rsidRDefault="008C3D6B" w:rsidP="00085BA2">
            <w:pPr>
              <w:pStyle w:val="TAL"/>
            </w:pPr>
            <w:r w:rsidRPr="005B00C6">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B00C6" w:rsidRDefault="008C3D6B" w:rsidP="00085BA2">
            <w:pPr>
              <w:pStyle w:val="TAL"/>
              <w:rPr>
                <w:lang w:eastAsia="zh-CN"/>
              </w:rPr>
            </w:pPr>
            <w:r w:rsidRPr="005B00C6">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B00C6" w:rsidRDefault="008C3D6B" w:rsidP="00085BA2">
            <w:pPr>
              <w:pStyle w:val="TAL"/>
            </w:pPr>
          </w:p>
        </w:tc>
      </w:tr>
      <w:tr w:rsidR="008C3D6B" w:rsidRPr="005B00C6"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B00C6" w:rsidRDefault="008C3D6B" w:rsidP="00085BA2">
            <w:pPr>
              <w:pStyle w:val="TAC"/>
            </w:pPr>
            <w:r w:rsidRPr="005B00C6">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B00C6" w:rsidRDefault="008C3D6B" w:rsidP="00085BA2">
            <w:pPr>
              <w:pStyle w:val="TAL"/>
            </w:pPr>
            <w:r w:rsidRPr="005B00C6">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B00C6" w:rsidRDefault="008C3D6B" w:rsidP="00085BA2">
            <w:pPr>
              <w:pStyle w:val="TAL"/>
              <w:rPr>
                <w:lang w:eastAsia="zh-CN"/>
              </w:rPr>
            </w:pPr>
            <w:r w:rsidRPr="005B00C6">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B00C6" w:rsidRDefault="008C3D6B" w:rsidP="00085BA2">
            <w:pPr>
              <w:pStyle w:val="TAL"/>
            </w:pPr>
          </w:p>
        </w:tc>
      </w:tr>
      <w:tr w:rsidR="008C3D6B" w:rsidRPr="005B00C6"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B00C6" w:rsidRDefault="008C3D6B" w:rsidP="00085BA2">
            <w:pPr>
              <w:pStyle w:val="TAC"/>
            </w:pPr>
            <w:r w:rsidRPr="005B00C6">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B00C6" w:rsidRDefault="008C3D6B" w:rsidP="00085BA2">
            <w:pPr>
              <w:pStyle w:val="TAL"/>
            </w:pPr>
            <w:r w:rsidRPr="005B00C6">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B00C6" w:rsidRDefault="008C3D6B" w:rsidP="00085BA2">
            <w:pPr>
              <w:pStyle w:val="TAL"/>
              <w:rPr>
                <w:lang w:eastAsia="zh-CN"/>
              </w:rPr>
            </w:pPr>
            <w:r w:rsidRPr="005B00C6">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B00C6" w:rsidRDefault="008C3D6B" w:rsidP="00085BA2">
            <w:pPr>
              <w:pStyle w:val="TAL"/>
            </w:pPr>
          </w:p>
        </w:tc>
      </w:tr>
      <w:tr w:rsidR="008C3D6B" w:rsidRPr="005B00C6"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B00C6" w:rsidRDefault="008C3D6B" w:rsidP="00085BA2">
            <w:pPr>
              <w:pStyle w:val="TAC"/>
            </w:pPr>
            <w:r w:rsidRPr="005B00C6">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B00C6" w:rsidRDefault="008C3D6B" w:rsidP="00085BA2">
            <w:pPr>
              <w:pStyle w:val="TAL"/>
            </w:pPr>
            <w:r w:rsidRPr="005B00C6">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B00C6" w:rsidRDefault="008C3D6B" w:rsidP="00085BA2">
            <w:pPr>
              <w:pStyle w:val="TAL"/>
              <w:rPr>
                <w:lang w:eastAsia="zh-CN"/>
              </w:rPr>
            </w:pPr>
            <w:r w:rsidRPr="005B00C6">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B00C6" w:rsidRDefault="008C3D6B" w:rsidP="00085BA2">
            <w:pPr>
              <w:pStyle w:val="TAL"/>
            </w:pPr>
          </w:p>
        </w:tc>
      </w:tr>
      <w:tr w:rsidR="008C3D6B" w:rsidRPr="005B00C6"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B00C6" w:rsidRDefault="008C3D6B" w:rsidP="00085BA2">
            <w:pPr>
              <w:pStyle w:val="TAC"/>
            </w:pPr>
            <w:r w:rsidRPr="005B00C6">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B00C6" w:rsidRDefault="008C3D6B" w:rsidP="00085BA2">
            <w:pPr>
              <w:pStyle w:val="TAL"/>
            </w:pPr>
            <w:r w:rsidRPr="005B00C6">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B00C6" w:rsidRDefault="008C3D6B" w:rsidP="00085BA2">
            <w:pPr>
              <w:pStyle w:val="TAL"/>
              <w:rPr>
                <w:lang w:eastAsia="zh-CN"/>
              </w:rPr>
            </w:pPr>
            <w:r w:rsidRPr="005B00C6">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B00C6" w:rsidRDefault="008C3D6B" w:rsidP="00085BA2">
            <w:pPr>
              <w:pStyle w:val="TAL"/>
            </w:pPr>
          </w:p>
        </w:tc>
      </w:tr>
      <w:tr w:rsidR="008C3D6B" w:rsidRPr="005B00C6"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B00C6" w:rsidRDefault="008C3D6B" w:rsidP="00085BA2">
            <w:pPr>
              <w:pStyle w:val="TAC"/>
            </w:pPr>
            <w:r w:rsidRPr="005B00C6">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B00C6" w:rsidRDefault="008C3D6B" w:rsidP="00085BA2">
            <w:pPr>
              <w:pStyle w:val="TAL"/>
            </w:pPr>
            <w:r w:rsidRPr="005B00C6">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B00C6" w:rsidRDefault="008C3D6B" w:rsidP="00085BA2">
            <w:pPr>
              <w:pStyle w:val="TAL"/>
              <w:rPr>
                <w:lang w:eastAsia="zh-CN"/>
              </w:rPr>
            </w:pPr>
            <w:r w:rsidRPr="005B00C6">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B00C6" w:rsidRDefault="008C3D6B" w:rsidP="00085BA2">
            <w:pPr>
              <w:pStyle w:val="TAL"/>
            </w:pPr>
          </w:p>
        </w:tc>
      </w:tr>
      <w:tr w:rsidR="008C3D6B" w:rsidRPr="005B00C6"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B00C6" w:rsidRDefault="008C3D6B" w:rsidP="00085BA2">
            <w:pPr>
              <w:pStyle w:val="TAC"/>
            </w:pPr>
            <w:r w:rsidRPr="005B00C6">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B00C6" w:rsidRDefault="008C3D6B" w:rsidP="00085BA2">
            <w:pPr>
              <w:pStyle w:val="TAL"/>
            </w:pPr>
            <w:r w:rsidRPr="005B00C6">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B00C6" w:rsidRDefault="008C3D6B" w:rsidP="00085BA2">
            <w:pPr>
              <w:pStyle w:val="TAL"/>
              <w:rPr>
                <w:lang w:eastAsia="zh-CN"/>
              </w:rPr>
            </w:pPr>
            <w:r w:rsidRPr="005B00C6">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B00C6" w:rsidRDefault="008C3D6B" w:rsidP="00085BA2">
            <w:pPr>
              <w:pStyle w:val="TAL"/>
            </w:pPr>
          </w:p>
        </w:tc>
      </w:tr>
      <w:tr w:rsidR="008C3D6B" w:rsidRPr="005B00C6"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B00C6" w:rsidRDefault="008C3D6B" w:rsidP="00085BA2">
            <w:pPr>
              <w:pStyle w:val="TAC"/>
            </w:pPr>
            <w:r w:rsidRPr="005B00C6">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B00C6" w:rsidRDefault="008C3D6B" w:rsidP="00085BA2">
            <w:pPr>
              <w:pStyle w:val="TAL"/>
            </w:pPr>
            <w:r w:rsidRPr="005B00C6">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B00C6" w:rsidRDefault="008C3D6B" w:rsidP="00085BA2">
            <w:pPr>
              <w:pStyle w:val="TAL"/>
              <w:rPr>
                <w:lang w:eastAsia="zh-CN"/>
              </w:rPr>
            </w:pPr>
            <w:r w:rsidRPr="005B00C6">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B00C6" w:rsidRDefault="008C3D6B" w:rsidP="00085BA2">
            <w:pPr>
              <w:pStyle w:val="TAL"/>
            </w:pPr>
          </w:p>
        </w:tc>
      </w:tr>
      <w:tr w:rsidR="008C3D6B" w:rsidRPr="005B00C6"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B00C6" w:rsidRDefault="008C3D6B" w:rsidP="00085BA2">
            <w:pPr>
              <w:pStyle w:val="TAC"/>
            </w:pPr>
            <w:r w:rsidRPr="005B00C6">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B00C6" w:rsidRDefault="008C3D6B" w:rsidP="00085BA2">
            <w:pPr>
              <w:pStyle w:val="TAL"/>
            </w:pPr>
            <w:r w:rsidRPr="005B00C6">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B00C6" w:rsidRDefault="008C3D6B" w:rsidP="00085BA2">
            <w:pPr>
              <w:pStyle w:val="TAL"/>
              <w:rPr>
                <w:lang w:eastAsia="zh-CN"/>
              </w:rPr>
            </w:pPr>
            <w:r w:rsidRPr="005B00C6">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B00C6" w:rsidRDefault="008C3D6B" w:rsidP="00085BA2">
            <w:pPr>
              <w:pStyle w:val="TAL"/>
            </w:pPr>
          </w:p>
        </w:tc>
      </w:tr>
      <w:tr w:rsidR="008C3D6B" w:rsidRPr="005B00C6"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B00C6" w:rsidRDefault="008C3D6B" w:rsidP="00085BA2">
            <w:pPr>
              <w:pStyle w:val="TAC"/>
            </w:pPr>
            <w:r w:rsidRPr="005B00C6">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B00C6" w:rsidRDefault="008C3D6B" w:rsidP="00085BA2">
            <w:pPr>
              <w:pStyle w:val="TAL"/>
            </w:pPr>
            <w:r w:rsidRPr="005B00C6">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B00C6" w:rsidRDefault="008C3D6B" w:rsidP="00085BA2">
            <w:pPr>
              <w:pStyle w:val="TAL"/>
              <w:rPr>
                <w:lang w:eastAsia="zh-CN"/>
              </w:rPr>
            </w:pPr>
            <w:r w:rsidRPr="005B00C6">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B00C6" w:rsidRDefault="008C3D6B" w:rsidP="00085BA2">
            <w:pPr>
              <w:pStyle w:val="TAL"/>
            </w:pPr>
          </w:p>
        </w:tc>
      </w:tr>
      <w:tr w:rsidR="008C3D6B" w:rsidRPr="005B00C6"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B00C6" w:rsidRDefault="008C3D6B" w:rsidP="00085BA2">
            <w:pPr>
              <w:pStyle w:val="TAC"/>
            </w:pPr>
            <w:r w:rsidRPr="005B00C6">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B00C6" w:rsidRDefault="008C3D6B" w:rsidP="00085BA2">
            <w:pPr>
              <w:pStyle w:val="TAL"/>
            </w:pPr>
            <w:r w:rsidRPr="005B00C6">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B00C6" w:rsidRDefault="008C3D6B" w:rsidP="00085BA2">
            <w:pPr>
              <w:pStyle w:val="TAL"/>
              <w:rPr>
                <w:lang w:eastAsia="zh-CN"/>
              </w:rPr>
            </w:pPr>
            <w:r w:rsidRPr="005B00C6">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B00C6" w:rsidRDefault="008C3D6B" w:rsidP="00085BA2">
            <w:pPr>
              <w:pStyle w:val="TAL"/>
            </w:pPr>
          </w:p>
        </w:tc>
      </w:tr>
      <w:tr w:rsidR="008C3D6B" w:rsidRPr="005B00C6"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B00C6" w:rsidRDefault="008C3D6B" w:rsidP="00085BA2">
            <w:pPr>
              <w:pStyle w:val="TAC"/>
            </w:pPr>
            <w:r w:rsidRPr="005B00C6">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B00C6" w:rsidRDefault="008C3D6B" w:rsidP="00085BA2">
            <w:pPr>
              <w:pStyle w:val="TAL"/>
            </w:pPr>
            <w:r w:rsidRPr="005B00C6">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B00C6" w:rsidRDefault="008C3D6B" w:rsidP="00085BA2">
            <w:pPr>
              <w:pStyle w:val="TAL"/>
              <w:rPr>
                <w:lang w:eastAsia="zh-CN"/>
              </w:rPr>
            </w:pPr>
            <w:r w:rsidRPr="005B00C6">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B00C6" w:rsidRDefault="008C3D6B" w:rsidP="00085BA2">
            <w:pPr>
              <w:pStyle w:val="TAL"/>
            </w:pPr>
          </w:p>
        </w:tc>
      </w:tr>
      <w:tr w:rsidR="008C3D6B" w:rsidRPr="005B00C6"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B00C6" w:rsidRDefault="008C3D6B" w:rsidP="00085BA2">
            <w:pPr>
              <w:pStyle w:val="TAC"/>
            </w:pPr>
            <w:r w:rsidRPr="005B00C6">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B00C6" w:rsidRDefault="008C3D6B" w:rsidP="00085BA2">
            <w:pPr>
              <w:pStyle w:val="TAL"/>
            </w:pPr>
            <w:r w:rsidRPr="005B00C6">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B00C6" w:rsidRDefault="008C3D6B" w:rsidP="00085BA2">
            <w:pPr>
              <w:pStyle w:val="TAL"/>
              <w:rPr>
                <w:lang w:eastAsia="zh-CN"/>
              </w:rPr>
            </w:pPr>
            <w:r w:rsidRPr="005B00C6">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B00C6" w:rsidRDefault="008C3D6B" w:rsidP="00085BA2">
            <w:pPr>
              <w:pStyle w:val="TAL"/>
            </w:pPr>
          </w:p>
        </w:tc>
      </w:tr>
      <w:tr w:rsidR="008C3D6B" w:rsidRPr="005B00C6"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B00C6" w:rsidRDefault="008C3D6B" w:rsidP="00085BA2">
            <w:pPr>
              <w:pStyle w:val="TAC"/>
            </w:pPr>
            <w:r w:rsidRPr="005B00C6">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B00C6" w:rsidRDefault="008C3D6B" w:rsidP="00085BA2">
            <w:pPr>
              <w:pStyle w:val="TAL"/>
            </w:pPr>
            <w:r w:rsidRPr="005B00C6">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B00C6" w:rsidRDefault="008C3D6B" w:rsidP="00085BA2">
            <w:pPr>
              <w:pStyle w:val="TAL"/>
              <w:rPr>
                <w:lang w:eastAsia="zh-CN"/>
              </w:rPr>
            </w:pPr>
            <w:r w:rsidRPr="005B00C6">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B00C6" w:rsidRDefault="008C3D6B" w:rsidP="00085BA2">
            <w:pPr>
              <w:pStyle w:val="TAL"/>
            </w:pPr>
          </w:p>
        </w:tc>
      </w:tr>
      <w:tr w:rsidR="008C3D6B" w:rsidRPr="005B00C6"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B00C6" w:rsidRDefault="008C3D6B" w:rsidP="00085BA2">
            <w:pPr>
              <w:pStyle w:val="TAC"/>
            </w:pPr>
            <w:r w:rsidRPr="005B00C6">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B00C6" w:rsidRDefault="008C3D6B" w:rsidP="00085BA2">
            <w:pPr>
              <w:pStyle w:val="TAL"/>
            </w:pPr>
            <w:r w:rsidRPr="005B00C6">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B00C6" w:rsidRDefault="008C3D6B" w:rsidP="00085BA2">
            <w:pPr>
              <w:pStyle w:val="TAL"/>
              <w:rPr>
                <w:lang w:eastAsia="zh-CN"/>
              </w:rPr>
            </w:pPr>
            <w:r w:rsidRPr="005B00C6">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B00C6" w:rsidRDefault="008C3D6B" w:rsidP="00085BA2">
            <w:pPr>
              <w:pStyle w:val="TAL"/>
            </w:pPr>
          </w:p>
        </w:tc>
      </w:tr>
      <w:tr w:rsidR="008C3D6B" w:rsidRPr="005B00C6"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B00C6" w:rsidRDefault="008C3D6B" w:rsidP="00085BA2">
            <w:pPr>
              <w:pStyle w:val="TAC"/>
            </w:pPr>
            <w:r w:rsidRPr="005B00C6">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B00C6" w:rsidRDefault="008C3D6B" w:rsidP="00085BA2">
            <w:pPr>
              <w:pStyle w:val="TAL"/>
            </w:pPr>
            <w:r w:rsidRPr="005B00C6">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B00C6" w:rsidRDefault="008C3D6B" w:rsidP="00085BA2">
            <w:pPr>
              <w:pStyle w:val="TAL"/>
              <w:rPr>
                <w:lang w:eastAsia="zh-CN"/>
              </w:rPr>
            </w:pPr>
            <w:r w:rsidRPr="005B00C6">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B00C6" w:rsidRDefault="008C3D6B" w:rsidP="00085BA2">
            <w:pPr>
              <w:pStyle w:val="TAL"/>
            </w:pPr>
          </w:p>
        </w:tc>
      </w:tr>
      <w:tr w:rsidR="008C3D6B" w:rsidRPr="005B00C6"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B00C6" w:rsidRDefault="008C3D6B" w:rsidP="00085BA2">
            <w:pPr>
              <w:pStyle w:val="TAC"/>
            </w:pPr>
            <w:r w:rsidRPr="005B00C6">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B00C6" w:rsidRDefault="008C3D6B" w:rsidP="00085BA2">
            <w:pPr>
              <w:pStyle w:val="TAL"/>
            </w:pPr>
            <w:r w:rsidRPr="005B00C6">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B00C6" w:rsidRDefault="008C3D6B" w:rsidP="00085BA2">
            <w:pPr>
              <w:pStyle w:val="TAL"/>
              <w:rPr>
                <w:lang w:eastAsia="zh-CN"/>
              </w:rPr>
            </w:pPr>
            <w:r w:rsidRPr="005B00C6">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B00C6" w:rsidRDefault="008C3D6B" w:rsidP="00085BA2">
            <w:pPr>
              <w:pStyle w:val="TAL"/>
            </w:pPr>
          </w:p>
        </w:tc>
      </w:tr>
      <w:tr w:rsidR="008C3D6B" w:rsidRPr="005B00C6"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B00C6" w:rsidRDefault="008C3D6B" w:rsidP="00085BA2">
            <w:pPr>
              <w:pStyle w:val="TAC"/>
            </w:pPr>
            <w:r w:rsidRPr="005B00C6">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B00C6" w:rsidRDefault="008C3D6B" w:rsidP="00085BA2">
            <w:pPr>
              <w:pStyle w:val="TAL"/>
            </w:pPr>
            <w:r w:rsidRPr="005B00C6">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B00C6" w:rsidRDefault="008C3D6B" w:rsidP="00085BA2">
            <w:pPr>
              <w:pStyle w:val="TAL"/>
              <w:rPr>
                <w:lang w:eastAsia="zh-CN"/>
              </w:rPr>
            </w:pPr>
            <w:r w:rsidRPr="005B00C6">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B00C6" w:rsidRDefault="008C3D6B" w:rsidP="00085BA2">
            <w:pPr>
              <w:pStyle w:val="TAL"/>
            </w:pPr>
          </w:p>
        </w:tc>
      </w:tr>
      <w:tr w:rsidR="008C3D6B" w:rsidRPr="005B00C6"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B00C6" w:rsidRDefault="008C3D6B" w:rsidP="00085BA2">
            <w:pPr>
              <w:pStyle w:val="TAC"/>
            </w:pPr>
            <w:r w:rsidRPr="005B00C6">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B00C6" w:rsidRDefault="008C3D6B" w:rsidP="00085BA2">
            <w:pPr>
              <w:pStyle w:val="TAL"/>
            </w:pPr>
            <w:r w:rsidRPr="005B00C6">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B00C6" w:rsidRDefault="008C3D6B" w:rsidP="00085BA2">
            <w:pPr>
              <w:pStyle w:val="TAL"/>
              <w:rPr>
                <w:lang w:eastAsia="zh-CN"/>
              </w:rPr>
            </w:pPr>
            <w:r w:rsidRPr="005B00C6">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B00C6" w:rsidRDefault="008C3D6B" w:rsidP="00085BA2">
            <w:pPr>
              <w:pStyle w:val="TAL"/>
            </w:pPr>
          </w:p>
        </w:tc>
      </w:tr>
      <w:tr w:rsidR="008C3D6B" w:rsidRPr="005B00C6"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B00C6" w:rsidRDefault="008C3D6B" w:rsidP="00085BA2">
            <w:pPr>
              <w:pStyle w:val="TAC"/>
            </w:pPr>
            <w:r w:rsidRPr="005B00C6">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B00C6" w:rsidRDefault="008C3D6B" w:rsidP="00085BA2">
            <w:pPr>
              <w:pStyle w:val="TAL"/>
            </w:pPr>
            <w:r w:rsidRPr="005B00C6">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B00C6" w:rsidRDefault="008C3D6B" w:rsidP="00085BA2">
            <w:pPr>
              <w:pStyle w:val="TAL"/>
              <w:rPr>
                <w:lang w:eastAsia="zh-CN"/>
              </w:rPr>
            </w:pPr>
            <w:r w:rsidRPr="005B00C6">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B00C6" w:rsidRDefault="008C3D6B" w:rsidP="00085BA2">
            <w:pPr>
              <w:pStyle w:val="TAL"/>
            </w:pPr>
          </w:p>
        </w:tc>
      </w:tr>
      <w:tr w:rsidR="008C3D6B" w:rsidRPr="005B00C6"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B00C6" w:rsidRDefault="008C3D6B" w:rsidP="00085BA2">
            <w:pPr>
              <w:pStyle w:val="TAC"/>
            </w:pPr>
            <w:r w:rsidRPr="005B00C6">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B00C6" w:rsidRDefault="008C3D6B" w:rsidP="00085BA2">
            <w:pPr>
              <w:pStyle w:val="TAL"/>
            </w:pPr>
            <w:r w:rsidRPr="005B00C6">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B00C6" w:rsidRDefault="008C3D6B" w:rsidP="00085BA2">
            <w:pPr>
              <w:pStyle w:val="TAL"/>
              <w:rPr>
                <w:lang w:eastAsia="zh-CN"/>
              </w:rPr>
            </w:pPr>
            <w:r w:rsidRPr="005B00C6">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B00C6" w:rsidRDefault="008C3D6B" w:rsidP="00085BA2">
            <w:pPr>
              <w:pStyle w:val="TAL"/>
            </w:pPr>
          </w:p>
        </w:tc>
      </w:tr>
      <w:tr w:rsidR="008C3D6B" w:rsidRPr="005B00C6"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B00C6" w:rsidRDefault="008C3D6B" w:rsidP="00085BA2">
            <w:pPr>
              <w:pStyle w:val="TAC"/>
            </w:pPr>
            <w:r w:rsidRPr="005B00C6">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B00C6" w:rsidRDefault="008C3D6B" w:rsidP="00085BA2">
            <w:pPr>
              <w:pStyle w:val="TAL"/>
            </w:pPr>
            <w:r w:rsidRPr="005B00C6">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B00C6" w:rsidRDefault="008C3D6B" w:rsidP="00085BA2">
            <w:pPr>
              <w:pStyle w:val="TAL"/>
              <w:rPr>
                <w:lang w:eastAsia="zh-CN"/>
              </w:rPr>
            </w:pPr>
            <w:r w:rsidRPr="005B00C6">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B00C6" w:rsidRDefault="008C3D6B" w:rsidP="00085BA2">
            <w:pPr>
              <w:pStyle w:val="TAL"/>
            </w:pPr>
          </w:p>
        </w:tc>
      </w:tr>
      <w:tr w:rsidR="008C3D6B" w:rsidRPr="005B00C6"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B00C6" w:rsidRDefault="008C3D6B" w:rsidP="00085BA2">
            <w:pPr>
              <w:pStyle w:val="TAC"/>
            </w:pPr>
            <w:r w:rsidRPr="005B00C6">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B00C6" w:rsidRDefault="008C3D6B" w:rsidP="00085BA2">
            <w:pPr>
              <w:pStyle w:val="TAL"/>
            </w:pPr>
            <w:r w:rsidRPr="005B00C6">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B00C6" w:rsidRDefault="008C3D6B" w:rsidP="00085BA2">
            <w:pPr>
              <w:pStyle w:val="TAL"/>
              <w:rPr>
                <w:lang w:eastAsia="zh-CN"/>
              </w:rPr>
            </w:pPr>
            <w:r w:rsidRPr="005B00C6">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B00C6" w:rsidRDefault="008C3D6B" w:rsidP="00085BA2">
            <w:pPr>
              <w:pStyle w:val="TAL"/>
            </w:pPr>
          </w:p>
        </w:tc>
      </w:tr>
      <w:tr w:rsidR="008C3D6B" w:rsidRPr="005B00C6"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B00C6" w:rsidRDefault="008C3D6B" w:rsidP="00085BA2">
            <w:pPr>
              <w:pStyle w:val="TAC"/>
            </w:pPr>
            <w:r w:rsidRPr="005B00C6">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B00C6" w:rsidRDefault="008C3D6B" w:rsidP="00085BA2">
            <w:pPr>
              <w:pStyle w:val="TAL"/>
            </w:pPr>
            <w:r w:rsidRPr="005B00C6">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B00C6" w:rsidRDefault="008C3D6B" w:rsidP="00085BA2">
            <w:pPr>
              <w:pStyle w:val="TAL"/>
              <w:rPr>
                <w:lang w:eastAsia="zh-CN"/>
              </w:rPr>
            </w:pPr>
            <w:r w:rsidRPr="005B00C6">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B00C6" w:rsidRDefault="008C3D6B" w:rsidP="00085BA2">
            <w:pPr>
              <w:pStyle w:val="TAL"/>
            </w:pPr>
          </w:p>
        </w:tc>
      </w:tr>
      <w:tr w:rsidR="008C3D6B" w:rsidRPr="005B00C6"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B00C6" w:rsidRDefault="008C3D6B" w:rsidP="00085BA2">
            <w:pPr>
              <w:pStyle w:val="TAC"/>
            </w:pPr>
            <w:r w:rsidRPr="005B00C6">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B00C6" w:rsidRDefault="008C3D6B" w:rsidP="00085BA2">
            <w:pPr>
              <w:pStyle w:val="TAL"/>
            </w:pPr>
            <w:r w:rsidRPr="005B00C6">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B00C6" w:rsidRDefault="008C3D6B" w:rsidP="00085BA2">
            <w:pPr>
              <w:pStyle w:val="TAL"/>
              <w:rPr>
                <w:lang w:eastAsia="zh-CN"/>
              </w:rPr>
            </w:pPr>
            <w:r w:rsidRPr="005B00C6">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B00C6" w:rsidRDefault="008C3D6B" w:rsidP="00085BA2">
            <w:pPr>
              <w:pStyle w:val="TAL"/>
            </w:pPr>
          </w:p>
        </w:tc>
      </w:tr>
      <w:tr w:rsidR="008C3D6B" w:rsidRPr="005B00C6"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B00C6" w:rsidRDefault="008C3D6B" w:rsidP="00085BA2">
            <w:pPr>
              <w:pStyle w:val="TAC"/>
            </w:pPr>
            <w:r w:rsidRPr="005B00C6">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B00C6" w:rsidRDefault="008C3D6B" w:rsidP="00085BA2">
            <w:pPr>
              <w:pStyle w:val="TAL"/>
            </w:pPr>
            <w:r w:rsidRPr="005B00C6">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B00C6" w:rsidRDefault="008C3D6B" w:rsidP="00085BA2">
            <w:pPr>
              <w:pStyle w:val="TAL"/>
              <w:rPr>
                <w:lang w:eastAsia="zh-CN"/>
              </w:rPr>
            </w:pPr>
            <w:r w:rsidRPr="005B00C6">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B00C6" w:rsidRDefault="008C3D6B" w:rsidP="00085BA2">
            <w:pPr>
              <w:pStyle w:val="TAL"/>
            </w:pPr>
          </w:p>
        </w:tc>
      </w:tr>
      <w:tr w:rsidR="008C3D6B" w:rsidRPr="005B00C6"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B00C6" w:rsidRDefault="008C3D6B" w:rsidP="00085BA2">
            <w:pPr>
              <w:pStyle w:val="TAC"/>
            </w:pPr>
            <w:r w:rsidRPr="005B00C6">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B00C6" w:rsidRDefault="008C3D6B" w:rsidP="00085BA2">
            <w:pPr>
              <w:pStyle w:val="TAL"/>
            </w:pPr>
            <w:r w:rsidRPr="005B00C6">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B00C6" w:rsidRDefault="008C3D6B" w:rsidP="00085BA2">
            <w:pPr>
              <w:pStyle w:val="TAL"/>
              <w:rPr>
                <w:lang w:eastAsia="zh-CN"/>
              </w:rPr>
            </w:pPr>
            <w:r w:rsidRPr="005B00C6">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B00C6" w:rsidRDefault="008C3D6B" w:rsidP="00085BA2">
            <w:pPr>
              <w:pStyle w:val="TAL"/>
            </w:pPr>
          </w:p>
        </w:tc>
      </w:tr>
      <w:tr w:rsidR="008C3D6B" w:rsidRPr="005B00C6"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B00C6" w:rsidRDefault="008C3D6B" w:rsidP="00085BA2">
            <w:pPr>
              <w:pStyle w:val="TAC"/>
            </w:pPr>
            <w:r w:rsidRPr="005B00C6">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B00C6" w:rsidRDefault="008C3D6B" w:rsidP="00085BA2">
            <w:pPr>
              <w:pStyle w:val="TAL"/>
            </w:pPr>
            <w:r w:rsidRPr="005B00C6">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B00C6" w:rsidRDefault="008C3D6B" w:rsidP="00085BA2">
            <w:pPr>
              <w:pStyle w:val="TAL"/>
              <w:rPr>
                <w:lang w:eastAsia="zh-CN"/>
              </w:rPr>
            </w:pPr>
            <w:r w:rsidRPr="005B00C6">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B00C6" w:rsidRDefault="008C3D6B" w:rsidP="00085BA2">
            <w:pPr>
              <w:pStyle w:val="TAL"/>
            </w:pPr>
          </w:p>
        </w:tc>
      </w:tr>
      <w:tr w:rsidR="008C3D6B" w:rsidRPr="005B00C6"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B00C6" w:rsidRDefault="008C3D6B" w:rsidP="00085BA2">
            <w:pPr>
              <w:pStyle w:val="TAC"/>
            </w:pPr>
            <w:r w:rsidRPr="005B00C6">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B00C6" w:rsidRDefault="008C3D6B" w:rsidP="00085BA2">
            <w:pPr>
              <w:pStyle w:val="TAL"/>
            </w:pPr>
            <w:r w:rsidRPr="005B00C6">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B00C6" w:rsidRDefault="008C3D6B" w:rsidP="00085BA2">
            <w:pPr>
              <w:pStyle w:val="TAL"/>
              <w:rPr>
                <w:lang w:eastAsia="zh-CN"/>
              </w:rPr>
            </w:pPr>
            <w:r w:rsidRPr="005B00C6">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B00C6" w:rsidRDefault="008C3D6B" w:rsidP="00085BA2">
            <w:pPr>
              <w:pStyle w:val="TAL"/>
            </w:pPr>
          </w:p>
        </w:tc>
      </w:tr>
      <w:tr w:rsidR="008C3D6B" w:rsidRPr="005B00C6"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B00C6" w:rsidRDefault="008C3D6B" w:rsidP="00085BA2">
            <w:pPr>
              <w:pStyle w:val="TAC"/>
            </w:pPr>
            <w:r w:rsidRPr="005B00C6">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B00C6" w:rsidRDefault="008C3D6B" w:rsidP="00085BA2">
            <w:pPr>
              <w:pStyle w:val="TAL"/>
            </w:pPr>
            <w:r w:rsidRPr="005B00C6">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B00C6" w:rsidRDefault="008C3D6B" w:rsidP="00085BA2">
            <w:pPr>
              <w:pStyle w:val="TAL"/>
              <w:rPr>
                <w:lang w:eastAsia="zh-CN"/>
              </w:rPr>
            </w:pPr>
            <w:r w:rsidRPr="005B00C6">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B00C6" w:rsidRDefault="008C3D6B" w:rsidP="00085BA2">
            <w:pPr>
              <w:pStyle w:val="TAL"/>
            </w:pPr>
          </w:p>
        </w:tc>
      </w:tr>
      <w:tr w:rsidR="008C3D6B" w:rsidRPr="005B00C6"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B00C6" w:rsidRDefault="008C3D6B" w:rsidP="00085BA2">
            <w:pPr>
              <w:pStyle w:val="TAC"/>
            </w:pPr>
            <w:r w:rsidRPr="005B00C6">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B00C6" w:rsidRDefault="008C3D6B" w:rsidP="00085BA2">
            <w:pPr>
              <w:pStyle w:val="TAL"/>
            </w:pPr>
            <w:r w:rsidRPr="005B00C6">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B00C6" w:rsidRDefault="008C3D6B" w:rsidP="00085BA2">
            <w:pPr>
              <w:pStyle w:val="TAL"/>
              <w:rPr>
                <w:lang w:eastAsia="zh-CN"/>
              </w:rPr>
            </w:pPr>
            <w:r w:rsidRPr="005B00C6">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B00C6" w:rsidRDefault="008C3D6B" w:rsidP="00085BA2">
            <w:pPr>
              <w:pStyle w:val="TAL"/>
            </w:pPr>
          </w:p>
        </w:tc>
      </w:tr>
      <w:tr w:rsidR="008C3D6B" w:rsidRPr="005B00C6"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B00C6" w:rsidRDefault="008C3D6B" w:rsidP="00085BA2">
            <w:pPr>
              <w:pStyle w:val="TAC"/>
            </w:pPr>
            <w:r w:rsidRPr="005B00C6">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B00C6" w:rsidRDefault="008C3D6B" w:rsidP="00085BA2">
            <w:pPr>
              <w:pStyle w:val="TAL"/>
            </w:pPr>
            <w:r w:rsidRPr="005B00C6">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B00C6" w:rsidRDefault="008C3D6B" w:rsidP="00085BA2">
            <w:pPr>
              <w:pStyle w:val="TAL"/>
              <w:rPr>
                <w:lang w:eastAsia="zh-CN"/>
              </w:rPr>
            </w:pPr>
            <w:r w:rsidRPr="005B00C6">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B00C6" w:rsidRDefault="008C3D6B" w:rsidP="00085BA2">
            <w:pPr>
              <w:pStyle w:val="TAL"/>
            </w:pPr>
          </w:p>
        </w:tc>
      </w:tr>
      <w:tr w:rsidR="008C3D6B" w:rsidRPr="005B00C6"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B00C6" w:rsidRDefault="008C3D6B" w:rsidP="00085BA2">
            <w:pPr>
              <w:pStyle w:val="TAC"/>
            </w:pPr>
            <w:r w:rsidRPr="005B00C6">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B00C6" w:rsidRDefault="008C3D6B" w:rsidP="00085BA2">
            <w:pPr>
              <w:pStyle w:val="TAL"/>
            </w:pPr>
            <w:r w:rsidRPr="005B00C6">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B00C6" w:rsidRDefault="008C3D6B" w:rsidP="00085BA2">
            <w:pPr>
              <w:pStyle w:val="TAL"/>
              <w:rPr>
                <w:lang w:eastAsia="zh-CN"/>
              </w:rPr>
            </w:pPr>
            <w:r w:rsidRPr="005B00C6">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B00C6" w:rsidRDefault="008C3D6B" w:rsidP="00085BA2">
            <w:pPr>
              <w:pStyle w:val="TAL"/>
            </w:pPr>
          </w:p>
        </w:tc>
      </w:tr>
      <w:tr w:rsidR="008C3D6B" w:rsidRPr="005B00C6"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B00C6" w:rsidRDefault="008C3D6B" w:rsidP="00085BA2">
            <w:pPr>
              <w:pStyle w:val="TAC"/>
            </w:pPr>
            <w:r w:rsidRPr="005B00C6">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B00C6" w:rsidRDefault="008C3D6B" w:rsidP="00085BA2">
            <w:pPr>
              <w:pStyle w:val="TAL"/>
            </w:pPr>
            <w:r w:rsidRPr="005B00C6">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B00C6" w:rsidRDefault="008C3D6B" w:rsidP="00085BA2">
            <w:pPr>
              <w:pStyle w:val="TAL"/>
              <w:rPr>
                <w:lang w:eastAsia="zh-CN"/>
              </w:rPr>
            </w:pPr>
            <w:r w:rsidRPr="005B00C6">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B00C6" w:rsidRDefault="008C3D6B" w:rsidP="00085BA2">
            <w:pPr>
              <w:pStyle w:val="TAL"/>
            </w:pPr>
          </w:p>
        </w:tc>
      </w:tr>
      <w:tr w:rsidR="008C3D6B" w:rsidRPr="005B00C6"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B00C6" w:rsidRDefault="008C3D6B" w:rsidP="00085BA2">
            <w:pPr>
              <w:pStyle w:val="TAC"/>
            </w:pPr>
            <w:r w:rsidRPr="005B00C6">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B00C6" w:rsidRDefault="008C3D6B" w:rsidP="00085BA2">
            <w:pPr>
              <w:pStyle w:val="TAL"/>
            </w:pPr>
            <w:r w:rsidRPr="005B00C6">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B00C6" w:rsidRDefault="008C3D6B" w:rsidP="00085BA2">
            <w:pPr>
              <w:pStyle w:val="TAL"/>
              <w:rPr>
                <w:lang w:eastAsia="zh-CN"/>
              </w:rPr>
            </w:pPr>
            <w:r w:rsidRPr="005B00C6">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B00C6" w:rsidRDefault="008C3D6B" w:rsidP="00085BA2">
            <w:pPr>
              <w:pStyle w:val="TAL"/>
            </w:pPr>
          </w:p>
        </w:tc>
      </w:tr>
      <w:tr w:rsidR="008C3D6B" w:rsidRPr="005B00C6"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B00C6" w:rsidRDefault="008C3D6B" w:rsidP="00085BA2">
            <w:pPr>
              <w:pStyle w:val="TAC"/>
            </w:pPr>
            <w:r w:rsidRPr="005B00C6">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B00C6" w:rsidRDefault="008C3D6B" w:rsidP="00085BA2">
            <w:pPr>
              <w:pStyle w:val="TAL"/>
            </w:pPr>
            <w:r w:rsidRPr="005B00C6">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B00C6" w:rsidRDefault="008C3D6B" w:rsidP="00085BA2">
            <w:pPr>
              <w:pStyle w:val="TAL"/>
              <w:rPr>
                <w:lang w:eastAsia="zh-CN"/>
              </w:rPr>
            </w:pPr>
            <w:r w:rsidRPr="005B00C6">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B00C6" w:rsidRDefault="008C3D6B" w:rsidP="00085BA2">
            <w:pPr>
              <w:pStyle w:val="TAL"/>
            </w:pPr>
          </w:p>
        </w:tc>
      </w:tr>
      <w:tr w:rsidR="008C3D6B" w:rsidRPr="005B00C6"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B00C6" w:rsidRDefault="008C3D6B" w:rsidP="00085BA2">
            <w:pPr>
              <w:pStyle w:val="TAC"/>
            </w:pPr>
            <w:r w:rsidRPr="005B00C6">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B00C6" w:rsidRDefault="008C3D6B" w:rsidP="00085BA2">
            <w:pPr>
              <w:pStyle w:val="TAL"/>
            </w:pPr>
            <w:r w:rsidRPr="005B00C6">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B00C6" w:rsidRDefault="008C3D6B" w:rsidP="00085BA2">
            <w:pPr>
              <w:pStyle w:val="TAL"/>
              <w:rPr>
                <w:lang w:eastAsia="zh-CN"/>
              </w:rPr>
            </w:pPr>
            <w:r w:rsidRPr="005B00C6">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B00C6" w:rsidRDefault="008C3D6B" w:rsidP="00085BA2">
            <w:pPr>
              <w:pStyle w:val="TAL"/>
            </w:pPr>
          </w:p>
        </w:tc>
      </w:tr>
      <w:tr w:rsidR="008C3D6B" w:rsidRPr="005B00C6"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B00C6" w:rsidRDefault="008C3D6B" w:rsidP="00085BA2">
            <w:pPr>
              <w:pStyle w:val="TAC"/>
            </w:pPr>
            <w:r w:rsidRPr="005B00C6">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B00C6" w:rsidRDefault="008C3D6B" w:rsidP="00085BA2">
            <w:pPr>
              <w:pStyle w:val="TAL"/>
            </w:pPr>
            <w:r w:rsidRPr="005B00C6">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B00C6" w:rsidRDefault="008C3D6B" w:rsidP="00085BA2">
            <w:pPr>
              <w:pStyle w:val="TAL"/>
              <w:rPr>
                <w:lang w:eastAsia="zh-CN"/>
              </w:rPr>
            </w:pPr>
            <w:r w:rsidRPr="005B00C6">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B00C6" w:rsidRDefault="008C3D6B" w:rsidP="00085BA2">
            <w:pPr>
              <w:pStyle w:val="TAL"/>
            </w:pPr>
          </w:p>
        </w:tc>
      </w:tr>
      <w:tr w:rsidR="008C3D6B" w:rsidRPr="005B00C6"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B00C6" w:rsidRDefault="008C3D6B" w:rsidP="00085BA2">
            <w:pPr>
              <w:pStyle w:val="TAC"/>
            </w:pPr>
            <w:r w:rsidRPr="005B00C6">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B00C6" w:rsidRDefault="008C3D6B" w:rsidP="00085BA2">
            <w:pPr>
              <w:pStyle w:val="TAL"/>
            </w:pPr>
            <w:r w:rsidRPr="005B00C6">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B00C6" w:rsidRDefault="008C3D6B" w:rsidP="00085BA2">
            <w:pPr>
              <w:pStyle w:val="TAL"/>
              <w:rPr>
                <w:lang w:eastAsia="zh-CN"/>
              </w:rPr>
            </w:pPr>
            <w:r w:rsidRPr="005B00C6">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B00C6" w:rsidRDefault="008C3D6B" w:rsidP="00085BA2">
            <w:pPr>
              <w:pStyle w:val="TAL"/>
            </w:pPr>
          </w:p>
        </w:tc>
      </w:tr>
      <w:tr w:rsidR="008C3D6B" w:rsidRPr="005B00C6"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B00C6" w:rsidRDefault="008C3D6B" w:rsidP="00085BA2">
            <w:pPr>
              <w:pStyle w:val="TAC"/>
            </w:pPr>
            <w:r w:rsidRPr="005B00C6">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B00C6" w:rsidRDefault="008C3D6B" w:rsidP="00085BA2">
            <w:pPr>
              <w:pStyle w:val="TAL"/>
            </w:pPr>
            <w:r w:rsidRPr="005B00C6">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B00C6" w:rsidRDefault="008C3D6B" w:rsidP="00085BA2">
            <w:pPr>
              <w:pStyle w:val="TAL"/>
              <w:rPr>
                <w:lang w:eastAsia="zh-CN"/>
              </w:rPr>
            </w:pPr>
            <w:r w:rsidRPr="005B00C6">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B00C6" w:rsidRDefault="008C3D6B" w:rsidP="00085BA2">
            <w:pPr>
              <w:pStyle w:val="TAL"/>
            </w:pPr>
          </w:p>
        </w:tc>
      </w:tr>
      <w:tr w:rsidR="008C3D6B" w:rsidRPr="005B00C6"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B00C6" w:rsidRDefault="008C3D6B" w:rsidP="00085BA2">
            <w:pPr>
              <w:pStyle w:val="TAC"/>
            </w:pPr>
            <w:r w:rsidRPr="005B00C6">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B00C6" w:rsidRDefault="008C3D6B" w:rsidP="00085BA2">
            <w:pPr>
              <w:pStyle w:val="TAL"/>
            </w:pPr>
            <w:r w:rsidRPr="005B00C6">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B00C6" w:rsidRDefault="008C3D6B" w:rsidP="00085BA2">
            <w:pPr>
              <w:pStyle w:val="TAL"/>
              <w:rPr>
                <w:lang w:eastAsia="zh-CN"/>
              </w:rPr>
            </w:pPr>
            <w:r w:rsidRPr="005B00C6">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B00C6" w:rsidRDefault="008C3D6B" w:rsidP="00085BA2">
            <w:pPr>
              <w:pStyle w:val="TAL"/>
            </w:pPr>
          </w:p>
        </w:tc>
      </w:tr>
      <w:tr w:rsidR="008C3D6B" w:rsidRPr="005B00C6"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B00C6" w:rsidRDefault="008C3D6B" w:rsidP="00085BA2">
            <w:pPr>
              <w:pStyle w:val="TAC"/>
            </w:pPr>
            <w:r w:rsidRPr="005B00C6">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B00C6" w:rsidRDefault="008C3D6B" w:rsidP="00085BA2">
            <w:pPr>
              <w:pStyle w:val="TAL"/>
            </w:pPr>
            <w:r w:rsidRPr="005B00C6">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B00C6" w:rsidRDefault="008C3D6B" w:rsidP="00085BA2">
            <w:pPr>
              <w:pStyle w:val="TAL"/>
              <w:rPr>
                <w:lang w:eastAsia="zh-CN"/>
              </w:rPr>
            </w:pPr>
            <w:r w:rsidRPr="005B00C6">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B00C6" w:rsidRDefault="008C3D6B" w:rsidP="00085BA2">
            <w:pPr>
              <w:pStyle w:val="TAL"/>
            </w:pPr>
          </w:p>
        </w:tc>
      </w:tr>
      <w:tr w:rsidR="008C3D6B" w:rsidRPr="005B00C6"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B00C6" w:rsidRDefault="008C3D6B" w:rsidP="00085BA2">
            <w:pPr>
              <w:pStyle w:val="TAC"/>
            </w:pPr>
            <w:r w:rsidRPr="005B00C6">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B00C6" w:rsidRDefault="008C3D6B" w:rsidP="00085BA2">
            <w:pPr>
              <w:pStyle w:val="TAL"/>
            </w:pPr>
            <w:r w:rsidRPr="005B00C6">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B00C6" w:rsidRDefault="008C3D6B" w:rsidP="00085BA2">
            <w:pPr>
              <w:pStyle w:val="TAL"/>
              <w:rPr>
                <w:lang w:eastAsia="zh-CN"/>
              </w:rPr>
            </w:pPr>
            <w:r w:rsidRPr="005B00C6">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B00C6" w:rsidRDefault="008C3D6B" w:rsidP="00085BA2">
            <w:pPr>
              <w:pStyle w:val="TAL"/>
            </w:pPr>
          </w:p>
        </w:tc>
      </w:tr>
      <w:tr w:rsidR="008C3D6B" w:rsidRPr="005B00C6"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B00C6" w:rsidRDefault="008C3D6B" w:rsidP="00085BA2">
            <w:pPr>
              <w:pStyle w:val="TAC"/>
            </w:pPr>
            <w:r w:rsidRPr="005B00C6">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B00C6" w:rsidRDefault="008C3D6B" w:rsidP="00085BA2">
            <w:pPr>
              <w:pStyle w:val="TAL"/>
            </w:pPr>
            <w:r w:rsidRPr="005B00C6">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B00C6" w:rsidRDefault="008C3D6B" w:rsidP="00085BA2">
            <w:pPr>
              <w:pStyle w:val="TAL"/>
              <w:rPr>
                <w:lang w:eastAsia="zh-CN"/>
              </w:rPr>
            </w:pPr>
            <w:r w:rsidRPr="005B00C6">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B00C6" w:rsidRDefault="008C3D6B" w:rsidP="00085BA2">
            <w:pPr>
              <w:pStyle w:val="TAL"/>
            </w:pPr>
          </w:p>
        </w:tc>
      </w:tr>
      <w:tr w:rsidR="008C3D6B" w:rsidRPr="005B00C6"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B00C6" w:rsidRDefault="008C3D6B" w:rsidP="00085BA2">
            <w:pPr>
              <w:pStyle w:val="TAC"/>
            </w:pPr>
            <w:r w:rsidRPr="005B00C6">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B00C6" w:rsidRDefault="008C3D6B" w:rsidP="00085BA2">
            <w:pPr>
              <w:pStyle w:val="TAL"/>
            </w:pPr>
            <w:r w:rsidRPr="005B00C6">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B00C6" w:rsidRDefault="008C3D6B" w:rsidP="00085BA2">
            <w:pPr>
              <w:pStyle w:val="TAL"/>
              <w:rPr>
                <w:lang w:eastAsia="zh-CN"/>
              </w:rPr>
            </w:pPr>
            <w:r w:rsidRPr="005B00C6">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B00C6" w:rsidRDefault="008C3D6B" w:rsidP="00085BA2">
            <w:pPr>
              <w:pStyle w:val="TAL"/>
            </w:pPr>
          </w:p>
        </w:tc>
      </w:tr>
      <w:tr w:rsidR="008C3D6B" w:rsidRPr="005B00C6"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B00C6" w:rsidRDefault="008C3D6B" w:rsidP="00085BA2">
            <w:pPr>
              <w:pStyle w:val="TAC"/>
            </w:pPr>
            <w:r w:rsidRPr="005B00C6">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B00C6" w:rsidRDefault="008C3D6B" w:rsidP="00085BA2">
            <w:pPr>
              <w:pStyle w:val="TAL"/>
            </w:pPr>
            <w:r w:rsidRPr="005B00C6">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B00C6" w:rsidRDefault="008C3D6B" w:rsidP="00085BA2">
            <w:pPr>
              <w:pStyle w:val="TAL"/>
              <w:rPr>
                <w:lang w:eastAsia="zh-CN"/>
              </w:rPr>
            </w:pPr>
            <w:r w:rsidRPr="005B00C6">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B00C6" w:rsidRDefault="008C3D6B" w:rsidP="00085BA2">
            <w:pPr>
              <w:pStyle w:val="TAL"/>
            </w:pPr>
          </w:p>
        </w:tc>
      </w:tr>
      <w:tr w:rsidR="008C3D6B" w:rsidRPr="005B00C6"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B00C6" w:rsidRDefault="008C3D6B" w:rsidP="00085BA2">
            <w:pPr>
              <w:pStyle w:val="TAC"/>
            </w:pPr>
            <w:r w:rsidRPr="005B00C6">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B00C6" w:rsidRDefault="008C3D6B" w:rsidP="00085BA2">
            <w:pPr>
              <w:pStyle w:val="TAL"/>
            </w:pPr>
            <w:r w:rsidRPr="005B00C6">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B00C6" w:rsidRDefault="008C3D6B" w:rsidP="00085BA2">
            <w:pPr>
              <w:pStyle w:val="TAL"/>
              <w:rPr>
                <w:lang w:eastAsia="zh-CN"/>
              </w:rPr>
            </w:pPr>
            <w:r w:rsidRPr="005B00C6">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B00C6" w:rsidRDefault="008C3D6B" w:rsidP="00085BA2">
            <w:pPr>
              <w:pStyle w:val="TAL"/>
            </w:pPr>
          </w:p>
        </w:tc>
      </w:tr>
      <w:tr w:rsidR="008C3D6B" w:rsidRPr="005B00C6"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B00C6" w:rsidRDefault="008C3D6B" w:rsidP="00085BA2">
            <w:pPr>
              <w:pStyle w:val="TAC"/>
            </w:pPr>
            <w:r w:rsidRPr="005B00C6">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B00C6" w:rsidRDefault="008C3D6B" w:rsidP="00085BA2">
            <w:pPr>
              <w:pStyle w:val="TAL"/>
            </w:pPr>
            <w:r w:rsidRPr="005B00C6">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B00C6" w:rsidRDefault="008C3D6B" w:rsidP="00085BA2">
            <w:pPr>
              <w:pStyle w:val="TAL"/>
              <w:rPr>
                <w:lang w:eastAsia="zh-CN"/>
              </w:rPr>
            </w:pPr>
            <w:r w:rsidRPr="005B00C6">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B00C6" w:rsidRDefault="008C3D6B" w:rsidP="00085BA2">
            <w:pPr>
              <w:pStyle w:val="TAL"/>
            </w:pPr>
          </w:p>
        </w:tc>
      </w:tr>
      <w:tr w:rsidR="008C3D6B" w:rsidRPr="005B00C6"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B00C6" w:rsidRDefault="008C3D6B" w:rsidP="00085BA2">
            <w:pPr>
              <w:pStyle w:val="TAC"/>
            </w:pPr>
            <w:r w:rsidRPr="005B00C6">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B00C6" w:rsidRDefault="008C3D6B" w:rsidP="00085BA2">
            <w:pPr>
              <w:pStyle w:val="TAL"/>
            </w:pPr>
            <w:r w:rsidRPr="005B00C6">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B00C6" w:rsidRDefault="008C3D6B" w:rsidP="00085BA2">
            <w:pPr>
              <w:pStyle w:val="TAL"/>
              <w:rPr>
                <w:lang w:eastAsia="zh-CN"/>
              </w:rPr>
            </w:pPr>
            <w:r w:rsidRPr="005B00C6">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B00C6" w:rsidRDefault="008C3D6B" w:rsidP="00085BA2">
            <w:pPr>
              <w:pStyle w:val="TAL"/>
            </w:pPr>
          </w:p>
        </w:tc>
      </w:tr>
      <w:tr w:rsidR="008C3D6B" w:rsidRPr="005B00C6"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B00C6" w:rsidRDefault="008C3D6B" w:rsidP="00085BA2">
            <w:pPr>
              <w:pStyle w:val="TAC"/>
            </w:pPr>
            <w:r w:rsidRPr="005B00C6">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B00C6" w:rsidRDefault="008C3D6B" w:rsidP="00085BA2">
            <w:pPr>
              <w:pStyle w:val="TAL"/>
            </w:pPr>
            <w:r w:rsidRPr="005B00C6">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B00C6" w:rsidRDefault="008C3D6B" w:rsidP="00085BA2">
            <w:pPr>
              <w:pStyle w:val="TAL"/>
              <w:rPr>
                <w:lang w:eastAsia="zh-CN"/>
              </w:rPr>
            </w:pPr>
            <w:r w:rsidRPr="005B00C6">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B00C6" w:rsidRDefault="008C3D6B" w:rsidP="00085BA2">
            <w:pPr>
              <w:pStyle w:val="TAL"/>
            </w:pPr>
          </w:p>
        </w:tc>
      </w:tr>
      <w:tr w:rsidR="008C3D6B" w:rsidRPr="005B00C6"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B00C6" w:rsidRDefault="008C3D6B" w:rsidP="00085BA2">
            <w:pPr>
              <w:pStyle w:val="TAC"/>
            </w:pPr>
            <w:r w:rsidRPr="005B00C6">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B00C6" w:rsidRDefault="008C3D6B" w:rsidP="00085BA2">
            <w:pPr>
              <w:pStyle w:val="TAL"/>
            </w:pPr>
            <w:r w:rsidRPr="005B00C6">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B00C6" w:rsidRDefault="008C3D6B" w:rsidP="00085BA2">
            <w:pPr>
              <w:pStyle w:val="TAL"/>
              <w:rPr>
                <w:lang w:eastAsia="zh-CN"/>
              </w:rPr>
            </w:pPr>
            <w:r w:rsidRPr="005B00C6">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B00C6" w:rsidRDefault="008C3D6B" w:rsidP="00085BA2">
            <w:pPr>
              <w:pStyle w:val="TAL"/>
            </w:pPr>
          </w:p>
        </w:tc>
      </w:tr>
      <w:tr w:rsidR="008C3D6B" w:rsidRPr="005B00C6"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B00C6" w:rsidRDefault="008C3D6B" w:rsidP="00085BA2">
            <w:pPr>
              <w:pStyle w:val="TAC"/>
            </w:pPr>
            <w:r w:rsidRPr="005B00C6">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B00C6" w:rsidRDefault="008C3D6B" w:rsidP="00085BA2">
            <w:pPr>
              <w:pStyle w:val="TAL"/>
            </w:pPr>
            <w:r w:rsidRPr="005B00C6">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B00C6" w:rsidRDefault="008C3D6B" w:rsidP="00085BA2">
            <w:pPr>
              <w:pStyle w:val="TAL"/>
              <w:rPr>
                <w:lang w:eastAsia="zh-CN"/>
              </w:rPr>
            </w:pPr>
            <w:r w:rsidRPr="005B00C6">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B00C6" w:rsidRDefault="008C3D6B" w:rsidP="00085BA2">
            <w:pPr>
              <w:pStyle w:val="TAL"/>
            </w:pPr>
          </w:p>
        </w:tc>
      </w:tr>
      <w:tr w:rsidR="008C3D6B" w:rsidRPr="005B00C6"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B00C6" w:rsidRDefault="008C3D6B" w:rsidP="00085BA2">
            <w:pPr>
              <w:pStyle w:val="TAC"/>
            </w:pPr>
            <w:r w:rsidRPr="005B00C6">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B00C6" w:rsidRDefault="008C3D6B" w:rsidP="00085BA2">
            <w:pPr>
              <w:pStyle w:val="TAL"/>
            </w:pPr>
            <w:r w:rsidRPr="005B00C6">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B00C6" w:rsidRDefault="008C3D6B" w:rsidP="00085BA2">
            <w:pPr>
              <w:pStyle w:val="TAL"/>
              <w:rPr>
                <w:lang w:eastAsia="zh-CN"/>
              </w:rPr>
            </w:pPr>
            <w:r w:rsidRPr="005B00C6">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B00C6" w:rsidRDefault="008C3D6B" w:rsidP="00085BA2">
            <w:pPr>
              <w:pStyle w:val="TAL"/>
            </w:pPr>
          </w:p>
        </w:tc>
      </w:tr>
      <w:tr w:rsidR="008C3D6B" w:rsidRPr="005B00C6"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B00C6" w:rsidRDefault="008C3D6B" w:rsidP="00085BA2">
            <w:pPr>
              <w:pStyle w:val="TAC"/>
            </w:pPr>
            <w:r w:rsidRPr="005B00C6">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B00C6" w:rsidRDefault="008C3D6B" w:rsidP="00085BA2">
            <w:pPr>
              <w:pStyle w:val="TAL"/>
            </w:pPr>
            <w:r w:rsidRPr="005B00C6">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B00C6" w:rsidRDefault="008C3D6B" w:rsidP="00085BA2">
            <w:pPr>
              <w:pStyle w:val="TAL"/>
              <w:rPr>
                <w:lang w:eastAsia="zh-CN"/>
              </w:rPr>
            </w:pPr>
            <w:r w:rsidRPr="005B00C6">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B00C6" w:rsidRDefault="008C3D6B" w:rsidP="00085BA2">
            <w:pPr>
              <w:pStyle w:val="TAL"/>
            </w:pPr>
          </w:p>
        </w:tc>
      </w:tr>
      <w:tr w:rsidR="008C3D6B" w:rsidRPr="005B00C6"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B00C6" w:rsidRDefault="008C3D6B" w:rsidP="00085BA2">
            <w:pPr>
              <w:pStyle w:val="TAC"/>
            </w:pPr>
            <w:r w:rsidRPr="005B00C6">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B00C6" w:rsidRDefault="008C3D6B" w:rsidP="00085BA2">
            <w:pPr>
              <w:pStyle w:val="TAL"/>
            </w:pPr>
            <w:r w:rsidRPr="005B00C6">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B00C6" w:rsidRDefault="008C3D6B" w:rsidP="00085BA2">
            <w:pPr>
              <w:pStyle w:val="TAL"/>
              <w:rPr>
                <w:lang w:eastAsia="zh-CN"/>
              </w:rPr>
            </w:pPr>
            <w:r w:rsidRPr="005B00C6">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B00C6" w:rsidRDefault="008C3D6B" w:rsidP="00085BA2">
            <w:pPr>
              <w:pStyle w:val="TAL"/>
            </w:pPr>
          </w:p>
        </w:tc>
      </w:tr>
      <w:tr w:rsidR="008C3D6B" w:rsidRPr="005B00C6"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B00C6" w:rsidRDefault="008C3D6B" w:rsidP="00085BA2">
            <w:pPr>
              <w:pStyle w:val="TAC"/>
            </w:pPr>
            <w:r w:rsidRPr="005B00C6">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B00C6" w:rsidRDefault="008C3D6B" w:rsidP="00085BA2">
            <w:pPr>
              <w:pStyle w:val="TAL"/>
            </w:pPr>
            <w:r w:rsidRPr="005B00C6">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B00C6" w:rsidRDefault="008C3D6B" w:rsidP="00085BA2">
            <w:pPr>
              <w:pStyle w:val="TAL"/>
              <w:rPr>
                <w:lang w:eastAsia="zh-CN"/>
              </w:rPr>
            </w:pPr>
            <w:r w:rsidRPr="005B00C6">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B00C6" w:rsidRDefault="008C3D6B" w:rsidP="00085BA2">
            <w:pPr>
              <w:pStyle w:val="TAL"/>
            </w:pPr>
          </w:p>
        </w:tc>
      </w:tr>
      <w:tr w:rsidR="008C3D6B" w:rsidRPr="005B00C6"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B00C6" w:rsidRDefault="008C3D6B" w:rsidP="00085BA2">
            <w:pPr>
              <w:pStyle w:val="TAC"/>
            </w:pPr>
            <w:r w:rsidRPr="005B00C6">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B00C6" w:rsidRDefault="008C3D6B" w:rsidP="00085BA2">
            <w:pPr>
              <w:pStyle w:val="TAL"/>
            </w:pPr>
            <w:r w:rsidRPr="005B00C6">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B00C6" w:rsidRDefault="008C3D6B" w:rsidP="00085BA2">
            <w:pPr>
              <w:pStyle w:val="TAL"/>
              <w:rPr>
                <w:lang w:eastAsia="zh-CN"/>
              </w:rPr>
            </w:pPr>
            <w:r w:rsidRPr="005B00C6">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B00C6" w:rsidRDefault="008C3D6B" w:rsidP="00085BA2">
            <w:pPr>
              <w:pStyle w:val="TAL"/>
            </w:pPr>
          </w:p>
        </w:tc>
      </w:tr>
      <w:tr w:rsidR="008C3D6B" w:rsidRPr="005B00C6"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B00C6" w:rsidRDefault="008C3D6B" w:rsidP="00085BA2">
            <w:pPr>
              <w:pStyle w:val="TAC"/>
            </w:pPr>
            <w:r w:rsidRPr="005B00C6">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B00C6" w:rsidRDefault="008C3D6B" w:rsidP="00085BA2">
            <w:pPr>
              <w:pStyle w:val="TAL"/>
            </w:pPr>
            <w:r w:rsidRPr="005B00C6">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B00C6" w:rsidRDefault="008C3D6B" w:rsidP="00085BA2">
            <w:pPr>
              <w:pStyle w:val="TAL"/>
              <w:rPr>
                <w:lang w:eastAsia="zh-CN"/>
              </w:rPr>
            </w:pPr>
            <w:r w:rsidRPr="005B00C6">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B00C6" w:rsidRDefault="008C3D6B" w:rsidP="00085BA2">
            <w:pPr>
              <w:pStyle w:val="TAL"/>
            </w:pPr>
          </w:p>
        </w:tc>
      </w:tr>
      <w:tr w:rsidR="008C3D6B" w:rsidRPr="005B00C6"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B00C6" w:rsidRDefault="008C3D6B" w:rsidP="00085BA2">
            <w:pPr>
              <w:pStyle w:val="TAC"/>
            </w:pPr>
            <w:r w:rsidRPr="005B00C6">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B00C6" w:rsidRDefault="008C3D6B" w:rsidP="00085BA2">
            <w:pPr>
              <w:pStyle w:val="TAL"/>
            </w:pPr>
            <w:r w:rsidRPr="005B00C6">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B00C6" w:rsidRDefault="008C3D6B" w:rsidP="00085BA2">
            <w:pPr>
              <w:pStyle w:val="TAL"/>
              <w:rPr>
                <w:lang w:eastAsia="zh-CN"/>
              </w:rPr>
            </w:pPr>
            <w:r w:rsidRPr="005B00C6">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B00C6" w:rsidRDefault="008C3D6B" w:rsidP="00085BA2">
            <w:pPr>
              <w:pStyle w:val="TAL"/>
            </w:pPr>
          </w:p>
        </w:tc>
      </w:tr>
      <w:tr w:rsidR="008C3D6B" w:rsidRPr="005B00C6"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B00C6" w:rsidRDefault="008C3D6B" w:rsidP="00085BA2">
            <w:pPr>
              <w:pStyle w:val="TAC"/>
            </w:pPr>
            <w:r w:rsidRPr="005B00C6">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B00C6" w:rsidRDefault="008C3D6B" w:rsidP="00085BA2">
            <w:pPr>
              <w:pStyle w:val="TAL"/>
            </w:pPr>
            <w:r w:rsidRPr="005B00C6">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B00C6" w:rsidRDefault="008C3D6B" w:rsidP="00085BA2">
            <w:pPr>
              <w:pStyle w:val="TAL"/>
              <w:rPr>
                <w:lang w:eastAsia="zh-CN"/>
              </w:rPr>
            </w:pPr>
            <w:r w:rsidRPr="005B00C6">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B00C6" w:rsidRDefault="008C3D6B" w:rsidP="00085BA2">
            <w:pPr>
              <w:pStyle w:val="TAL"/>
            </w:pPr>
          </w:p>
        </w:tc>
      </w:tr>
      <w:tr w:rsidR="008C3D6B" w:rsidRPr="005B00C6"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B00C6" w:rsidRDefault="008C3D6B" w:rsidP="00085BA2">
            <w:pPr>
              <w:pStyle w:val="TAC"/>
            </w:pPr>
            <w:r w:rsidRPr="005B00C6">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B00C6" w:rsidRDefault="008C3D6B" w:rsidP="00085BA2">
            <w:pPr>
              <w:pStyle w:val="TAL"/>
            </w:pPr>
            <w:r w:rsidRPr="005B00C6">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B00C6" w:rsidRDefault="008C3D6B" w:rsidP="00085BA2">
            <w:pPr>
              <w:pStyle w:val="TAL"/>
              <w:rPr>
                <w:lang w:eastAsia="zh-CN"/>
              </w:rPr>
            </w:pPr>
            <w:r w:rsidRPr="005B00C6">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B00C6" w:rsidRDefault="008C3D6B" w:rsidP="00085BA2">
            <w:pPr>
              <w:pStyle w:val="TAL"/>
            </w:pPr>
          </w:p>
        </w:tc>
      </w:tr>
      <w:tr w:rsidR="008C3D6B" w:rsidRPr="005B00C6"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B00C6" w:rsidRDefault="008C3D6B" w:rsidP="00085BA2">
            <w:pPr>
              <w:pStyle w:val="TAC"/>
            </w:pPr>
            <w:r w:rsidRPr="005B00C6">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B00C6" w:rsidRDefault="008C3D6B" w:rsidP="00085BA2">
            <w:pPr>
              <w:pStyle w:val="TAL"/>
            </w:pPr>
            <w:r w:rsidRPr="005B00C6">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B00C6" w:rsidRDefault="008C3D6B" w:rsidP="00085BA2">
            <w:pPr>
              <w:pStyle w:val="TAL"/>
              <w:rPr>
                <w:lang w:eastAsia="zh-CN"/>
              </w:rPr>
            </w:pPr>
            <w:r w:rsidRPr="005B00C6">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B00C6" w:rsidRDefault="008C3D6B" w:rsidP="00085BA2">
            <w:pPr>
              <w:pStyle w:val="TAL"/>
            </w:pPr>
          </w:p>
        </w:tc>
      </w:tr>
      <w:tr w:rsidR="008C3D6B" w:rsidRPr="005B00C6"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B00C6" w:rsidRDefault="008C3D6B" w:rsidP="00085BA2">
            <w:pPr>
              <w:pStyle w:val="TAC"/>
            </w:pPr>
            <w:r w:rsidRPr="005B00C6">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B00C6" w:rsidRDefault="008C3D6B" w:rsidP="00085BA2">
            <w:pPr>
              <w:pStyle w:val="TAL"/>
            </w:pPr>
            <w:r w:rsidRPr="005B00C6">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B00C6" w:rsidRDefault="008C3D6B" w:rsidP="00085BA2">
            <w:pPr>
              <w:pStyle w:val="TAL"/>
              <w:rPr>
                <w:lang w:eastAsia="zh-CN"/>
              </w:rPr>
            </w:pPr>
            <w:r w:rsidRPr="005B00C6">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B00C6" w:rsidRDefault="008C3D6B" w:rsidP="00085BA2">
            <w:pPr>
              <w:pStyle w:val="TAL"/>
            </w:pPr>
          </w:p>
        </w:tc>
      </w:tr>
      <w:tr w:rsidR="008C3D6B" w:rsidRPr="005B00C6"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B00C6" w:rsidRDefault="008C3D6B" w:rsidP="00085BA2">
            <w:pPr>
              <w:pStyle w:val="TAC"/>
            </w:pPr>
            <w:r w:rsidRPr="005B00C6">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B00C6" w:rsidRDefault="008C3D6B" w:rsidP="00085BA2">
            <w:pPr>
              <w:pStyle w:val="TAL"/>
            </w:pPr>
            <w:r w:rsidRPr="005B00C6">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B00C6" w:rsidRDefault="008C3D6B" w:rsidP="00085BA2">
            <w:pPr>
              <w:pStyle w:val="TAL"/>
              <w:rPr>
                <w:lang w:eastAsia="zh-CN"/>
              </w:rPr>
            </w:pPr>
            <w:r w:rsidRPr="005B00C6">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B00C6" w:rsidRDefault="008C3D6B" w:rsidP="00085BA2">
            <w:pPr>
              <w:pStyle w:val="TAL"/>
            </w:pPr>
          </w:p>
        </w:tc>
      </w:tr>
      <w:tr w:rsidR="008C3D6B" w:rsidRPr="005B00C6"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B00C6" w:rsidRDefault="008C3D6B" w:rsidP="00085BA2">
            <w:pPr>
              <w:pStyle w:val="TAC"/>
            </w:pPr>
            <w:r w:rsidRPr="005B00C6">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B00C6" w:rsidRDefault="008C3D6B" w:rsidP="00085BA2">
            <w:pPr>
              <w:pStyle w:val="TAL"/>
            </w:pPr>
            <w:r w:rsidRPr="005B00C6">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B00C6" w:rsidRDefault="008C3D6B" w:rsidP="00085BA2">
            <w:pPr>
              <w:pStyle w:val="TAL"/>
              <w:rPr>
                <w:lang w:eastAsia="zh-CN"/>
              </w:rPr>
            </w:pPr>
            <w:r w:rsidRPr="005B00C6">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B00C6" w:rsidRDefault="008C3D6B" w:rsidP="00085BA2">
            <w:pPr>
              <w:pStyle w:val="TAL"/>
            </w:pPr>
          </w:p>
        </w:tc>
      </w:tr>
      <w:tr w:rsidR="008C3D6B" w:rsidRPr="005B00C6"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B00C6" w:rsidRDefault="008C3D6B" w:rsidP="00085BA2">
            <w:pPr>
              <w:pStyle w:val="TAC"/>
            </w:pPr>
            <w:r w:rsidRPr="005B00C6">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B00C6" w:rsidRDefault="008C3D6B" w:rsidP="00085BA2">
            <w:pPr>
              <w:pStyle w:val="TAL"/>
            </w:pPr>
            <w:r w:rsidRPr="005B00C6">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B00C6" w:rsidRDefault="008C3D6B" w:rsidP="00085BA2">
            <w:pPr>
              <w:pStyle w:val="TAL"/>
              <w:rPr>
                <w:lang w:eastAsia="zh-CN"/>
              </w:rPr>
            </w:pPr>
            <w:r w:rsidRPr="005B00C6">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B00C6" w:rsidRDefault="008C3D6B" w:rsidP="00085BA2">
            <w:pPr>
              <w:pStyle w:val="TAL"/>
            </w:pPr>
          </w:p>
        </w:tc>
      </w:tr>
      <w:tr w:rsidR="008C3D6B" w:rsidRPr="005B00C6"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B00C6" w:rsidRDefault="008C3D6B" w:rsidP="00085BA2">
            <w:pPr>
              <w:pStyle w:val="TAC"/>
            </w:pPr>
            <w:r w:rsidRPr="005B00C6">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B00C6" w:rsidRDefault="008C3D6B" w:rsidP="00085BA2">
            <w:pPr>
              <w:pStyle w:val="TAL"/>
            </w:pPr>
            <w:r w:rsidRPr="005B00C6">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B00C6" w:rsidRDefault="008C3D6B" w:rsidP="00085BA2">
            <w:pPr>
              <w:pStyle w:val="TAL"/>
              <w:rPr>
                <w:lang w:eastAsia="zh-CN"/>
              </w:rPr>
            </w:pPr>
            <w:r w:rsidRPr="005B00C6">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B00C6" w:rsidRDefault="008C3D6B" w:rsidP="00085BA2">
            <w:pPr>
              <w:pStyle w:val="TAL"/>
            </w:pPr>
          </w:p>
        </w:tc>
      </w:tr>
      <w:tr w:rsidR="008C3D6B" w:rsidRPr="005B00C6"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B00C6" w:rsidRDefault="008C3D6B" w:rsidP="00085BA2">
            <w:pPr>
              <w:pStyle w:val="TAC"/>
            </w:pPr>
            <w:r w:rsidRPr="005B00C6">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B00C6" w:rsidRDefault="008C3D6B" w:rsidP="00085BA2">
            <w:pPr>
              <w:pStyle w:val="TAL"/>
            </w:pPr>
            <w:r w:rsidRPr="005B00C6">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B00C6" w:rsidRDefault="008C3D6B" w:rsidP="00085BA2">
            <w:pPr>
              <w:pStyle w:val="TAL"/>
              <w:rPr>
                <w:lang w:eastAsia="zh-CN"/>
              </w:rPr>
            </w:pPr>
            <w:r w:rsidRPr="005B00C6">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B00C6" w:rsidRDefault="008C3D6B" w:rsidP="00085BA2">
            <w:pPr>
              <w:pStyle w:val="TAL"/>
            </w:pPr>
          </w:p>
        </w:tc>
      </w:tr>
      <w:tr w:rsidR="008C3D6B" w:rsidRPr="005B00C6"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B00C6" w:rsidRDefault="008C3D6B" w:rsidP="00085BA2">
            <w:pPr>
              <w:pStyle w:val="TAC"/>
            </w:pPr>
            <w:r w:rsidRPr="005B00C6">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B00C6" w:rsidRDefault="008C3D6B" w:rsidP="00085BA2">
            <w:pPr>
              <w:pStyle w:val="TAL"/>
            </w:pPr>
            <w:r w:rsidRPr="005B00C6">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B00C6" w:rsidRDefault="008C3D6B" w:rsidP="00085BA2">
            <w:pPr>
              <w:pStyle w:val="TAL"/>
              <w:rPr>
                <w:lang w:eastAsia="zh-CN"/>
              </w:rPr>
            </w:pPr>
            <w:r w:rsidRPr="005B00C6">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B00C6" w:rsidRDefault="008C3D6B" w:rsidP="00085BA2">
            <w:pPr>
              <w:pStyle w:val="TAL"/>
            </w:pPr>
          </w:p>
        </w:tc>
      </w:tr>
      <w:tr w:rsidR="008C3D6B" w:rsidRPr="005B00C6"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B00C6" w:rsidRDefault="008C3D6B" w:rsidP="00085BA2">
            <w:pPr>
              <w:pStyle w:val="TAC"/>
            </w:pPr>
            <w:r w:rsidRPr="005B00C6">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B00C6" w:rsidRDefault="008C3D6B" w:rsidP="00085BA2">
            <w:pPr>
              <w:pStyle w:val="TAL"/>
            </w:pPr>
            <w:r w:rsidRPr="005B00C6">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B00C6" w:rsidRDefault="008C3D6B" w:rsidP="00085BA2">
            <w:pPr>
              <w:pStyle w:val="TAL"/>
              <w:rPr>
                <w:lang w:eastAsia="zh-CN"/>
              </w:rPr>
            </w:pPr>
            <w:r w:rsidRPr="005B00C6">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B00C6" w:rsidRDefault="008C3D6B" w:rsidP="00085BA2">
            <w:pPr>
              <w:pStyle w:val="TAL"/>
            </w:pPr>
          </w:p>
        </w:tc>
      </w:tr>
      <w:tr w:rsidR="008C3D6B" w:rsidRPr="005B00C6"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B00C6" w:rsidRDefault="008C3D6B" w:rsidP="00085BA2">
            <w:pPr>
              <w:pStyle w:val="TAC"/>
            </w:pPr>
            <w:r w:rsidRPr="005B00C6">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B00C6" w:rsidRDefault="008C3D6B" w:rsidP="00085BA2">
            <w:pPr>
              <w:pStyle w:val="TAL"/>
            </w:pPr>
            <w:r w:rsidRPr="005B00C6">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B00C6" w:rsidRDefault="008C3D6B" w:rsidP="00085BA2">
            <w:pPr>
              <w:pStyle w:val="TAL"/>
              <w:rPr>
                <w:lang w:eastAsia="zh-CN"/>
              </w:rPr>
            </w:pPr>
            <w:r w:rsidRPr="005B00C6">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B00C6" w:rsidRDefault="008C3D6B" w:rsidP="00085BA2">
            <w:pPr>
              <w:pStyle w:val="TAL"/>
            </w:pPr>
          </w:p>
        </w:tc>
      </w:tr>
      <w:tr w:rsidR="008C3D6B" w:rsidRPr="005B00C6"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B00C6" w:rsidRDefault="008C3D6B" w:rsidP="00085BA2">
            <w:pPr>
              <w:pStyle w:val="TAC"/>
            </w:pPr>
            <w:r w:rsidRPr="005B00C6">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B00C6" w:rsidRDefault="008C3D6B" w:rsidP="00085BA2">
            <w:pPr>
              <w:pStyle w:val="TAL"/>
            </w:pPr>
            <w:r w:rsidRPr="005B00C6">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B00C6" w:rsidRDefault="008C3D6B" w:rsidP="00085BA2">
            <w:pPr>
              <w:pStyle w:val="TAL"/>
              <w:rPr>
                <w:lang w:eastAsia="zh-CN"/>
              </w:rPr>
            </w:pPr>
            <w:r w:rsidRPr="005B00C6">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B00C6" w:rsidRDefault="008C3D6B" w:rsidP="00085BA2">
            <w:pPr>
              <w:pStyle w:val="TAL"/>
            </w:pPr>
          </w:p>
        </w:tc>
      </w:tr>
      <w:tr w:rsidR="008C3D6B" w:rsidRPr="005B00C6"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B00C6" w:rsidRDefault="008C3D6B" w:rsidP="00085BA2">
            <w:pPr>
              <w:pStyle w:val="TAC"/>
            </w:pPr>
            <w:r w:rsidRPr="005B00C6">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B00C6" w:rsidRDefault="008C3D6B" w:rsidP="00085BA2">
            <w:pPr>
              <w:pStyle w:val="TAL"/>
            </w:pPr>
            <w:r w:rsidRPr="005B00C6">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B00C6" w:rsidRDefault="008C3D6B" w:rsidP="00085BA2">
            <w:pPr>
              <w:pStyle w:val="TAL"/>
              <w:rPr>
                <w:lang w:eastAsia="zh-CN"/>
              </w:rPr>
            </w:pPr>
            <w:r w:rsidRPr="005B00C6">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B00C6" w:rsidRDefault="008C3D6B" w:rsidP="00085BA2">
            <w:pPr>
              <w:pStyle w:val="TAL"/>
            </w:pPr>
          </w:p>
        </w:tc>
      </w:tr>
      <w:tr w:rsidR="008C3D6B" w:rsidRPr="005B00C6"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B00C6" w:rsidRDefault="008C3D6B" w:rsidP="00085BA2">
            <w:pPr>
              <w:pStyle w:val="TAC"/>
            </w:pPr>
            <w:r w:rsidRPr="005B00C6">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B00C6" w:rsidRDefault="008C3D6B" w:rsidP="00085BA2">
            <w:pPr>
              <w:pStyle w:val="TAL"/>
            </w:pPr>
            <w:r w:rsidRPr="005B00C6">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B00C6" w:rsidRDefault="008C3D6B" w:rsidP="00085BA2">
            <w:pPr>
              <w:pStyle w:val="TAL"/>
              <w:rPr>
                <w:lang w:eastAsia="zh-CN"/>
              </w:rPr>
            </w:pPr>
            <w:r w:rsidRPr="005B00C6">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B00C6" w:rsidRDefault="008C3D6B" w:rsidP="00085BA2">
            <w:pPr>
              <w:pStyle w:val="TAL"/>
            </w:pPr>
          </w:p>
        </w:tc>
      </w:tr>
      <w:tr w:rsidR="008C3D6B" w:rsidRPr="005B00C6"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B00C6" w:rsidRDefault="008C3D6B" w:rsidP="00085BA2">
            <w:pPr>
              <w:pStyle w:val="TAC"/>
            </w:pPr>
            <w:r w:rsidRPr="005B00C6">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B00C6" w:rsidRDefault="008C3D6B" w:rsidP="00085BA2">
            <w:pPr>
              <w:pStyle w:val="TAL"/>
            </w:pPr>
            <w:r w:rsidRPr="005B00C6">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B00C6" w:rsidRDefault="008C3D6B" w:rsidP="00085BA2">
            <w:pPr>
              <w:pStyle w:val="TAL"/>
              <w:rPr>
                <w:lang w:eastAsia="zh-CN"/>
              </w:rPr>
            </w:pPr>
            <w:r w:rsidRPr="005B00C6">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B00C6" w:rsidRDefault="008C3D6B" w:rsidP="00085BA2">
            <w:pPr>
              <w:pStyle w:val="TAL"/>
            </w:pPr>
          </w:p>
        </w:tc>
      </w:tr>
      <w:tr w:rsidR="008C3D6B" w:rsidRPr="005B00C6"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B00C6" w:rsidRDefault="008C3D6B" w:rsidP="00085BA2">
            <w:pPr>
              <w:pStyle w:val="TAC"/>
            </w:pPr>
            <w:r w:rsidRPr="005B00C6">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B00C6" w:rsidRDefault="008C3D6B" w:rsidP="00085BA2">
            <w:pPr>
              <w:pStyle w:val="TAL"/>
            </w:pPr>
            <w:r w:rsidRPr="005B00C6">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B00C6" w:rsidRDefault="008C3D6B" w:rsidP="00085BA2">
            <w:pPr>
              <w:pStyle w:val="TAL"/>
              <w:rPr>
                <w:lang w:eastAsia="zh-CN"/>
              </w:rPr>
            </w:pPr>
            <w:r w:rsidRPr="005B00C6">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B00C6" w:rsidRDefault="008C3D6B" w:rsidP="00085BA2">
            <w:pPr>
              <w:pStyle w:val="TAL"/>
            </w:pPr>
          </w:p>
        </w:tc>
      </w:tr>
      <w:tr w:rsidR="008C3D6B" w:rsidRPr="005B00C6"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B00C6" w:rsidRDefault="008C3D6B" w:rsidP="00085BA2">
            <w:pPr>
              <w:pStyle w:val="TAC"/>
            </w:pPr>
            <w:r w:rsidRPr="005B00C6">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B00C6" w:rsidRDefault="008C3D6B" w:rsidP="00085BA2">
            <w:pPr>
              <w:pStyle w:val="TAL"/>
            </w:pPr>
            <w:r w:rsidRPr="005B00C6">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B00C6" w:rsidRDefault="008C3D6B" w:rsidP="00085BA2">
            <w:pPr>
              <w:pStyle w:val="TAL"/>
              <w:rPr>
                <w:lang w:eastAsia="zh-CN"/>
              </w:rPr>
            </w:pPr>
            <w:r w:rsidRPr="005B00C6">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B00C6" w:rsidRDefault="008C3D6B" w:rsidP="00085BA2">
            <w:pPr>
              <w:pStyle w:val="TAL"/>
            </w:pPr>
          </w:p>
        </w:tc>
      </w:tr>
      <w:tr w:rsidR="008C3D6B" w:rsidRPr="005B00C6"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B00C6" w:rsidRDefault="008C3D6B" w:rsidP="00085BA2">
            <w:pPr>
              <w:pStyle w:val="TAC"/>
            </w:pPr>
            <w:r w:rsidRPr="005B00C6">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B00C6" w:rsidRDefault="008C3D6B" w:rsidP="00085BA2">
            <w:pPr>
              <w:pStyle w:val="TAL"/>
            </w:pPr>
            <w:r w:rsidRPr="005B00C6">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B00C6" w:rsidRDefault="008C3D6B" w:rsidP="00085BA2">
            <w:pPr>
              <w:pStyle w:val="TAL"/>
              <w:rPr>
                <w:lang w:eastAsia="zh-CN"/>
              </w:rPr>
            </w:pPr>
            <w:r w:rsidRPr="005B00C6">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B00C6" w:rsidRDefault="008C3D6B" w:rsidP="00085BA2">
            <w:pPr>
              <w:pStyle w:val="TAL"/>
            </w:pPr>
          </w:p>
        </w:tc>
      </w:tr>
      <w:tr w:rsidR="008C3D6B" w:rsidRPr="005B00C6"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B00C6" w:rsidRDefault="008C3D6B" w:rsidP="00085BA2">
            <w:pPr>
              <w:pStyle w:val="TAC"/>
            </w:pPr>
            <w:r w:rsidRPr="005B00C6">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B00C6" w:rsidRDefault="008C3D6B" w:rsidP="00085BA2">
            <w:pPr>
              <w:pStyle w:val="TAL"/>
            </w:pPr>
            <w:r w:rsidRPr="005B00C6">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B00C6" w:rsidRDefault="008C3D6B" w:rsidP="00085BA2">
            <w:pPr>
              <w:pStyle w:val="TAL"/>
              <w:rPr>
                <w:lang w:eastAsia="zh-CN"/>
              </w:rPr>
            </w:pPr>
            <w:r w:rsidRPr="005B00C6">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B00C6" w:rsidRDefault="008C3D6B" w:rsidP="00085BA2">
            <w:pPr>
              <w:pStyle w:val="TAL"/>
            </w:pPr>
          </w:p>
        </w:tc>
      </w:tr>
      <w:tr w:rsidR="008C3D6B" w:rsidRPr="005B00C6"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B00C6" w:rsidRDefault="008C3D6B" w:rsidP="00085BA2">
            <w:pPr>
              <w:pStyle w:val="TAC"/>
            </w:pPr>
            <w:r w:rsidRPr="005B00C6">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B00C6" w:rsidRDefault="008C3D6B" w:rsidP="00085BA2">
            <w:pPr>
              <w:pStyle w:val="TAL"/>
            </w:pPr>
            <w:r w:rsidRPr="005B00C6">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B00C6" w:rsidRDefault="008C3D6B" w:rsidP="00085BA2">
            <w:pPr>
              <w:pStyle w:val="TAL"/>
              <w:rPr>
                <w:lang w:eastAsia="zh-CN"/>
              </w:rPr>
            </w:pPr>
            <w:r w:rsidRPr="005B00C6">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B00C6" w:rsidRDefault="008C3D6B" w:rsidP="00085BA2">
            <w:pPr>
              <w:pStyle w:val="TAL"/>
            </w:pPr>
          </w:p>
        </w:tc>
      </w:tr>
      <w:tr w:rsidR="008C3D6B" w:rsidRPr="005B00C6"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B00C6" w:rsidRDefault="008C3D6B" w:rsidP="00085BA2">
            <w:pPr>
              <w:pStyle w:val="TAC"/>
            </w:pPr>
            <w:r w:rsidRPr="005B00C6">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B00C6" w:rsidRDefault="008C3D6B" w:rsidP="00085BA2">
            <w:pPr>
              <w:pStyle w:val="TAL"/>
            </w:pPr>
            <w:r w:rsidRPr="005B00C6">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B00C6" w:rsidRDefault="008C3D6B" w:rsidP="00085BA2">
            <w:pPr>
              <w:pStyle w:val="TAL"/>
              <w:rPr>
                <w:lang w:eastAsia="zh-CN"/>
              </w:rPr>
            </w:pPr>
            <w:r w:rsidRPr="005B00C6">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B00C6" w:rsidRDefault="008C3D6B" w:rsidP="00085BA2">
            <w:pPr>
              <w:pStyle w:val="TAL"/>
            </w:pPr>
          </w:p>
        </w:tc>
      </w:tr>
      <w:tr w:rsidR="008C3D6B" w:rsidRPr="005B00C6"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B00C6" w:rsidRDefault="008C3D6B" w:rsidP="00085BA2">
            <w:pPr>
              <w:pStyle w:val="TAC"/>
            </w:pPr>
            <w:r w:rsidRPr="005B00C6">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B00C6" w:rsidRDefault="008C3D6B" w:rsidP="00085BA2">
            <w:pPr>
              <w:pStyle w:val="TAL"/>
            </w:pPr>
            <w:r w:rsidRPr="005B00C6">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B00C6" w:rsidRDefault="008C3D6B" w:rsidP="00085BA2">
            <w:pPr>
              <w:pStyle w:val="TAL"/>
              <w:rPr>
                <w:lang w:eastAsia="zh-CN"/>
              </w:rPr>
            </w:pPr>
            <w:r w:rsidRPr="005B00C6">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B00C6" w:rsidRDefault="008C3D6B" w:rsidP="00085BA2">
            <w:pPr>
              <w:pStyle w:val="TAL"/>
            </w:pPr>
          </w:p>
        </w:tc>
      </w:tr>
      <w:tr w:rsidR="008C3D6B" w:rsidRPr="005B00C6"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B00C6" w:rsidRDefault="008C3D6B" w:rsidP="00085BA2">
            <w:pPr>
              <w:pStyle w:val="TAC"/>
            </w:pPr>
            <w:r w:rsidRPr="005B00C6">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B00C6" w:rsidRDefault="008C3D6B" w:rsidP="00085BA2">
            <w:pPr>
              <w:pStyle w:val="TAL"/>
            </w:pPr>
            <w:r w:rsidRPr="005B00C6">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B00C6" w:rsidRDefault="008C3D6B" w:rsidP="00085BA2">
            <w:pPr>
              <w:pStyle w:val="TAL"/>
              <w:rPr>
                <w:lang w:eastAsia="zh-CN"/>
              </w:rPr>
            </w:pPr>
            <w:r w:rsidRPr="005B00C6">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B00C6" w:rsidRDefault="008C3D6B" w:rsidP="00085BA2">
            <w:pPr>
              <w:pStyle w:val="TAL"/>
            </w:pPr>
          </w:p>
        </w:tc>
      </w:tr>
      <w:tr w:rsidR="008C3D6B" w:rsidRPr="005B00C6"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B00C6" w:rsidRDefault="008C3D6B" w:rsidP="00085BA2">
            <w:pPr>
              <w:pStyle w:val="TAC"/>
            </w:pPr>
            <w:r w:rsidRPr="005B00C6">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B00C6" w:rsidRDefault="008C3D6B" w:rsidP="00085BA2">
            <w:pPr>
              <w:pStyle w:val="TAL"/>
            </w:pPr>
            <w:r w:rsidRPr="005B00C6">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B00C6" w:rsidRDefault="008C3D6B" w:rsidP="00085BA2">
            <w:pPr>
              <w:pStyle w:val="TAL"/>
              <w:rPr>
                <w:lang w:eastAsia="zh-CN"/>
              </w:rPr>
            </w:pPr>
            <w:r w:rsidRPr="005B00C6">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B00C6" w:rsidRDefault="008C3D6B" w:rsidP="00085BA2">
            <w:pPr>
              <w:pStyle w:val="TAL"/>
            </w:pPr>
          </w:p>
        </w:tc>
      </w:tr>
      <w:tr w:rsidR="008C3D6B" w:rsidRPr="005B00C6"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B00C6" w:rsidRDefault="008C3D6B" w:rsidP="00085BA2">
            <w:pPr>
              <w:pStyle w:val="TAC"/>
            </w:pPr>
            <w:r w:rsidRPr="005B00C6">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B00C6" w:rsidRDefault="008C3D6B" w:rsidP="00085BA2">
            <w:pPr>
              <w:pStyle w:val="TAL"/>
            </w:pPr>
            <w:r w:rsidRPr="005B00C6">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B00C6" w:rsidRDefault="008C3D6B" w:rsidP="00085BA2">
            <w:pPr>
              <w:pStyle w:val="TAL"/>
              <w:rPr>
                <w:lang w:eastAsia="zh-CN"/>
              </w:rPr>
            </w:pPr>
            <w:r w:rsidRPr="005B00C6">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B00C6" w:rsidRDefault="008C3D6B" w:rsidP="00085BA2">
            <w:pPr>
              <w:pStyle w:val="TAL"/>
            </w:pPr>
          </w:p>
        </w:tc>
      </w:tr>
      <w:tr w:rsidR="008C3D6B" w:rsidRPr="005B00C6"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B00C6" w:rsidRDefault="008C3D6B" w:rsidP="00085BA2">
            <w:pPr>
              <w:pStyle w:val="TAC"/>
            </w:pPr>
            <w:r w:rsidRPr="005B00C6">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B00C6" w:rsidRDefault="008C3D6B" w:rsidP="00085BA2">
            <w:pPr>
              <w:pStyle w:val="TAL"/>
            </w:pPr>
            <w:r w:rsidRPr="005B00C6">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B00C6" w:rsidRDefault="008C3D6B" w:rsidP="00085BA2">
            <w:pPr>
              <w:pStyle w:val="TAL"/>
              <w:rPr>
                <w:lang w:eastAsia="zh-CN"/>
              </w:rPr>
            </w:pPr>
            <w:r w:rsidRPr="005B00C6">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B00C6" w:rsidRDefault="008C3D6B" w:rsidP="00085BA2">
            <w:pPr>
              <w:pStyle w:val="TAL"/>
            </w:pPr>
          </w:p>
        </w:tc>
      </w:tr>
      <w:tr w:rsidR="008C3D6B" w:rsidRPr="005B00C6"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B00C6" w:rsidRDefault="008C3D6B" w:rsidP="00085BA2">
            <w:pPr>
              <w:pStyle w:val="TAC"/>
            </w:pPr>
            <w:r w:rsidRPr="005B00C6">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B00C6" w:rsidRDefault="008C3D6B" w:rsidP="00085BA2">
            <w:pPr>
              <w:pStyle w:val="TAL"/>
            </w:pPr>
            <w:r w:rsidRPr="005B00C6">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B00C6" w:rsidRDefault="008C3D6B" w:rsidP="00085BA2">
            <w:pPr>
              <w:pStyle w:val="TAL"/>
              <w:rPr>
                <w:lang w:eastAsia="zh-CN"/>
              </w:rPr>
            </w:pPr>
            <w:r w:rsidRPr="005B00C6">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B00C6" w:rsidRDefault="008C3D6B" w:rsidP="00085BA2">
            <w:pPr>
              <w:pStyle w:val="TAL"/>
            </w:pPr>
          </w:p>
        </w:tc>
      </w:tr>
      <w:tr w:rsidR="008C3D6B" w:rsidRPr="005B00C6"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B00C6" w:rsidRDefault="008C3D6B" w:rsidP="00085BA2">
            <w:pPr>
              <w:pStyle w:val="TAC"/>
            </w:pPr>
            <w:r w:rsidRPr="005B00C6">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B00C6" w:rsidRDefault="008C3D6B" w:rsidP="00085BA2">
            <w:pPr>
              <w:pStyle w:val="TAL"/>
            </w:pPr>
            <w:r w:rsidRPr="005B00C6">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B00C6" w:rsidRDefault="008C3D6B" w:rsidP="00085BA2">
            <w:pPr>
              <w:pStyle w:val="TAL"/>
              <w:rPr>
                <w:lang w:eastAsia="zh-CN"/>
              </w:rPr>
            </w:pPr>
            <w:r w:rsidRPr="005B00C6">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B00C6" w:rsidRDefault="008C3D6B" w:rsidP="00085BA2">
            <w:pPr>
              <w:pStyle w:val="TAL"/>
            </w:pPr>
          </w:p>
        </w:tc>
      </w:tr>
      <w:tr w:rsidR="008C3D6B" w:rsidRPr="005B00C6"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B00C6" w:rsidRDefault="008C3D6B" w:rsidP="00085BA2">
            <w:pPr>
              <w:pStyle w:val="TAC"/>
            </w:pPr>
            <w:r w:rsidRPr="005B00C6">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B00C6" w:rsidRDefault="008C3D6B" w:rsidP="00085BA2">
            <w:pPr>
              <w:pStyle w:val="TAL"/>
            </w:pPr>
            <w:r w:rsidRPr="005B00C6">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B00C6" w:rsidRDefault="008C3D6B" w:rsidP="00085BA2">
            <w:pPr>
              <w:pStyle w:val="TAL"/>
              <w:rPr>
                <w:lang w:eastAsia="zh-CN"/>
              </w:rPr>
            </w:pPr>
            <w:r w:rsidRPr="005B00C6">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B00C6" w:rsidRDefault="008C3D6B" w:rsidP="00085BA2">
            <w:pPr>
              <w:pStyle w:val="TAL"/>
            </w:pPr>
          </w:p>
        </w:tc>
      </w:tr>
      <w:tr w:rsidR="008C3D6B" w:rsidRPr="005B00C6"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B00C6" w:rsidRDefault="008C3D6B" w:rsidP="00085BA2">
            <w:pPr>
              <w:pStyle w:val="TAC"/>
            </w:pPr>
            <w:r w:rsidRPr="005B00C6">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B00C6" w:rsidRDefault="008C3D6B" w:rsidP="00085BA2">
            <w:pPr>
              <w:pStyle w:val="TAL"/>
            </w:pPr>
            <w:r w:rsidRPr="005B00C6">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B00C6" w:rsidRDefault="008C3D6B" w:rsidP="00085BA2">
            <w:pPr>
              <w:pStyle w:val="TAL"/>
              <w:rPr>
                <w:lang w:eastAsia="zh-CN"/>
              </w:rPr>
            </w:pPr>
            <w:r w:rsidRPr="005B00C6">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B00C6" w:rsidRDefault="008C3D6B" w:rsidP="00085BA2">
            <w:pPr>
              <w:pStyle w:val="TAL"/>
            </w:pPr>
          </w:p>
        </w:tc>
      </w:tr>
      <w:tr w:rsidR="008C3D6B" w:rsidRPr="005B00C6"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B00C6" w:rsidRDefault="008C3D6B" w:rsidP="00085BA2">
            <w:pPr>
              <w:pStyle w:val="TAC"/>
            </w:pPr>
            <w:r w:rsidRPr="005B00C6">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B00C6" w:rsidRDefault="008C3D6B" w:rsidP="00085BA2">
            <w:pPr>
              <w:pStyle w:val="TAL"/>
            </w:pPr>
            <w:r w:rsidRPr="005B00C6">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B00C6" w:rsidRDefault="008C3D6B" w:rsidP="00085BA2">
            <w:pPr>
              <w:pStyle w:val="TAL"/>
              <w:rPr>
                <w:lang w:eastAsia="zh-CN"/>
              </w:rPr>
            </w:pPr>
            <w:r w:rsidRPr="005B00C6">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B00C6" w:rsidRDefault="008C3D6B" w:rsidP="00085BA2">
            <w:pPr>
              <w:pStyle w:val="TAL"/>
            </w:pPr>
          </w:p>
        </w:tc>
      </w:tr>
      <w:tr w:rsidR="008C3D6B" w:rsidRPr="005B00C6"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B00C6" w:rsidRDefault="008C3D6B" w:rsidP="00085BA2">
            <w:pPr>
              <w:pStyle w:val="TAC"/>
            </w:pPr>
            <w:r w:rsidRPr="005B00C6">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B00C6" w:rsidRDefault="008C3D6B" w:rsidP="00085BA2">
            <w:pPr>
              <w:pStyle w:val="TAL"/>
            </w:pPr>
            <w:r w:rsidRPr="005B00C6">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B00C6" w:rsidRDefault="008C3D6B" w:rsidP="00085BA2">
            <w:pPr>
              <w:pStyle w:val="TAL"/>
              <w:rPr>
                <w:lang w:eastAsia="zh-CN"/>
              </w:rPr>
            </w:pPr>
            <w:r w:rsidRPr="005B00C6">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B00C6" w:rsidRDefault="008C3D6B" w:rsidP="00085BA2">
            <w:pPr>
              <w:pStyle w:val="TAL"/>
            </w:pPr>
          </w:p>
        </w:tc>
      </w:tr>
      <w:tr w:rsidR="008C3D6B" w:rsidRPr="005B00C6"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B00C6" w:rsidRDefault="008C3D6B" w:rsidP="00085BA2">
            <w:pPr>
              <w:pStyle w:val="TAC"/>
            </w:pPr>
            <w:r w:rsidRPr="005B00C6">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B00C6" w:rsidRDefault="008C3D6B" w:rsidP="00085BA2">
            <w:pPr>
              <w:pStyle w:val="TAL"/>
            </w:pPr>
            <w:r w:rsidRPr="005B00C6">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B00C6" w:rsidRDefault="008C3D6B" w:rsidP="00085BA2">
            <w:pPr>
              <w:pStyle w:val="TAL"/>
              <w:rPr>
                <w:lang w:eastAsia="zh-CN"/>
              </w:rPr>
            </w:pPr>
            <w:r w:rsidRPr="005B00C6">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B00C6" w:rsidRDefault="008C3D6B" w:rsidP="00085BA2">
            <w:pPr>
              <w:pStyle w:val="TAL"/>
            </w:pPr>
          </w:p>
        </w:tc>
      </w:tr>
      <w:tr w:rsidR="008C3D6B" w:rsidRPr="005B00C6"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B00C6" w:rsidRDefault="008C3D6B" w:rsidP="00085BA2">
            <w:pPr>
              <w:pStyle w:val="TAC"/>
            </w:pPr>
            <w:r w:rsidRPr="005B00C6">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B00C6" w:rsidRDefault="008C3D6B" w:rsidP="00085BA2">
            <w:pPr>
              <w:pStyle w:val="TAL"/>
            </w:pPr>
            <w:r w:rsidRPr="005B00C6">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B00C6" w:rsidRDefault="008C3D6B" w:rsidP="00085BA2">
            <w:pPr>
              <w:pStyle w:val="TAL"/>
              <w:rPr>
                <w:lang w:eastAsia="zh-CN"/>
              </w:rPr>
            </w:pPr>
            <w:r w:rsidRPr="005B00C6">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B00C6" w:rsidRDefault="008C3D6B" w:rsidP="00085BA2">
            <w:pPr>
              <w:pStyle w:val="TAL"/>
            </w:pPr>
          </w:p>
        </w:tc>
      </w:tr>
      <w:tr w:rsidR="008C3D6B" w:rsidRPr="005B00C6"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B00C6" w:rsidRDefault="008C3D6B" w:rsidP="00085BA2">
            <w:pPr>
              <w:pStyle w:val="TAC"/>
            </w:pPr>
            <w:r w:rsidRPr="005B00C6">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B00C6" w:rsidRDefault="008C3D6B" w:rsidP="00085BA2">
            <w:pPr>
              <w:pStyle w:val="TAL"/>
            </w:pPr>
            <w:r w:rsidRPr="005B00C6">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B00C6" w:rsidRDefault="008C3D6B" w:rsidP="00085BA2">
            <w:pPr>
              <w:pStyle w:val="TAL"/>
              <w:rPr>
                <w:lang w:eastAsia="zh-CN"/>
              </w:rPr>
            </w:pPr>
            <w:r w:rsidRPr="005B00C6">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B00C6" w:rsidRDefault="008C3D6B" w:rsidP="00085BA2">
            <w:pPr>
              <w:pStyle w:val="TAL"/>
            </w:pPr>
          </w:p>
        </w:tc>
      </w:tr>
      <w:tr w:rsidR="008C3D6B" w:rsidRPr="005B00C6"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B00C6" w:rsidRDefault="008C3D6B" w:rsidP="00085BA2">
            <w:pPr>
              <w:pStyle w:val="TAC"/>
            </w:pPr>
            <w:r w:rsidRPr="005B00C6">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B00C6" w:rsidRDefault="008C3D6B" w:rsidP="00085BA2">
            <w:pPr>
              <w:pStyle w:val="TAL"/>
            </w:pPr>
            <w:r w:rsidRPr="005B00C6">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B00C6" w:rsidRDefault="008C3D6B" w:rsidP="00085BA2">
            <w:pPr>
              <w:pStyle w:val="TAL"/>
              <w:rPr>
                <w:lang w:eastAsia="zh-CN"/>
              </w:rPr>
            </w:pPr>
            <w:r w:rsidRPr="005B00C6">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B00C6" w:rsidRDefault="008C3D6B" w:rsidP="00085BA2">
            <w:pPr>
              <w:pStyle w:val="TAL"/>
            </w:pPr>
          </w:p>
        </w:tc>
      </w:tr>
      <w:tr w:rsidR="008C3D6B" w:rsidRPr="005B00C6"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B00C6" w:rsidRDefault="008C3D6B" w:rsidP="00085BA2">
            <w:pPr>
              <w:pStyle w:val="TAC"/>
            </w:pPr>
            <w:r w:rsidRPr="005B00C6">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B00C6" w:rsidRDefault="008C3D6B" w:rsidP="00085BA2">
            <w:pPr>
              <w:pStyle w:val="TAL"/>
            </w:pPr>
            <w:r w:rsidRPr="005B00C6">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B00C6" w:rsidRDefault="008C3D6B" w:rsidP="00085BA2">
            <w:pPr>
              <w:pStyle w:val="TAL"/>
              <w:rPr>
                <w:lang w:eastAsia="zh-CN"/>
              </w:rPr>
            </w:pPr>
            <w:r w:rsidRPr="005B00C6">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B00C6" w:rsidRDefault="008C3D6B" w:rsidP="00085BA2">
            <w:pPr>
              <w:pStyle w:val="TAL"/>
            </w:pPr>
          </w:p>
        </w:tc>
      </w:tr>
      <w:tr w:rsidR="008C3D6B" w:rsidRPr="005B00C6"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B00C6" w:rsidRDefault="008C3D6B" w:rsidP="00085BA2">
            <w:pPr>
              <w:pStyle w:val="TAC"/>
            </w:pPr>
            <w:r w:rsidRPr="005B00C6">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B00C6" w:rsidRDefault="008C3D6B" w:rsidP="00085BA2">
            <w:pPr>
              <w:pStyle w:val="TAL"/>
            </w:pPr>
            <w:r w:rsidRPr="005B00C6">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B00C6" w:rsidRDefault="008C3D6B" w:rsidP="00085BA2">
            <w:pPr>
              <w:pStyle w:val="TAL"/>
              <w:rPr>
                <w:lang w:eastAsia="zh-CN"/>
              </w:rPr>
            </w:pPr>
            <w:r w:rsidRPr="005B00C6">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B00C6" w:rsidRDefault="008C3D6B" w:rsidP="00085BA2">
            <w:pPr>
              <w:pStyle w:val="TAL"/>
            </w:pPr>
          </w:p>
        </w:tc>
      </w:tr>
      <w:tr w:rsidR="008C3D6B" w:rsidRPr="005B00C6"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B00C6" w:rsidRDefault="008C3D6B" w:rsidP="00085BA2">
            <w:pPr>
              <w:pStyle w:val="TAC"/>
            </w:pPr>
            <w:r w:rsidRPr="005B00C6">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B00C6" w:rsidRDefault="008C3D6B" w:rsidP="00085BA2">
            <w:pPr>
              <w:pStyle w:val="TAL"/>
            </w:pPr>
            <w:r w:rsidRPr="005B00C6">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B00C6" w:rsidRDefault="008C3D6B" w:rsidP="00085BA2">
            <w:pPr>
              <w:pStyle w:val="TAL"/>
              <w:rPr>
                <w:lang w:eastAsia="zh-CN"/>
              </w:rPr>
            </w:pPr>
            <w:r w:rsidRPr="005B00C6">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B00C6" w:rsidRDefault="008C3D6B" w:rsidP="00085BA2">
            <w:pPr>
              <w:pStyle w:val="TAL"/>
            </w:pPr>
          </w:p>
        </w:tc>
      </w:tr>
      <w:tr w:rsidR="008C3D6B" w:rsidRPr="005B00C6"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B00C6" w:rsidRDefault="008C3D6B" w:rsidP="00085BA2">
            <w:pPr>
              <w:pStyle w:val="TAC"/>
            </w:pPr>
            <w:r w:rsidRPr="005B00C6">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B00C6" w:rsidRDefault="008C3D6B" w:rsidP="00085BA2">
            <w:pPr>
              <w:pStyle w:val="TAL"/>
            </w:pPr>
            <w:r w:rsidRPr="005B00C6">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B00C6" w:rsidRDefault="008C3D6B" w:rsidP="00085BA2">
            <w:pPr>
              <w:pStyle w:val="TAL"/>
              <w:rPr>
                <w:lang w:eastAsia="zh-CN"/>
              </w:rPr>
            </w:pPr>
            <w:r w:rsidRPr="005B00C6">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B00C6" w:rsidRDefault="008C3D6B" w:rsidP="00085BA2">
            <w:pPr>
              <w:pStyle w:val="TAL"/>
            </w:pPr>
          </w:p>
        </w:tc>
      </w:tr>
    </w:tbl>
    <w:p w14:paraId="594A764F" w14:textId="77777777" w:rsidR="00586192" w:rsidRPr="005B00C6" w:rsidRDefault="00586192" w:rsidP="00586192"/>
    <w:p w14:paraId="18A9A83E" w14:textId="77777777" w:rsidR="00586192" w:rsidRPr="005B00C6" w:rsidRDefault="00586192" w:rsidP="00586192">
      <w:pPr>
        <w:pStyle w:val="TH"/>
        <w:ind w:left="567"/>
      </w:pPr>
      <w:r w:rsidRPr="005B00C6">
        <w:t>Table A.4.3.2A.</w:t>
      </w:r>
      <w:r w:rsidRPr="005B00C6">
        <w:rPr>
          <w:lang w:eastAsia="zh-CN"/>
        </w:rPr>
        <w:t>3.2</w:t>
      </w:r>
      <w:r w:rsidRPr="005B00C6">
        <w:t xml:space="preserve">-2: Uplink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CA </w:t>
      </w:r>
      <w:r w:rsidR="00A26A9A" w:rsidRPr="005B00C6">
        <w:t xml:space="preserve">configurations </w:t>
      </w:r>
      <w:r w:rsidRPr="005B00C6">
        <w:t>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B00C6" w:rsidRDefault="00585F58" w:rsidP="00585F58">
            <w:pPr>
              <w:pStyle w:val="TAH"/>
            </w:pPr>
            <w:r w:rsidRPr="005B00C6">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B00C6" w:rsidRDefault="00585F58" w:rsidP="00585F58">
            <w:pPr>
              <w:pStyle w:val="TAH"/>
            </w:pPr>
            <w:r w:rsidRPr="005B00C6">
              <w:t>Comments</w:t>
            </w:r>
          </w:p>
        </w:tc>
      </w:tr>
      <w:tr w:rsidR="00585F58" w:rsidRPr="005B00C6"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B00C6" w:rsidRDefault="00585F58" w:rsidP="00585F58">
            <w:pPr>
              <w:pStyle w:val="TAL"/>
            </w:pPr>
            <w:r w:rsidRPr="005B00C6">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B00C6" w:rsidRDefault="00585F58" w:rsidP="00585F58">
            <w:pPr>
              <w:pStyle w:val="TAL"/>
            </w:pPr>
            <w:r w:rsidRPr="005B00C6">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B00C6" w:rsidRDefault="00585F58" w:rsidP="00585F58">
            <w:pPr>
              <w:pStyle w:val="TAL"/>
            </w:pPr>
          </w:p>
        </w:tc>
      </w:tr>
      <w:tr w:rsidR="008C3D6B" w:rsidRPr="005B00C6"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B00C6" w:rsidRDefault="008C3D6B">
            <w:pPr>
              <w:pStyle w:val="TAL"/>
            </w:pPr>
            <w:r w:rsidRPr="005B00C6">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B00C6" w:rsidRDefault="008C3D6B">
            <w:pPr>
              <w:pStyle w:val="TAL"/>
              <w:rPr>
                <w:lang w:eastAsia="zh-CN"/>
              </w:rPr>
            </w:pPr>
            <w:r w:rsidRPr="005B00C6">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B00C6" w:rsidRDefault="008C3D6B">
            <w:pPr>
              <w:pStyle w:val="TAL"/>
            </w:pPr>
          </w:p>
        </w:tc>
      </w:tr>
      <w:tr w:rsidR="008C3D6B" w:rsidRPr="005B00C6"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B00C6" w:rsidRDefault="008C3D6B">
            <w:pPr>
              <w:pStyle w:val="TAL"/>
            </w:pPr>
            <w:r w:rsidRPr="005B00C6">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B00C6" w:rsidRDefault="008C3D6B">
            <w:pPr>
              <w:pStyle w:val="TAL"/>
              <w:rPr>
                <w:lang w:eastAsia="zh-CN"/>
              </w:rPr>
            </w:pPr>
            <w:r w:rsidRPr="005B00C6">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B00C6" w:rsidRDefault="008C3D6B">
            <w:pPr>
              <w:pStyle w:val="TAL"/>
            </w:pPr>
          </w:p>
        </w:tc>
      </w:tr>
      <w:tr w:rsidR="008C3D6B" w:rsidRPr="005B00C6"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B00C6" w:rsidRDefault="008C3D6B">
            <w:pPr>
              <w:pStyle w:val="TAL"/>
            </w:pPr>
            <w:r w:rsidRPr="005B00C6">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B00C6" w:rsidRDefault="008C3D6B">
            <w:pPr>
              <w:pStyle w:val="TAL"/>
              <w:rPr>
                <w:lang w:eastAsia="zh-CN"/>
              </w:rPr>
            </w:pPr>
            <w:r w:rsidRPr="005B00C6">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B00C6" w:rsidRDefault="008C3D6B">
            <w:pPr>
              <w:pStyle w:val="TAL"/>
            </w:pPr>
          </w:p>
        </w:tc>
      </w:tr>
      <w:tr w:rsidR="008C3D6B" w:rsidRPr="005B00C6"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B00C6" w:rsidRDefault="008C3D6B">
            <w:pPr>
              <w:pStyle w:val="TAL"/>
            </w:pPr>
            <w:r w:rsidRPr="005B00C6">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B00C6" w:rsidRDefault="008C3D6B">
            <w:pPr>
              <w:pStyle w:val="TAL"/>
              <w:rPr>
                <w:lang w:eastAsia="zh-CN"/>
              </w:rPr>
            </w:pPr>
            <w:r w:rsidRPr="005B00C6">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B00C6" w:rsidRDefault="008C3D6B">
            <w:pPr>
              <w:pStyle w:val="TAL"/>
            </w:pPr>
          </w:p>
        </w:tc>
      </w:tr>
    </w:tbl>
    <w:p w14:paraId="2B0EAA5B" w14:textId="77777777" w:rsidR="00585F58" w:rsidRPr="005B00C6" w:rsidRDefault="00585F58" w:rsidP="00585F58"/>
    <w:p w14:paraId="6CAA2425" w14:textId="77777777" w:rsidR="00585F58" w:rsidRPr="005B00C6" w:rsidRDefault="00585F58" w:rsidP="00585F58">
      <w:pPr>
        <w:pStyle w:val="TH"/>
        <w:ind w:left="567"/>
      </w:pPr>
      <w:r w:rsidRPr="005B00C6">
        <w:t>Table A.4.3.2A.</w:t>
      </w:r>
      <w:r w:rsidRPr="005B00C6">
        <w:rPr>
          <w:lang w:eastAsia="zh-CN"/>
        </w:rPr>
        <w:t>3.2</w:t>
      </w:r>
      <w:r w:rsidRPr="005B00C6">
        <w:t xml:space="preserve">-2a: Uplink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B00C6"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B00C6" w:rsidRDefault="00585F58" w:rsidP="00FA72F8">
            <w:pPr>
              <w:pStyle w:val="TAH"/>
            </w:pPr>
            <w:r w:rsidRPr="005B00C6">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B00C6" w:rsidRDefault="00585F58" w:rsidP="00FA72F8">
            <w:pPr>
              <w:pStyle w:val="TAH"/>
            </w:pPr>
            <w:r w:rsidRPr="005B00C6">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B00C6" w:rsidRDefault="00585F58" w:rsidP="00FA72F8">
            <w:pPr>
              <w:pStyle w:val="TAH"/>
              <w:rPr>
                <w:rFonts w:cs="Arial"/>
                <w:szCs w:val="18"/>
              </w:rPr>
            </w:pPr>
            <w:r w:rsidRPr="005B00C6">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B00C6" w:rsidRDefault="00585F58" w:rsidP="00FA72F8">
            <w:pPr>
              <w:pStyle w:val="TAH"/>
              <w:rPr>
                <w:lang w:eastAsia="zh-CN"/>
              </w:rPr>
            </w:pPr>
            <w:r w:rsidRPr="005B00C6">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B00C6" w:rsidRDefault="00585F58" w:rsidP="00FA72F8">
            <w:pPr>
              <w:pStyle w:val="TAH"/>
            </w:pPr>
            <w:r w:rsidRPr="005B00C6">
              <w:t>Comments</w:t>
            </w:r>
          </w:p>
        </w:tc>
      </w:tr>
      <w:tr w:rsidR="008C3D6B" w:rsidRPr="005B00C6"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B00C6" w:rsidRDefault="008C3D6B" w:rsidP="008C3D6B">
            <w:pPr>
              <w:pStyle w:val="TAC"/>
            </w:pPr>
            <w:r w:rsidRPr="005B00C6">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B00C6" w:rsidRDefault="008C3D6B" w:rsidP="008C3D6B">
            <w:pPr>
              <w:pStyle w:val="TAL"/>
            </w:pPr>
            <w:r w:rsidRPr="005B00C6">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B00C6" w:rsidRDefault="008C3D6B" w:rsidP="008C3D6B">
            <w:pPr>
              <w:pStyle w:val="TAC"/>
            </w:pPr>
            <w:r w:rsidRPr="005B00C6">
              <w:rPr>
                <w:rFonts w:cs="Arial"/>
                <w:szCs w:val="18"/>
              </w:rPr>
              <w:t xml:space="preserve">38.101-2, </w:t>
            </w:r>
            <w:r w:rsidRPr="005B00C6">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B00C6" w:rsidRDefault="008C3D6B" w:rsidP="008C3D6B">
            <w:pPr>
              <w:pStyle w:val="TAL"/>
            </w:pPr>
            <w:r w:rsidRPr="005B00C6">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B00C6" w:rsidRDefault="008C3D6B" w:rsidP="008C3D6B">
            <w:pPr>
              <w:pStyle w:val="TAL"/>
            </w:pPr>
          </w:p>
        </w:tc>
      </w:tr>
      <w:tr w:rsidR="008C3D6B" w:rsidRPr="005B00C6"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B00C6" w:rsidRDefault="008C3D6B">
            <w:pPr>
              <w:pStyle w:val="TAC"/>
            </w:pPr>
            <w:r w:rsidRPr="005B00C6">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B00C6" w:rsidRDefault="008C3D6B">
            <w:pPr>
              <w:pStyle w:val="TAL"/>
            </w:pPr>
            <w:r w:rsidRPr="005B00C6">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B00C6" w:rsidRDefault="008C3D6B">
            <w:pPr>
              <w:pStyle w:val="TAL"/>
              <w:rPr>
                <w:lang w:eastAsia="zh-CN"/>
              </w:rPr>
            </w:pPr>
            <w:r w:rsidRPr="005B00C6">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B00C6" w:rsidRDefault="008C3D6B">
            <w:pPr>
              <w:pStyle w:val="TAL"/>
            </w:pPr>
          </w:p>
        </w:tc>
      </w:tr>
      <w:tr w:rsidR="008C3D6B" w:rsidRPr="005B00C6"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B00C6" w:rsidRDefault="008C3D6B">
            <w:pPr>
              <w:pStyle w:val="TAC"/>
            </w:pPr>
            <w:r w:rsidRPr="005B00C6">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B00C6" w:rsidRDefault="008C3D6B">
            <w:pPr>
              <w:pStyle w:val="TAL"/>
            </w:pPr>
            <w:r w:rsidRPr="005B00C6">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B00C6" w:rsidRDefault="008C3D6B">
            <w:pPr>
              <w:pStyle w:val="TAL"/>
              <w:rPr>
                <w:lang w:eastAsia="zh-CN"/>
              </w:rPr>
            </w:pPr>
            <w:r w:rsidRPr="005B00C6">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B00C6" w:rsidRDefault="008C3D6B">
            <w:pPr>
              <w:pStyle w:val="TAL"/>
            </w:pPr>
          </w:p>
        </w:tc>
      </w:tr>
      <w:tr w:rsidR="008C3D6B" w:rsidRPr="005B00C6"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B00C6" w:rsidRDefault="008C3D6B">
            <w:pPr>
              <w:pStyle w:val="TAC"/>
            </w:pPr>
            <w:r w:rsidRPr="005B00C6">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B00C6" w:rsidRDefault="008C3D6B">
            <w:pPr>
              <w:pStyle w:val="TAL"/>
            </w:pPr>
            <w:r w:rsidRPr="005B00C6">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B00C6" w:rsidRDefault="008C3D6B">
            <w:pPr>
              <w:pStyle w:val="TAL"/>
              <w:rPr>
                <w:lang w:eastAsia="zh-CN"/>
              </w:rPr>
            </w:pPr>
            <w:r w:rsidRPr="005B00C6">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B00C6" w:rsidRDefault="008C3D6B">
            <w:pPr>
              <w:pStyle w:val="TAL"/>
            </w:pPr>
          </w:p>
        </w:tc>
      </w:tr>
      <w:tr w:rsidR="008C3D6B" w:rsidRPr="005B00C6"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B00C6" w:rsidRDefault="008C3D6B">
            <w:pPr>
              <w:pStyle w:val="TAC"/>
            </w:pPr>
            <w:r w:rsidRPr="005B00C6">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B00C6" w:rsidRDefault="008C3D6B">
            <w:pPr>
              <w:pStyle w:val="TAL"/>
            </w:pPr>
            <w:r w:rsidRPr="005B00C6">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B00C6" w:rsidRDefault="008C3D6B">
            <w:pPr>
              <w:pStyle w:val="TAL"/>
              <w:rPr>
                <w:lang w:eastAsia="zh-CN"/>
              </w:rPr>
            </w:pPr>
            <w:r w:rsidRPr="005B00C6">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B00C6" w:rsidRDefault="008C3D6B">
            <w:pPr>
              <w:pStyle w:val="TAL"/>
            </w:pPr>
          </w:p>
        </w:tc>
      </w:tr>
      <w:tr w:rsidR="008C3D6B" w:rsidRPr="005B00C6"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B00C6" w:rsidRDefault="008C3D6B">
            <w:pPr>
              <w:pStyle w:val="TAC"/>
            </w:pPr>
            <w:r w:rsidRPr="005B00C6">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B00C6" w:rsidRDefault="008C3D6B">
            <w:pPr>
              <w:pStyle w:val="TAL"/>
            </w:pPr>
            <w:r w:rsidRPr="005B00C6">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B00C6" w:rsidRDefault="008C3D6B">
            <w:pPr>
              <w:pStyle w:val="TAL"/>
              <w:rPr>
                <w:lang w:eastAsia="zh-CN"/>
              </w:rPr>
            </w:pPr>
            <w:r w:rsidRPr="005B00C6">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B00C6" w:rsidRDefault="008C3D6B">
            <w:pPr>
              <w:pStyle w:val="TAL"/>
            </w:pPr>
          </w:p>
        </w:tc>
      </w:tr>
      <w:tr w:rsidR="008C3D6B" w:rsidRPr="005B00C6"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B00C6" w:rsidRDefault="008C3D6B">
            <w:pPr>
              <w:pStyle w:val="TAC"/>
            </w:pPr>
            <w:r w:rsidRPr="005B00C6">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B00C6" w:rsidRDefault="008C3D6B">
            <w:pPr>
              <w:pStyle w:val="TAL"/>
            </w:pPr>
            <w:r w:rsidRPr="005B00C6">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B00C6" w:rsidRDefault="008C3D6B">
            <w:pPr>
              <w:pStyle w:val="TAL"/>
              <w:rPr>
                <w:lang w:eastAsia="zh-CN"/>
              </w:rPr>
            </w:pPr>
            <w:r w:rsidRPr="005B00C6">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B00C6" w:rsidRDefault="008C3D6B">
            <w:pPr>
              <w:pStyle w:val="TAL"/>
            </w:pPr>
          </w:p>
        </w:tc>
      </w:tr>
      <w:tr w:rsidR="008C3D6B" w:rsidRPr="005B00C6"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B00C6" w:rsidRDefault="008C3D6B">
            <w:pPr>
              <w:pStyle w:val="TAC"/>
            </w:pPr>
            <w:r w:rsidRPr="005B00C6">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B00C6" w:rsidRDefault="008C3D6B">
            <w:pPr>
              <w:pStyle w:val="TAL"/>
            </w:pPr>
            <w:r w:rsidRPr="005B00C6">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B00C6" w:rsidRDefault="008C3D6B">
            <w:pPr>
              <w:pStyle w:val="TAL"/>
              <w:rPr>
                <w:lang w:eastAsia="zh-CN"/>
              </w:rPr>
            </w:pPr>
            <w:r w:rsidRPr="005B00C6">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B00C6" w:rsidRDefault="008C3D6B">
            <w:pPr>
              <w:pStyle w:val="TAL"/>
            </w:pPr>
          </w:p>
        </w:tc>
      </w:tr>
    </w:tbl>
    <w:p w14:paraId="638EA9A7" w14:textId="77777777" w:rsidR="00586192" w:rsidRPr="005B00C6" w:rsidRDefault="00586192" w:rsidP="00586192"/>
    <w:p w14:paraId="730F51B8" w14:textId="77777777" w:rsidR="00586192" w:rsidRPr="005B00C6" w:rsidRDefault="00586192" w:rsidP="00586192">
      <w:pPr>
        <w:pStyle w:val="TH"/>
        <w:ind w:left="567"/>
      </w:pPr>
      <w:r w:rsidRPr="005B00C6">
        <w:t>Table A.4.3.2A.</w:t>
      </w:r>
      <w:r w:rsidRPr="005B00C6">
        <w:rPr>
          <w:lang w:eastAsia="zh-CN"/>
        </w:rPr>
        <w:t>3.2</w:t>
      </w:r>
      <w:r w:rsidRPr="005B00C6">
        <w:t xml:space="preserve">-3: Supported configurations </w:t>
      </w:r>
      <w:r w:rsidR="00585F58" w:rsidRPr="005B00C6">
        <w:t xml:space="preserve">with single bandwidth class </w:t>
      </w:r>
      <w:r w:rsidRPr="005B00C6">
        <w:t xml:space="preserve">for NR Intra-band </w:t>
      </w:r>
      <w:r w:rsidRPr="005B00C6">
        <w:rPr>
          <w:lang w:eastAsia="zh-CN"/>
        </w:rPr>
        <w:t>non-</w:t>
      </w:r>
      <w:r w:rsidRPr="005B00C6">
        <w:t>contiguous CA with</w:t>
      </w:r>
      <w:r w:rsidR="00A26A9A" w:rsidRPr="005B00C6">
        <w:t>in</w:t>
      </w:r>
      <w:r w:rsidRPr="005B00C6">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5B00C6"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5B00C6" w:rsidRDefault="00195F47"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FR2 Intra-band non-contiguous CA configuration / Item</w:t>
            </w:r>
          </w:p>
          <w:p w14:paraId="6F4ED2E9" w14:textId="4715D2C7" w:rsidR="00195F47" w:rsidRPr="005B00C6" w:rsidRDefault="005E7C7F" w:rsidP="005E7C7F">
            <w:pPr>
              <w:keepNext/>
              <w:keepLines/>
              <w:spacing w:after="0"/>
              <w:jc w:val="center"/>
              <w:rPr>
                <w:rFonts w:ascii="Arial" w:eastAsia="PMingLiU" w:hAnsi="Arial"/>
                <w:b/>
                <w:sz w:val="18"/>
              </w:rPr>
            </w:pPr>
            <w:r w:rsidRPr="005B00C6">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B00C6" w:rsidRDefault="00195F47"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5055BA41"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15F07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1)</w:t>
            </w:r>
          </w:p>
        </w:tc>
      </w:tr>
      <w:tr w:rsidR="00195F47" w:rsidRPr="005B00C6"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B00C6" w:rsidRDefault="00195F47" w:rsidP="000F1A13">
            <w:pPr>
              <w:keepNext/>
              <w:keepLines/>
              <w:spacing w:after="0"/>
              <w:rPr>
                <w:rFonts w:ascii="Arial" w:eastAsia="PMingLiU" w:hAnsi="Arial"/>
                <w:sz w:val="18"/>
                <w:lang w:eastAsia="zh-CN"/>
              </w:rPr>
            </w:pPr>
            <w:r w:rsidRPr="005B00C6">
              <w:rPr>
                <w:rFonts w:ascii="Arial" w:eastAsia="PMingLiU" w:hAnsi="Arial"/>
                <w:sz w:val="18"/>
              </w:rPr>
              <w:t>CA_</w:t>
            </w:r>
            <w:r w:rsidRPr="005B00C6">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B00C6" w:rsidRDefault="00195F47" w:rsidP="000F1A13">
            <w:pPr>
              <w:keepNext/>
              <w:keepLines/>
              <w:spacing w:after="0"/>
              <w:jc w:val="center"/>
              <w:rPr>
                <w:rFonts w:ascii="Arial" w:eastAsia="PMingLiU" w:hAnsi="Arial"/>
                <w:sz w:val="18"/>
              </w:rPr>
            </w:pPr>
            <w:r w:rsidRPr="005B00C6">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B00C6"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B00C6"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B00C6" w:rsidRDefault="00195F47" w:rsidP="000F1A13">
            <w:pPr>
              <w:keepNext/>
              <w:keepLines/>
              <w:spacing w:after="0"/>
              <w:jc w:val="center"/>
              <w:rPr>
                <w:rFonts w:ascii="Arial" w:eastAsia="PMingLiU" w:hAnsi="Arial"/>
                <w:sz w:val="18"/>
              </w:rPr>
            </w:pPr>
          </w:p>
        </w:tc>
      </w:tr>
      <w:tr w:rsidR="00195F47" w:rsidRPr="005B00C6"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-2</w:t>
            </w:r>
            <w:r w:rsidRPr="005B00C6">
              <w:rPr>
                <w:rFonts w:ascii="Arial" w:eastAsia="PMingLiU" w:hAnsi="Arial"/>
                <w:sz w:val="18"/>
              </w:rPr>
              <w:t xml:space="preserve"> [24] Table 5.</w:t>
            </w:r>
            <w:r w:rsidRPr="005B00C6">
              <w:rPr>
                <w:rFonts w:ascii="Arial" w:eastAsia="PMingLiU" w:hAnsi="Arial"/>
                <w:sz w:val="18"/>
                <w:lang w:eastAsia="zh-CN"/>
              </w:rPr>
              <w:t>5</w:t>
            </w:r>
            <w:r w:rsidRPr="005B00C6">
              <w:rPr>
                <w:rFonts w:ascii="Arial" w:eastAsia="PMingLiU" w:hAnsi="Arial"/>
                <w:sz w:val="18"/>
              </w:rPr>
              <w:t>A.2-1.</w:t>
            </w:r>
          </w:p>
          <w:p w14:paraId="6D0600D3" w14:textId="170FAD9A"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68F41EA4" w14:textId="07B6FB88" w:rsidR="005E7C7F" w:rsidRPr="005B00C6" w:rsidRDefault="00195F47" w:rsidP="005E7C7F">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in Note 2 of Table 4.0-3</w:t>
            </w:r>
            <w:r w:rsidR="00872F29" w:rsidRPr="005B00C6">
              <w:rPr>
                <w:rFonts w:ascii="Arial" w:eastAsia="PMingLiU" w:hAnsi="Arial"/>
                <w:sz w:val="18"/>
                <w:lang w:eastAsia="en-US"/>
              </w:rPr>
              <w:t xml:space="preserve"> in TS 38.522 [9].</w:t>
            </w:r>
          </w:p>
          <w:p w14:paraId="1A5A9EB5" w14:textId="7D396C9C" w:rsidR="00195F47" w:rsidRPr="005B00C6" w:rsidRDefault="005E7C7F" w:rsidP="005E7C7F">
            <w:pPr>
              <w:keepNext/>
              <w:keepLines/>
              <w:spacing w:after="0"/>
              <w:ind w:left="851" w:hanging="851"/>
              <w:rPr>
                <w:rFonts w:ascii="Arial" w:eastAsia="PMingLiU" w:hAnsi="Arial"/>
                <w:sz w:val="18"/>
              </w:rPr>
            </w:pPr>
            <w:r w:rsidRPr="005B00C6">
              <w:rPr>
                <w:rFonts w:ascii="Arial" w:eastAsia="PMingLiU" w:hAnsi="Arial"/>
                <w:sz w:val="18"/>
              </w:rPr>
              <w:t>Note 4:</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2DBEE8D2" w14:textId="5A6071BD" w:rsidR="00586192" w:rsidRPr="005B00C6" w:rsidRDefault="00586192" w:rsidP="00586192"/>
    <w:p w14:paraId="0FF68633" w14:textId="77777777" w:rsidR="00585F58" w:rsidRPr="005B00C6" w:rsidRDefault="00585F58" w:rsidP="00585F58">
      <w:pPr>
        <w:pStyle w:val="TH"/>
        <w:ind w:left="567"/>
      </w:pPr>
      <w:bookmarkStart w:id="503" w:name="_Toc27410910"/>
      <w:bookmarkStart w:id="504" w:name="_Toc36039422"/>
      <w:bookmarkStart w:id="505" w:name="_Toc43838782"/>
      <w:r w:rsidRPr="005B00C6">
        <w:t>Table A.4.3.2A.</w:t>
      </w:r>
      <w:r w:rsidRPr="005B00C6">
        <w:rPr>
          <w:lang w:eastAsia="zh-CN"/>
        </w:rPr>
        <w:t>3.2</w:t>
      </w:r>
      <w:r w:rsidRPr="005B00C6">
        <w:t xml:space="preserve">-3a: Supported configurations with multiple bandwidth classes for NR Intra-band </w:t>
      </w:r>
      <w:r w:rsidRPr="005B00C6">
        <w:rPr>
          <w:lang w:eastAsia="zh-CN"/>
        </w:rPr>
        <w:t>non-</w:t>
      </w:r>
      <w:r w:rsidRPr="005B00C6">
        <w:t>contiguous CA within FR2</w:t>
      </w:r>
    </w:p>
    <w:p w14:paraId="7F87180F" w14:textId="77777777" w:rsidR="00585F58" w:rsidRPr="005B00C6" w:rsidRDefault="00585F58" w:rsidP="00585F58">
      <w:r w:rsidRPr="005B00C6">
        <w:t>TBD</w:t>
      </w:r>
    </w:p>
    <w:p w14:paraId="7CB2E6DD" w14:textId="77777777" w:rsidR="00586192" w:rsidRPr="005B00C6" w:rsidRDefault="00586192" w:rsidP="00586192">
      <w:pPr>
        <w:pStyle w:val="Heading4"/>
      </w:pPr>
      <w:bookmarkStart w:id="506" w:name="_Toc51772937"/>
      <w:bookmarkStart w:id="507" w:name="_Toc58245143"/>
      <w:bookmarkStart w:id="508" w:name="_Toc68089592"/>
      <w:bookmarkStart w:id="509" w:name="_Toc69067713"/>
      <w:bookmarkStart w:id="510" w:name="_Toc75383251"/>
      <w:bookmarkStart w:id="511" w:name="_Toc83706899"/>
      <w:bookmarkStart w:id="512" w:name="_Toc90491604"/>
      <w:bookmarkStart w:id="513" w:name="_Toc100147698"/>
      <w:bookmarkStart w:id="514" w:name="_Toc106740970"/>
      <w:bookmarkStart w:id="515" w:name="_Toc114916326"/>
      <w:bookmarkStart w:id="516" w:name="_Toc124016738"/>
      <w:r w:rsidRPr="005B00C6">
        <w:t>A.4.3.2A.4</w:t>
      </w:r>
      <w:r w:rsidRPr="005B00C6">
        <w:tab/>
        <w:t>NR Inter-band CA</w:t>
      </w:r>
      <w:bookmarkEnd w:id="503"/>
      <w:bookmarkEnd w:id="504"/>
      <w:bookmarkEnd w:id="505"/>
      <w:r w:rsidR="006E2774" w:rsidRPr="005B00C6">
        <w:t xml:space="preserve"> within FR1</w:t>
      </w:r>
      <w:bookmarkEnd w:id="506"/>
      <w:bookmarkEnd w:id="507"/>
      <w:bookmarkEnd w:id="508"/>
      <w:bookmarkEnd w:id="509"/>
      <w:bookmarkEnd w:id="510"/>
      <w:bookmarkEnd w:id="511"/>
      <w:bookmarkEnd w:id="512"/>
      <w:bookmarkEnd w:id="513"/>
      <w:bookmarkEnd w:id="514"/>
      <w:bookmarkEnd w:id="515"/>
      <w:bookmarkEnd w:id="516"/>
    </w:p>
    <w:p w14:paraId="764FB061" w14:textId="1967CD82" w:rsidR="00586192" w:rsidRPr="005B00C6" w:rsidRDefault="00880597" w:rsidP="007624D2">
      <w:pPr>
        <w:pStyle w:val="Heading5"/>
      </w:pPr>
      <w:bookmarkStart w:id="517" w:name="_Toc68089593"/>
      <w:bookmarkStart w:id="518" w:name="_Toc69067714"/>
      <w:bookmarkStart w:id="519" w:name="_Toc75383252"/>
      <w:bookmarkStart w:id="520" w:name="_Toc83706900"/>
      <w:bookmarkStart w:id="521" w:name="_Toc90491605"/>
      <w:bookmarkStart w:id="522" w:name="_Toc100147699"/>
      <w:bookmarkStart w:id="523" w:name="_Toc106740971"/>
      <w:bookmarkStart w:id="524" w:name="_Toc114916327"/>
      <w:bookmarkStart w:id="525" w:name="_Toc124016739"/>
      <w:r w:rsidRPr="005B00C6">
        <w:t>A.4.3.2A.4.1</w:t>
      </w:r>
      <w:r w:rsidRPr="005B00C6">
        <w:tab/>
        <w:t>NR Inter-band CA within FR1 (two bands)</w:t>
      </w:r>
      <w:bookmarkEnd w:id="517"/>
      <w:bookmarkEnd w:id="518"/>
      <w:bookmarkEnd w:id="519"/>
      <w:bookmarkEnd w:id="520"/>
      <w:bookmarkEnd w:id="521"/>
      <w:bookmarkEnd w:id="522"/>
      <w:bookmarkEnd w:id="523"/>
      <w:bookmarkEnd w:id="524"/>
      <w:bookmarkEnd w:id="525"/>
    </w:p>
    <w:p w14:paraId="6A2E826E" w14:textId="77777777" w:rsidR="00586192" w:rsidRPr="005B00C6" w:rsidRDefault="00586192" w:rsidP="00586192">
      <w:pPr>
        <w:pStyle w:val="TH"/>
        <w:ind w:left="567"/>
      </w:pPr>
      <w:r w:rsidRPr="005B00C6">
        <w:t>Table A.4.3.2A.4.1-1: Downlink Bandwidth Class Combination capabilities for NR Inter-band CA configuration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B00C6"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B00C6" w:rsidRDefault="006E2774" w:rsidP="007A14A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B00C6" w:rsidRDefault="006E2774" w:rsidP="007A14A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B00C6" w:rsidRDefault="006E2774" w:rsidP="007A14A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B00C6" w:rsidRDefault="006E2774" w:rsidP="007A14A3">
            <w:pPr>
              <w:pStyle w:val="TAH"/>
            </w:pPr>
            <w:r w:rsidRPr="005B00C6">
              <w:t>Comments</w:t>
            </w:r>
          </w:p>
        </w:tc>
      </w:tr>
      <w:tr w:rsidR="006E2774" w:rsidRPr="005B00C6"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B00C6" w:rsidRDefault="006E2774" w:rsidP="007A14A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B00C6" w:rsidRDefault="006E2774" w:rsidP="007A14A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B00C6" w:rsidRDefault="006E2774" w:rsidP="007A14A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B00C6" w:rsidRDefault="006E2774" w:rsidP="007A14A3">
            <w:pPr>
              <w:pStyle w:val="TAL"/>
            </w:pPr>
          </w:p>
        </w:tc>
      </w:tr>
      <w:tr w:rsidR="006E2774" w:rsidRPr="005B00C6"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B00C6" w:rsidRDefault="006E2774" w:rsidP="007A14A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B00C6" w:rsidRDefault="006E2774" w:rsidP="007A14A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B00C6" w:rsidRDefault="006E2774" w:rsidP="007A14A3">
            <w:pPr>
              <w:pStyle w:val="TAL"/>
            </w:pPr>
          </w:p>
        </w:tc>
      </w:tr>
      <w:tr w:rsidR="006E2774" w:rsidRPr="005B00C6"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B00C6" w:rsidRDefault="006E2774" w:rsidP="007A14A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B00C6" w:rsidRDefault="006E2774" w:rsidP="007A14A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B00C6" w:rsidRDefault="006E2774" w:rsidP="007A14A3">
            <w:pPr>
              <w:pStyle w:val="TAL"/>
            </w:pPr>
          </w:p>
        </w:tc>
      </w:tr>
      <w:tr w:rsidR="006E2774" w:rsidRPr="005B00C6"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B00C6" w:rsidRDefault="006E2774" w:rsidP="007A14A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B00C6" w:rsidRDefault="006E2774" w:rsidP="007A14A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B00C6" w:rsidRDefault="006E2774" w:rsidP="007A14A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B00C6" w:rsidRDefault="006E2774" w:rsidP="007A14A3">
            <w:pPr>
              <w:pStyle w:val="TAL"/>
            </w:pPr>
          </w:p>
        </w:tc>
      </w:tr>
      <w:tr w:rsidR="006E2774" w:rsidRPr="005B00C6"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B00C6" w:rsidRDefault="006E2774" w:rsidP="007A14A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B00C6" w:rsidRDefault="006E2774" w:rsidP="007A14A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B00C6" w:rsidRDefault="006E2774" w:rsidP="007A14A3">
            <w:pPr>
              <w:pStyle w:val="TAL"/>
            </w:pPr>
          </w:p>
        </w:tc>
      </w:tr>
      <w:tr w:rsidR="006E2774" w:rsidRPr="005B00C6"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B00C6" w:rsidRDefault="006E2774" w:rsidP="007A14A3">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B00C6" w:rsidRDefault="006E2774" w:rsidP="007A14A3">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B00C6" w:rsidRDefault="006E2774" w:rsidP="007A14A3">
            <w:pPr>
              <w:pStyle w:val="TAL"/>
            </w:pPr>
          </w:p>
        </w:tc>
      </w:tr>
      <w:tr w:rsidR="006E2774" w:rsidRPr="005B00C6"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B00C6" w:rsidRDefault="006E2774" w:rsidP="007A14A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B00C6" w:rsidRDefault="006E2774" w:rsidP="007A14A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B00C6" w:rsidRDefault="006E2774" w:rsidP="007A14A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B00C6" w:rsidRDefault="006E2774" w:rsidP="007A14A3">
            <w:pPr>
              <w:pStyle w:val="TAL"/>
            </w:pPr>
          </w:p>
        </w:tc>
      </w:tr>
      <w:tr w:rsidR="006E2774" w:rsidRPr="005B00C6"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B00C6" w:rsidRDefault="006E2774" w:rsidP="007A14A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B00C6" w:rsidRDefault="006E2774" w:rsidP="007A14A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B00C6" w:rsidRDefault="006E2774" w:rsidP="007A14A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B00C6" w:rsidRDefault="006E2774" w:rsidP="007A14A3">
            <w:pPr>
              <w:pStyle w:val="TAL"/>
            </w:pPr>
          </w:p>
        </w:tc>
      </w:tr>
      <w:tr w:rsidR="006E2774" w:rsidRPr="005B00C6"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B00C6" w:rsidRDefault="006E2774" w:rsidP="007A14A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B00C6" w:rsidRDefault="006E2774" w:rsidP="007A14A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B00C6" w:rsidRDefault="006E2774" w:rsidP="007A14A3">
            <w:pPr>
              <w:pStyle w:val="TAL"/>
            </w:pPr>
          </w:p>
        </w:tc>
      </w:tr>
      <w:tr w:rsidR="006E2774" w:rsidRPr="005B00C6"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B00C6" w:rsidRDefault="006E2774" w:rsidP="007A14A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B00C6" w:rsidRDefault="006E2774" w:rsidP="007A14A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B00C6" w:rsidRDefault="006E2774" w:rsidP="007A14A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B00C6" w:rsidRDefault="006E2774" w:rsidP="007A14A3">
            <w:pPr>
              <w:pStyle w:val="TAL"/>
            </w:pPr>
          </w:p>
        </w:tc>
      </w:tr>
    </w:tbl>
    <w:p w14:paraId="2BF010F0" w14:textId="77777777" w:rsidR="006E2774" w:rsidRPr="005B00C6" w:rsidRDefault="006E2774" w:rsidP="006E2774"/>
    <w:p w14:paraId="33C69809" w14:textId="77777777" w:rsidR="00586192" w:rsidRPr="005B00C6" w:rsidRDefault="00586192" w:rsidP="00586192">
      <w:pPr>
        <w:pStyle w:val="TH"/>
        <w:ind w:left="567"/>
      </w:pPr>
      <w:r w:rsidRPr="005B00C6">
        <w:t>Table A.4.3.2A.4</w:t>
      </w:r>
      <w:r w:rsidR="00D97121" w:rsidRPr="005B00C6">
        <w:t>.1</w:t>
      </w:r>
      <w:r w:rsidRPr="005B00C6">
        <w:t>-2: Uplink Bandwidth Class Combination capabilities for NR Inter-band CA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7F75F66"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C36ABB"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37E2837E" w14:textId="77777777" w:rsidR="006E2774" w:rsidRPr="005B00C6" w:rsidRDefault="006E2774" w:rsidP="006E2774">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7DB4069"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142A22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452CFB6" w14:textId="77777777" w:rsidR="006E2774" w:rsidRPr="005B00C6" w:rsidRDefault="006E2774" w:rsidP="006E2774">
            <w:pPr>
              <w:pStyle w:val="TAH"/>
            </w:pPr>
            <w:r w:rsidRPr="005B00C6">
              <w:t>Comments</w:t>
            </w:r>
          </w:p>
        </w:tc>
      </w:tr>
      <w:tr w:rsidR="006E2774" w:rsidRPr="005B00C6" w14:paraId="02C28A80"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1388D2"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0074C60C" w14:textId="77777777" w:rsidR="006E2774" w:rsidRPr="005B00C6" w:rsidRDefault="006E2774" w:rsidP="006E2774">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ADE611A"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03FD266" w14:textId="77777777" w:rsidR="006E2774" w:rsidRPr="005B00C6" w:rsidRDefault="006E2774" w:rsidP="006E2774">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B7781FD" w14:textId="77777777" w:rsidR="006E2774" w:rsidRPr="005B00C6" w:rsidRDefault="006E2774" w:rsidP="006E2774">
            <w:pPr>
              <w:pStyle w:val="TAL"/>
            </w:pPr>
          </w:p>
        </w:tc>
      </w:tr>
      <w:tr w:rsidR="0029416B" w:rsidRPr="005B00C6" w14:paraId="379BA8B5"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D50646" w14:textId="77777777" w:rsidR="0029416B" w:rsidRPr="005B00C6" w:rsidRDefault="0029416B" w:rsidP="00261B49">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A5E6892" w14:textId="77777777" w:rsidR="0029416B" w:rsidRPr="005B00C6" w:rsidRDefault="0029416B" w:rsidP="00261B49">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22DE8B4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E91B4ED" w14:textId="77777777" w:rsidR="0029416B" w:rsidRPr="005B00C6" w:rsidRDefault="0029416B" w:rsidP="00261B49">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46D6C04A" w14:textId="77777777" w:rsidR="0029416B" w:rsidRPr="005B00C6" w:rsidRDefault="0029416B" w:rsidP="00261B49">
            <w:pPr>
              <w:pStyle w:val="TAL"/>
            </w:pPr>
          </w:p>
        </w:tc>
      </w:tr>
      <w:tr w:rsidR="0029416B" w:rsidRPr="005B00C6" w14:paraId="640E60C9"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A3E8B7"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023A0D3" w14:textId="77777777" w:rsidR="0029416B" w:rsidRPr="005B00C6" w:rsidRDefault="0029416B" w:rsidP="00261B49">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01DDB18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0F00040" w14:textId="77777777" w:rsidR="0029416B" w:rsidRPr="005B00C6" w:rsidRDefault="0029416B" w:rsidP="00261B49">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246754B" w14:textId="77777777" w:rsidR="0029416B" w:rsidRPr="005B00C6" w:rsidRDefault="0029416B" w:rsidP="00261B49">
            <w:pPr>
              <w:pStyle w:val="TAL"/>
            </w:pPr>
          </w:p>
        </w:tc>
      </w:tr>
      <w:tr w:rsidR="0029416B" w:rsidRPr="005B00C6" w14:paraId="795016C2"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A3F51D" w14:textId="77777777" w:rsidR="0029416B" w:rsidRPr="005B00C6" w:rsidRDefault="0029416B" w:rsidP="00261B49">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AFF07D8" w14:textId="77777777" w:rsidR="0029416B" w:rsidRPr="005B00C6" w:rsidRDefault="0029416B" w:rsidP="00261B49">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4DCA6B0"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FF370C5" w14:textId="77777777" w:rsidR="0029416B" w:rsidRPr="005B00C6" w:rsidRDefault="0029416B" w:rsidP="00261B49">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93A36AA" w14:textId="77777777" w:rsidR="0029416B" w:rsidRPr="005B00C6" w:rsidRDefault="0029416B" w:rsidP="00261B49">
            <w:pPr>
              <w:pStyle w:val="TAL"/>
            </w:pPr>
          </w:p>
        </w:tc>
      </w:tr>
    </w:tbl>
    <w:p w14:paraId="7C47FDD4" w14:textId="77777777" w:rsidR="00586192" w:rsidRPr="005B00C6" w:rsidRDefault="00586192" w:rsidP="00586192"/>
    <w:p w14:paraId="70E1AA19" w14:textId="3F049A1D" w:rsidR="00586192" w:rsidRPr="005B00C6" w:rsidRDefault="00586192" w:rsidP="00586192">
      <w:pPr>
        <w:pStyle w:val="TH"/>
        <w:ind w:left="567"/>
      </w:pPr>
      <w:r w:rsidRPr="005B00C6">
        <w:t>Table A.4.3.2A.4</w:t>
      </w:r>
      <w:r w:rsidR="00D97121" w:rsidRPr="005B00C6">
        <w:t>.1</w:t>
      </w:r>
      <w:r w:rsidRPr="005B00C6">
        <w:t>-3: Supported configurations for NR Inter-band CA with</w:t>
      </w:r>
      <w:r w:rsidR="00A26A9A" w:rsidRPr="005B00C6">
        <w:t>in</w:t>
      </w:r>
      <w:r w:rsidRPr="005B00C6">
        <w:t xml:space="preserve"> FR1 and two bands</w:t>
      </w:r>
    </w:p>
    <w:tbl>
      <w:tblPr>
        <w:tblW w:w="3954" w:type="pct"/>
        <w:jc w:val="center"/>
        <w:tblCellMar>
          <w:left w:w="28" w:type="dxa"/>
          <w:right w:w="56" w:type="dxa"/>
        </w:tblCellMar>
        <w:tblLook w:val="04A0" w:firstRow="1" w:lastRow="0" w:firstColumn="1" w:lastColumn="0" w:noHBand="0" w:noVBand="1"/>
      </w:tblPr>
      <w:tblGrid>
        <w:gridCol w:w="1424"/>
        <w:gridCol w:w="768"/>
        <w:gridCol w:w="303"/>
        <w:gridCol w:w="1417"/>
        <w:gridCol w:w="1729"/>
        <w:gridCol w:w="2050"/>
      </w:tblGrid>
      <w:tr w:rsidR="00AD55F6" w:rsidRPr="005B00C6" w14:paraId="3E93E496" w14:textId="18015271" w:rsidTr="00DD732C">
        <w:trPr>
          <w:cantSplit/>
          <w:trHeight w:val="1134"/>
          <w:jc w:val="center"/>
        </w:trPr>
        <w:tc>
          <w:tcPr>
            <w:tcW w:w="926" w:type="pct"/>
            <w:tcBorders>
              <w:top w:val="single" w:sz="4" w:space="0" w:color="auto"/>
              <w:left w:val="single" w:sz="4" w:space="0" w:color="auto"/>
              <w:bottom w:val="single" w:sz="4" w:space="0" w:color="auto"/>
              <w:right w:val="single" w:sz="4" w:space="0" w:color="auto"/>
            </w:tcBorders>
            <w:hideMark/>
          </w:tcPr>
          <w:p w14:paraId="2748521F"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NR FR1 Inter-band CA configuration / Item</w:t>
            </w:r>
          </w:p>
          <w:p w14:paraId="1C83297C" w14:textId="00AEF1B5"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1</w:t>
            </w:r>
            <w:r w:rsidR="005E7C7F" w:rsidRPr="005B00C6">
              <w:rPr>
                <w:rFonts w:ascii="Arial" w:eastAsia="PMingLiU" w:hAnsi="Arial"/>
                <w:b/>
                <w:sz w:val="18"/>
              </w:rPr>
              <w:t>, 9</w:t>
            </w:r>
            <w:r w:rsidRPr="005B00C6">
              <w:rPr>
                <w:rFonts w:ascii="Arial" w:eastAsia="PMingLiU" w:hAnsi="Arial"/>
                <w:b/>
                <w:sz w:val="18"/>
              </w:rPr>
              <w:t>)</w:t>
            </w:r>
          </w:p>
        </w:tc>
        <w:tc>
          <w:tcPr>
            <w:tcW w:w="499" w:type="pct"/>
            <w:tcBorders>
              <w:top w:val="single" w:sz="4" w:space="0" w:color="auto"/>
              <w:left w:val="single" w:sz="4" w:space="0" w:color="auto"/>
              <w:bottom w:val="single" w:sz="4" w:space="0" w:color="auto"/>
              <w:right w:val="single" w:sz="4" w:space="0" w:color="auto"/>
            </w:tcBorders>
            <w:hideMark/>
          </w:tcPr>
          <w:p w14:paraId="6EDB32B1"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4D2786" w:rsidRPr="005B00C6" w:rsidRDefault="004D2786"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21" w:type="pct"/>
            <w:tcBorders>
              <w:top w:val="single" w:sz="4" w:space="0" w:color="auto"/>
              <w:left w:val="single" w:sz="4" w:space="0" w:color="auto"/>
              <w:bottom w:val="single" w:sz="4" w:space="0" w:color="auto"/>
              <w:right w:val="single" w:sz="4" w:space="0" w:color="auto"/>
            </w:tcBorders>
            <w:hideMark/>
          </w:tcPr>
          <w:p w14:paraId="7E7BC39D"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D0C4D14"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2,5)</w:t>
            </w:r>
          </w:p>
        </w:tc>
        <w:tc>
          <w:tcPr>
            <w:tcW w:w="1124" w:type="pct"/>
            <w:tcBorders>
              <w:top w:val="single" w:sz="4" w:space="0" w:color="auto"/>
              <w:left w:val="single" w:sz="4" w:space="0" w:color="auto"/>
              <w:bottom w:val="single" w:sz="4" w:space="0" w:color="auto"/>
              <w:right w:val="single" w:sz="4" w:space="0" w:color="auto"/>
            </w:tcBorders>
            <w:hideMark/>
          </w:tcPr>
          <w:p w14:paraId="0BF5D99A"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1A99A9F"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333" w:type="pct"/>
            <w:tcBorders>
              <w:top w:val="single" w:sz="4" w:space="0" w:color="auto"/>
              <w:left w:val="single" w:sz="4" w:space="0" w:color="auto"/>
              <w:bottom w:val="single" w:sz="4" w:space="0" w:color="auto"/>
              <w:right w:val="single" w:sz="4" w:space="0" w:color="auto"/>
            </w:tcBorders>
          </w:tcPr>
          <w:p w14:paraId="129DB003" w14:textId="7777777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46762C72" w14:textId="2C2C5FC7" w:rsidR="004D2786" w:rsidRPr="005B00C6" w:rsidRDefault="004D2786" w:rsidP="000F1A13">
            <w:pPr>
              <w:keepNext/>
              <w:keepLines/>
              <w:spacing w:after="0"/>
              <w:jc w:val="center"/>
              <w:rPr>
                <w:rFonts w:ascii="Arial" w:eastAsia="PMingLiU" w:hAnsi="Arial"/>
                <w:b/>
                <w:sz w:val="18"/>
              </w:rPr>
            </w:pPr>
            <w:r w:rsidRPr="005B00C6">
              <w:rPr>
                <w:rFonts w:ascii="Arial" w:eastAsia="PMingLiU" w:hAnsi="Arial"/>
                <w:b/>
                <w:sz w:val="18"/>
              </w:rPr>
              <w:t>(Note 7, 8)</w:t>
            </w:r>
          </w:p>
        </w:tc>
      </w:tr>
      <w:tr w:rsidR="00AD55F6" w:rsidRPr="005B00C6" w14:paraId="3CFE5D8B"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3E411D5" w14:textId="48EC6EEA" w:rsidR="000819B2" w:rsidRPr="005B00C6" w:rsidRDefault="000819B2" w:rsidP="000819B2">
            <w:pPr>
              <w:keepNext/>
              <w:keepLines/>
              <w:spacing w:after="0"/>
              <w:rPr>
                <w:rFonts w:ascii="Arial" w:hAnsi="Arial"/>
                <w:sz w:val="18"/>
                <w:lang w:eastAsia="en-US"/>
              </w:rPr>
            </w:pPr>
            <w:r w:rsidRPr="005B00C6">
              <w:rPr>
                <w:rFonts w:ascii="Arial" w:hAnsi="Arial"/>
                <w:sz w:val="18"/>
              </w:rPr>
              <w:t>CA_n1A-n3A</w:t>
            </w:r>
          </w:p>
        </w:tc>
        <w:tc>
          <w:tcPr>
            <w:tcW w:w="499" w:type="pct"/>
            <w:tcBorders>
              <w:top w:val="single" w:sz="4" w:space="0" w:color="auto"/>
              <w:left w:val="single" w:sz="4" w:space="0" w:color="auto"/>
              <w:bottom w:val="single" w:sz="4" w:space="0" w:color="auto"/>
              <w:right w:val="single" w:sz="4" w:space="0" w:color="auto"/>
            </w:tcBorders>
          </w:tcPr>
          <w:p w14:paraId="3F8D0CE5" w14:textId="3167EC03"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13471FA" w14:textId="77777777" w:rsidR="000819B2" w:rsidRPr="005B00C6" w:rsidRDefault="000819B2" w:rsidP="000819B2">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40553EA" w14:textId="77777777" w:rsidR="000819B2" w:rsidRPr="005B00C6" w:rsidRDefault="000819B2" w:rsidP="000819B2">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0B713EE2"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28615C8" w14:textId="77777777" w:rsidR="000819B2" w:rsidRPr="005B00C6" w:rsidRDefault="000819B2" w:rsidP="000819B2">
            <w:pPr>
              <w:keepNext/>
              <w:keepLines/>
              <w:spacing w:after="0"/>
              <w:jc w:val="center"/>
              <w:rPr>
                <w:rFonts w:ascii="Arial" w:eastAsia="SimSun" w:hAnsi="Arial"/>
                <w:sz w:val="18"/>
              </w:rPr>
            </w:pPr>
          </w:p>
        </w:tc>
      </w:tr>
      <w:tr w:rsidR="00AD55F6" w:rsidRPr="005B00C6" w14:paraId="45EE9C50"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33940E1" w14:textId="04D3CD95" w:rsidR="000819B2" w:rsidRPr="005B00C6" w:rsidRDefault="000819B2" w:rsidP="000819B2">
            <w:pPr>
              <w:keepNext/>
              <w:keepLines/>
              <w:spacing w:after="0"/>
              <w:rPr>
                <w:rFonts w:ascii="Arial" w:hAnsi="Arial"/>
                <w:sz w:val="18"/>
                <w:lang w:eastAsia="en-US"/>
              </w:rPr>
            </w:pPr>
            <w:r w:rsidRPr="005B00C6">
              <w:rPr>
                <w:rFonts w:ascii="Arial" w:hAnsi="Arial"/>
                <w:sz w:val="18"/>
                <w:lang w:eastAsia="en-US"/>
              </w:rPr>
              <w:t>CA_n1(2A)-n3A</w:t>
            </w:r>
          </w:p>
        </w:tc>
        <w:tc>
          <w:tcPr>
            <w:tcW w:w="499" w:type="pct"/>
            <w:tcBorders>
              <w:top w:val="single" w:sz="4" w:space="0" w:color="auto"/>
              <w:left w:val="single" w:sz="4" w:space="0" w:color="auto"/>
              <w:bottom w:val="single" w:sz="4" w:space="0" w:color="auto"/>
              <w:right w:val="single" w:sz="4" w:space="0" w:color="auto"/>
            </w:tcBorders>
          </w:tcPr>
          <w:p w14:paraId="367AD626" w14:textId="4C82766A"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176448D" w14:textId="77777777" w:rsidR="000819B2" w:rsidRPr="005B00C6" w:rsidRDefault="000819B2" w:rsidP="000819B2">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51309968" w14:textId="77777777" w:rsidR="000819B2" w:rsidRPr="005B00C6" w:rsidRDefault="000819B2" w:rsidP="000819B2">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07A0FDC"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5BF4608" w14:textId="77777777" w:rsidR="000819B2" w:rsidRPr="005B00C6" w:rsidRDefault="000819B2" w:rsidP="000819B2">
            <w:pPr>
              <w:keepNext/>
              <w:keepLines/>
              <w:spacing w:after="0"/>
              <w:jc w:val="center"/>
              <w:rPr>
                <w:rFonts w:ascii="Arial" w:eastAsia="SimSun" w:hAnsi="Arial"/>
                <w:sz w:val="18"/>
              </w:rPr>
            </w:pPr>
          </w:p>
        </w:tc>
      </w:tr>
      <w:tr w:rsidR="00AD55F6" w:rsidRPr="005B00C6" w14:paraId="5CC7168E"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6FA8786" w14:textId="0FC9396F" w:rsidR="008C46AC" w:rsidRPr="005B00C6" w:rsidRDefault="008C46AC" w:rsidP="008C46AC">
            <w:pPr>
              <w:keepNext/>
              <w:keepLines/>
              <w:spacing w:after="0"/>
              <w:rPr>
                <w:rFonts w:ascii="Arial" w:eastAsia="SimSun" w:hAnsi="Arial"/>
                <w:sz w:val="18"/>
              </w:rPr>
            </w:pPr>
            <w:r w:rsidRPr="005B00C6">
              <w:rPr>
                <w:rFonts w:ascii="Arial" w:hAnsi="Arial"/>
                <w:sz w:val="18"/>
                <w:lang w:eastAsia="en-US"/>
              </w:rPr>
              <w:t>CA_n1(2A)-n</w:t>
            </w:r>
            <w:r w:rsidRPr="005B00C6">
              <w:rPr>
                <w:rFonts w:ascii="Arial" w:eastAsia="SimSun" w:hAnsi="Arial"/>
                <w:sz w:val="18"/>
                <w:lang w:eastAsia="zh-CN"/>
              </w:rPr>
              <w:t>5</w:t>
            </w:r>
            <w:r w:rsidRPr="005B00C6">
              <w:rPr>
                <w:rFonts w:ascii="Arial" w:hAnsi="Arial"/>
                <w:sz w:val="18"/>
                <w:lang w:eastAsia="en-US"/>
              </w:rPr>
              <w:t>A</w:t>
            </w:r>
          </w:p>
        </w:tc>
        <w:tc>
          <w:tcPr>
            <w:tcW w:w="499" w:type="pct"/>
            <w:tcBorders>
              <w:top w:val="single" w:sz="4" w:space="0" w:color="auto"/>
              <w:left w:val="single" w:sz="4" w:space="0" w:color="auto"/>
              <w:bottom w:val="single" w:sz="4" w:space="0" w:color="auto"/>
              <w:right w:val="single" w:sz="4" w:space="0" w:color="auto"/>
            </w:tcBorders>
          </w:tcPr>
          <w:p w14:paraId="242DDB8D" w14:textId="35AD0B66"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0E4C68B9"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45A3309" w14:textId="77777777" w:rsidR="008C46AC" w:rsidRPr="005B00C6" w:rsidRDefault="008C46AC" w:rsidP="008C46AC">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364B21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91103AF" w14:textId="77777777" w:rsidR="008C46AC" w:rsidRPr="005B00C6" w:rsidRDefault="008C46AC" w:rsidP="008C46AC">
            <w:pPr>
              <w:keepNext/>
              <w:keepLines/>
              <w:spacing w:after="0"/>
              <w:jc w:val="center"/>
              <w:rPr>
                <w:rFonts w:ascii="Arial" w:eastAsia="SimSun" w:hAnsi="Arial"/>
                <w:sz w:val="18"/>
              </w:rPr>
            </w:pPr>
          </w:p>
        </w:tc>
      </w:tr>
      <w:tr w:rsidR="00AD55F6" w:rsidRPr="005B00C6" w14:paraId="4C9CB778"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5E5082AF" w14:textId="3F24649A" w:rsidR="000819B2" w:rsidRPr="005B00C6" w:rsidRDefault="000819B2" w:rsidP="000819B2">
            <w:pPr>
              <w:keepNext/>
              <w:keepLines/>
              <w:spacing w:after="0"/>
              <w:rPr>
                <w:rFonts w:ascii="Arial" w:hAnsi="Arial"/>
                <w:sz w:val="18"/>
                <w:lang w:eastAsia="en-US"/>
              </w:rPr>
            </w:pPr>
            <w:r w:rsidRPr="005B00C6">
              <w:rPr>
                <w:rFonts w:ascii="Arial" w:hAnsi="Arial"/>
                <w:sz w:val="18"/>
              </w:rPr>
              <w:t>CA_n1A-n8A</w:t>
            </w:r>
          </w:p>
        </w:tc>
        <w:tc>
          <w:tcPr>
            <w:tcW w:w="499" w:type="pct"/>
            <w:tcBorders>
              <w:top w:val="single" w:sz="4" w:space="0" w:color="auto"/>
              <w:left w:val="single" w:sz="4" w:space="0" w:color="auto"/>
              <w:bottom w:val="single" w:sz="4" w:space="0" w:color="auto"/>
              <w:right w:val="single" w:sz="4" w:space="0" w:color="auto"/>
            </w:tcBorders>
          </w:tcPr>
          <w:p w14:paraId="51B25EB9" w14:textId="723441EE" w:rsidR="000819B2" w:rsidRPr="005B00C6" w:rsidRDefault="000819B2" w:rsidP="000819B2">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2E8AF4E" w14:textId="77777777" w:rsidR="000819B2" w:rsidRPr="005B00C6" w:rsidRDefault="000819B2" w:rsidP="000819B2">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39A23D7" w14:textId="77777777" w:rsidR="000819B2" w:rsidRPr="005B00C6" w:rsidRDefault="000819B2" w:rsidP="000819B2">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7B5DED82" w14:textId="77777777" w:rsidR="000819B2" w:rsidRPr="005B00C6" w:rsidRDefault="000819B2" w:rsidP="000819B2">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D6D7E8C" w14:textId="77777777" w:rsidR="000819B2" w:rsidRPr="005B00C6" w:rsidRDefault="000819B2" w:rsidP="000819B2">
            <w:pPr>
              <w:keepNext/>
              <w:keepLines/>
              <w:spacing w:after="0"/>
              <w:jc w:val="center"/>
              <w:rPr>
                <w:rFonts w:ascii="Arial" w:eastAsia="SimSun" w:hAnsi="Arial"/>
                <w:sz w:val="18"/>
              </w:rPr>
            </w:pPr>
          </w:p>
        </w:tc>
      </w:tr>
      <w:tr w:rsidR="00AD55F6" w:rsidRPr="005B00C6" w14:paraId="7FE58225"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7D6A966" w14:textId="4A9B2B1C" w:rsidR="008C46AC" w:rsidRPr="005B00C6" w:rsidRDefault="008C46AC" w:rsidP="008C46AC">
            <w:pPr>
              <w:keepNext/>
              <w:keepLines/>
              <w:spacing w:after="0"/>
              <w:rPr>
                <w:rFonts w:ascii="Arial" w:eastAsia="SimSun" w:hAnsi="Arial"/>
                <w:sz w:val="18"/>
              </w:rPr>
            </w:pPr>
            <w:r w:rsidRPr="005B00C6">
              <w:rPr>
                <w:rFonts w:ascii="Arial" w:hAnsi="Arial"/>
                <w:sz w:val="18"/>
                <w:lang w:eastAsia="en-US"/>
              </w:rPr>
              <w:t>CA_n1(2A)-n8A</w:t>
            </w:r>
          </w:p>
        </w:tc>
        <w:tc>
          <w:tcPr>
            <w:tcW w:w="499" w:type="pct"/>
            <w:tcBorders>
              <w:top w:val="single" w:sz="4" w:space="0" w:color="auto"/>
              <w:left w:val="single" w:sz="4" w:space="0" w:color="auto"/>
              <w:bottom w:val="single" w:sz="4" w:space="0" w:color="auto"/>
              <w:right w:val="single" w:sz="4" w:space="0" w:color="auto"/>
            </w:tcBorders>
          </w:tcPr>
          <w:p w14:paraId="512D7490" w14:textId="3DD1AFF5"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57DD8F3A"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9CC98E2" w14:textId="77777777" w:rsidR="008C46AC" w:rsidRPr="005B00C6" w:rsidRDefault="008C46AC" w:rsidP="008C46AC">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6911F6C2"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1345674" w14:textId="77777777" w:rsidR="008C46AC" w:rsidRPr="005B00C6" w:rsidRDefault="008C46AC" w:rsidP="008C46AC">
            <w:pPr>
              <w:keepNext/>
              <w:keepLines/>
              <w:spacing w:after="0"/>
              <w:jc w:val="center"/>
              <w:rPr>
                <w:rFonts w:ascii="Arial" w:eastAsia="SimSun" w:hAnsi="Arial"/>
                <w:sz w:val="18"/>
              </w:rPr>
            </w:pPr>
          </w:p>
        </w:tc>
      </w:tr>
      <w:tr w:rsidR="00AD55F6" w:rsidRPr="005B00C6" w14:paraId="453940CB"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3F8D269" w14:textId="76B34C31" w:rsidR="008C46AC" w:rsidRPr="005B00C6" w:rsidRDefault="008C46AC" w:rsidP="008C46AC">
            <w:pPr>
              <w:keepNext/>
              <w:keepLines/>
              <w:spacing w:after="0"/>
              <w:rPr>
                <w:rFonts w:ascii="Arial" w:hAnsi="Arial"/>
                <w:sz w:val="18"/>
                <w:lang w:eastAsia="en-US"/>
              </w:rPr>
            </w:pPr>
            <w:r w:rsidRPr="005B00C6">
              <w:rPr>
                <w:rFonts w:ascii="Arial" w:eastAsia="SimSun" w:hAnsi="Arial"/>
                <w:sz w:val="18"/>
              </w:rPr>
              <w:t>CA_n1A-n77A</w:t>
            </w:r>
          </w:p>
        </w:tc>
        <w:tc>
          <w:tcPr>
            <w:tcW w:w="499" w:type="pct"/>
            <w:tcBorders>
              <w:top w:val="single" w:sz="4" w:space="0" w:color="auto"/>
              <w:left w:val="single" w:sz="4" w:space="0" w:color="auto"/>
              <w:bottom w:val="single" w:sz="4" w:space="0" w:color="auto"/>
              <w:right w:val="single" w:sz="4" w:space="0" w:color="auto"/>
            </w:tcBorders>
          </w:tcPr>
          <w:p w14:paraId="6BACCAED" w14:textId="577EE132" w:rsidR="008C46AC" w:rsidRPr="005B00C6" w:rsidRDefault="008C46AC" w:rsidP="008C46A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EF1DC8F"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FA73A87" w14:textId="77777777" w:rsidR="008C46AC" w:rsidRPr="005B00C6" w:rsidRDefault="008C46AC" w:rsidP="008C46AC">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4D7D526A"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BCF92A2" w14:textId="77777777" w:rsidR="008C46AC" w:rsidRPr="005B00C6" w:rsidRDefault="008C46AC" w:rsidP="008C46AC">
            <w:pPr>
              <w:keepNext/>
              <w:keepLines/>
              <w:spacing w:after="0"/>
              <w:jc w:val="center"/>
              <w:rPr>
                <w:rFonts w:ascii="Arial" w:eastAsia="SimSun" w:hAnsi="Arial"/>
                <w:sz w:val="18"/>
              </w:rPr>
            </w:pPr>
          </w:p>
        </w:tc>
      </w:tr>
      <w:tr w:rsidR="00AD55F6" w:rsidRPr="005B00C6" w14:paraId="140988DA" w14:textId="039187B2"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4E764CB4" w14:textId="77777777" w:rsidR="008C46AC" w:rsidRPr="005B00C6" w:rsidRDefault="008C46AC" w:rsidP="008C46AC">
            <w:pPr>
              <w:pStyle w:val="TAL"/>
              <w:rPr>
                <w:rFonts w:eastAsia="SimSun"/>
              </w:rPr>
            </w:pPr>
            <w:r w:rsidRPr="005B00C6">
              <w:t>CA_n1A-n78A</w:t>
            </w:r>
          </w:p>
        </w:tc>
        <w:tc>
          <w:tcPr>
            <w:tcW w:w="499" w:type="pct"/>
            <w:tcBorders>
              <w:top w:val="single" w:sz="4" w:space="0" w:color="auto"/>
              <w:left w:val="single" w:sz="4" w:space="0" w:color="auto"/>
              <w:bottom w:val="single" w:sz="4" w:space="0" w:color="auto"/>
              <w:right w:val="single" w:sz="4" w:space="0" w:color="auto"/>
            </w:tcBorders>
            <w:hideMark/>
          </w:tcPr>
          <w:p w14:paraId="2B6963D8"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280FC4"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CF191D1" w14:textId="77777777" w:rsidR="008C46AC" w:rsidRPr="005B00C6" w:rsidRDefault="008C46AC" w:rsidP="008C46AC">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0A73E0F0"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A88FAC8" w14:textId="77777777" w:rsidR="008C46AC" w:rsidRPr="005B00C6" w:rsidRDefault="008C46AC" w:rsidP="008C46AC">
            <w:pPr>
              <w:keepNext/>
              <w:keepLines/>
              <w:spacing w:after="0"/>
              <w:jc w:val="center"/>
              <w:rPr>
                <w:rFonts w:ascii="Arial" w:eastAsia="SimSun" w:hAnsi="Arial"/>
                <w:sz w:val="18"/>
              </w:rPr>
            </w:pPr>
          </w:p>
        </w:tc>
      </w:tr>
      <w:tr w:rsidR="00AD55F6" w:rsidRPr="005B00C6" w14:paraId="2FBBACB9"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010C47E" w14:textId="77777777" w:rsidR="008C46AC" w:rsidRPr="005B00C6" w:rsidRDefault="008C46AC" w:rsidP="008C46AC">
            <w:pPr>
              <w:pStyle w:val="TAL"/>
            </w:pPr>
            <w:r w:rsidRPr="005B00C6">
              <w:t>CA_n1(2A)-n78A</w:t>
            </w:r>
          </w:p>
        </w:tc>
        <w:tc>
          <w:tcPr>
            <w:tcW w:w="499" w:type="pct"/>
            <w:tcBorders>
              <w:top w:val="single" w:sz="4" w:space="0" w:color="auto"/>
              <w:left w:val="single" w:sz="4" w:space="0" w:color="auto"/>
              <w:bottom w:val="single" w:sz="4" w:space="0" w:color="auto"/>
              <w:right w:val="single" w:sz="4" w:space="0" w:color="auto"/>
            </w:tcBorders>
          </w:tcPr>
          <w:p w14:paraId="5E4EECEA"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4E3B05E"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DF1B413" w14:textId="77777777" w:rsidR="008C46AC" w:rsidRPr="005B00C6" w:rsidRDefault="008C46AC" w:rsidP="008C46AC">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C964A5E"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CAFCF96" w14:textId="77777777" w:rsidR="008C46AC" w:rsidRPr="005B00C6" w:rsidRDefault="008C46AC" w:rsidP="008C46AC">
            <w:pPr>
              <w:keepNext/>
              <w:keepLines/>
              <w:spacing w:after="0"/>
              <w:jc w:val="center"/>
              <w:rPr>
                <w:rFonts w:ascii="Arial" w:eastAsia="SimSun" w:hAnsi="Arial"/>
                <w:sz w:val="18"/>
              </w:rPr>
            </w:pPr>
          </w:p>
        </w:tc>
      </w:tr>
      <w:tr w:rsidR="00AD55F6" w:rsidRPr="005B00C6" w14:paraId="5C074B25"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00DF0DE" w14:textId="27FA9D5D" w:rsidR="008C46AC" w:rsidRPr="005B00C6" w:rsidRDefault="008C46AC" w:rsidP="008C46AC">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499" w:type="pct"/>
            <w:tcBorders>
              <w:top w:val="single" w:sz="4" w:space="0" w:color="auto"/>
              <w:left w:val="single" w:sz="4" w:space="0" w:color="auto"/>
              <w:bottom w:val="single" w:sz="4" w:space="0" w:color="auto"/>
              <w:right w:val="single" w:sz="4" w:space="0" w:color="auto"/>
            </w:tcBorders>
          </w:tcPr>
          <w:p w14:paraId="01DE3012" w14:textId="5473B660"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3E6D797"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9E9866A" w14:textId="77777777" w:rsidR="008C46AC" w:rsidRPr="005B00C6" w:rsidRDefault="008C46AC" w:rsidP="008C46AC">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ED650B8"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EE3963B" w14:textId="77777777" w:rsidR="008C46AC" w:rsidRPr="005B00C6" w:rsidRDefault="008C46AC" w:rsidP="008C46AC">
            <w:pPr>
              <w:keepNext/>
              <w:keepLines/>
              <w:spacing w:after="0"/>
              <w:jc w:val="center"/>
              <w:rPr>
                <w:rFonts w:ascii="Arial" w:eastAsia="SimSun" w:hAnsi="Arial"/>
                <w:sz w:val="18"/>
              </w:rPr>
            </w:pPr>
          </w:p>
        </w:tc>
      </w:tr>
      <w:tr w:rsidR="00AD55F6" w:rsidRPr="005B00C6" w14:paraId="60B1EC66" w14:textId="49E3FADA"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4CD3BD88" w14:textId="77777777" w:rsidR="008C46AC" w:rsidRPr="005B00C6" w:rsidRDefault="008C46AC" w:rsidP="008C46AC">
            <w:pPr>
              <w:pStyle w:val="TAL"/>
              <w:rPr>
                <w:rFonts w:eastAsia="SimSun"/>
              </w:rPr>
            </w:pPr>
            <w:r w:rsidRPr="005B00C6">
              <w:t>CA_n1A-n78C</w:t>
            </w:r>
          </w:p>
        </w:tc>
        <w:tc>
          <w:tcPr>
            <w:tcW w:w="499" w:type="pct"/>
            <w:tcBorders>
              <w:top w:val="single" w:sz="4" w:space="0" w:color="auto"/>
              <w:left w:val="single" w:sz="4" w:space="0" w:color="auto"/>
              <w:bottom w:val="single" w:sz="4" w:space="0" w:color="auto"/>
              <w:right w:val="single" w:sz="4" w:space="0" w:color="auto"/>
            </w:tcBorders>
            <w:hideMark/>
          </w:tcPr>
          <w:p w14:paraId="721AD5EE" w14:textId="77777777"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8E0F43"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6EC444D" w14:textId="77777777" w:rsidR="008C46AC" w:rsidRPr="005B00C6" w:rsidRDefault="008C46AC" w:rsidP="008C46AC">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104F1F9"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C3B98C" w14:textId="77777777" w:rsidR="008C46AC" w:rsidRPr="005B00C6" w:rsidRDefault="008C46AC" w:rsidP="008C46AC">
            <w:pPr>
              <w:keepNext/>
              <w:keepLines/>
              <w:spacing w:after="0"/>
              <w:jc w:val="center"/>
              <w:rPr>
                <w:rFonts w:ascii="Arial" w:eastAsia="SimSun" w:hAnsi="Arial"/>
                <w:sz w:val="18"/>
              </w:rPr>
            </w:pPr>
          </w:p>
        </w:tc>
      </w:tr>
      <w:tr w:rsidR="00AD55F6" w:rsidRPr="005B00C6" w14:paraId="382BE681"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94B23E9" w14:textId="00841ECD" w:rsidR="008C46AC" w:rsidRPr="005B00C6" w:rsidRDefault="008C46AC" w:rsidP="008C46AC">
            <w:pPr>
              <w:pStyle w:val="TAL"/>
            </w:pPr>
            <w:r w:rsidRPr="005B00C6">
              <w:t>CA_n</w:t>
            </w:r>
            <w:r w:rsidRPr="005B00C6">
              <w:rPr>
                <w:lang w:eastAsia="ja-JP"/>
              </w:rPr>
              <w:t>1</w:t>
            </w:r>
            <w:r w:rsidRPr="005B00C6">
              <w:t>A-n</w:t>
            </w:r>
            <w:r w:rsidRPr="005B00C6">
              <w:rPr>
                <w:lang w:eastAsia="ja-JP"/>
              </w:rPr>
              <w:t>79</w:t>
            </w:r>
            <w:r w:rsidRPr="005B00C6">
              <w:t>A</w:t>
            </w:r>
          </w:p>
        </w:tc>
        <w:tc>
          <w:tcPr>
            <w:tcW w:w="499" w:type="pct"/>
            <w:tcBorders>
              <w:top w:val="single" w:sz="4" w:space="0" w:color="auto"/>
              <w:left w:val="single" w:sz="4" w:space="0" w:color="auto"/>
              <w:bottom w:val="single" w:sz="4" w:space="0" w:color="auto"/>
              <w:right w:val="single" w:sz="4" w:space="0" w:color="auto"/>
            </w:tcBorders>
          </w:tcPr>
          <w:p w14:paraId="02AD9B08" w14:textId="679E3DF1" w:rsidR="008C46AC" w:rsidRPr="005B00C6" w:rsidRDefault="008C46AC" w:rsidP="008C46A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213F45" w14:textId="77777777" w:rsidR="008C46AC" w:rsidRPr="005B00C6" w:rsidRDefault="008C46AC" w:rsidP="008C46A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B853134" w14:textId="77777777" w:rsidR="008C46AC" w:rsidRPr="005B00C6" w:rsidRDefault="008C46AC" w:rsidP="008C46AC">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6FBD8163" w14:textId="77777777" w:rsidR="008C46AC" w:rsidRPr="005B00C6" w:rsidRDefault="008C46AC" w:rsidP="008C46A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419A993" w14:textId="77777777" w:rsidR="008C46AC" w:rsidRPr="005B00C6" w:rsidRDefault="008C46AC" w:rsidP="008C46AC">
            <w:pPr>
              <w:keepNext/>
              <w:keepLines/>
              <w:spacing w:after="0"/>
              <w:jc w:val="center"/>
              <w:rPr>
                <w:rFonts w:ascii="Arial" w:eastAsia="SimSun" w:hAnsi="Arial"/>
                <w:sz w:val="18"/>
              </w:rPr>
            </w:pPr>
          </w:p>
        </w:tc>
      </w:tr>
      <w:tr w:rsidR="00DD732C" w:rsidRPr="005B00C6" w14:paraId="6CC3AE99"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A0801ED" w14:textId="4AD525D4" w:rsidR="00AD55F6" w:rsidRPr="005B00C6" w:rsidRDefault="00AD55F6" w:rsidP="00AD55F6">
            <w:pPr>
              <w:pStyle w:val="TAL"/>
            </w:pPr>
            <w:r w:rsidRPr="005B00C6">
              <w:t>CA_n</w:t>
            </w:r>
            <w:r>
              <w:rPr>
                <w:lang w:eastAsia="ja-JP"/>
              </w:rPr>
              <w:t>2</w:t>
            </w:r>
            <w:r w:rsidRPr="005B00C6">
              <w:t>A-n</w:t>
            </w:r>
            <w:r>
              <w:rPr>
                <w:lang w:eastAsia="ja-JP"/>
              </w:rPr>
              <w:t>77</w:t>
            </w:r>
            <w:r w:rsidRPr="005B00C6">
              <w:t>A</w:t>
            </w:r>
          </w:p>
        </w:tc>
        <w:tc>
          <w:tcPr>
            <w:tcW w:w="499" w:type="pct"/>
            <w:tcBorders>
              <w:top w:val="single" w:sz="4" w:space="0" w:color="auto"/>
              <w:left w:val="single" w:sz="4" w:space="0" w:color="auto"/>
              <w:bottom w:val="single" w:sz="4" w:space="0" w:color="auto"/>
              <w:right w:val="single" w:sz="4" w:space="0" w:color="auto"/>
            </w:tcBorders>
          </w:tcPr>
          <w:p w14:paraId="403EA9DA" w14:textId="6E191E03"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06F859"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972343E"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7D4AF40E"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81AC81" w14:textId="77777777" w:rsidR="00AD55F6" w:rsidRPr="005B00C6" w:rsidRDefault="00AD55F6" w:rsidP="00AD55F6">
            <w:pPr>
              <w:keepNext/>
              <w:keepLines/>
              <w:spacing w:after="0"/>
              <w:jc w:val="center"/>
              <w:rPr>
                <w:rFonts w:ascii="Arial" w:eastAsia="SimSun" w:hAnsi="Arial"/>
                <w:sz w:val="18"/>
              </w:rPr>
            </w:pPr>
          </w:p>
        </w:tc>
      </w:tr>
      <w:tr w:rsidR="00AD55F6" w:rsidRPr="005B00C6" w14:paraId="0BD55ADC"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E50A8EE" w14:textId="4241C8A9" w:rsidR="00AD55F6" w:rsidRPr="005B00C6" w:rsidRDefault="00AD55F6" w:rsidP="00AD55F6">
            <w:pPr>
              <w:pStyle w:val="TAL"/>
            </w:pPr>
            <w:r w:rsidRPr="005B00C6">
              <w:rPr>
                <w:rFonts w:eastAsia="SimSun"/>
              </w:rPr>
              <w:t>CA_n3A-n5A</w:t>
            </w:r>
          </w:p>
        </w:tc>
        <w:tc>
          <w:tcPr>
            <w:tcW w:w="499" w:type="pct"/>
            <w:tcBorders>
              <w:top w:val="single" w:sz="4" w:space="0" w:color="auto"/>
              <w:left w:val="single" w:sz="4" w:space="0" w:color="auto"/>
              <w:bottom w:val="single" w:sz="4" w:space="0" w:color="auto"/>
              <w:right w:val="single" w:sz="4" w:space="0" w:color="auto"/>
            </w:tcBorders>
          </w:tcPr>
          <w:p w14:paraId="676D6EED" w14:textId="70BBE591"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6C456A56"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0D6931"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38951B2"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60FEBC9" w14:textId="77777777" w:rsidR="00AD55F6" w:rsidRPr="005B00C6" w:rsidRDefault="00AD55F6" w:rsidP="00AD55F6">
            <w:pPr>
              <w:keepNext/>
              <w:keepLines/>
              <w:spacing w:after="0"/>
              <w:jc w:val="center"/>
              <w:rPr>
                <w:rFonts w:ascii="Arial" w:eastAsia="SimSun" w:hAnsi="Arial"/>
                <w:sz w:val="18"/>
              </w:rPr>
            </w:pPr>
          </w:p>
        </w:tc>
      </w:tr>
      <w:tr w:rsidR="00AD55F6" w:rsidRPr="005B00C6" w14:paraId="5284F586"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A1A57B8" w14:textId="7362D446" w:rsidR="00AD55F6" w:rsidRPr="005B00C6" w:rsidRDefault="00AD55F6" w:rsidP="00AD55F6">
            <w:pPr>
              <w:pStyle w:val="TAL"/>
            </w:pPr>
            <w:r w:rsidRPr="005B00C6">
              <w:rPr>
                <w:rFonts w:eastAsia="SimSun"/>
              </w:rPr>
              <w:t>CA_n3(2A)-n5A</w:t>
            </w:r>
          </w:p>
        </w:tc>
        <w:tc>
          <w:tcPr>
            <w:tcW w:w="499" w:type="pct"/>
            <w:tcBorders>
              <w:top w:val="single" w:sz="4" w:space="0" w:color="auto"/>
              <w:left w:val="single" w:sz="4" w:space="0" w:color="auto"/>
              <w:bottom w:val="single" w:sz="4" w:space="0" w:color="auto"/>
              <w:right w:val="single" w:sz="4" w:space="0" w:color="auto"/>
            </w:tcBorders>
          </w:tcPr>
          <w:p w14:paraId="5FA41B16" w14:textId="31767126"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5B014E7"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F1EA9B3"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16611252"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08828C" w14:textId="77777777" w:rsidR="00AD55F6" w:rsidRPr="005B00C6" w:rsidRDefault="00AD55F6" w:rsidP="00AD55F6">
            <w:pPr>
              <w:keepNext/>
              <w:keepLines/>
              <w:spacing w:after="0"/>
              <w:jc w:val="center"/>
              <w:rPr>
                <w:rFonts w:ascii="Arial" w:eastAsia="SimSun" w:hAnsi="Arial"/>
                <w:sz w:val="18"/>
              </w:rPr>
            </w:pPr>
          </w:p>
        </w:tc>
      </w:tr>
      <w:tr w:rsidR="00AD55F6" w:rsidRPr="005B00C6" w14:paraId="70DD7CEF"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99BF6C5" w14:textId="27DF920D" w:rsidR="00AD55F6" w:rsidRPr="005B00C6" w:rsidRDefault="00AD55F6" w:rsidP="00AD55F6">
            <w:pPr>
              <w:pStyle w:val="TAL"/>
            </w:pPr>
            <w:r w:rsidRPr="005B00C6">
              <w:rPr>
                <w:rFonts w:eastAsia="SimSun"/>
              </w:rPr>
              <w:t>CA_n3(2A)-n8A</w:t>
            </w:r>
          </w:p>
        </w:tc>
        <w:tc>
          <w:tcPr>
            <w:tcW w:w="499" w:type="pct"/>
            <w:tcBorders>
              <w:top w:val="single" w:sz="4" w:space="0" w:color="auto"/>
              <w:left w:val="single" w:sz="4" w:space="0" w:color="auto"/>
              <w:bottom w:val="single" w:sz="4" w:space="0" w:color="auto"/>
              <w:right w:val="single" w:sz="4" w:space="0" w:color="auto"/>
            </w:tcBorders>
          </w:tcPr>
          <w:p w14:paraId="5F56BA7B" w14:textId="46F2CEFE"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D3CF580"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6A2E9CB"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72EFF6B9"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D8F936" w14:textId="77777777" w:rsidR="00AD55F6" w:rsidRPr="005B00C6" w:rsidRDefault="00AD55F6" w:rsidP="00AD55F6">
            <w:pPr>
              <w:keepNext/>
              <w:keepLines/>
              <w:spacing w:after="0"/>
              <w:jc w:val="center"/>
              <w:rPr>
                <w:rFonts w:ascii="Arial" w:eastAsia="SimSun" w:hAnsi="Arial"/>
                <w:sz w:val="18"/>
              </w:rPr>
            </w:pPr>
          </w:p>
        </w:tc>
      </w:tr>
      <w:tr w:rsidR="00AD55F6" w:rsidRPr="005B00C6" w14:paraId="4C752666"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854EBE6" w14:textId="77777777" w:rsidR="00AD55F6" w:rsidRPr="005B00C6" w:rsidRDefault="00AD55F6" w:rsidP="00AD55F6">
            <w:pPr>
              <w:keepNext/>
              <w:keepLines/>
              <w:spacing w:after="0"/>
              <w:rPr>
                <w:rFonts w:ascii="Arial" w:hAnsi="Arial"/>
                <w:sz w:val="18"/>
              </w:rPr>
            </w:pPr>
            <w:r w:rsidRPr="005B00C6">
              <w:rPr>
                <w:rFonts w:ascii="Arial" w:hAnsi="Arial"/>
                <w:sz w:val="18"/>
              </w:rPr>
              <w:t>CA_n3A-n41A</w:t>
            </w:r>
          </w:p>
        </w:tc>
        <w:tc>
          <w:tcPr>
            <w:tcW w:w="499" w:type="pct"/>
            <w:tcBorders>
              <w:top w:val="single" w:sz="4" w:space="0" w:color="auto"/>
              <w:left w:val="single" w:sz="4" w:space="0" w:color="auto"/>
              <w:bottom w:val="single" w:sz="4" w:space="0" w:color="auto"/>
              <w:right w:val="single" w:sz="4" w:space="0" w:color="auto"/>
            </w:tcBorders>
          </w:tcPr>
          <w:p w14:paraId="7CEAAA65"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197EEB5"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CAD8612"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7FD4518"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A507A6C" w14:textId="77777777" w:rsidR="00AD55F6" w:rsidRPr="005B00C6" w:rsidRDefault="00AD55F6" w:rsidP="00AD55F6">
            <w:pPr>
              <w:keepNext/>
              <w:keepLines/>
              <w:spacing w:after="0"/>
              <w:jc w:val="center"/>
              <w:rPr>
                <w:rFonts w:ascii="Arial" w:eastAsia="SimSun" w:hAnsi="Arial"/>
                <w:sz w:val="18"/>
              </w:rPr>
            </w:pPr>
          </w:p>
        </w:tc>
      </w:tr>
      <w:tr w:rsidR="00AD55F6" w:rsidRPr="005B00C6" w14:paraId="3854E72E" w14:textId="13DBA8F2"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4C6FC45" w14:textId="77777777" w:rsidR="00AD55F6" w:rsidRPr="005B00C6" w:rsidRDefault="00AD55F6" w:rsidP="00AD55F6">
            <w:pPr>
              <w:keepNext/>
              <w:keepLines/>
              <w:spacing w:after="0"/>
              <w:rPr>
                <w:rFonts w:ascii="Arial" w:eastAsia="SimSun" w:hAnsi="Arial"/>
                <w:sz w:val="18"/>
              </w:rPr>
            </w:pPr>
            <w:r w:rsidRPr="005B00C6">
              <w:rPr>
                <w:rFonts w:ascii="Arial" w:hAnsi="Arial"/>
                <w:sz w:val="18"/>
              </w:rPr>
              <w:t>CA_n3A-n78A</w:t>
            </w:r>
          </w:p>
        </w:tc>
        <w:tc>
          <w:tcPr>
            <w:tcW w:w="499" w:type="pct"/>
            <w:tcBorders>
              <w:top w:val="single" w:sz="4" w:space="0" w:color="auto"/>
              <w:left w:val="single" w:sz="4" w:space="0" w:color="auto"/>
              <w:bottom w:val="single" w:sz="4" w:space="0" w:color="auto"/>
              <w:right w:val="single" w:sz="4" w:space="0" w:color="auto"/>
            </w:tcBorders>
            <w:hideMark/>
          </w:tcPr>
          <w:p w14:paraId="00C8962C"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A35C4D1"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BCC4D8E"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17C83ECE"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81E2A97" w14:textId="77777777" w:rsidR="00AD55F6" w:rsidRPr="005B00C6" w:rsidRDefault="00AD55F6" w:rsidP="00AD55F6">
            <w:pPr>
              <w:keepNext/>
              <w:keepLines/>
              <w:spacing w:after="0"/>
              <w:jc w:val="center"/>
              <w:rPr>
                <w:rFonts w:ascii="Arial" w:eastAsia="SimSun" w:hAnsi="Arial"/>
                <w:sz w:val="18"/>
              </w:rPr>
            </w:pPr>
          </w:p>
        </w:tc>
      </w:tr>
      <w:tr w:rsidR="00AD55F6" w:rsidRPr="005B00C6" w14:paraId="1823BC7A"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B9BE5F8" w14:textId="1396ECDB" w:rsidR="00AD55F6" w:rsidRPr="005B00C6" w:rsidRDefault="00AD55F6" w:rsidP="00AD55F6">
            <w:pPr>
              <w:keepNext/>
              <w:keepLines/>
              <w:spacing w:after="0"/>
              <w:rPr>
                <w:rFonts w:ascii="Arial" w:hAnsi="Arial"/>
                <w:sz w:val="18"/>
              </w:rPr>
            </w:pPr>
            <w:r w:rsidRPr="005B00C6">
              <w:rPr>
                <w:rFonts w:ascii="Arial" w:eastAsia="SimSun" w:hAnsi="Arial"/>
                <w:sz w:val="18"/>
              </w:rPr>
              <w:t>CA_n3A-n78(2A)</w:t>
            </w:r>
          </w:p>
        </w:tc>
        <w:tc>
          <w:tcPr>
            <w:tcW w:w="499" w:type="pct"/>
            <w:tcBorders>
              <w:top w:val="single" w:sz="4" w:space="0" w:color="auto"/>
              <w:left w:val="single" w:sz="4" w:space="0" w:color="auto"/>
              <w:bottom w:val="single" w:sz="4" w:space="0" w:color="auto"/>
              <w:right w:val="single" w:sz="4" w:space="0" w:color="auto"/>
            </w:tcBorders>
          </w:tcPr>
          <w:p w14:paraId="36D248CA" w14:textId="20094A1A"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C3F443A"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2292C8D"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609F0200"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F1C9F9A" w14:textId="77777777" w:rsidR="00AD55F6" w:rsidRPr="005B00C6" w:rsidRDefault="00AD55F6" w:rsidP="00AD55F6">
            <w:pPr>
              <w:keepNext/>
              <w:keepLines/>
              <w:spacing w:after="0"/>
              <w:jc w:val="center"/>
              <w:rPr>
                <w:rFonts w:ascii="Arial" w:eastAsia="SimSun" w:hAnsi="Arial"/>
                <w:sz w:val="18"/>
              </w:rPr>
            </w:pPr>
          </w:p>
        </w:tc>
      </w:tr>
      <w:tr w:rsidR="00AD55F6" w:rsidRPr="005B00C6" w14:paraId="5BAAB0BA"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8E0CE6D" w14:textId="1F6C984C" w:rsidR="00AD55F6" w:rsidRPr="005B00C6" w:rsidRDefault="00AD55F6" w:rsidP="00AD55F6">
            <w:pPr>
              <w:keepNext/>
              <w:keepLines/>
              <w:spacing w:after="0"/>
              <w:rPr>
                <w:rFonts w:ascii="Arial" w:hAnsi="Arial"/>
                <w:sz w:val="18"/>
              </w:rPr>
            </w:pPr>
            <w:r w:rsidRPr="005B00C6">
              <w:rPr>
                <w:rFonts w:ascii="Arial" w:eastAsia="SimSun" w:hAnsi="Arial"/>
                <w:sz w:val="18"/>
              </w:rPr>
              <w:t>CA_n3(2A)-n78A</w:t>
            </w:r>
          </w:p>
        </w:tc>
        <w:tc>
          <w:tcPr>
            <w:tcW w:w="499" w:type="pct"/>
            <w:tcBorders>
              <w:top w:val="single" w:sz="4" w:space="0" w:color="auto"/>
              <w:left w:val="single" w:sz="4" w:space="0" w:color="auto"/>
              <w:bottom w:val="single" w:sz="4" w:space="0" w:color="auto"/>
              <w:right w:val="single" w:sz="4" w:space="0" w:color="auto"/>
            </w:tcBorders>
          </w:tcPr>
          <w:p w14:paraId="035BF601" w14:textId="241B4EB6"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9F945FF"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AFF4C55"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F204D17"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53A6111" w14:textId="77777777" w:rsidR="00AD55F6" w:rsidRPr="005B00C6" w:rsidRDefault="00AD55F6" w:rsidP="00AD55F6">
            <w:pPr>
              <w:keepNext/>
              <w:keepLines/>
              <w:spacing w:after="0"/>
              <w:jc w:val="center"/>
              <w:rPr>
                <w:rFonts w:ascii="Arial" w:eastAsia="SimSun" w:hAnsi="Arial"/>
                <w:sz w:val="18"/>
              </w:rPr>
            </w:pPr>
          </w:p>
        </w:tc>
      </w:tr>
      <w:tr w:rsidR="00AD55F6" w:rsidRPr="005B00C6" w14:paraId="2A868847"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61B60F2" w14:textId="46A77150" w:rsidR="00AD55F6" w:rsidRPr="005B00C6" w:rsidRDefault="00AD55F6" w:rsidP="00AD55F6">
            <w:pPr>
              <w:keepNext/>
              <w:keepLines/>
              <w:spacing w:after="0"/>
              <w:rPr>
                <w:rFonts w:ascii="Arial" w:hAnsi="Arial"/>
                <w:sz w:val="18"/>
              </w:rPr>
            </w:pPr>
            <w:r w:rsidRPr="005B00C6">
              <w:rPr>
                <w:rFonts w:ascii="Arial" w:eastAsia="SimSun" w:hAnsi="Arial"/>
                <w:sz w:val="18"/>
              </w:rPr>
              <w:t>CA_n5A-n78(2A)</w:t>
            </w:r>
          </w:p>
        </w:tc>
        <w:tc>
          <w:tcPr>
            <w:tcW w:w="499" w:type="pct"/>
            <w:tcBorders>
              <w:top w:val="single" w:sz="4" w:space="0" w:color="auto"/>
              <w:left w:val="single" w:sz="4" w:space="0" w:color="auto"/>
              <w:bottom w:val="single" w:sz="4" w:space="0" w:color="auto"/>
              <w:right w:val="single" w:sz="4" w:space="0" w:color="auto"/>
            </w:tcBorders>
          </w:tcPr>
          <w:p w14:paraId="4362FEE1" w14:textId="20B2D1B2"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7D8C4D8"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2047AC4"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60E6AB69"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C4ABECD" w14:textId="77777777" w:rsidR="00AD55F6" w:rsidRPr="005B00C6" w:rsidRDefault="00AD55F6" w:rsidP="00AD55F6">
            <w:pPr>
              <w:keepNext/>
              <w:keepLines/>
              <w:spacing w:after="0"/>
              <w:jc w:val="center"/>
              <w:rPr>
                <w:rFonts w:ascii="Arial" w:eastAsia="SimSun" w:hAnsi="Arial"/>
                <w:sz w:val="18"/>
              </w:rPr>
            </w:pPr>
          </w:p>
        </w:tc>
      </w:tr>
      <w:tr w:rsidR="00AD55F6" w:rsidRPr="005B00C6" w14:paraId="7FDAFD1A"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3C937A8" w14:textId="55FC3F89" w:rsidR="00AD55F6" w:rsidRPr="005B00C6" w:rsidRDefault="00AD55F6" w:rsidP="00AD55F6">
            <w:pPr>
              <w:keepNext/>
              <w:keepLines/>
              <w:spacing w:after="0"/>
              <w:rPr>
                <w:rFonts w:ascii="Arial" w:hAnsi="Arial"/>
                <w:sz w:val="18"/>
              </w:rPr>
            </w:pPr>
            <w:r w:rsidRPr="005B00C6">
              <w:rPr>
                <w:rFonts w:ascii="Arial" w:hAnsi="Arial"/>
                <w:sz w:val="18"/>
              </w:rPr>
              <w:t>CA_n5A-n7A</w:t>
            </w:r>
          </w:p>
        </w:tc>
        <w:tc>
          <w:tcPr>
            <w:tcW w:w="499" w:type="pct"/>
            <w:tcBorders>
              <w:top w:val="single" w:sz="4" w:space="0" w:color="auto"/>
              <w:left w:val="single" w:sz="4" w:space="0" w:color="auto"/>
              <w:bottom w:val="single" w:sz="4" w:space="0" w:color="auto"/>
              <w:right w:val="single" w:sz="4" w:space="0" w:color="auto"/>
            </w:tcBorders>
          </w:tcPr>
          <w:p w14:paraId="7968E0AD" w14:textId="491E455C"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78032FA"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C306A7A"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08719301"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8214830" w14:textId="77777777" w:rsidR="00AD55F6" w:rsidRPr="005B00C6" w:rsidRDefault="00AD55F6" w:rsidP="00AD55F6">
            <w:pPr>
              <w:keepNext/>
              <w:keepLines/>
              <w:spacing w:after="0"/>
              <w:jc w:val="center"/>
              <w:rPr>
                <w:rFonts w:ascii="Arial" w:eastAsia="SimSun" w:hAnsi="Arial"/>
                <w:sz w:val="18"/>
              </w:rPr>
            </w:pPr>
          </w:p>
        </w:tc>
      </w:tr>
      <w:tr w:rsidR="00AD55F6" w:rsidRPr="005B00C6" w14:paraId="19F9C0F9"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D3A24D7" w14:textId="5AD95305" w:rsidR="00AD55F6" w:rsidRPr="005B00C6" w:rsidRDefault="00AD55F6" w:rsidP="00AD55F6">
            <w:pPr>
              <w:keepNext/>
              <w:keepLines/>
              <w:spacing w:after="0"/>
              <w:rPr>
                <w:rFonts w:ascii="Arial" w:hAnsi="Arial"/>
                <w:sz w:val="18"/>
              </w:rPr>
            </w:pPr>
            <w:r w:rsidRPr="005B00C6">
              <w:rPr>
                <w:rFonts w:ascii="Arial" w:hAnsi="Arial"/>
                <w:sz w:val="18"/>
              </w:rPr>
              <w:t>CA_n5A-n48A</w:t>
            </w:r>
          </w:p>
        </w:tc>
        <w:tc>
          <w:tcPr>
            <w:tcW w:w="499" w:type="pct"/>
            <w:tcBorders>
              <w:top w:val="single" w:sz="4" w:space="0" w:color="auto"/>
              <w:left w:val="single" w:sz="4" w:space="0" w:color="auto"/>
              <w:bottom w:val="single" w:sz="4" w:space="0" w:color="auto"/>
              <w:right w:val="single" w:sz="4" w:space="0" w:color="auto"/>
            </w:tcBorders>
          </w:tcPr>
          <w:p w14:paraId="5AA3FC5C" w14:textId="5E52D82E"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60152E5C"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7A07091"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10B28CA"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428BD7A" w14:textId="77777777" w:rsidR="00AD55F6" w:rsidRPr="005B00C6" w:rsidRDefault="00AD55F6" w:rsidP="00AD55F6">
            <w:pPr>
              <w:keepNext/>
              <w:keepLines/>
              <w:spacing w:after="0"/>
              <w:jc w:val="center"/>
              <w:rPr>
                <w:rFonts w:ascii="Arial" w:eastAsia="SimSun" w:hAnsi="Arial"/>
                <w:sz w:val="18"/>
              </w:rPr>
            </w:pPr>
          </w:p>
        </w:tc>
      </w:tr>
      <w:tr w:rsidR="00AD55F6" w:rsidRPr="005B00C6" w14:paraId="5E16CB42" w14:textId="77777777" w:rsidTr="007F715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78236BF" w14:textId="11B9DBD3" w:rsidR="00AD55F6" w:rsidRPr="005B00C6" w:rsidRDefault="00AD55F6" w:rsidP="00AD55F6">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499" w:type="pct"/>
            <w:tcBorders>
              <w:top w:val="single" w:sz="4" w:space="0" w:color="auto"/>
              <w:left w:val="single" w:sz="4" w:space="0" w:color="auto"/>
              <w:bottom w:val="single" w:sz="4" w:space="0" w:color="auto"/>
              <w:right w:val="single" w:sz="4" w:space="0" w:color="auto"/>
            </w:tcBorders>
          </w:tcPr>
          <w:p w14:paraId="697B09F6" w14:textId="2232F80F" w:rsidR="00AD55F6" w:rsidRPr="005B00C6" w:rsidRDefault="00AD55F6" w:rsidP="00AD55F6">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97" w:type="pct"/>
            <w:tcBorders>
              <w:top w:val="single" w:sz="4" w:space="0" w:color="auto"/>
              <w:left w:val="single" w:sz="4" w:space="0" w:color="auto"/>
              <w:bottom w:val="single" w:sz="4" w:space="0" w:color="auto"/>
              <w:right w:val="single" w:sz="4" w:space="0" w:color="auto"/>
            </w:tcBorders>
          </w:tcPr>
          <w:p w14:paraId="303A14A2"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F3664C4"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4C48BD8"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335B2BD" w14:textId="77777777" w:rsidR="00AD55F6" w:rsidRPr="005B00C6" w:rsidRDefault="00AD55F6" w:rsidP="00AD55F6">
            <w:pPr>
              <w:keepNext/>
              <w:keepLines/>
              <w:spacing w:after="0"/>
              <w:jc w:val="center"/>
              <w:rPr>
                <w:rFonts w:ascii="Arial" w:eastAsia="SimSun" w:hAnsi="Arial"/>
                <w:sz w:val="18"/>
              </w:rPr>
            </w:pPr>
          </w:p>
        </w:tc>
      </w:tr>
      <w:tr w:rsidR="00AD55F6" w:rsidRPr="005B00C6" w14:paraId="2C9AA746"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5AB9241D" w14:textId="2957BC0E" w:rsidR="00AD55F6" w:rsidRPr="005B00C6" w:rsidRDefault="00AD55F6" w:rsidP="00AD55F6">
            <w:pPr>
              <w:keepNext/>
              <w:keepLines/>
              <w:spacing w:after="0"/>
              <w:rPr>
                <w:rFonts w:ascii="Arial" w:hAnsi="Arial"/>
                <w:sz w:val="18"/>
              </w:rPr>
            </w:pPr>
            <w:r w:rsidRPr="005B00C6">
              <w:rPr>
                <w:rFonts w:ascii="Arial" w:hAnsi="Arial"/>
                <w:sz w:val="18"/>
              </w:rPr>
              <w:t>CA_n5A-n78A</w:t>
            </w:r>
          </w:p>
        </w:tc>
        <w:tc>
          <w:tcPr>
            <w:tcW w:w="499" w:type="pct"/>
            <w:tcBorders>
              <w:top w:val="single" w:sz="4" w:space="0" w:color="auto"/>
              <w:left w:val="single" w:sz="4" w:space="0" w:color="auto"/>
              <w:bottom w:val="single" w:sz="4" w:space="0" w:color="auto"/>
              <w:right w:val="single" w:sz="4" w:space="0" w:color="auto"/>
            </w:tcBorders>
          </w:tcPr>
          <w:p w14:paraId="0BAB4D45" w14:textId="25D63290"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5C016A6"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531BC30"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100D6E22"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E46C905" w14:textId="77777777" w:rsidR="00AD55F6" w:rsidRPr="005B00C6" w:rsidRDefault="00AD55F6" w:rsidP="00AD55F6">
            <w:pPr>
              <w:keepNext/>
              <w:keepLines/>
              <w:spacing w:after="0"/>
              <w:jc w:val="center"/>
              <w:rPr>
                <w:rFonts w:ascii="Arial" w:eastAsia="SimSun" w:hAnsi="Arial"/>
                <w:sz w:val="18"/>
              </w:rPr>
            </w:pPr>
          </w:p>
        </w:tc>
      </w:tr>
      <w:tr w:rsidR="00AD55F6" w:rsidRPr="005B00C6" w14:paraId="542E2C82"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5F629D05" w14:textId="255E911C" w:rsidR="00AD55F6" w:rsidRPr="005B00C6" w:rsidRDefault="00AD55F6" w:rsidP="00AD55F6">
            <w:pPr>
              <w:keepNext/>
              <w:keepLines/>
              <w:spacing w:after="0"/>
              <w:rPr>
                <w:rFonts w:ascii="Arial" w:hAnsi="Arial"/>
                <w:sz w:val="18"/>
              </w:rPr>
            </w:pPr>
            <w:r w:rsidRPr="005B00C6">
              <w:rPr>
                <w:rFonts w:ascii="Arial" w:hAnsi="Arial"/>
                <w:sz w:val="18"/>
              </w:rPr>
              <w:t>CA_n7A-n78A</w:t>
            </w:r>
          </w:p>
        </w:tc>
        <w:tc>
          <w:tcPr>
            <w:tcW w:w="499" w:type="pct"/>
            <w:tcBorders>
              <w:top w:val="single" w:sz="4" w:space="0" w:color="auto"/>
              <w:left w:val="single" w:sz="4" w:space="0" w:color="auto"/>
              <w:bottom w:val="single" w:sz="4" w:space="0" w:color="auto"/>
              <w:right w:val="single" w:sz="4" w:space="0" w:color="auto"/>
            </w:tcBorders>
          </w:tcPr>
          <w:p w14:paraId="652EBD1A" w14:textId="37F1ADFF"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D198B0D"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7F84E2F"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BDC4075"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BA1AB1D" w14:textId="77777777" w:rsidR="00AD55F6" w:rsidRPr="005B00C6" w:rsidRDefault="00AD55F6" w:rsidP="00AD55F6">
            <w:pPr>
              <w:keepNext/>
              <w:keepLines/>
              <w:spacing w:after="0"/>
              <w:jc w:val="center"/>
              <w:rPr>
                <w:rFonts w:ascii="Arial" w:eastAsia="SimSun" w:hAnsi="Arial"/>
                <w:sz w:val="18"/>
              </w:rPr>
            </w:pPr>
          </w:p>
        </w:tc>
      </w:tr>
      <w:tr w:rsidR="00AD55F6" w:rsidRPr="005B00C6" w14:paraId="300015B8" w14:textId="5CF43B24"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C35A129" w14:textId="77777777" w:rsidR="00AD55F6" w:rsidRPr="005B00C6" w:rsidRDefault="00AD55F6" w:rsidP="00AD55F6">
            <w:pPr>
              <w:keepNext/>
              <w:keepLines/>
              <w:spacing w:after="0"/>
              <w:rPr>
                <w:rFonts w:ascii="Arial" w:eastAsia="SimSun" w:hAnsi="Arial"/>
                <w:sz w:val="18"/>
              </w:rPr>
            </w:pPr>
            <w:r w:rsidRPr="005B00C6">
              <w:rPr>
                <w:rFonts w:ascii="Arial" w:hAnsi="Arial"/>
                <w:sz w:val="18"/>
              </w:rPr>
              <w:t>CA_n8A-n78A</w:t>
            </w:r>
          </w:p>
        </w:tc>
        <w:tc>
          <w:tcPr>
            <w:tcW w:w="499" w:type="pct"/>
            <w:tcBorders>
              <w:top w:val="single" w:sz="4" w:space="0" w:color="auto"/>
              <w:left w:val="single" w:sz="4" w:space="0" w:color="auto"/>
              <w:bottom w:val="single" w:sz="4" w:space="0" w:color="auto"/>
              <w:right w:val="single" w:sz="4" w:space="0" w:color="auto"/>
            </w:tcBorders>
            <w:hideMark/>
          </w:tcPr>
          <w:p w14:paraId="20746662"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C8871D4"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9839CA6"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191D3C7C"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1A63306" w14:textId="77777777" w:rsidR="00AD55F6" w:rsidRPr="005B00C6" w:rsidRDefault="00AD55F6" w:rsidP="00AD55F6">
            <w:pPr>
              <w:keepNext/>
              <w:keepLines/>
              <w:spacing w:after="0"/>
              <w:jc w:val="center"/>
              <w:rPr>
                <w:rFonts w:ascii="Arial" w:eastAsia="SimSun" w:hAnsi="Arial"/>
                <w:sz w:val="18"/>
              </w:rPr>
            </w:pPr>
          </w:p>
        </w:tc>
      </w:tr>
      <w:tr w:rsidR="00AD55F6" w:rsidRPr="005B00C6" w14:paraId="06AC7F52"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34C03FF" w14:textId="7B9F4A7A" w:rsidR="00AD55F6" w:rsidRPr="005B00C6" w:rsidRDefault="00AD55F6" w:rsidP="00AD55F6">
            <w:pPr>
              <w:keepNext/>
              <w:keepLines/>
              <w:spacing w:after="0"/>
              <w:rPr>
                <w:rFonts w:ascii="Arial" w:hAnsi="Arial"/>
                <w:sz w:val="18"/>
              </w:rPr>
            </w:pPr>
            <w:r w:rsidRPr="005B00C6">
              <w:rPr>
                <w:rFonts w:ascii="Arial" w:eastAsia="SimSun" w:hAnsi="Arial"/>
                <w:sz w:val="18"/>
                <w:lang w:eastAsia="en-US"/>
              </w:rPr>
              <w:t>CA_n8A-n78(2A)</w:t>
            </w:r>
          </w:p>
        </w:tc>
        <w:tc>
          <w:tcPr>
            <w:tcW w:w="499" w:type="pct"/>
            <w:tcBorders>
              <w:top w:val="single" w:sz="4" w:space="0" w:color="auto"/>
              <w:left w:val="single" w:sz="4" w:space="0" w:color="auto"/>
              <w:bottom w:val="single" w:sz="4" w:space="0" w:color="auto"/>
              <w:right w:val="single" w:sz="4" w:space="0" w:color="auto"/>
            </w:tcBorders>
          </w:tcPr>
          <w:p w14:paraId="1641FF2B" w14:textId="28F92042"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7CE6CA92"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CF62B7D"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4AEF3C57"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6EABEF4" w14:textId="77777777" w:rsidR="00AD55F6" w:rsidRPr="005B00C6" w:rsidRDefault="00AD55F6" w:rsidP="00AD55F6">
            <w:pPr>
              <w:keepNext/>
              <w:keepLines/>
              <w:spacing w:after="0"/>
              <w:jc w:val="center"/>
              <w:rPr>
                <w:rFonts w:ascii="Arial" w:eastAsia="SimSun" w:hAnsi="Arial"/>
                <w:sz w:val="18"/>
              </w:rPr>
            </w:pPr>
          </w:p>
        </w:tc>
      </w:tr>
      <w:tr w:rsidR="00AD55F6" w:rsidRPr="005B00C6" w14:paraId="624C16A5"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BCB4C93" w14:textId="68A3C2A0" w:rsidR="00AD55F6" w:rsidRPr="005B00C6" w:rsidRDefault="00AD55F6" w:rsidP="00AD55F6">
            <w:pPr>
              <w:pStyle w:val="TAL"/>
            </w:pPr>
            <w:r w:rsidRPr="005B00C6">
              <w:t>CA_n24A-n41A</w:t>
            </w:r>
          </w:p>
        </w:tc>
        <w:tc>
          <w:tcPr>
            <w:tcW w:w="499" w:type="pct"/>
            <w:tcBorders>
              <w:top w:val="single" w:sz="4" w:space="0" w:color="auto"/>
              <w:left w:val="single" w:sz="4" w:space="0" w:color="auto"/>
              <w:bottom w:val="single" w:sz="4" w:space="0" w:color="auto"/>
              <w:right w:val="single" w:sz="4" w:space="0" w:color="auto"/>
            </w:tcBorders>
          </w:tcPr>
          <w:p w14:paraId="11455502" w14:textId="6D6E6EEE"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BDAEAA5"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8688945" w14:textId="77777777" w:rsidR="00AD55F6" w:rsidRPr="005B00C6" w:rsidRDefault="00AD55F6" w:rsidP="00AD55F6">
            <w:pPr>
              <w:pStyle w:val="TAC"/>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2D66E0ED"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ECFBB2A" w14:textId="77777777" w:rsidR="00AD55F6" w:rsidRPr="005B00C6" w:rsidRDefault="00AD55F6" w:rsidP="00AD55F6">
            <w:pPr>
              <w:pStyle w:val="TAC"/>
              <w:rPr>
                <w:rFonts w:eastAsia="SimSun"/>
              </w:rPr>
            </w:pPr>
          </w:p>
        </w:tc>
      </w:tr>
      <w:tr w:rsidR="00AD55F6" w:rsidRPr="005B00C6" w14:paraId="1351BB21"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011A888" w14:textId="40A29580" w:rsidR="00AD55F6" w:rsidRPr="005B00C6" w:rsidRDefault="00AD55F6" w:rsidP="00AD55F6">
            <w:pPr>
              <w:pStyle w:val="TAL"/>
            </w:pPr>
            <w:r w:rsidRPr="005B00C6">
              <w:t>CA_n24A-n41(2A)</w:t>
            </w:r>
          </w:p>
        </w:tc>
        <w:tc>
          <w:tcPr>
            <w:tcW w:w="499" w:type="pct"/>
            <w:tcBorders>
              <w:top w:val="single" w:sz="4" w:space="0" w:color="auto"/>
              <w:left w:val="single" w:sz="4" w:space="0" w:color="auto"/>
              <w:bottom w:val="single" w:sz="4" w:space="0" w:color="auto"/>
              <w:right w:val="single" w:sz="4" w:space="0" w:color="auto"/>
            </w:tcBorders>
          </w:tcPr>
          <w:p w14:paraId="407B0F2C" w14:textId="384E1EDA"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C01D371"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D196FF6" w14:textId="77777777" w:rsidR="00AD55F6" w:rsidRPr="005B00C6" w:rsidRDefault="00AD55F6" w:rsidP="00AD55F6">
            <w:pPr>
              <w:pStyle w:val="TAC"/>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53E92F5F"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3CB24DB" w14:textId="77777777" w:rsidR="00AD55F6" w:rsidRPr="005B00C6" w:rsidRDefault="00AD55F6" w:rsidP="00AD55F6">
            <w:pPr>
              <w:pStyle w:val="TAC"/>
              <w:rPr>
                <w:rFonts w:eastAsia="SimSun"/>
              </w:rPr>
            </w:pPr>
          </w:p>
        </w:tc>
      </w:tr>
      <w:tr w:rsidR="00AD55F6" w:rsidRPr="005B00C6" w14:paraId="6A5A22D8"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1AAF8A4" w14:textId="6B737770" w:rsidR="00AD55F6" w:rsidRPr="005B00C6" w:rsidRDefault="00AD55F6" w:rsidP="00AD55F6">
            <w:pPr>
              <w:pStyle w:val="TAL"/>
            </w:pPr>
            <w:r w:rsidRPr="005B00C6">
              <w:t>CA_n24A-n48A</w:t>
            </w:r>
          </w:p>
        </w:tc>
        <w:tc>
          <w:tcPr>
            <w:tcW w:w="499" w:type="pct"/>
            <w:tcBorders>
              <w:top w:val="single" w:sz="4" w:space="0" w:color="auto"/>
              <w:left w:val="single" w:sz="4" w:space="0" w:color="auto"/>
              <w:bottom w:val="single" w:sz="4" w:space="0" w:color="auto"/>
              <w:right w:val="single" w:sz="4" w:space="0" w:color="auto"/>
            </w:tcBorders>
          </w:tcPr>
          <w:p w14:paraId="171154F1" w14:textId="47B9ED90"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EF45F39"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4FF5C4A1" w14:textId="77777777" w:rsidR="00AD55F6" w:rsidRPr="005B00C6" w:rsidRDefault="00AD55F6" w:rsidP="00AD55F6">
            <w:pPr>
              <w:pStyle w:val="TAC"/>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228533CD"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B20F4BF" w14:textId="77777777" w:rsidR="00AD55F6" w:rsidRPr="005B00C6" w:rsidRDefault="00AD55F6" w:rsidP="00AD55F6">
            <w:pPr>
              <w:pStyle w:val="TAC"/>
              <w:rPr>
                <w:rFonts w:eastAsia="SimSun"/>
              </w:rPr>
            </w:pPr>
          </w:p>
        </w:tc>
      </w:tr>
      <w:tr w:rsidR="00AD55F6" w:rsidRPr="005B00C6" w14:paraId="49370109"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149C412" w14:textId="42DB7A1D" w:rsidR="00AD55F6" w:rsidRPr="005B00C6" w:rsidRDefault="00AD55F6" w:rsidP="00AD55F6">
            <w:pPr>
              <w:pStyle w:val="TAL"/>
            </w:pPr>
            <w:r w:rsidRPr="005B00C6">
              <w:t>CA_n24A-n48B</w:t>
            </w:r>
          </w:p>
        </w:tc>
        <w:tc>
          <w:tcPr>
            <w:tcW w:w="499" w:type="pct"/>
            <w:tcBorders>
              <w:top w:val="single" w:sz="4" w:space="0" w:color="auto"/>
              <w:left w:val="single" w:sz="4" w:space="0" w:color="auto"/>
              <w:bottom w:val="single" w:sz="4" w:space="0" w:color="auto"/>
              <w:right w:val="single" w:sz="4" w:space="0" w:color="auto"/>
            </w:tcBorders>
          </w:tcPr>
          <w:p w14:paraId="65F3DDD3" w14:textId="78E88B57"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791C815"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EB5C511" w14:textId="77777777" w:rsidR="00AD55F6" w:rsidRPr="005B00C6" w:rsidRDefault="00AD55F6" w:rsidP="00AD55F6">
            <w:pPr>
              <w:pStyle w:val="TAC"/>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6E55E52E"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04604E7" w14:textId="77777777" w:rsidR="00AD55F6" w:rsidRPr="005B00C6" w:rsidRDefault="00AD55F6" w:rsidP="00AD55F6">
            <w:pPr>
              <w:pStyle w:val="TAC"/>
              <w:rPr>
                <w:rFonts w:eastAsia="SimSun"/>
              </w:rPr>
            </w:pPr>
          </w:p>
        </w:tc>
      </w:tr>
      <w:tr w:rsidR="00AD55F6" w:rsidRPr="005B00C6" w14:paraId="599B0EFB"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196351A" w14:textId="0C367C86" w:rsidR="00AD55F6" w:rsidRPr="005B00C6" w:rsidRDefault="00AD55F6" w:rsidP="00AD55F6">
            <w:pPr>
              <w:pStyle w:val="TAL"/>
            </w:pPr>
            <w:r w:rsidRPr="005B00C6">
              <w:t>CA_n24A-n48(2A)</w:t>
            </w:r>
          </w:p>
        </w:tc>
        <w:tc>
          <w:tcPr>
            <w:tcW w:w="499" w:type="pct"/>
            <w:tcBorders>
              <w:top w:val="single" w:sz="4" w:space="0" w:color="auto"/>
              <w:left w:val="single" w:sz="4" w:space="0" w:color="auto"/>
              <w:bottom w:val="single" w:sz="4" w:space="0" w:color="auto"/>
              <w:right w:val="single" w:sz="4" w:space="0" w:color="auto"/>
            </w:tcBorders>
          </w:tcPr>
          <w:p w14:paraId="6A7FF2F2" w14:textId="2153D428"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9981936"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B0C0AA6" w14:textId="77777777" w:rsidR="00AD55F6" w:rsidRPr="005B00C6" w:rsidRDefault="00AD55F6" w:rsidP="00AD55F6">
            <w:pPr>
              <w:pStyle w:val="TAC"/>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480180EF"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BC29C3" w14:textId="77777777" w:rsidR="00AD55F6" w:rsidRPr="005B00C6" w:rsidRDefault="00AD55F6" w:rsidP="00AD55F6">
            <w:pPr>
              <w:pStyle w:val="TAC"/>
              <w:rPr>
                <w:rFonts w:eastAsia="SimSun"/>
              </w:rPr>
            </w:pPr>
          </w:p>
        </w:tc>
      </w:tr>
      <w:tr w:rsidR="00AD55F6" w:rsidRPr="005B00C6" w14:paraId="2AB1A096"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21A3C8A" w14:textId="6FEBB68A" w:rsidR="00AD55F6" w:rsidRPr="005B00C6" w:rsidRDefault="00AD55F6" w:rsidP="00AD55F6">
            <w:pPr>
              <w:pStyle w:val="TAL"/>
            </w:pPr>
            <w:r w:rsidRPr="005B00C6">
              <w:t>CA_n24A-n77A</w:t>
            </w:r>
          </w:p>
        </w:tc>
        <w:tc>
          <w:tcPr>
            <w:tcW w:w="499" w:type="pct"/>
            <w:tcBorders>
              <w:top w:val="single" w:sz="4" w:space="0" w:color="auto"/>
              <w:left w:val="single" w:sz="4" w:space="0" w:color="auto"/>
              <w:bottom w:val="single" w:sz="4" w:space="0" w:color="auto"/>
              <w:right w:val="single" w:sz="4" w:space="0" w:color="auto"/>
            </w:tcBorders>
          </w:tcPr>
          <w:p w14:paraId="739171B7" w14:textId="40C6BB40"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DC475CA"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4E7870B" w14:textId="77777777" w:rsidR="00AD55F6" w:rsidRPr="005B00C6" w:rsidRDefault="00AD55F6" w:rsidP="00AD55F6">
            <w:pPr>
              <w:pStyle w:val="TAC"/>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2134A7D6"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17735D" w14:textId="77777777" w:rsidR="00AD55F6" w:rsidRPr="005B00C6" w:rsidRDefault="00AD55F6" w:rsidP="00AD55F6">
            <w:pPr>
              <w:pStyle w:val="TAC"/>
              <w:rPr>
                <w:rFonts w:eastAsia="SimSun"/>
              </w:rPr>
            </w:pPr>
          </w:p>
        </w:tc>
      </w:tr>
      <w:tr w:rsidR="00AD55F6" w:rsidRPr="005B00C6" w14:paraId="0FDD86FC"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18A0544" w14:textId="230A6E7A" w:rsidR="00AD55F6" w:rsidRPr="005B00C6" w:rsidRDefault="00AD55F6" w:rsidP="00AD55F6">
            <w:pPr>
              <w:pStyle w:val="TAL"/>
            </w:pPr>
            <w:r w:rsidRPr="005B00C6">
              <w:t>CA_n24A-n77C</w:t>
            </w:r>
          </w:p>
        </w:tc>
        <w:tc>
          <w:tcPr>
            <w:tcW w:w="499" w:type="pct"/>
            <w:tcBorders>
              <w:top w:val="single" w:sz="4" w:space="0" w:color="auto"/>
              <w:left w:val="single" w:sz="4" w:space="0" w:color="auto"/>
              <w:bottom w:val="single" w:sz="4" w:space="0" w:color="auto"/>
              <w:right w:val="single" w:sz="4" w:space="0" w:color="auto"/>
            </w:tcBorders>
          </w:tcPr>
          <w:p w14:paraId="46F8BDCC" w14:textId="623D0B32" w:rsidR="00AD55F6" w:rsidRPr="005B00C6" w:rsidRDefault="00AD55F6" w:rsidP="00AD55F6">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F960882" w14:textId="77777777" w:rsidR="00AD55F6" w:rsidRPr="005B00C6" w:rsidRDefault="00AD55F6" w:rsidP="00AD55F6">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49D1556B" w14:textId="77777777" w:rsidR="00AD55F6" w:rsidRPr="005B00C6" w:rsidRDefault="00AD55F6" w:rsidP="00AD55F6">
            <w:pPr>
              <w:pStyle w:val="TAC"/>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7EC6BCD0" w14:textId="77777777" w:rsidR="00AD55F6" w:rsidRPr="005B00C6" w:rsidRDefault="00AD55F6" w:rsidP="00AD55F6">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9467AB0" w14:textId="77777777" w:rsidR="00AD55F6" w:rsidRPr="005B00C6" w:rsidRDefault="00AD55F6" w:rsidP="00AD55F6">
            <w:pPr>
              <w:pStyle w:val="TAC"/>
              <w:rPr>
                <w:rFonts w:eastAsia="SimSun"/>
              </w:rPr>
            </w:pPr>
          </w:p>
        </w:tc>
      </w:tr>
      <w:tr w:rsidR="00AD55F6" w:rsidRPr="005B00C6" w14:paraId="38544067"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A0EA833" w14:textId="68FB59E7" w:rsidR="00AD55F6" w:rsidRPr="005B00C6" w:rsidRDefault="00AD55F6" w:rsidP="00AD55F6">
            <w:pPr>
              <w:pStyle w:val="TAL"/>
            </w:pPr>
            <w:r w:rsidRPr="005B00C6">
              <w:t>CA_n26A-n66A</w:t>
            </w:r>
          </w:p>
        </w:tc>
        <w:tc>
          <w:tcPr>
            <w:tcW w:w="499" w:type="pct"/>
            <w:tcBorders>
              <w:top w:val="single" w:sz="4" w:space="0" w:color="auto"/>
              <w:left w:val="single" w:sz="4" w:space="0" w:color="auto"/>
              <w:bottom w:val="single" w:sz="4" w:space="0" w:color="auto"/>
              <w:right w:val="single" w:sz="4" w:space="0" w:color="auto"/>
            </w:tcBorders>
          </w:tcPr>
          <w:p w14:paraId="4F57A037" w14:textId="0DB4E723" w:rsidR="00AD55F6" w:rsidRPr="005B00C6" w:rsidRDefault="00AD55F6" w:rsidP="00AD55F6">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6FAA4933"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2C726F4" w14:textId="77777777" w:rsidR="00AD55F6" w:rsidRPr="005B00C6" w:rsidRDefault="00AD55F6" w:rsidP="00AD55F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5D2E618A"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760D18F" w14:textId="77777777" w:rsidR="00AD55F6" w:rsidRPr="005B00C6" w:rsidRDefault="00AD55F6" w:rsidP="00AD55F6">
            <w:pPr>
              <w:pStyle w:val="TAL"/>
              <w:rPr>
                <w:rFonts w:eastAsia="SimSun"/>
              </w:rPr>
            </w:pPr>
          </w:p>
        </w:tc>
      </w:tr>
      <w:tr w:rsidR="00AD55F6" w:rsidRPr="005B00C6" w14:paraId="568710F7"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31F1E94" w14:textId="4F131621" w:rsidR="00AD55F6" w:rsidRPr="005B00C6" w:rsidRDefault="00AD55F6" w:rsidP="00AD55F6">
            <w:pPr>
              <w:pStyle w:val="TAL"/>
            </w:pPr>
            <w:r w:rsidRPr="005B00C6">
              <w:t>CA_n26A-n66(2A)</w:t>
            </w:r>
          </w:p>
        </w:tc>
        <w:tc>
          <w:tcPr>
            <w:tcW w:w="499" w:type="pct"/>
            <w:tcBorders>
              <w:top w:val="single" w:sz="4" w:space="0" w:color="auto"/>
              <w:left w:val="single" w:sz="4" w:space="0" w:color="auto"/>
              <w:bottom w:val="single" w:sz="4" w:space="0" w:color="auto"/>
              <w:right w:val="single" w:sz="4" w:space="0" w:color="auto"/>
            </w:tcBorders>
          </w:tcPr>
          <w:p w14:paraId="2BE4D39B" w14:textId="2A44D6CB" w:rsidR="00AD55F6" w:rsidRPr="005B00C6" w:rsidRDefault="00AD55F6" w:rsidP="00AD55F6">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496B1DC"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24320284" w14:textId="77777777" w:rsidR="00AD55F6" w:rsidRPr="005B00C6" w:rsidRDefault="00AD55F6" w:rsidP="00AD55F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2D974145"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EAFBA34" w14:textId="77777777" w:rsidR="00AD55F6" w:rsidRPr="005B00C6" w:rsidRDefault="00AD55F6" w:rsidP="00AD55F6">
            <w:pPr>
              <w:pStyle w:val="TAL"/>
              <w:rPr>
                <w:rFonts w:eastAsia="SimSun"/>
              </w:rPr>
            </w:pPr>
          </w:p>
        </w:tc>
      </w:tr>
      <w:tr w:rsidR="00AD55F6" w:rsidRPr="005B00C6" w14:paraId="49A297D5"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5E264239" w14:textId="7013D2A0" w:rsidR="00AD55F6" w:rsidRPr="005B00C6" w:rsidRDefault="00AD55F6" w:rsidP="00AD55F6">
            <w:pPr>
              <w:pStyle w:val="TAL"/>
            </w:pPr>
            <w:r w:rsidRPr="005B00C6">
              <w:t>CA_n26A-n70A</w:t>
            </w:r>
          </w:p>
        </w:tc>
        <w:tc>
          <w:tcPr>
            <w:tcW w:w="499" w:type="pct"/>
            <w:tcBorders>
              <w:top w:val="single" w:sz="4" w:space="0" w:color="auto"/>
              <w:left w:val="single" w:sz="4" w:space="0" w:color="auto"/>
              <w:bottom w:val="single" w:sz="4" w:space="0" w:color="auto"/>
              <w:right w:val="single" w:sz="4" w:space="0" w:color="auto"/>
            </w:tcBorders>
          </w:tcPr>
          <w:p w14:paraId="7CC76A62" w14:textId="438424B5" w:rsidR="00AD55F6" w:rsidRPr="005B00C6" w:rsidRDefault="00AD55F6" w:rsidP="00AD55F6">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9491E1A"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5147F85" w14:textId="77777777" w:rsidR="00AD55F6" w:rsidRPr="005B00C6" w:rsidRDefault="00AD55F6" w:rsidP="00AD55F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0E6CF460"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4E7BF4D" w14:textId="77777777" w:rsidR="00AD55F6" w:rsidRPr="005B00C6" w:rsidRDefault="00AD55F6" w:rsidP="00AD55F6">
            <w:pPr>
              <w:pStyle w:val="TAL"/>
              <w:rPr>
                <w:rFonts w:eastAsia="SimSun"/>
              </w:rPr>
            </w:pPr>
          </w:p>
        </w:tc>
      </w:tr>
      <w:tr w:rsidR="00AD55F6" w:rsidRPr="005B00C6" w14:paraId="7FBAA305"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C8471EA" w14:textId="4139E336" w:rsidR="00AD55F6" w:rsidRPr="005B00C6" w:rsidRDefault="00AD55F6" w:rsidP="00AD55F6">
            <w:pPr>
              <w:keepNext/>
              <w:keepLines/>
              <w:spacing w:after="0"/>
              <w:rPr>
                <w:rFonts w:ascii="Arial" w:hAnsi="Arial"/>
                <w:sz w:val="18"/>
              </w:rPr>
            </w:pPr>
            <w:r w:rsidRPr="005B00C6">
              <w:rPr>
                <w:rFonts w:ascii="Arial" w:hAnsi="Arial"/>
                <w:sz w:val="18"/>
              </w:rPr>
              <w:t>CA_n28A-n41A</w:t>
            </w:r>
          </w:p>
        </w:tc>
        <w:tc>
          <w:tcPr>
            <w:tcW w:w="499" w:type="pct"/>
            <w:tcBorders>
              <w:top w:val="single" w:sz="4" w:space="0" w:color="auto"/>
              <w:left w:val="single" w:sz="4" w:space="0" w:color="auto"/>
              <w:bottom w:val="single" w:sz="4" w:space="0" w:color="auto"/>
              <w:right w:val="single" w:sz="4" w:space="0" w:color="auto"/>
            </w:tcBorders>
          </w:tcPr>
          <w:p w14:paraId="00130BEF" w14:textId="64CE5A71"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5BD6EEB"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F5515D2"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7E3308DB"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6E7A53C" w14:textId="77777777" w:rsidR="00AD55F6" w:rsidRPr="005B00C6" w:rsidRDefault="00AD55F6" w:rsidP="00AD55F6">
            <w:pPr>
              <w:keepNext/>
              <w:keepLines/>
              <w:spacing w:after="0"/>
              <w:jc w:val="center"/>
              <w:rPr>
                <w:rFonts w:ascii="Arial" w:eastAsia="SimSun" w:hAnsi="Arial"/>
                <w:sz w:val="18"/>
              </w:rPr>
            </w:pPr>
          </w:p>
        </w:tc>
      </w:tr>
      <w:tr w:rsidR="00AD55F6" w:rsidRPr="005B00C6" w14:paraId="0495FFA7"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C6B6988" w14:textId="7E996596" w:rsidR="00AD55F6" w:rsidRPr="005B00C6" w:rsidRDefault="00AD55F6" w:rsidP="00AD55F6">
            <w:pPr>
              <w:keepNext/>
              <w:keepLines/>
              <w:spacing w:after="0"/>
              <w:rPr>
                <w:rFonts w:ascii="Arial" w:hAnsi="Arial"/>
                <w:sz w:val="18"/>
              </w:rPr>
            </w:pPr>
            <w:r w:rsidRPr="005B00C6">
              <w:rPr>
                <w:rFonts w:ascii="Arial" w:hAnsi="Arial"/>
                <w:sz w:val="18"/>
              </w:rPr>
              <w:t>CA_n28A-n79A</w:t>
            </w:r>
          </w:p>
        </w:tc>
        <w:tc>
          <w:tcPr>
            <w:tcW w:w="499" w:type="pct"/>
            <w:tcBorders>
              <w:top w:val="single" w:sz="4" w:space="0" w:color="auto"/>
              <w:left w:val="single" w:sz="4" w:space="0" w:color="auto"/>
              <w:bottom w:val="single" w:sz="4" w:space="0" w:color="auto"/>
              <w:right w:val="single" w:sz="4" w:space="0" w:color="auto"/>
            </w:tcBorders>
          </w:tcPr>
          <w:p w14:paraId="7FBC4A70" w14:textId="5DDB2B8B"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580A830"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3C1433B"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083D09C6"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8ACB484" w14:textId="77777777" w:rsidR="00AD55F6" w:rsidRPr="005B00C6" w:rsidRDefault="00AD55F6" w:rsidP="00AD55F6">
            <w:pPr>
              <w:keepNext/>
              <w:keepLines/>
              <w:spacing w:after="0"/>
              <w:jc w:val="center"/>
              <w:rPr>
                <w:rFonts w:ascii="Arial" w:eastAsia="SimSun" w:hAnsi="Arial"/>
                <w:sz w:val="18"/>
              </w:rPr>
            </w:pPr>
          </w:p>
        </w:tc>
      </w:tr>
      <w:tr w:rsidR="00AD55F6" w:rsidRPr="005B00C6" w14:paraId="4116147D" w14:textId="7B242AB0"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E4DF197" w14:textId="77777777" w:rsidR="00AD55F6" w:rsidRPr="005B00C6" w:rsidRDefault="00AD55F6" w:rsidP="00AD55F6">
            <w:pPr>
              <w:keepNext/>
              <w:keepLines/>
              <w:spacing w:after="0"/>
              <w:rPr>
                <w:rFonts w:ascii="Arial" w:hAnsi="Arial"/>
                <w:sz w:val="18"/>
              </w:rPr>
            </w:pPr>
            <w:r w:rsidRPr="005B00C6">
              <w:rPr>
                <w:rFonts w:ascii="Arial" w:hAnsi="Arial"/>
                <w:sz w:val="18"/>
              </w:rPr>
              <w:t>CA_n29A-n66A</w:t>
            </w:r>
          </w:p>
        </w:tc>
        <w:tc>
          <w:tcPr>
            <w:tcW w:w="499" w:type="pct"/>
            <w:tcBorders>
              <w:top w:val="single" w:sz="4" w:space="0" w:color="auto"/>
              <w:left w:val="single" w:sz="4" w:space="0" w:color="auto"/>
              <w:bottom w:val="single" w:sz="4" w:space="0" w:color="auto"/>
              <w:right w:val="single" w:sz="4" w:space="0" w:color="auto"/>
            </w:tcBorders>
          </w:tcPr>
          <w:p w14:paraId="5F39D4BE"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8A36147"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D7BBFB"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75536831"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BD1221B" w14:textId="77777777" w:rsidR="00AD55F6" w:rsidRPr="005B00C6" w:rsidRDefault="00AD55F6" w:rsidP="00AD55F6">
            <w:pPr>
              <w:keepNext/>
              <w:keepLines/>
              <w:spacing w:after="0"/>
              <w:jc w:val="center"/>
              <w:rPr>
                <w:rFonts w:ascii="Arial" w:eastAsia="SimSun" w:hAnsi="Arial"/>
                <w:sz w:val="18"/>
              </w:rPr>
            </w:pPr>
          </w:p>
        </w:tc>
      </w:tr>
      <w:tr w:rsidR="00AD55F6" w:rsidRPr="005B00C6" w14:paraId="14228C65" w14:textId="0918500D"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71CDF79" w14:textId="77777777" w:rsidR="00AD55F6" w:rsidRPr="005B00C6" w:rsidRDefault="00AD55F6" w:rsidP="00AD55F6">
            <w:pPr>
              <w:keepNext/>
              <w:keepLines/>
              <w:spacing w:after="0"/>
              <w:rPr>
                <w:rFonts w:ascii="Arial" w:hAnsi="Arial"/>
                <w:sz w:val="18"/>
              </w:rPr>
            </w:pPr>
            <w:r w:rsidRPr="005B00C6">
              <w:rPr>
                <w:rFonts w:ascii="Arial" w:hAnsi="Arial"/>
                <w:sz w:val="18"/>
              </w:rPr>
              <w:t>CA_n29A-n66B</w:t>
            </w:r>
          </w:p>
        </w:tc>
        <w:tc>
          <w:tcPr>
            <w:tcW w:w="499" w:type="pct"/>
            <w:tcBorders>
              <w:top w:val="single" w:sz="4" w:space="0" w:color="auto"/>
              <w:left w:val="single" w:sz="4" w:space="0" w:color="auto"/>
              <w:bottom w:val="single" w:sz="4" w:space="0" w:color="auto"/>
              <w:right w:val="single" w:sz="4" w:space="0" w:color="auto"/>
            </w:tcBorders>
          </w:tcPr>
          <w:p w14:paraId="79B5D32F"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F73B50C"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4F57AAF"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78703F92"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43C67E" w14:textId="77777777" w:rsidR="00AD55F6" w:rsidRPr="005B00C6" w:rsidRDefault="00AD55F6" w:rsidP="00AD55F6">
            <w:pPr>
              <w:keepNext/>
              <w:keepLines/>
              <w:spacing w:after="0"/>
              <w:jc w:val="center"/>
              <w:rPr>
                <w:rFonts w:ascii="Arial" w:eastAsia="SimSun" w:hAnsi="Arial"/>
                <w:sz w:val="18"/>
              </w:rPr>
            </w:pPr>
          </w:p>
        </w:tc>
      </w:tr>
      <w:tr w:rsidR="00AD55F6" w:rsidRPr="005B00C6" w14:paraId="3B04842A" w14:textId="6636D169"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C70B026" w14:textId="77777777" w:rsidR="00AD55F6" w:rsidRPr="005B00C6" w:rsidRDefault="00AD55F6" w:rsidP="00AD55F6">
            <w:pPr>
              <w:keepNext/>
              <w:keepLines/>
              <w:spacing w:after="0"/>
              <w:rPr>
                <w:rFonts w:ascii="Arial" w:hAnsi="Arial"/>
                <w:sz w:val="18"/>
              </w:rPr>
            </w:pPr>
            <w:r w:rsidRPr="005B00C6">
              <w:rPr>
                <w:rFonts w:ascii="Arial" w:hAnsi="Arial"/>
                <w:sz w:val="18"/>
              </w:rPr>
              <w:t>CA_n29A-n66(2A)</w:t>
            </w:r>
          </w:p>
        </w:tc>
        <w:tc>
          <w:tcPr>
            <w:tcW w:w="499" w:type="pct"/>
            <w:tcBorders>
              <w:top w:val="single" w:sz="4" w:space="0" w:color="auto"/>
              <w:left w:val="single" w:sz="4" w:space="0" w:color="auto"/>
              <w:bottom w:val="single" w:sz="4" w:space="0" w:color="auto"/>
              <w:right w:val="single" w:sz="4" w:space="0" w:color="auto"/>
            </w:tcBorders>
          </w:tcPr>
          <w:p w14:paraId="5A2250C9"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1820496"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3F6D8F8"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4FEE59EA"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FC4C37" w14:textId="77777777" w:rsidR="00AD55F6" w:rsidRPr="005B00C6" w:rsidRDefault="00AD55F6" w:rsidP="00AD55F6">
            <w:pPr>
              <w:keepNext/>
              <w:keepLines/>
              <w:spacing w:after="0"/>
              <w:jc w:val="center"/>
              <w:rPr>
                <w:rFonts w:ascii="Arial" w:eastAsia="SimSun" w:hAnsi="Arial"/>
                <w:sz w:val="18"/>
              </w:rPr>
            </w:pPr>
          </w:p>
        </w:tc>
      </w:tr>
      <w:tr w:rsidR="00AD55F6" w:rsidRPr="005B00C6" w14:paraId="34DF208A" w14:textId="5B90E924"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74F2337" w14:textId="77777777" w:rsidR="00AD55F6" w:rsidRPr="005B00C6" w:rsidRDefault="00AD55F6" w:rsidP="00AD55F6">
            <w:pPr>
              <w:pStyle w:val="TAL"/>
            </w:pPr>
            <w:r w:rsidRPr="005B00C6">
              <w:t>CA_n29A-n70A</w:t>
            </w:r>
          </w:p>
        </w:tc>
        <w:tc>
          <w:tcPr>
            <w:tcW w:w="499" w:type="pct"/>
            <w:tcBorders>
              <w:top w:val="single" w:sz="4" w:space="0" w:color="auto"/>
              <w:left w:val="single" w:sz="4" w:space="0" w:color="auto"/>
              <w:bottom w:val="single" w:sz="4" w:space="0" w:color="auto"/>
              <w:right w:val="single" w:sz="4" w:space="0" w:color="auto"/>
            </w:tcBorders>
          </w:tcPr>
          <w:p w14:paraId="7206B44B"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63F8DBF"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F2D8C76"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1726DED"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DEFD585" w14:textId="77777777" w:rsidR="00AD55F6" w:rsidRPr="005B00C6" w:rsidRDefault="00AD55F6" w:rsidP="00AD55F6">
            <w:pPr>
              <w:keepNext/>
              <w:keepLines/>
              <w:spacing w:after="0"/>
              <w:jc w:val="center"/>
              <w:rPr>
                <w:rFonts w:ascii="Arial" w:eastAsia="SimSun" w:hAnsi="Arial"/>
                <w:sz w:val="18"/>
              </w:rPr>
            </w:pPr>
          </w:p>
        </w:tc>
      </w:tr>
      <w:tr w:rsidR="00AD55F6" w:rsidRPr="005B00C6" w14:paraId="6075280E"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514ECBB" w14:textId="57F68528" w:rsidR="00AD55F6" w:rsidRPr="005B00C6" w:rsidRDefault="00AD55F6" w:rsidP="00AD55F6">
            <w:pPr>
              <w:pStyle w:val="TAL"/>
            </w:pPr>
            <w:r w:rsidRPr="005B00C6">
              <w:t>CA_n29A-n71A</w:t>
            </w:r>
          </w:p>
        </w:tc>
        <w:tc>
          <w:tcPr>
            <w:tcW w:w="499" w:type="pct"/>
            <w:tcBorders>
              <w:top w:val="single" w:sz="4" w:space="0" w:color="auto"/>
              <w:left w:val="single" w:sz="4" w:space="0" w:color="auto"/>
              <w:bottom w:val="single" w:sz="4" w:space="0" w:color="auto"/>
              <w:right w:val="single" w:sz="4" w:space="0" w:color="auto"/>
            </w:tcBorders>
          </w:tcPr>
          <w:p w14:paraId="6ECAAE34" w14:textId="275F33F0"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7089ECC9"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64DCA6F"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15C086D"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2BBFA10" w14:textId="77777777" w:rsidR="00AD55F6" w:rsidRPr="005B00C6" w:rsidRDefault="00AD55F6" w:rsidP="00AD55F6">
            <w:pPr>
              <w:keepNext/>
              <w:keepLines/>
              <w:spacing w:after="0"/>
              <w:jc w:val="center"/>
              <w:rPr>
                <w:rFonts w:ascii="Arial" w:eastAsia="SimSun" w:hAnsi="Arial"/>
                <w:sz w:val="18"/>
              </w:rPr>
            </w:pPr>
          </w:p>
        </w:tc>
      </w:tr>
      <w:tr w:rsidR="00AD55F6" w:rsidRPr="005B00C6" w14:paraId="5F28E644" w14:textId="5D77640D"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6EF02413" w14:textId="77777777" w:rsidR="00AD55F6" w:rsidRPr="005B00C6" w:rsidRDefault="00AD55F6" w:rsidP="00AD55F6">
            <w:pPr>
              <w:pStyle w:val="TAL"/>
              <w:rPr>
                <w:rFonts w:eastAsia="SimSun"/>
              </w:rPr>
            </w:pPr>
            <w:r w:rsidRPr="005B00C6">
              <w:t>CA_n41A-n79A</w:t>
            </w:r>
          </w:p>
        </w:tc>
        <w:tc>
          <w:tcPr>
            <w:tcW w:w="499" w:type="pct"/>
            <w:tcBorders>
              <w:top w:val="single" w:sz="4" w:space="0" w:color="auto"/>
              <w:left w:val="single" w:sz="4" w:space="0" w:color="auto"/>
              <w:bottom w:val="single" w:sz="4" w:space="0" w:color="auto"/>
              <w:right w:val="single" w:sz="4" w:space="0" w:color="auto"/>
            </w:tcBorders>
            <w:hideMark/>
          </w:tcPr>
          <w:p w14:paraId="0DA4D3DB"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604238"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2D900AA"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9FB3494" w14:textId="77777777" w:rsidR="00AD55F6" w:rsidRPr="005B00C6" w:rsidRDefault="00AD55F6" w:rsidP="00AD55F6">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1CDBCC" w14:textId="77777777" w:rsidR="00AD55F6" w:rsidRPr="005B00C6" w:rsidRDefault="00AD55F6" w:rsidP="00AD55F6">
            <w:pPr>
              <w:keepNext/>
              <w:keepLines/>
              <w:spacing w:after="0"/>
              <w:jc w:val="center"/>
              <w:rPr>
                <w:rFonts w:ascii="Arial" w:eastAsia="SimSun" w:hAnsi="Arial"/>
                <w:sz w:val="18"/>
              </w:rPr>
            </w:pPr>
          </w:p>
        </w:tc>
      </w:tr>
      <w:tr w:rsidR="00AD55F6" w:rsidRPr="005B00C6" w14:paraId="1FB45251"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3A4D3040" w14:textId="77777777" w:rsidR="00AD55F6" w:rsidRPr="005B00C6" w:rsidRDefault="00AD55F6" w:rsidP="00AD55F6">
            <w:pPr>
              <w:pStyle w:val="TAL"/>
            </w:pPr>
            <w:r w:rsidRPr="005B00C6">
              <w:t>CA_n41</w:t>
            </w:r>
            <w:r w:rsidRPr="005B00C6">
              <w:rPr>
                <w:lang w:eastAsia="zh-CN"/>
              </w:rPr>
              <w:t>C</w:t>
            </w:r>
            <w:r w:rsidRPr="005B00C6">
              <w:t>-n79A</w:t>
            </w:r>
          </w:p>
        </w:tc>
        <w:tc>
          <w:tcPr>
            <w:tcW w:w="499" w:type="pct"/>
            <w:tcBorders>
              <w:top w:val="single" w:sz="4" w:space="0" w:color="auto"/>
              <w:left w:val="single" w:sz="4" w:space="0" w:color="auto"/>
              <w:bottom w:val="single" w:sz="4" w:space="0" w:color="auto"/>
              <w:right w:val="single" w:sz="4" w:space="0" w:color="auto"/>
            </w:tcBorders>
            <w:hideMark/>
          </w:tcPr>
          <w:p w14:paraId="3E40E848" w14:textId="77777777" w:rsidR="00AD55F6" w:rsidRPr="005B00C6" w:rsidRDefault="00AD55F6" w:rsidP="00AD55F6">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B1BF49C" w14:textId="77777777" w:rsidR="00AD55F6" w:rsidRPr="005B00C6" w:rsidRDefault="00AD55F6" w:rsidP="00AD55F6">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5A83F86F" w14:textId="77777777" w:rsidR="00AD55F6" w:rsidRPr="005B00C6" w:rsidRDefault="00AD55F6" w:rsidP="00AD55F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13DEAC85" w14:textId="77777777" w:rsidR="00AD55F6" w:rsidRPr="005B00C6" w:rsidRDefault="00AD55F6" w:rsidP="00AD55F6">
            <w:pPr>
              <w:keepNext/>
              <w:keepLines/>
              <w:spacing w:after="0"/>
              <w:jc w:val="center"/>
              <w:rPr>
                <w:rFonts w:ascii="Arial" w:hAnsi="Arial"/>
                <w:sz w:val="18"/>
                <w:lang w:eastAsia="zh-CN"/>
              </w:rPr>
            </w:pPr>
          </w:p>
        </w:tc>
        <w:tc>
          <w:tcPr>
            <w:tcW w:w="1333" w:type="pct"/>
            <w:tcBorders>
              <w:top w:val="single" w:sz="4" w:space="0" w:color="auto"/>
              <w:left w:val="single" w:sz="4" w:space="0" w:color="auto"/>
              <w:bottom w:val="single" w:sz="4" w:space="0" w:color="auto"/>
              <w:right w:val="single" w:sz="4" w:space="0" w:color="auto"/>
            </w:tcBorders>
          </w:tcPr>
          <w:p w14:paraId="608D16E6" w14:textId="77777777" w:rsidR="00AD55F6" w:rsidRPr="005B00C6" w:rsidRDefault="00AD55F6" w:rsidP="00AD55F6">
            <w:pPr>
              <w:keepNext/>
              <w:keepLines/>
              <w:spacing w:after="0"/>
              <w:jc w:val="center"/>
              <w:rPr>
                <w:rFonts w:ascii="Arial" w:eastAsia="SimSun" w:hAnsi="Arial"/>
                <w:sz w:val="18"/>
              </w:rPr>
            </w:pPr>
          </w:p>
        </w:tc>
      </w:tr>
      <w:tr w:rsidR="00AD55F6" w:rsidRPr="005B00C6" w14:paraId="62300DB4"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308FAC2" w14:textId="6F1606D8" w:rsidR="00AD55F6" w:rsidRPr="005B00C6" w:rsidRDefault="00AD55F6" w:rsidP="00AD55F6">
            <w:pPr>
              <w:pStyle w:val="TAL"/>
              <w:rPr>
                <w:rFonts w:eastAsia="SimSun"/>
              </w:rPr>
            </w:pPr>
            <w:r w:rsidRPr="005B00C6">
              <w:t>CA_n48A-n66A (Note 6)</w:t>
            </w:r>
          </w:p>
        </w:tc>
        <w:tc>
          <w:tcPr>
            <w:tcW w:w="499" w:type="pct"/>
            <w:tcBorders>
              <w:top w:val="single" w:sz="4" w:space="0" w:color="auto"/>
              <w:left w:val="single" w:sz="4" w:space="0" w:color="auto"/>
              <w:bottom w:val="single" w:sz="4" w:space="0" w:color="auto"/>
              <w:right w:val="single" w:sz="4" w:space="0" w:color="auto"/>
            </w:tcBorders>
          </w:tcPr>
          <w:p w14:paraId="2A88BC25" w14:textId="3B1177B1" w:rsidR="00AD55F6" w:rsidRPr="005B00C6" w:rsidRDefault="00AD55F6" w:rsidP="00AD55F6">
            <w:pPr>
              <w:pStyle w:val="TAL"/>
              <w:rPr>
                <w:rFonts w:eastAsia="SimSun"/>
              </w:rPr>
            </w:pPr>
            <w:r w:rsidRPr="005B00C6">
              <w:rPr>
                <w:rFonts w:eastAsia="SimSun"/>
              </w:rPr>
              <w:t>Rel-16</w:t>
            </w:r>
          </w:p>
        </w:tc>
        <w:tc>
          <w:tcPr>
            <w:tcW w:w="197" w:type="pct"/>
            <w:tcBorders>
              <w:top w:val="single" w:sz="4" w:space="0" w:color="auto"/>
              <w:left w:val="single" w:sz="4" w:space="0" w:color="auto"/>
              <w:bottom w:val="single" w:sz="4" w:space="0" w:color="auto"/>
              <w:right w:val="single" w:sz="4" w:space="0" w:color="auto"/>
            </w:tcBorders>
          </w:tcPr>
          <w:p w14:paraId="5AA69ED9"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4528C8A4" w14:textId="77777777" w:rsidR="00AD55F6" w:rsidRPr="005B00C6" w:rsidRDefault="00AD55F6" w:rsidP="00AD55F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48A6254D"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8F1E021" w14:textId="77777777" w:rsidR="00AD55F6" w:rsidRPr="005B00C6" w:rsidRDefault="00AD55F6" w:rsidP="00AD55F6">
            <w:pPr>
              <w:pStyle w:val="TAL"/>
              <w:rPr>
                <w:rFonts w:eastAsia="SimSun"/>
              </w:rPr>
            </w:pPr>
          </w:p>
        </w:tc>
      </w:tr>
      <w:tr w:rsidR="00AD55F6" w:rsidRPr="005B00C6" w14:paraId="2A158502"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5C1B8E5" w14:textId="7AA47DFD" w:rsidR="00AD55F6" w:rsidRPr="005B00C6" w:rsidRDefault="00AD55F6" w:rsidP="00AD55F6">
            <w:pPr>
              <w:pStyle w:val="TAL"/>
            </w:pPr>
            <w:r w:rsidRPr="005B00C6">
              <w:t>CA_n48A-n66(2A) (Note 6)</w:t>
            </w:r>
          </w:p>
        </w:tc>
        <w:tc>
          <w:tcPr>
            <w:tcW w:w="499" w:type="pct"/>
            <w:tcBorders>
              <w:top w:val="single" w:sz="4" w:space="0" w:color="auto"/>
              <w:left w:val="single" w:sz="4" w:space="0" w:color="auto"/>
              <w:bottom w:val="single" w:sz="4" w:space="0" w:color="auto"/>
              <w:right w:val="single" w:sz="4" w:space="0" w:color="auto"/>
            </w:tcBorders>
          </w:tcPr>
          <w:p w14:paraId="63DEF325" w14:textId="1382409C" w:rsidR="00AD55F6" w:rsidRPr="005B00C6" w:rsidRDefault="00AD55F6" w:rsidP="00AD55F6">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B22B6FE"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DD32555" w14:textId="77777777" w:rsidR="00AD55F6" w:rsidRPr="005B00C6" w:rsidRDefault="00AD55F6" w:rsidP="00AD55F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284C1FD9"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B6E85F3" w14:textId="77777777" w:rsidR="00AD55F6" w:rsidRPr="005B00C6" w:rsidRDefault="00AD55F6" w:rsidP="00AD55F6">
            <w:pPr>
              <w:pStyle w:val="TAL"/>
              <w:rPr>
                <w:rFonts w:eastAsia="SimSun"/>
              </w:rPr>
            </w:pPr>
          </w:p>
        </w:tc>
      </w:tr>
      <w:tr w:rsidR="00AD55F6" w:rsidRPr="005B00C6" w14:paraId="03B8C0A2"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AB47748" w14:textId="28299872" w:rsidR="00AD55F6" w:rsidRPr="005B00C6" w:rsidRDefault="00AD55F6" w:rsidP="00AD55F6">
            <w:pPr>
              <w:pStyle w:val="TAL"/>
              <w:rPr>
                <w:rFonts w:eastAsia="SimSun"/>
              </w:rPr>
            </w:pPr>
            <w:r w:rsidRPr="005B00C6">
              <w:t>CA_n48A-n70A</w:t>
            </w:r>
          </w:p>
        </w:tc>
        <w:tc>
          <w:tcPr>
            <w:tcW w:w="499" w:type="pct"/>
            <w:tcBorders>
              <w:top w:val="single" w:sz="4" w:space="0" w:color="auto"/>
              <w:left w:val="single" w:sz="4" w:space="0" w:color="auto"/>
              <w:bottom w:val="single" w:sz="4" w:space="0" w:color="auto"/>
              <w:right w:val="single" w:sz="4" w:space="0" w:color="auto"/>
            </w:tcBorders>
          </w:tcPr>
          <w:p w14:paraId="7850EF07" w14:textId="5ECA0A67" w:rsidR="00AD55F6" w:rsidRPr="005B00C6" w:rsidRDefault="00AD55F6" w:rsidP="00AD55F6">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3EED2B5"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C164AA4" w14:textId="77777777" w:rsidR="00AD55F6" w:rsidRPr="005B00C6" w:rsidRDefault="00AD55F6" w:rsidP="00AD55F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4E3A23BC"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779B8F1" w14:textId="77777777" w:rsidR="00AD55F6" w:rsidRPr="005B00C6" w:rsidRDefault="00AD55F6" w:rsidP="00AD55F6">
            <w:pPr>
              <w:pStyle w:val="TAL"/>
              <w:rPr>
                <w:rFonts w:eastAsia="SimSun"/>
              </w:rPr>
            </w:pPr>
          </w:p>
        </w:tc>
      </w:tr>
      <w:tr w:rsidR="00AD55F6" w:rsidRPr="005B00C6" w14:paraId="0FEA3A55"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A425354" w14:textId="07FE0C14" w:rsidR="00AD55F6" w:rsidRPr="005B00C6" w:rsidRDefault="00AD55F6" w:rsidP="00AD55F6">
            <w:pPr>
              <w:pStyle w:val="TAL"/>
              <w:rPr>
                <w:rFonts w:eastAsia="SimSun"/>
              </w:rPr>
            </w:pPr>
            <w:r w:rsidRPr="005B00C6">
              <w:t>CA_n48A-n71A</w:t>
            </w:r>
          </w:p>
        </w:tc>
        <w:tc>
          <w:tcPr>
            <w:tcW w:w="499" w:type="pct"/>
            <w:tcBorders>
              <w:top w:val="single" w:sz="4" w:space="0" w:color="auto"/>
              <w:left w:val="single" w:sz="4" w:space="0" w:color="auto"/>
              <w:bottom w:val="single" w:sz="4" w:space="0" w:color="auto"/>
              <w:right w:val="single" w:sz="4" w:space="0" w:color="auto"/>
            </w:tcBorders>
          </w:tcPr>
          <w:p w14:paraId="1D8385AD" w14:textId="38221C01" w:rsidR="00AD55F6" w:rsidRPr="005B00C6" w:rsidRDefault="00AD55F6" w:rsidP="00AD55F6">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9ABEE40"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3DFF421" w14:textId="77777777" w:rsidR="00AD55F6" w:rsidRPr="005B00C6" w:rsidRDefault="00AD55F6" w:rsidP="00AD55F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31A55887"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F41F1E9" w14:textId="77777777" w:rsidR="00AD55F6" w:rsidRPr="005B00C6" w:rsidRDefault="00AD55F6" w:rsidP="00AD55F6">
            <w:pPr>
              <w:pStyle w:val="TAL"/>
              <w:rPr>
                <w:rFonts w:eastAsia="SimSun"/>
              </w:rPr>
            </w:pPr>
          </w:p>
        </w:tc>
      </w:tr>
      <w:tr w:rsidR="00AD55F6" w:rsidRPr="005B00C6" w14:paraId="2A72D880"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5DF916F" w14:textId="76429667" w:rsidR="00AD55F6" w:rsidRPr="005B00C6" w:rsidRDefault="00AD55F6" w:rsidP="00AD55F6">
            <w:pPr>
              <w:pStyle w:val="TAL"/>
            </w:pPr>
            <w:r w:rsidRPr="005B00C6">
              <w:t>CA_n48A-n71(2A)</w:t>
            </w:r>
          </w:p>
        </w:tc>
        <w:tc>
          <w:tcPr>
            <w:tcW w:w="499" w:type="pct"/>
            <w:tcBorders>
              <w:top w:val="single" w:sz="4" w:space="0" w:color="auto"/>
              <w:left w:val="single" w:sz="4" w:space="0" w:color="auto"/>
              <w:bottom w:val="single" w:sz="4" w:space="0" w:color="auto"/>
              <w:right w:val="single" w:sz="4" w:space="0" w:color="auto"/>
            </w:tcBorders>
          </w:tcPr>
          <w:p w14:paraId="0CDB0B0C" w14:textId="7390D4F7" w:rsidR="00AD55F6" w:rsidRPr="005B00C6" w:rsidRDefault="00AD55F6" w:rsidP="00AD55F6">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A4375EB" w14:textId="77777777" w:rsidR="00AD55F6" w:rsidRPr="005B00C6" w:rsidRDefault="00AD55F6" w:rsidP="00AD55F6">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190F98CE" w14:textId="77777777" w:rsidR="00AD55F6" w:rsidRPr="005B00C6" w:rsidRDefault="00AD55F6" w:rsidP="00AD55F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0665E7EA" w14:textId="77777777" w:rsidR="00AD55F6" w:rsidRPr="005B00C6" w:rsidRDefault="00AD55F6" w:rsidP="00AD55F6">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E7E9DA7" w14:textId="77777777" w:rsidR="00AD55F6" w:rsidRPr="005B00C6" w:rsidRDefault="00AD55F6" w:rsidP="00AD55F6">
            <w:pPr>
              <w:pStyle w:val="TAL"/>
              <w:rPr>
                <w:rFonts w:eastAsia="SimSun"/>
              </w:rPr>
            </w:pPr>
          </w:p>
        </w:tc>
      </w:tr>
      <w:tr w:rsidR="00DD732C" w:rsidRPr="005B00C6" w14:paraId="4FC6ACDC"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4F56A6B" w14:textId="56D0CBB7" w:rsidR="00DD732C" w:rsidRPr="005B00C6" w:rsidRDefault="00DD732C" w:rsidP="00DD732C">
            <w:pPr>
              <w:pStyle w:val="TAL"/>
            </w:pPr>
            <w:r w:rsidRPr="005B00C6">
              <w:t>CA_n48A-n7</w:t>
            </w:r>
            <w:r>
              <w:t>7</w:t>
            </w:r>
            <w:r w:rsidRPr="005B00C6">
              <w:t>A</w:t>
            </w:r>
          </w:p>
        </w:tc>
        <w:tc>
          <w:tcPr>
            <w:tcW w:w="499" w:type="pct"/>
            <w:tcBorders>
              <w:top w:val="single" w:sz="4" w:space="0" w:color="auto"/>
              <w:left w:val="single" w:sz="4" w:space="0" w:color="auto"/>
              <w:bottom w:val="single" w:sz="4" w:space="0" w:color="auto"/>
              <w:right w:val="single" w:sz="4" w:space="0" w:color="auto"/>
            </w:tcBorders>
          </w:tcPr>
          <w:p w14:paraId="56002EC3" w14:textId="23241CED" w:rsidR="00DD732C" w:rsidRPr="005B00C6" w:rsidRDefault="00DD732C" w:rsidP="00DD732C">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600EC8E7" w14:textId="77777777" w:rsidR="00DD732C" w:rsidRPr="005B00C6" w:rsidRDefault="00DD732C" w:rsidP="00DD732C">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23E2C7F" w14:textId="77777777" w:rsidR="00DD732C" w:rsidRPr="005B00C6" w:rsidRDefault="00DD732C" w:rsidP="00DD732C">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163DD12A" w14:textId="77777777" w:rsidR="00DD732C" w:rsidRPr="005B00C6" w:rsidRDefault="00DD732C" w:rsidP="00DD732C">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C8E079B" w14:textId="77777777" w:rsidR="00DD732C" w:rsidRPr="005B00C6" w:rsidRDefault="00DD732C" w:rsidP="00DD732C">
            <w:pPr>
              <w:pStyle w:val="TAL"/>
              <w:rPr>
                <w:rFonts w:eastAsia="SimSun"/>
              </w:rPr>
            </w:pPr>
          </w:p>
        </w:tc>
      </w:tr>
      <w:tr w:rsidR="00DD732C" w:rsidRPr="005B00C6" w14:paraId="35F8979A"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CC79E32" w14:textId="16470922" w:rsidR="00DD732C" w:rsidRPr="005B00C6" w:rsidRDefault="00DD732C" w:rsidP="00DD732C">
            <w:pPr>
              <w:pStyle w:val="TAL"/>
            </w:pPr>
            <w:r w:rsidRPr="005B00C6">
              <w:rPr>
                <w:rFonts w:eastAsia="SimSun"/>
              </w:rPr>
              <w:t>CA_n48B-n66A</w:t>
            </w:r>
          </w:p>
        </w:tc>
        <w:tc>
          <w:tcPr>
            <w:tcW w:w="499" w:type="pct"/>
            <w:tcBorders>
              <w:top w:val="single" w:sz="4" w:space="0" w:color="auto"/>
              <w:left w:val="single" w:sz="4" w:space="0" w:color="auto"/>
              <w:bottom w:val="single" w:sz="4" w:space="0" w:color="auto"/>
              <w:right w:val="single" w:sz="4" w:space="0" w:color="auto"/>
            </w:tcBorders>
          </w:tcPr>
          <w:p w14:paraId="210CB6E3" w14:textId="3E362B81" w:rsidR="00DD732C" w:rsidRPr="005B00C6" w:rsidRDefault="00DD732C" w:rsidP="00DD732C">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FD0EA51" w14:textId="77777777" w:rsidR="00DD732C" w:rsidRPr="005B00C6" w:rsidRDefault="00DD732C" w:rsidP="00DD732C">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CBA2D0D" w14:textId="77777777" w:rsidR="00DD732C" w:rsidRPr="005B00C6" w:rsidRDefault="00DD732C" w:rsidP="00DD732C">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5D5EF681" w14:textId="77777777" w:rsidR="00DD732C" w:rsidRPr="005B00C6" w:rsidRDefault="00DD732C" w:rsidP="00DD732C">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F23A834" w14:textId="77777777" w:rsidR="00DD732C" w:rsidRPr="005B00C6" w:rsidRDefault="00DD732C" w:rsidP="00DD732C">
            <w:pPr>
              <w:pStyle w:val="TAL"/>
              <w:rPr>
                <w:rFonts w:eastAsia="SimSun"/>
              </w:rPr>
            </w:pPr>
          </w:p>
        </w:tc>
      </w:tr>
      <w:tr w:rsidR="00DD732C" w:rsidRPr="005B00C6" w14:paraId="585D9EC1"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DEAD5F5" w14:textId="3F2FB8A6" w:rsidR="00DD732C" w:rsidRPr="005B00C6" w:rsidRDefault="00DD732C" w:rsidP="00DD732C">
            <w:pPr>
              <w:pStyle w:val="TAL"/>
            </w:pPr>
            <w:r w:rsidRPr="005B00C6">
              <w:rPr>
                <w:rFonts w:eastAsia="SimSun"/>
              </w:rPr>
              <w:t>CA_n48B-n70A</w:t>
            </w:r>
          </w:p>
        </w:tc>
        <w:tc>
          <w:tcPr>
            <w:tcW w:w="499" w:type="pct"/>
            <w:tcBorders>
              <w:top w:val="single" w:sz="4" w:space="0" w:color="auto"/>
              <w:left w:val="single" w:sz="4" w:space="0" w:color="auto"/>
              <w:bottom w:val="single" w:sz="4" w:space="0" w:color="auto"/>
              <w:right w:val="single" w:sz="4" w:space="0" w:color="auto"/>
            </w:tcBorders>
          </w:tcPr>
          <w:p w14:paraId="751EEBC5" w14:textId="24CB8868" w:rsidR="00DD732C" w:rsidRPr="005B00C6" w:rsidRDefault="00DD732C" w:rsidP="00DD732C">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E47E79E" w14:textId="77777777" w:rsidR="00DD732C" w:rsidRPr="005B00C6" w:rsidRDefault="00DD732C" w:rsidP="00DD732C">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78D6666" w14:textId="77777777" w:rsidR="00DD732C" w:rsidRPr="005B00C6" w:rsidRDefault="00DD732C" w:rsidP="00DD732C">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369E3444" w14:textId="77777777" w:rsidR="00DD732C" w:rsidRPr="005B00C6" w:rsidRDefault="00DD732C" w:rsidP="00DD732C">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E47ED0B" w14:textId="77777777" w:rsidR="00DD732C" w:rsidRPr="005B00C6" w:rsidRDefault="00DD732C" w:rsidP="00DD732C">
            <w:pPr>
              <w:pStyle w:val="TAL"/>
              <w:rPr>
                <w:rFonts w:eastAsia="SimSun"/>
              </w:rPr>
            </w:pPr>
          </w:p>
        </w:tc>
      </w:tr>
      <w:tr w:rsidR="00DD732C" w:rsidRPr="005B00C6" w14:paraId="04A6CA52"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59C99366" w14:textId="2F3CB7ED" w:rsidR="00DD732C" w:rsidRPr="005B00C6" w:rsidRDefault="00DD732C" w:rsidP="00DD732C">
            <w:pPr>
              <w:pStyle w:val="TAL"/>
            </w:pPr>
            <w:r w:rsidRPr="005B00C6">
              <w:rPr>
                <w:rFonts w:eastAsia="SimSun"/>
              </w:rPr>
              <w:t>CA_n48B-n71A</w:t>
            </w:r>
          </w:p>
        </w:tc>
        <w:tc>
          <w:tcPr>
            <w:tcW w:w="499" w:type="pct"/>
            <w:tcBorders>
              <w:top w:val="single" w:sz="4" w:space="0" w:color="auto"/>
              <w:left w:val="single" w:sz="4" w:space="0" w:color="auto"/>
              <w:bottom w:val="single" w:sz="4" w:space="0" w:color="auto"/>
              <w:right w:val="single" w:sz="4" w:space="0" w:color="auto"/>
            </w:tcBorders>
          </w:tcPr>
          <w:p w14:paraId="2528834D" w14:textId="4768D723" w:rsidR="00DD732C" w:rsidRPr="005B00C6" w:rsidRDefault="00DD732C" w:rsidP="00DD732C">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E41F33F" w14:textId="77777777" w:rsidR="00DD732C" w:rsidRPr="005B00C6" w:rsidRDefault="00DD732C" w:rsidP="00DD732C">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31D7C4B" w14:textId="77777777" w:rsidR="00DD732C" w:rsidRPr="005B00C6" w:rsidRDefault="00DD732C" w:rsidP="00DD732C">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7D36433A" w14:textId="77777777" w:rsidR="00DD732C" w:rsidRPr="005B00C6" w:rsidRDefault="00DD732C" w:rsidP="00DD732C">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5BDFD2F" w14:textId="77777777" w:rsidR="00DD732C" w:rsidRPr="005B00C6" w:rsidRDefault="00DD732C" w:rsidP="00DD732C">
            <w:pPr>
              <w:pStyle w:val="TAL"/>
              <w:rPr>
                <w:rFonts w:eastAsia="SimSun"/>
              </w:rPr>
            </w:pPr>
          </w:p>
        </w:tc>
      </w:tr>
      <w:tr w:rsidR="00DD732C" w:rsidRPr="005B00C6" w14:paraId="68153FC7"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73F7DB4" w14:textId="1C1243F7" w:rsidR="00DD732C" w:rsidRPr="005B00C6" w:rsidRDefault="00DD732C" w:rsidP="00DD732C">
            <w:pPr>
              <w:pStyle w:val="TAL"/>
            </w:pPr>
            <w:r w:rsidRPr="005B00C6">
              <w:rPr>
                <w:rFonts w:eastAsia="SimSun"/>
              </w:rPr>
              <w:t>CA_n48(2A)-n66A</w:t>
            </w:r>
          </w:p>
        </w:tc>
        <w:tc>
          <w:tcPr>
            <w:tcW w:w="499" w:type="pct"/>
            <w:tcBorders>
              <w:top w:val="single" w:sz="4" w:space="0" w:color="auto"/>
              <w:left w:val="single" w:sz="4" w:space="0" w:color="auto"/>
              <w:bottom w:val="single" w:sz="4" w:space="0" w:color="auto"/>
              <w:right w:val="single" w:sz="4" w:space="0" w:color="auto"/>
            </w:tcBorders>
          </w:tcPr>
          <w:p w14:paraId="29C61DBD" w14:textId="03C623F0" w:rsidR="00DD732C" w:rsidRPr="005B00C6" w:rsidRDefault="00DD732C" w:rsidP="00DD732C">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06F953E" w14:textId="77777777" w:rsidR="00DD732C" w:rsidRPr="005B00C6" w:rsidRDefault="00DD732C" w:rsidP="00DD732C">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43BD48D9" w14:textId="77777777" w:rsidR="00DD732C" w:rsidRPr="005B00C6" w:rsidRDefault="00DD732C" w:rsidP="00DD732C">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4FA07C71" w14:textId="77777777" w:rsidR="00DD732C" w:rsidRPr="005B00C6" w:rsidRDefault="00DD732C" w:rsidP="00DD732C">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AD2E7D8" w14:textId="77777777" w:rsidR="00DD732C" w:rsidRPr="005B00C6" w:rsidRDefault="00DD732C" w:rsidP="00DD732C">
            <w:pPr>
              <w:pStyle w:val="TAL"/>
              <w:rPr>
                <w:rFonts w:eastAsia="SimSun"/>
              </w:rPr>
            </w:pPr>
          </w:p>
        </w:tc>
      </w:tr>
      <w:tr w:rsidR="00DD732C" w:rsidRPr="005B00C6" w14:paraId="50849A65"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C149C38" w14:textId="334969FF" w:rsidR="00DD732C" w:rsidRPr="005B00C6" w:rsidRDefault="00DD732C" w:rsidP="00DD732C">
            <w:pPr>
              <w:pStyle w:val="TAL"/>
              <w:rPr>
                <w:rFonts w:eastAsia="SimSun"/>
              </w:rPr>
            </w:pPr>
            <w:r>
              <w:t>CA_n48(2A)-n66(2A)</w:t>
            </w:r>
          </w:p>
        </w:tc>
        <w:tc>
          <w:tcPr>
            <w:tcW w:w="499" w:type="pct"/>
            <w:tcBorders>
              <w:top w:val="single" w:sz="4" w:space="0" w:color="auto"/>
              <w:left w:val="single" w:sz="4" w:space="0" w:color="auto"/>
              <w:bottom w:val="single" w:sz="4" w:space="0" w:color="auto"/>
              <w:right w:val="single" w:sz="4" w:space="0" w:color="auto"/>
            </w:tcBorders>
          </w:tcPr>
          <w:p w14:paraId="3DB9FD4A" w14:textId="22741CE7" w:rsidR="00DD732C" w:rsidRPr="005B00C6" w:rsidRDefault="00DD732C" w:rsidP="00DD732C">
            <w:pPr>
              <w:pStyle w:val="TAL"/>
              <w:rPr>
                <w:rFonts w:eastAsia="SimSun"/>
              </w:rPr>
            </w:pPr>
            <w:r>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336DDEB" w14:textId="77777777" w:rsidR="00DD732C" w:rsidRPr="005B00C6" w:rsidRDefault="00DD732C" w:rsidP="00DD732C">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AEC58A4" w14:textId="77777777" w:rsidR="00DD732C" w:rsidRPr="005B00C6" w:rsidRDefault="00DD732C" w:rsidP="00DD732C">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28113E02" w14:textId="77777777" w:rsidR="00DD732C" w:rsidRPr="005B00C6" w:rsidRDefault="00DD732C" w:rsidP="00DD732C">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8848F92" w14:textId="77777777" w:rsidR="00DD732C" w:rsidRPr="005B00C6" w:rsidRDefault="00DD732C" w:rsidP="00DD732C">
            <w:pPr>
              <w:pStyle w:val="TAL"/>
              <w:rPr>
                <w:rFonts w:eastAsia="SimSun"/>
              </w:rPr>
            </w:pPr>
          </w:p>
        </w:tc>
      </w:tr>
      <w:tr w:rsidR="00DD732C" w:rsidRPr="005B00C6" w14:paraId="3D2080FC"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3397D94" w14:textId="635D736B" w:rsidR="00DD732C" w:rsidRPr="005B00C6" w:rsidRDefault="00DD732C" w:rsidP="00DD732C">
            <w:pPr>
              <w:pStyle w:val="TAL"/>
            </w:pPr>
            <w:r w:rsidRPr="005B00C6">
              <w:rPr>
                <w:rFonts w:eastAsia="SimSun"/>
              </w:rPr>
              <w:t>CA_n48(2A)-n70A</w:t>
            </w:r>
          </w:p>
        </w:tc>
        <w:tc>
          <w:tcPr>
            <w:tcW w:w="499" w:type="pct"/>
            <w:tcBorders>
              <w:top w:val="single" w:sz="4" w:space="0" w:color="auto"/>
              <w:left w:val="single" w:sz="4" w:space="0" w:color="auto"/>
              <w:bottom w:val="single" w:sz="4" w:space="0" w:color="auto"/>
              <w:right w:val="single" w:sz="4" w:space="0" w:color="auto"/>
            </w:tcBorders>
          </w:tcPr>
          <w:p w14:paraId="4F9345F8" w14:textId="1321C9C8" w:rsidR="00DD732C" w:rsidRPr="005B00C6" w:rsidRDefault="00DD732C" w:rsidP="00DD732C">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FF02591" w14:textId="77777777" w:rsidR="00DD732C" w:rsidRPr="005B00C6" w:rsidRDefault="00DD732C" w:rsidP="00DD732C">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1ADE20CB" w14:textId="77777777" w:rsidR="00DD732C" w:rsidRPr="005B00C6" w:rsidRDefault="00DD732C" w:rsidP="00DD732C">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569CBB8D" w14:textId="77777777" w:rsidR="00DD732C" w:rsidRPr="005B00C6" w:rsidRDefault="00DD732C" w:rsidP="00DD732C">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5D3E5B7" w14:textId="77777777" w:rsidR="00DD732C" w:rsidRPr="005B00C6" w:rsidRDefault="00DD732C" w:rsidP="00DD732C">
            <w:pPr>
              <w:pStyle w:val="TAL"/>
              <w:rPr>
                <w:rFonts w:eastAsia="SimSun"/>
              </w:rPr>
            </w:pPr>
          </w:p>
        </w:tc>
      </w:tr>
      <w:tr w:rsidR="00DD732C" w:rsidRPr="005B00C6" w14:paraId="5F4F6264"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8EC3FFC" w14:textId="1246C571" w:rsidR="00DD732C" w:rsidRPr="005B00C6" w:rsidRDefault="00DD732C" w:rsidP="00DD732C">
            <w:pPr>
              <w:pStyle w:val="TAL"/>
            </w:pPr>
            <w:r w:rsidRPr="005B00C6">
              <w:rPr>
                <w:rFonts w:eastAsia="SimSun"/>
              </w:rPr>
              <w:t>CA_n48(2A)-n71A</w:t>
            </w:r>
          </w:p>
        </w:tc>
        <w:tc>
          <w:tcPr>
            <w:tcW w:w="499" w:type="pct"/>
            <w:tcBorders>
              <w:top w:val="single" w:sz="4" w:space="0" w:color="auto"/>
              <w:left w:val="single" w:sz="4" w:space="0" w:color="auto"/>
              <w:bottom w:val="single" w:sz="4" w:space="0" w:color="auto"/>
              <w:right w:val="single" w:sz="4" w:space="0" w:color="auto"/>
            </w:tcBorders>
          </w:tcPr>
          <w:p w14:paraId="5A5F69AE" w14:textId="401133FA" w:rsidR="00DD732C" w:rsidRPr="005B00C6" w:rsidRDefault="00DD732C" w:rsidP="00DD732C">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9662ED3" w14:textId="77777777" w:rsidR="00DD732C" w:rsidRPr="005B00C6" w:rsidRDefault="00DD732C" w:rsidP="00DD732C">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01F1CBD" w14:textId="77777777" w:rsidR="00DD732C" w:rsidRPr="005B00C6" w:rsidRDefault="00DD732C" w:rsidP="00DD732C">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449E2818" w14:textId="77777777" w:rsidR="00DD732C" w:rsidRPr="005B00C6" w:rsidRDefault="00DD732C" w:rsidP="00DD732C">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2750BB9" w14:textId="77777777" w:rsidR="00DD732C" w:rsidRPr="005B00C6" w:rsidRDefault="00DD732C" w:rsidP="00DD732C">
            <w:pPr>
              <w:pStyle w:val="TAL"/>
              <w:rPr>
                <w:rFonts w:eastAsia="SimSun"/>
              </w:rPr>
            </w:pPr>
          </w:p>
        </w:tc>
      </w:tr>
      <w:tr w:rsidR="00DD732C" w:rsidRPr="005B00C6" w14:paraId="04DEB11A"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1E43963" w14:textId="76092E59" w:rsidR="00DD732C" w:rsidRPr="005B00C6" w:rsidRDefault="00DD732C" w:rsidP="00DD732C">
            <w:pPr>
              <w:pStyle w:val="TAL"/>
              <w:rPr>
                <w:rFonts w:eastAsia="SimSun"/>
              </w:rPr>
            </w:pPr>
            <w:r>
              <w:t>CA_n48(2A)-n71(2A)</w:t>
            </w:r>
          </w:p>
        </w:tc>
        <w:tc>
          <w:tcPr>
            <w:tcW w:w="499" w:type="pct"/>
            <w:tcBorders>
              <w:top w:val="single" w:sz="4" w:space="0" w:color="auto"/>
              <w:left w:val="single" w:sz="4" w:space="0" w:color="auto"/>
              <w:bottom w:val="single" w:sz="4" w:space="0" w:color="auto"/>
              <w:right w:val="single" w:sz="4" w:space="0" w:color="auto"/>
            </w:tcBorders>
          </w:tcPr>
          <w:p w14:paraId="0B7A7F8F" w14:textId="59441394" w:rsidR="00DD732C" w:rsidRPr="005B00C6" w:rsidRDefault="00DD732C" w:rsidP="00DD732C">
            <w:pPr>
              <w:pStyle w:val="TAL"/>
              <w:rPr>
                <w:rFonts w:eastAsia="SimSun"/>
              </w:rPr>
            </w:pPr>
            <w:r>
              <w:t>Rel-17</w:t>
            </w:r>
          </w:p>
        </w:tc>
        <w:tc>
          <w:tcPr>
            <w:tcW w:w="197" w:type="pct"/>
            <w:tcBorders>
              <w:top w:val="single" w:sz="4" w:space="0" w:color="auto"/>
              <w:left w:val="single" w:sz="4" w:space="0" w:color="auto"/>
              <w:bottom w:val="single" w:sz="4" w:space="0" w:color="auto"/>
              <w:right w:val="single" w:sz="4" w:space="0" w:color="auto"/>
            </w:tcBorders>
          </w:tcPr>
          <w:p w14:paraId="757C3656" w14:textId="77777777" w:rsidR="00DD732C" w:rsidRPr="005B00C6" w:rsidRDefault="00DD732C" w:rsidP="00DD732C">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93D7395" w14:textId="77777777" w:rsidR="00DD732C" w:rsidRPr="005B00C6" w:rsidRDefault="00DD732C" w:rsidP="00DD732C">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0587FC2A" w14:textId="77777777" w:rsidR="00DD732C" w:rsidRPr="005B00C6" w:rsidRDefault="00DD732C" w:rsidP="00DD732C">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CE1935A" w14:textId="77777777" w:rsidR="00DD732C" w:rsidRPr="005B00C6" w:rsidRDefault="00DD732C" w:rsidP="00DD732C">
            <w:pPr>
              <w:pStyle w:val="TAL"/>
              <w:rPr>
                <w:rFonts w:eastAsia="SimSun"/>
              </w:rPr>
            </w:pPr>
          </w:p>
        </w:tc>
      </w:tr>
      <w:tr w:rsidR="00DD732C" w:rsidRPr="005B00C6" w14:paraId="45575190" w14:textId="473090E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3F16B1A5" w14:textId="77777777" w:rsidR="00DD732C" w:rsidRPr="005B00C6" w:rsidRDefault="00DD732C" w:rsidP="00DD732C">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64A9D2D8" w14:textId="77777777" w:rsidR="00DD732C" w:rsidRPr="005B00C6" w:rsidRDefault="00DD732C" w:rsidP="00DD732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0A8262" w14:textId="77777777" w:rsidR="00DD732C" w:rsidRPr="005B00C6" w:rsidRDefault="00DD732C" w:rsidP="00DD732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838C23E" w14:textId="77777777" w:rsidR="00DD732C" w:rsidRPr="005B00C6" w:rsidRDefault="00DD732C" w:rsidP="00DD732C">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448099CB" w14:textId="77777777" w:rsidR="00DD732C" w:rsidRPr="005B00C6" w:rsidRDefault="00DD732C" w:rsidP="00DD732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498CF59" w14:textId="77777777" w:rsidR="00DD732C" w:rsidRPr="005B00C6" w:rsidRDefault="00DD732C" w:rsidP="00DD732C">
            <w:pPr>
              <w:keepNext/>
              <w:keepLines/>
              <w:spacing w:after="0"/>
              <w:jc w:val="center"/>
              <w:rPr>
                <w:rFonts w:ascii="Arial" w:eastAsia="SimSun" w:hAnsi="Arial"/>
                <w:sz w:val="18"/>
              </w:rPr>
            </w:pPr>
          </w:p>
        </w:tc>
      </w:tr>
      <w:tr w:rsidR="00DD732C" w:rsidRPr="005B00C6" w14:paraId="3F9E774A" w14:textId="39436F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41E0DF0C" w14:textId="77777777" w:rsidR="00DD732C" w:rsidRPr="005B00C6" w:rsidRDefault="00DD732C" w:rsidP="00DD732C">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6AD9B21D" w14:textId="77777777" w:rsidR="00DD732C" w:rsidRPr="005B00C6" w:rsidRDefault="00DD732C" w:rsidP="00DD732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C92EBCF" w14:textId="77777777" w:rsidR="00DD732C" w:rsidRPr="005B00C6" w:rsidRDefault="00DD732C" w:rsidP="00DD732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B6D45FA" w14:textId="77777777" w:rsidR="00DD732C" w:rsidRPr="005B00C6" w:rsidRDefault="00DD732C" w:rsidP="00DD732C">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A228998" w14:textId="77777777" w:rsidR="00DD732C" w:rsidRPr="005B00C6" w:rsidRDefault="00DD732C" w:rsidP="00DD732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057D22" w14:textId="77777777" w:rsidR="00DD732C" w:rsidRPr="005B00C6" w:rsidRDefault="00DD732C" w:rsidP="00DD732C">
            <w:pPr>
              <w:keepNext/>
              <w:keepLines/>
              <w:spacing w:after="0"/>
              <w:jc w:val="center"/>
              <w:rPr>
                <w:rFonts w:ascii="Arial" w:eastAsia="SimSun" w:hAnsi="Arial"/>
                <w:sz w:val="18"/>
              </w:rPr>
            </w:pPr>
          </w:p>
        </w:tc>
      </w:tr>
      <w:tr w:rsidR="00DD732C" w:rsidRPr="005B00C6" w14:paraId="4BB195E6" w14:textId="112E7412"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3D532820" w14:textId="77777777" w:rsidR="00DD732C" w:rsidRPr="005B00C6" w:rsidRDefault="00DD732C" w:rsidP="00DD732C">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3A373016" w14:textId="77777777" w:rsidR="00DD732C" w:rsidRPr="005B00C6" w:rsidRDefault="00DD732C" w:rsidP="00DD732C">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3C9B60" w14:textId="77777777" w:rsidR="00DD732C" w:rsidRPr="005B00C6" w:rsidRDefault="00DD732C" w:rsidP="00DD732C">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A21947C" w14:textId="77777777" w:rsidR="00DD732C" w:rsidRPr="005B00C6" w:rsidRDefault="00DD732C" w:rsidP="00DD732C">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154A0E06" w14:textId="77777777" w:rsidR="00DD732C" w:rsidRPr="005B00C6" w:rsidRDefault="00DD732C" w:rsidP="00DD732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508BFC4" w14:textId="77777777" w:rsidR="00DD732C" w:rsidRPr="005B00C6" w:rsidRDefault="00DD732C" w:rsidP="00DD732C">
            <w:pPr>
              <w:keepNext/>
              <w:keepLines/>
              <w:spacing w:after="0"/>
              <w:jc w:val="center"/>
              <w:rPr>
                <w:rFonts w:ascii="Arial" w:eastAsia="SimSun" w:hAnsi="Arial"/>
                <w:sz w:val="18"/>
              </w:rPr>
            </w:pPr>
          </w:p>
        </w:tc>
      </w:tr>
      <w:tr w:rsidR="00DD732C" w:rsidRPr="005B00C6" w14:paraId="22C4D2FC" w14:textId="0EBB438F"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76D06E45" w14:textId="77777777" w:rsidR="00DD732C" w:rsidRPr="005B00C6" w:rsidRDefault="00DD732C" w:rsidP="00DD732C">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3523457A" w14:textId="77777777" w:rsidR="00DD732C" w:rsidRPr="005B00C6" w:rsidRDefault="00DD732C" w:rsidP="00DD732C">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2D2F44" w14:textId="77777777" w:rsidR="00DD732C" w:rsidRPr="005B00C6" w:rsidRDefault="00DD732C" w:rsidP="00DD732C">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517B044A" w14:textId="77777777" w:rsidR="00DD732C" w:rsidRPr="005B00C6" w:rsidRDefault="00DD732C" w:rsidP="00DD732C">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77607ABF" w14:textId="77777777" w:rsidR="00DD732C" w:rsidRPr="005B00C6" w:rsidRDefault="00DD732C" w:rsidP="00DD732C">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4B51F8DB" w14:textId="77777777" w:rsidR="00DD732C" w:rsidRPr="005B00C6" w:rsidRDefault="00DD732C" w:rsidP="00DD732C">
            <w:pPr>
              <w:keepNext/>
              <w:keepLines/>
              <w:spacing w:after="0"/>
              <w:jc w:val="center"/>
              <w:rPr>
                <w:rFonts w:ascii="Arial" w:eastAsia="PMingLiU" w:hAnsi="Arial"/>
                <w:sz w:val="18"/>
              </w:rPr>
            </w:pPr>
          </w:p>
        </w:tc>
      </w:tr>
      <w:tr w:rsidR="00DD732C" w:rsidRPr="005B00C6" w14:paraId="37438461"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7090F7D" w14:textId="7110E1EE" w:rsidR="00DD732C" w:rsidRPr="005B00C6" w:rsidRDefault="00DD732C" w:rsidP="00DD732C">
            <w:pPr>
              <w:pStyle w:val="TAL"/>
              <w:rPr>
                <w:rFonts w:eastAsia="PMingLiU"/>
              </w:rPr>
            </w:pPr>
            <w:r w:rsidRPr="005B00C6">
              <w:rPr>
                <w:rFonts w:eastAsia="PMingLiU"/>
              </w:rPr>
              <w:t>CA_n66A-n71(2A) (Note 6)</w:t>
            </w:r>
          </w:p>
        </w:tc>
        <w:tc>
          <w:tcPr>
            <w:tcW w:w="499" w:type="pct"/>
            <w:tcBorders>
              <w:top w:val="single" w:sz="4" w:space="0" w:color="auto"/>
              <w:left w:val="single" w:sz="4" w:space="0" w:color="auto"/>
              <w:bottom w:val="single" w:sz="4" w:space="0" w:color="auto"/>
              <w:right w:val="single" w:sz="4" w:space="0" w:color="auto"/>
            </w:tcBorders>
          </w:tcPr>
          <w:p w14:paraId="71A3FEA8" w14:textId="2FB869D6" w:rsidR="00DD732C" w:rsidRPr="005B00C6" w:rsidRDefault="00DD732C" w:rsidP="00DD732C">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B6D617A" w14:textId="77777777" w:rsidR="00DD732C" w:rsidRPr="005B00C6" w:rsidRDefault="00DD732C" w:rsidP="00DD732C">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6E415544" w14:textId="77777777" w:rsidR="00DD732C" w:rsidRPr="005B00C6" w:rsidRDefault="00DD732C" w:rsidP="00DD732C">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5B710AA3" w14:textId="77777777" w:rsidR="00DD732C" w:rsidRPr="005B00C6" w:rsidRDefault="00DD732C" w:rsidP="00DD732C">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1AB1EFA6" w14:textId="77777777" w:rsidR="00DD732C" w:rsidRPr="005B00C6" w:rsidRDefault="00DD732C" w:rsidP="00DD732C">
            <w:pPr>
              <w:pStyle w:val="TAL"/>
              <w:rPr>
                <w:rFonts w:eastAsia="PMingLiU"/>
              </w:rPr>
            </w:pPr>
          </w:p>
        </w:tc>
      </w:tr>
      <w:tr w:rsidR="00DD732C" w:rsidRPr="005B00C6" w14:paraId="78BE0625" w14:textId="56213CAF"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3DED6D3" w14:textId="77777777" w:rsidR="00DD732C" w:rsidRPr="005B00C6" w:rsidRDefault="00DD732C" w:rsidP="00DD732C">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tcPr>
          <w:p w14:paraId="46E44F38" w14:textId="77777777" w:rsidR="00DD732C" w:rsidRPr="005B00C6" w:rsidRDefault="00DD732C" w:rsidP="00DD732C">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BFE6D8" w14:textId="77777777" w:rsidR="00DD732C" w:rsidRPr="005B00C6" w:rsidRDefault="00DD732C" w:rsidP="00DD732C">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4007BB98" w14:textId="77777777" w:rsidR="00DD732C" w:rsidRPr="005B00C6" w:rsidRDefault="00DD732C" w:rsidP="00DD732C">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03B488DE" w14:textId="77777777" w:rsidR="00DD732C" w:rsidRPr="005B00C6" w:rsidRDefault="00DD732C" w:rsidP="00DD732C">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F36D89" w14:textId="77777777" w:rsidR="00DD732C" w:rsidRPr="005B00C6" w:rsidRDefault="00DD732C" w:rsidP="00DD732C">
            <w:pPr>
              <w:keepNext/>
              <w:keepLines/>
              <w:spacing w:after="0"/>
              <w:jc w:val="center"/>
              <w:rPr>
                <w:rFonts w:ascii="Arial" w:eastAsia="PMingLiU" w:hAnsi="Arial"/>
                <w:sz w:val="18"/>
              </w:rPr>
            </w:pPr>
          </w:p>
        </w:tc>
      </w:tr>
      <w:tr w:rsidR="00DD732C" w:rsidRPr="005B00C6" w14:paraId="41905040" w14:textId="319901C9" w:rsidTr="00DD732C">
        <w:trPr>
          <w:cantSplit/>
          <w:trHeight w:val="188"/>
          <w:jc w:val="center"/>
        </w:trPr>
        <w:tc>
          <w:tcPr>
            <w:tcW w:w="926" w:type="pct"/>
            <w:tcBorders>
              <w:top w:val="single" w:sz="4" w:space="0" w:color="auto"/>
              <w:left w:val="single" w:sz="4" w:space="0" w:color="auto"/>
              <w:bottom w:val="single" w:sz="4" w:space="0" w:color="auto"/>
              <w:right w:val="single" w:sz="4" w:space="0" w:color="auto"/>
            </w:tcBorders>
            <w:hideMark/>
          </w:tcPr>
          <w:p w14:paraId="2CFEB06E" w14:textId="77777777" w:rsidR="00DD732C" w:rsidRPr="005B00C6" w:rsidRDefault="00DD732C" w:rsidP="00DD732C">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41C33085" w14:textId="77777777" w:rsidR="00DD732C" w:rsidRPr="005B00C6" w:rsidRDefault="00DD732C" w:rsidP="00DD732C">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293FDF" w14:textId="77777777" w:rsidR="00DD732C" w:rsidRPr="005B00C6" w:rsidRDefault="00DD732C" w:rsidP="00DD732C">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61843AE1" w14:textId="77777777" w:rsidR="00DD732C" w:rsidRPr="005B00C6" w:rsidRDefault="00DD732C" w:rsidP="00DD732C">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28D3C718" w14:textId="77777777" w:rsidR="00DD732C" w:rsidRPr="005B00C6" w:rsidRDefault="00DD732C" w:rsidP="00DD732C">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5F89B923" w14:textId="77777777" w:rsidR="00DD732C" w:rsidRPr="005B00C6" w:rsidRDefault="00DD732C" w:rsidP="00DD732C">
            <w:pPr>
              <w:keepNext/>
              <w:keepLines/>
              <w:spacing w:after="0"/>
              <w:jc w:val="center"/>
              <w:rPr>
                <w:rFonts w:ascii="Arial" w:eastAsia="PMingLiU" w:hAnsi="Arial"/>
                <w:sz w:val="18"/>
              </w:rPr>
            </w:pPr>
          </w:p>
        </w:tc>
      </w:tr>
      <w:tr w:rsidR="00DD732C" w:rsidRPr="005B00C6" w14:paraId="769FDD8E"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5F93091" w14:textId="4E0B9875" w:rsidR="00DD732C" w:rsidRPr="005B00C6" w:rsidRDefault="00DD732C" w:rsidP="00DD732C">
            <w:pPr>
              <w:pStyle w:val="TAL"/>
              <w:rPr>
                <w:rFonts w:eastAsia="PMingLiU"/>
              </w:rPr>
            </w:pPr>
            <w:r w:rsidRPr="005B00C6">
              <w:rPr>
                <w:rFonts w:eastAsia="PMingLiU"/>
              </w:rPr>
              <w:t>CA_n66(2A)-n71(2A)</w:t>
            </w:r>
            <w:r w:rsidRPr="005B00C6">
              <w:t xml:space="preserve"> (Note 6)</w:t>
            </w:r>
          </w:p>
        </w:tc>
        <w:tc>
          <w:tcPr>
            <w:tcW w:w="499" w:type="pct"/>
            <w:tcBorders>
              <w:top w:val="single" w:sz="4" w:space="0" w:color="auto"/>
              <w:left w:val="single" w:sz="4" w:space="0" w:color="auto"/>
              <w:bottom w:val="single" w:sz="4" w:space="0" w:color="auto"/>
              <w:right w:val="single" w:sz="4" w:space="0" w:color="auto"/>
            </w:tcBorders>
          </w:tcPr>
          <w:p w14:paraId="43C8D695" w14:textId="2DE4A369" w:rsidR="00DD732C" w:rsidRPr="005B00C6" w:rsidRDefault="00DD732C" w:rsidP="00DD732C">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0ADCFCE8" w14:textId="77777777" w:rsidR="00DD732C" w:rsidRPr="005B00C6" w:rsidRDefault="00DD732C" w:rsidP="00DD732C">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5ADEFD89" w14:textId="77777777" w:rsidR="00DD732C" w:rsidRPr="005B00C6" w:rsidRDefault="00DD732C" w:rsidP="00DD732C">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37B165E2" w14:textId="77777777" w:rsidR="00DD732C" w:rsidRPr="005B00C6" w:rsidRDefault="00DD732C" w:rsidP="00DD732C">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2B9E6545" w14:textId="77777777" w:rsidR="00DD732C" w:rsidRPr="005B00C6" w:rsidRDefault="00DD732C" w:rsidP="00DD732C">
            <w:pPr>
              <w:pStyle w:val="TAL"/>
              <w:rPr>
                <w:rFonts w:eastAsia="PMingLiU"/>
              </w:rPr>
            </w:pPr>
          </w:p>
        </w:tc>
      </w:tr>
      <w:tr w:rsidR="00DD732C" w:rsidRPr="005B00C6" w14:paraId="0F99BACA" w14:textId="77777777" w:rsidTr="007F715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84F40AD" w14:textId="1FAD68B3" w:rsidR="00DD732C" w:rsidRPr="005B00C6" w:rsidRDefault="00DD732C" w:rsidP="00DD732C">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499" w:type="pct"/>
            <w:tcBorders>
              <w:top w:val="single" w:sz="4" w:space="0" w:color="auto"/>
              <w:left w:val="single" w:sz="4" w:space="0" w:color="auto"/>
              <w:bottom w:val="single" w:sz="4" w:space="0" w:color="auto"/>
              <w:right w:val="single" w:sz="4" w:space="0" w:color="auto"/>
            </w:tcBorders>
          </w:tcPr>
          <w:p w14:paraId="2370FD53" w14:textId="5A966EB9" w:rsidR="00DD732C" w:rsidRPr="005B00C6" w:rsidRDefault="00DD732C" w:rsidP="00DD732C">
            <w:pPr>
              <w:pStyle w:val="TAL"/>
              <w:rPr>
                <w:rFonts w:eastAsia="PMingLiU"/>
              </w:rPr>
            </w:pPr>
            <w:r w:rsidRPr="003B58E7">
              <w:rPr>
                <w:rFonts w:eastAsia="SimSun" w:cs="Arial"/>
                <w:szCs w:val="18"/>
              </w:rPr>
              <w:t>Rel-16</w:t>
            </w:r>
          </w:p>
        </w:tc>
        <w:tc>
          <w:tcPr>
            <w:tcW w:w="197" w:type="pct"/>
            <w:tcBorders>
              <w:top w:val="single" w:sz="4" w:space="0" w:color="auto"/>
              <w:left w:val="single" w:sz="4" w:space="0" w:color="auto"/>
              <w:bottom w:val="single" w:sz="4" w:space="0" w:color="auto"/>
              <w:right w:val="single" w:sz="4" w:space="0" w:color="auto"/>
            </w:tcBorders>
          </w:tcPr>
          <w:p w14:paraId="40B30FC6" w14:textId="77777777" w:rsidR="00DD732C" w:rsidRPr="005B00C6" w:rsidRDefault="00DD732C" w:rsidP="00DD732C">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307108BB" w14:textId="77777777" w:rsidR="00DD732C" w:rsidRPr="005B00C6" w:rsidRDefault="00DD732C" w:rsidP="00DD732C">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7B68B3B0" w14:textId="77777777" w:rsidR="00DD732C" w:rsidRPr="005B00C6" w:rsidRDefault="00DD732C" w:rsidP="00DD732C">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7AC26B42" w14:textId="77777777" w:rsidR="00DD732C" w:rsidRPr="005B00C6" w:rsidRDefault="00DD732C" w:rsidP="00DD732C">
            <w:pPr>
              <w:pStyle w:val="TAL"/>
              <w:rPr>
                <w:rFonts w:eastAsia="PMingLiU"/>
              </w:rPr>
            </w:pPr>
          </w:p>
        </w:tc>
      </w:tr>
      <w:tr w:rsidR="00DD732C" w:rsidRPr="005B00C6" w14:paraId="55EF6D1A" w14:textId="7F4DB80A"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58638D9A" w14:textId="77777777" w:rsidR="00DD732C" w:rsidRPr="005B00C6" w:rsidRDefault="00DD732C" w:rsidP="00DD732C">
            <w:pPr>
              <w:keepNext/>
              <w:keepLines/>
              <w:spacing w:after="0"/>
              <w:rPr>
                <w:rFonts w:ascii="Arial" w:eastAsia="PMingLiU" w:hAnsi="Arial"/>
                <w:sz w:val="18"/>
              </w:rPr>
            </w:pPr>
            <w:r w:rsidRPr="005B00C6">
              <w:rPr>
                <w:rFonts w:ascii="Arial" w:eastAsia="PMingLiU" w:hAnsi="Arial"/>
                <w:sz w:val="18"/>
              </w:rPr>
              <w:t>CA_n70A-n71A</w:t>
            </w:r>
          </w:p>
        </w:tc>
        <w:tc>
          <w:tcPr>
            <w:tcW w:w="499" w:type="pct"/>
            <w:tcBorders>
              <w:top w:val="single" w:sz="4" w:space="0" w:color="auto"/>
              <w:left w:val="single" w:sz="4" w:space="0" w:color="auto"/>
              <w:bottom w:val="single" w:sz="4" w:space="0" w:color="auto"/>
              <w:right w:val="single" w:sz="4" w:space="0" w:color="auto"/>
            </w:tcBorders>
            <w:hideMark/>
          </w:tcPr>
          <w:p w14:paraId="7E3C2B6D" w14:textId="77777777" w:rsidR="00DD732C" w:rsidRPr="005B00C6" w:rsidRDefault="00DD732C" w:rsidP="00DD732C">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55AF6AC" w14:textId="77777777" w:rsidR="00DD732C" w:rsidRPr="005B00C6" w:rsidRDefault="00DD732C" w:rsidP="00DD732C">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6DB60AE9" w14:textId="77777777" w:rsidR="00DD732C" w:rsidRPr="005B00C6" w:rsidRDefault="00DD732C" w:rsidP="00DD732C">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7BCD7218" w14:textId="77777777" w:rsidR="00DD732C" w:rsidRPr="005B00C6" w:rsidRDefault="00DD732C" w:rsidP="00DD732C">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39F00D3" w14:textId="77777777" w:rsidR="00DD732C" w:rsidRPr="005B00C6" w:rsidRDefault="00DD732C" w:rsidP="00DD732C">
            <w:pPr>
              <w:keepNext/>
              <w:keepLines/>
              <w:spacing w:after="0"/>
              <w:jc w:val="center"/>
              <w:rPr>
                <w:rFonts w:ascii="Arial" w:eastAsia="PMingLiU" w:hAnsi="Arial"/>
                <w:sz w:val="18"/>
              </w:rPr>
            </w:pPr>
          </w:p>
        </w:tc>
      </w:tr>
      <w:tr w:rsidR="00DD732C" w:rsidRPr="005B00C6" w14:paraId="37366E5A"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AAFF0AF" w14:textId="2ABCECF4" w:rsidR="00DD732C" w:rsidRPr="005B00C6" w:rsidRDefault="00DD732C" w:rsidP="00DD732C">
            <w:pPr>
              <w:pStyle w:val="TAL"/>
              <w:rPr>
                <w:lang w:eastAsia="ja-JP"/>
              </w:rPr>
            </w:pPr>
            <w:r w:rsidRPr="005B00C6">
              <w:rPr>
                <w:rFonts w:eastAsia="PMingLiU"/>
              </w:rPr>
              <w:t>CA_n70A-n71(2A)</w:t>
            </w:r>
          </w:p>
        </w:tc>
        <w:tc>
          <w:tcPr>
            <w:tcW w:w="499" w:type="pct"/>
            <w:tcBorders>
              <w:top w:val="single" w:sz="4" w:space="0" w:color="auto"/>
              <w:left w:val="single" w:sz="4" w:space="0" w:color="auto"/>
              <w:bottom w:val="single" w:sz="4" w:space="0" w:color="auto"/>
              <w:right w:val="single" w:sz="4" w:space="0" w:color="auto"/>
            </w:tcBorders>
          </w:tcPr>
          <w:p w14:paraId="3AB128D0" w14:textId="2CDB2462" w:rsidR="00DD732C" w:rsidRPr="005B00C6" w:rsidRDefault="00DD732C" w:rsidP="00DD732C">
            <w:pPr>
              <w:pStyle w:val="TAL"/>
              <w:rPr>
                <w:lang w:eastAsia="ja-JP"/>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9779917" w14:textId="77777777" w:rsidR="00DD732C" w:rsidRPr="005B00C6" w:rsidRDefault="00DD732C" w:rsidP="00DD732C">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3C38E5EA" w14:textId="77777777" w:rsidR="00DD732C" w:rsidRPr="005B00C6" w:rsidRDefault="00DD732C" w:rsidP="00DD732C">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6DD924B0" w14:textId="77777777" w:rsidR="00DD732C" w:rsidRPr="005B00C6" w:rsidRDefault="00DD732C" w:rsidP="00DD732C">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3E61563E" w14:textId="77777777" w:rsidR="00DD732C" w:rsidRPr="005B00C6" w:rsidRDefault="00DD732C" w:rsidP="00DD732C">
            <w:pPr>
              <w:pStyle w:val="TAL"/>
              <w:rPr>
                <w:rFonts w:eastAsia="PMingLiU"/>
              </w:rPr>
            </w:pPr>
          </w:p>
        </w:tc>
      </w:tr>
      <w:tr w:rsidR="00DD732C" w:rsidRPr="005B00C6" w14:paraId="4FD1333C" w14:textId="77777777"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077489A" w14:textId="72BACF5F" w:rsidR="00DD732C" w:rsidRPr="005B00C6" w:rsidRDefault="00DD732C" w:rsidP="00DD732C">
            <w:pPr>
              <w:pStyle w:val="TAL"/>
              <w:rPr>
                <w:rFonts w:eastAsia="PMingLiU"/>
              </w:rPr>
            </w:pPr>
            <w:r w:rsidRPr="005B00C6">
              <w:t>CA_n</w:t>
            </w:r>
            <w:r>
              <w:t>71</w:t>
            </w:r>
            <w:r w:rsidRPr="005B00C6">
              <w:t>A-n7</w:t>
            </w:r>
            <w:r>
              <w:t>7</w:t>
            </w:r>
            <w:r w:rsidRPr="005B00C6">
              <w:t>A</w:t>
            </w:r>
          </w:p>
        </w:tc>
        <w:tc>
          <w:tcPr>
            <w:tcW w:w="499" w:type="pct"/>
            <w:tcBorders>
              <w:top w:val="single" w:sz="4" w:space="0" w:color="auto"/>
              <w:left w:val="single" w:sz="4" w:space="0" w:color="auto"/>
              <w:bottom w:val="single" w:sz="4" w:space="0" w:color="auto"/>
              <w:right w:val="single" w:sz="4" w:space="0" w:color="auto"/>
            </w:tcBorders>
          </w:tcPr>
          <w:p w14:paraId="4B28E7EE" w14:textId="03B266E0" w:rsidR="00DD732C" w:rsidRPr="005B00C6" w:rsidRDefault="00DD732C" w:rsidP="00DD732C">
            <w:pPr>
              <w:pStyle w:val="TAL"/>
              <w:rPr>
                <w:rFonts w:eastAsia="PMingLiU"/>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B5660D6" w14:textId="77777777" w:rsidR="00DD732C" w:rsidRPr="005B00C6" w:rsidRDefault="00DD732C" w:rsidP="00DD732C">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3BCDE79B" w14:textId="77777777" w:rsidR="00DD732C" w:rsidRPr="005B00C6" w:rsidRDefault="00DD732C" w:rsidP="00DD732C">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653AF481" w14:textId="77777777" w:rsidR="00DD732C" w:rsidRPr="005B00C6" w:rsidRDefault="00DD732C" w:rsidP="00DD732C">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21C2F8D8" w14:textId="77777777" w:rsidR="00DD732C" w:rsidRPr="005B00C6" w:rsidRDefault="00DD732C" w:rsidP="00DD732C">
            <w:pPr>
              <w:pStyle w:val="TAL"/>
              <w:rPr>
                <w:rFonts w:eastAsia="PMingLiU"/>
              </w:rPr>
            </w:pPr>
          </w:p>
        </w:tc>
      </w:tr>
      <w:tr w:rsidR="00DD732C" w:rsidRPr="005B00C6" w14:paraId="2875456F" w14:textId="341433E3" w:rsidTr="00DD732C">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5D395F1A" w14:textId="77777777" w:rsidR="00DD732C" w:rsidRPr="005B00C6" w:rsidRDefault="00DD732C" w:rsidP="00DD732C">
            <w:pPr>
              <w:widowControl w:val="0"/>
              <w:spacing w:after="0"/>
              <w:rPr>
                <w:rFonts w:ascii="Arial" w:eastAsia="MS Mincho" w:hAnsi="Arial"/>
                <w:sz w:val="18"/>
                <w:lang w:eastAsia="ja-JP"/>
              </w:rPr>
            </w:pPr>
            <w:r w:rsidRPr="005B00C6">
              <w:rPr>
                <w:rFonts w:ascii="Arial" w:hAnsi="Arial"/>
                <w:sz w:val="18"/>
                <w:lang w:eastAsia="ja-JP"/>
              </w:rPr>
              <w:t>CA_n78A-n79A</w:t>
            </w:r>
          </w:p>
        </w:tc>
        <w:tc>
          <w:tcPr>
            <w:tcW w:w="499" w:type="pct"/>
            <w:tcBorders>
              <w:top w:val="single" w:sz="4" w:space="0" w:color="auto"/>
              <w:left w:val="single" w:sz="4" w:space="0" w:color="auto"/>
              <w:bottom w:val="single" w:sz="4" w:space="0" w:color="auto"/>
              <w:right w:val="single" w:sz="4" w:space="0" w:color="auto"/>
            </w:tcBorders>
          </w:tcPr>
          <w:p w14:paraId="7D024E6B" w14:textId="77777777" w:rsidR="00DD732C" w:rsidRPr="005B00C6" w:rsidRDefault="00DD732C" w:rsidP="00DD732C">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5C87673D" w14:textId="77777777" w:rsidR="00DD732C" w:rsidRPr="005B00C6" w:rsidRDefault="00DD732C" w:rsidP="00DD732C">
            <w:pPr>
              <w:widowControl w:val="0"/>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51907F7A" w14:textId="77777777" w:rsidR="00DD732C" w:rsidRPr="005B00C6" w:rsidRDefault="00DD732C" w:rsidP="00DD732C">
            <w:pPr>
              <w:widowControl w:val="0"/>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2F774FE0" w14:textId="77777777" w:rsidR="00DD732C" w:rsidRPr="005B00C6" w:rsidRDefault="00DD732C" w:rsidP="00DD732C">
            <w:pPr>
              <w:widowControl w:val="0"/>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0F401513" w14:textId="77777777" w:rsidR="00DD732C" w:rsidRPr="005B00C6" w:rsidRDefault="00DD732C" w:rsidP="00DD732C">
            <w:pPr>
              <w:widowControl w:val="0"/>
              <w:spacing w:after="0"/>
              <w:jc w:val="center"/>
              <w:rPr>
                <w:rFonts w:ascii="Arial" w:eastAsia="PMingLiU" w:hAnsi="Arial"/>
                <w:sz w:val="18"/>
              </w:rPr>
            </w:pPr>
          </w:p>
        </w:tc>
      </w:tr>
      <w:tr w:rsidR="00DD732C" w:rsidRPr="005B00C6" w14:paraId="5443DD51" w14:textId="77777777" w:rsidTr="007F715C">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43EDED0" w14:textId="088F5C90" w:rsidR="00DD732C" w:rsidRPr="005B00C6" w:rsidRDefault="00DD732C" w:rsidP="00DD732C">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0AF6C3FB" w14:textId="1FE5F07D" w:rsidR="00DD732C" w:rsidRPr="005B00C6" w:rsidRDefault="00DD732C" w:rsidP="00DD732C">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p>
          <w:p w14:paraId="37C935AC" w14:textId="35F3A8F7" w:rsidR="00DD732C" w:rsidRPr="005B00C6" w:rsidRDefault="00DD732C" w:rsidP="00DD732C">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3D1CD7E2" w14:textId="42872559" w:rsidR="00DD732C" w:rsidRPr="005B00C6" w:rsidRDefault="00DD732C" w:rsidP="00DD732C">
            <w:pPr>
              <w:pStyle w:val="TAN"/>
              <w:rPr>
                <w:rFonts w:eastAsia="PMingLiU"/>
              </w:rPr>
            </w:pPr>
            <w:r w:rsidRPr="005B00C6">
              <w:rPr>
                <w:rFonts w:eastAsia="PMingLiU"/>
              </w:rPr>
              <w:t>Note 4:</w:t>
            </w:r>
            <w:r w:rsidRPr="005B00C6">
              <w:rPr>
                <w:rFonts w:eastAsia="PMingLiU"/>
              </w:rPr>
              <w:tab/>
              <w:t>Void.</w:t>
            </w:r>
          </w:p>
          <w:p w14:paraId="1692CF1F" w14:textId="47A4039D" w:rsidR="00DD732C" w:rsidRPr="005B00C6" w:rsidRDefault="00DD732C" w:rsidP="00DD732C">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9209FD2" w14:textId="77777777" w:rsidR="00DD732C" w:rsidRPr="005B00C6" w:rsidRDefault="00DD732C" w:rsidP="00DD732C">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13A000AD" w14:textId="18B9042B" w:rsidR="00DD732C" w:rsidRPr="005B00C6" w:rsidRDefault="00DD732C" w:rsidP="00DD732C">
            <w:pPr>
              <w:pStyle w:val="TAN"/>
              <w:rPr>
                <w:rFonts w:eastAsia="PMingLiU"/>
              </w:rPr>
            </w:pPr>
            <w:r w:rsidRPr="005B00C6">
              <w:rPr>
                <w:rFonts w:eastAsia="PMingLiU"/>
              </w:rPr>
              <w:t>Note 7:</w:t>
            </w:r>
            <w:r w:rsidRPr="005B00C6">
              <w:rPr>
                <w:rFonts w:eastAsia="PMingLiU"/>
              </w:rPr>
              <w:tab/>
              <w: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The ULTxSwitching is only tested with 2 UL CCs, so UE is allowed to report ‘N’ by default for CA configuration with &gt; 2 component carriers.</w:t>
            </w:r>
          </w:p>
          <w:p w14:paraId="20D3A78A" w14:textId="2B9C0CFF" w:rsidR="00DD732C" w:rsidRPr="005B00C6" w:rsidRDefault="00DD732C" w:rsidP="00DD732C">
            <w:pPr>
              <w:pStyle w:val="TAN"/>
              <w:rPr>
                <w:lang w:eastAsia="zh-CN"/>
              </w:rPr>
            </w:pPr>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 Note 6 of Table 4.0-3 in TS 38.522 [9].</w:t>
            </w:r>
          </w:p>
          <w:p w14:paraId="6574FE12" w14:textId="1F088D4B" w:rsidR="00DD732C" w:rsidRPr="005B00C6" w:rsidRDefault="00DD732C" w:rsidP="00DD732C">
            <w:pPr>
              <w:pStyle w:val="TAN"/>
              <w:rPr>
                <w:rFonts w:eastAsia="PMingLiU"/>
              </w:rPr>
            </w:pPr>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1EC09598" w14:textId="77777777" w:rsidR="000F1A13" w:rsidRPr="005B00C6" w:rsidRDefault="000F1A13" w:rsidP="000F1A13"/>
    <w:p w14:paraId="3C0B2A17" w14:textId="77777777" w:rsidR="00280FBF" w:rsidRPr="005B00C6" w:rsidRDefault="00280FBF" w:rsidP="00280FBF">
      <w:pPr>
        <w:pStyle w:val="TH"/>
      </w:pPr>
      <w:bookmarkStart w:id="526" w:name="_Toc68089594"/>
      <w:bookmarkStart w:id="527" w:name="_Toc69067715"/>
      <w:bookmarkStart w:id="528" w:name="_Toc75383253"/>
      <w:bookmarkStart w:id="529" w:name="_Toc83706901"/>
      <w:bookmarkStart w:id="530" w:name="_Toc90491606"/>
      <w:bookmarkStart w:id="531" w:name="_Toc100147700"/>
      <w:bookmarkStart w:id="532" w:name="_Toc106740972"/>
      <w:bookmarkStart w:id="533" w:name="_Hlk1125704"/>
      <w:r w:rsidRPr="005B00C6">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36"/>
        <w:gridCol w:w="447"/>
        <w:gridCol w:w="36"/>
        <w:gridCol w:w="1296"/>
        <w:gridCol w:w="36"/>
        <w:gridCol w:w="3252"/>
        <w:gridCol w:w="36"/>
        <w:gridCol w:w="816"/>
        <w:gridCol w:w="36"/>
        <w:gridCol w:w="815"/>
        <w:gridCol w:w="36"/>
        <w:gridCol w:w="1525"/>
        <w:gridCol w:w="36"/>
        <w:gridCol w:w="1099"/>
        <w:gridCol w:w="36"/>
      </w:tblGrid>
      <w:tr w:rsidR="00280FBF" w:rsidRPr="005B00C6" w14:paraId="14253620" w14:textId="77777777" w:rsidTr="00AB3293">
        <w:trPr>
          <w:gridAfter w:val="1"/>
          <w:wAfter w:w="36"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135A9085" w14:textId="77777777" w:rsidR="00280FBF" w:rsidRPr="005B00C6" w:rsidRDefault="00280FBF" w:rsidP="00DA5852">
            <w:pPr>
              <w:pStyle w:val="TAH"/>
            </w:pPr>
            <w:r w:rsidRPr="005B00C6">
              <w:t>Item</w:t>
            </w:r>
          </w:p>
        </w:tc>
        <w:tc>
          <w:tcPr>
            <w:tcW w:w="1332" w:type="dxa"/>
            <w:gridSpan w:val="2"/>
            <w:tcBorders>
              <w:top w:val="single" w:sz="6" w:space="0" w:color="auto"/>
              <w:left w:val="single" w:sz="6" w:space="0" w:color="auto"/>
              <w:bottom w:val="single" w:sz="6" w:space="0" w:color="auto"/>
              <w:right w:val="single" w:sz="6" w:space="0" w:color="auto"/>
            </w:tcBorders>
          </w:tcPr>
          <w:p w14:paraId="146701D4" w14:textId="77777777" w:rsidR="00280FBF" w:rsidRPr="005B00C6" w:rsidRDefault="00280FBF" w:rsidP="00DA5852">
            <w:pPr>
              <w:pStyle w:val="TAH"/>
            </w:pPr>
            <w:r>
              <w:t>CA</w:t>
            </w:r>
            <w:r w:rsidRPr="005B00C6">
              <w:t xml:space="preserve"> configuration</w:t>
            </w:r>
          </w:p>
        </w:tc>
        <w:tc>
          <w:tcPr>
            <w:tcW w:w="3288" w:type="dxa"/>
            <w:gridSpan w:val="2"/>
            <w:tcBorders>
              <w:top w:val="single" w:sz="6" w:space="0" w:color="auto"/>
              <w:left w:val="single" w:sz="6" w:space="0" w:color="auto"/>
              <w:bottom w:val="single" w:sz="6" w:space="0" w:color="auto"/>
              <w:right w:val="single" w:sz="6" w:space="0" w:color="auto"/>
            </w:tcBorders>
          </w:tcPr>
          <w:p w14:paraId="4EBDEEBE" w14:textId="77777777" w:rsidR="00280FBF" w:rsidRPr="005B00C6" w:rsidRDefault="00280FBF" w:rsidP="00DA5852">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677CC8DC" w14:textId="77777777" w:rsidR="00280FBF" w:rsidRPr="005B00C6" w:rsidRDefault="00280FBF" w:rsidP="00DA5852">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393297F5" w14:textId="77777777" w:rsidR="00280FBF" w:rsidRPr="005B00C6" w:rsidRDefault="00280FBF" w:rsidP="00DA5852">
            <w:pPr>
              <w:pStyle w:val="TAH"/>
            </w:pPr>
            <w:r w:rsidRPr="005B00C6">
              <w:t>Release</w:t>
            </w:r>
          </w:p>
        </w:tc>
        <w:tc>
          <w:tcPr>
            <w:tcW w:w="1561" w:type="dxa"/>
            <w:gridSpan w:val="2"/>
            <w:tcBorders>
              <w:top w:val="single" w:sz="4" w:space="0" w:color="auto"/>
              <w:left w:val="single" w:sz="4" w:space="0" w:color="auto"/>
              <w:bottom w:val="single" w:sz="4" w:space="0" w:color="auto"/>
              <w:right w:val="single" w:sz="4" w:space="0" w:color="auto"/>
            </w:tcBorders>
            <w:hideMark/>
          </w:tcPr>
          <w:p w14:paraId="64FC6B64" w14:textId="77777777" w:rsidR="00280FBF" w:rsidRPr="005B00C6" w:rsidRDefault="00280FBF" w:rsidP="00DA5852">
            <w:pPr>
              <w:pStyle w:val="TAH"/>
            </w:pPr>
            <w:r w:rsidRPr="005B00C6">
              <w:t>Mnemonic</w:t>
            </w:r>
          </w:p>
        </w:tc>
        <w:tc>
          <w:tcPr>
            <w:tcW w:w="1135" w:type="dxa"/>
            <w:gridSpan w:val="2"/>
            <w:tcBorders>
              <w:top w:val="single" w:sz="4" w:space="0" w:color="auto"/>
              <w:left w:val="single" w:sz="4" w:space="0" w:color="auto"/>
              <w:bottom w:val="single" w:sz="4" w:space="0" w:color="auto"/>
              <w:right w:val="single" w:sz="4" w:space="0" w:color="auto"/>
            </w:tcBorders>
          </w:tcPr>
          <w:p w14:paraId="42B0CFEB" w14:textId="77777777" w:rsidR="00280FBF" w:rsidRPr="005B00C6" w:rsidRDefault="00280FBF" w:rsidP="00DA5852">
            <w:pPr>
              <w:pStyle w:val="TAH"/>
            </w:pPr>
            <w:r w:rsidRPr="005B00C6">
              <w:t>Comments</w:t>
            </w:r>
          </w:p>
        </w:tc>
      </w:tr>
      <w:tr w:rsidR="00280FBF" w:rsidRPr="005B00C6" w14:paraId="674D60D2" w14:textId="77777777" w:rsidTr="00AB3293">
        <w:trPr>
          <w:gridAfter w:val="1"/>
          <w:wAfter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729A3599" w14:textId="77777777" w:rsidR="00280FBF" w:rsidRPr="005B00C6" w:rsidRDefault="00280FBF" w:rsidP="00DA5852">
            <w:pPr>
              <w:pStyle w:val="TAC"/>
            </w:pPr>
            <w:r w:rsidRPr="005B00C6">
              <w:t>1</w:t>
            </w:r>
          </w:p>
        </w:tc>
        <w:tc>
          <w:tcPr>
            <w:tcW w:w="1332" w:type="dxa"/>
            <w:gridSpan w:val="2"/>
            <w:tcBorders>
              <w:top w:val="single" w:sz="6" w:space="0" w:color="auto"/>
              <w:left w:val="single" w:sz="6" w:space="0" w:color="auto"/>
              <w:bottom w:val="single" w:sz="6" w:space="0" w:color="auto"/>
              <w:right w:val="single" w:sz="6" w:space="0" w:color="auto"/>
            </w:tcBorders>
          </w:tcPr>
          <w:p w14:paraId="210735D4" w14:textId="77777777" w:rsidR="00280FBF" w:rsidRPr="005B00C6" w:rsidRDefault="00280FBF" w:rsidP="00DA5852">
            <w:pPr>
              <w:pStyle w:val="TAC"/>
            </w:pPr>
            <w:r w:rsidRPr="005B00C6">
              <w:t>CA_n1A-n78A</w:t>
            </w:r>
          </w:p>
        </w:tc>
        <w:tc>
          <w:tcPr>
            <w:tcW w:w="3288" w:type="dxa"/>
            <w:gridSpan w:val="2"/>
            <w:tcBorders>
              <w:top w:val="single" w:sz="6" w:space="0" w:color="auto"/>
              <w:left w:val="single" w:sz="6" w:space="0" w:color="auto"/>
              <w:bottom w:val="single" w:sz="6" w:space="0" w:color="auto"/>
              <w:right w:val="single" w:sz="6" w:space="0" w:color="auto"/>
            </w:tcBorders>
          </w:tcPr>
          <w:p w14:paraId="2CA8DA9C" w14:textId="77777777" w:rsidR="00280FBF" w:rsidRPr="005B00C6" w:rsidRDefault="00280FBF" w:rsidP="00DA5852">
            <w:pPr>
              <w:pStyle w:val="TAL"/>
              <w:rPr>
                <w:lang w:eastAsia="zh-CN"/>
              </w:rPr>
            </w:pPr>
            <w:r>
              <w:rPr>
                <w:lang w:eastAsia="zh-CN"/>
              </w:rPr>
              <w:t>n1</w:t>
            </w:r>
            <w:r w:rsidRPr="005B00C6">
              <w:rPr>
                <w:lang w:eastAsia="zh-CN"/>
              </w:rPr>
              <w:t xml:space="preserve"> band: 1920-1980 MHz (UL),2110- 2170 MHz (DL)</w:t>
            </w:r>
          </w:p>
          <w:p w14:paraId="64D76F48" w14:textId="77777777" w:rsidR="00280FBF" w:rsidRPr="005B00C6" w:rsidRDefault="00280FBF" w:rsidP="00DA5852">
            <w:pPr>
              <w:pStyle w:val="TAC"/>
              <w:jc w:val="left"/>
            </w:pPr>
            <w:r>
              <w:rPr>
                <w:lang w:eastAsia="zh-CN"/>
              </w:rPr>
              <w:t>n78</w:t>
            </w:r>
            <w:r w:rsidRPr="005B00C6">
              <w:rPr>
                <w:lang w:eastAsia="zh-CN"/>
              </w:rPr>
              <w:t xml:space="preserve">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37D50A7A" w14:textId="77777777" w:rsidR="00280FBF" w:rsidRPr="005B00C6" w:rsidRDefault="00280FBF" w:rsidP="00DA5852">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gridSpan w:val="2"/>
            <w:tcBorders>
              <w:top w:val="single" w:sz="4" w:space="0" w:color="auto"/>
              <w:left w:val="single" w:sz="4" w:space="0" w:color="auto"/>
              <w:bottom w:val="single" w:sz="4" w:space="0" w:color="auto"/>
              <w:right w:val="single" w:sz="4" w:space="0" w:color="auto"/>
            </w:tcBorders>
            <w:hideMark/>
          </w:tcPr>
          <w:p w14:paraId="02FFC4B0" w14:textId="77777777" w:rsidR="00280FBF" w:rsidRPr="005B00C6" w:rsidRDefault="00280FBF" w:rsidP="00DA5852">
            <w:pPr>
              <w:pStyle w:val="TAC"/>
            </w:pPr>
            <w:r w:rsidRPr="005B00C6">
              <w:rPr>
                <w:lang w:eastAsia="zh-TW"/>
              </w:rPr>
              <w:t>Rel-1</w:t>
            </w:r>
            <w:r>
              <w:rPr>
                <w:lang w:eastAsia="zh-CN"/>
              </w:rPr>
              <w:t>7</w:t>
            </w:r>
          </w:p>
        </w:tc>
        <w:tc>
          <w:tcPr>
            <w:tcW w:w="1561" w:type="dxa"/>
            <w:gridSpan w:val="2"/>
            <w:tcBorders>
              <w:top w:val="single" w:sz="4" w:space="0" w:color="auto"/>
              <w:left w:val="single" w:sz="4" w:space="0" w:color="auto"/>
              <w:bottom w:val="single" w:sz="4" w:space="0" w:color="auto"/>
              <w:right w:val="single" w:sz="4" w:space="0" w:color="auto"/>
            </w:tcBorders>
            <w:hideMark/>
          </w:tcPr>
          <w:p w14:paraId="292949AA" w14:textId="77777777" w:rsidR="00280FBF" w:rsidRPr="005B00C6" w:rsidRDefault="00280FBF" w:rsidP="00DA5852">
            <w:pPr>
              <w:pStyle w:val="TAC"/>
            </w:pPr>
            <w:r w:rsidRPr="005B00C6">
              <w:rPr>
                <w:lang w:eastAsia="zh-CN"/>
              </w:rPr>
              <w:t>pc_UL_inter_band_CA</w:t>
            </w:r>
            <w:r>
              <w:rPr>
                <w:lang w:eastAsia="zh-CN"/>
              </w:rPr>
              <w:t>_n1A_n78A_PC2_Supp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2FFBBB4E" w14:textId="77777777" w:rsidR="00280FBF" w:rsidRPr="005B00C6" w:rsidRDefault="00280FBF" w:rsidP="00DA5852">
            <w:pPr>
              <w:pStyle w:val="TAC"/>
              <w:rPr>
                <w:rFonts w:cs="Arial"/>
                <w:szCs w:val="18"/>
                <w:lang w:eastAsia="ja-JP"/>
              </w:rPr>
            </w:pPr>
          </w:p>
        </w:tc>
      </w:tr>
      <w:tr w:rsidR="00AB3293" w:rsidRPr="00CB5DA3" w14:paraId="02D0FB45" w14:textId="77777777" w:rsidTr="00AB3293">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2F8D124" w14:textId="77777777" w:rsidR="00AB3293" w:rsidRPr="00CB5DA3" w:rsidRDefault="00AB3293" w:rsidP="00F217DC">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gridSpan w:val="2"/>
            <w:tcBorders>
              <w:top w:val="single" w:sz="6" w:space="0" w:color="auto"/>
              <w:left w:val="single" w:sz="6" w:space="0" w:color="auto"/>
              <w:bottom w:val="single" w:sz="6" w:space="0" w:color="auto"/>
              <w:right w:val="single" w:sz="6" w:space="0" w:color="auto"/>
            </w:tcBorders>
          </w:tcPr>
          <w:p w14:paraId="6E7BFC7C" w14:textId="77777777" w:rsidR="00AB3293" w:rsidRPr="00CB5DA3" w:rsidRDefault="00AB3293" w:rsidP="00F217D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gridSpan w:val="2"/>
            <w:tcBorders>
              <w:top w:val="single" w:sz="6" w:space="0" w:color="auto"/>
              <w:left w:val="single" w:sz="6" w:space="0" w:color="auto"/>
              <w:bottom w:val="single" w:sz="6" w:space="0" w:color="auto"/>
              <w:right w:val="single" w:sz="6" w:space="0" w:color="auto"/>
            </w:tcBorders>
          </w:tcPr>
          <w:p w14:paraId="259219E8" w14:textId="77777777" w:rsidR="00AB3293" w:rsidRPr="00CB5DA3" w:rsidRDefault="00AB3293" w:rsidP="00F217DC">
            <w:pPr>
              <w:keepNext/>
              <w:keepLines/>
              <w:spacing w:after="0"/>
              <w:rPr>
                <w:rFonts w:ascii="Arial" w:eastAsia="PMingLiU" w:hAnsi="Arial"/>
                <w:sz w:val="18"/>
                <w:lang w:eastAsia="zh-CN"/>
              </w:rPr>
            </w:pPr>
            <w:r>
              <w:rPr>
                <w:rFonts w:ascii="Arial" w:eastAsia="PMingLiU" w:hAnsi="Arial"/>
                <w:sz w:val="18"/>
                <w:lang w:eastAsia="zh-CN"/>
              </w:rPr>
              <w:t>n3</w:t>
            </w:r>
            <w:r w:rsidRPr="00CB5DA3">
              <w:rPr>
                <w:rFonts w:ascii="Arial" w:eastAsia="PMingLiU" w:hAnsi="Arial"/>
                <w:sz w:val="18"/>
                <w:lang w:eastAsia="zh-CN"/>
              </w:rPr>
              <w:t xml:space="preserve"> band: 1</w:t>
            </w:r>
            <w:r>
              <w:rPr>
                <w:rFonts w:ascii="Arial" w:eastAsia="PMingLiU" w:hAnsi="Arial"/>
                <w:sz w:val="18"/>
                <w:lang w:eastAsia="zh-CN"/>
              </w:rPr>
              <w:t>710</w:t>
            </w:r>
            <w:r w:rsidRPr="00CB5DA3">
              <w:rPr>
                <w:rFonts w:ascii="Arial" w:eastAsia="PMingLiU" w:hAnsi="Arial"/>
                <w:sz w:val="18"/>
                <w:lang w:eastAsia="zh-CN"/>
              </w:rPr>
              <w:t>-1</w:t>
            </w:r>
            <w:r>
              <w:rPr>
                <w:rFonts w:ascii="Arial" w:eastAsia="PMingLiU" w:hAnsi="Arial"/>
                <w:sz w:val="18"/>
                <w:lang w:eastAsia="zh-CN"/>
              </w:rPr>
              <w:t>785</w:t>
            </w:r>
            <w:r w:rsidRPr="00CB5DA3">
              <w:rPr>
                <w:rFonts w:ascii="Arial" w:eastAsia="PMingLiU" w:hAnsi="Arial"/>
                <w:sz w:val="18"/>
                <w:lang w:eastAsia="zh-CN"/>
              </w:rPr>
              <w:t xml:space="preserve"> MHz (UL),</w:t>
            </w:r>
            <w:r>
              <w:rPr>
                <w:rFonts w:ascii="Arial" w:eastAsia="PMingLiU" w:hAnsi="Arial"/>
                <w:sz w:val="18"/>
                <w:lang w:eastAsia="zh-CN"/>
              </w:rPr>
              <w:t>1805</w:t>
            </w:r>
            <w:r w:rsidRPr="00CB5DA3">
              <w:rPr>
                <w:rFonts w:ascii="Arial" w:eastAsia="PMingLiU" w:hAnsi="Arial"/>
                <w:sz w:val="18"/>
                <w:lang w:eastAsia="zh-CN"/>
              </w:rPr>
              <w:t xml:space="preserve">- </w:t>
            </w:r>
            <w:r>
              <w:rPr>
                <w:rFonts w:ascii="Arial" w:eastAsia="PMingLiU" w:hAnsi="Arial"/>
                <w:sz w:val="18"/>
                <w:lang w:eastAsia="zh-CN"/>
              </w:rPr>
              <w:t>1880</w:t>
            </w:r>
            <w:r w:rsidRPr="00CB5DA3">
              <w:rPr>
                <w:rFonts w:ascii="Arial" w:eastAsia="PMingLiU" w:hAnsi="Arial"/>
                <w:sz w:val="18"/>
                <w:lang w:eastAsia="zh-CN"/>
              </w:rPr>
              <w:t xml:space="preserve"> MHz (DL)</w:t>
            </w:r>
          </w:p>
          <w:p w14:paraId="70F8B2AB" w14:textId="77777777" w:rsidR="00AB3293" w:rsidRPr="00CB5DA3" w:rsidRDefault="00AB3293" w:rsidP="00F217DC">
            <w:pPr>
              <w:keepNext/>
              <w:keepLines/>
              <w:spacing w:after="0"/>
              <w:rPr>
                <w:rFonts w:ascii="Arial" w:eastAsia="PMingLiU" w:hAnsi="Arial"/>
                <w:sz w:val="18"/>
                <w:lang w:eastAsia="zh-CN"/>
              </w:rPr>
            </w:pPr>
            <w:r w:rsidRPr="00CB5DA3">
              <w:rPr>
                <w:rFonts w:ascii="Arial" w:eastAsia="PMingLiU" w:hAnsi="Arial"/>
                <w:sz w:val="18"/>
                <w:lang w:eastAsia="zh-CN"/>
              </w:rPr>
              <w:t>n78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FEB3EB6" w14:textId="77777777" w:rsidR="00AB3293" w:rsidRPr="00CB5DA3" w:rsidRDefault="00AB3293" w:rsidP="00F217D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ED197DE" w14:textId="77777777" w:rsidR="00AB3293" w:rsidRPr="00CB5DA3" w:rsidRDefault="00AB3293" w:rsidP="00F217D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59BC11FD" w14:textId="77777777" w:rsidR="00AB3293" w:rsidRPr="00CB5DA3" w:rsidRDefault="00AB3293" w:rsidP="00F217D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1F0AF7CB" w14:textId="77777777" w:rsidR="00AB3293" w:rsidRPr="00CB5DA3" w:rsidRDefault="00AB3293" w:rsidP="00F217DC">
            <w:pPr>
              <w:keepNext/>
              <w:keepLines/>
              <w:spacing w:after="0"/>
              <w:jc w:val="center"/>
              <w:rPr>
                <w:rFonts w:ascii="Arial" w:eastAsia="PMingLiU" w:hAnsi="Arial" w:cs="Arial"/>
                <w:sz w:val="18"/>
                <w:szCs w:val="18"/>
                <w:lang w:eastAsia="ja-JP"/>
              </w:rPr>
            </w:pPr>
          </w:p>
        </w:tc>
      </w:tr>
      <w:tr w:rsidR="00AB3293" w:rsidRPr="00CB5DA3" w14:paraId="2B636795" w14:textId="77777777" w:rsidTr="00AB3293">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6443559" w14:textId="77777777" w:rsidR="00AB3293" w:rsidRPr="00CB5DA3" w:rsidRDefault="00AB3293" w:rsidP="00F217DC">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gridSpan w:val="2"/>
            <w:tcBorders>
              <w:top w:val="single" w:sz="6" w:space="0" w:color="auto"/>
              <w:left w:val="single" w:sz="6" w:space="0" w:color="auto"/>
              <w:bottom w:val="single" w:sz="6" w:space="0" w:color="auto"/>
              <w:right w:val="single" w:sz="6" w:space="0" w:color="auto"/>
            </w:tcBorders>
          </w:tcPr>
          <w:p w14:paraId="21BF626A" w14:textId="77777777" w:rsidR="00AB3293" w:rsidRPr="00CB5DA3" w:rsidRDefault="00AB3293" w:rsidP="00F217D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gridSpan w:val="2"/>
            <w:tcBorders>
              <w:top w:val="single" w:sz="6" w:space="0" w:color="auto"/>
              <w:left w:val="single" w:sz="6" w:space="0" w:color="auto"/>
              <w:bottom w:val="single" w:sz="6" w:space="0" w:color="auto"/>
              <w:right w:val="single" w:sz="6" w:space="0" w:color="auto"/>
            </w:tcBorders>
          </w:tcPr>
          <w:p w14:paraId="462F4723" w14:textId="77777777" w:rsidR="00AB3293" w:rsidRPr="00CB5DA3" w:rsidRDefault="00AB3293" w:rsidP="00F217DC">
            <w:pPr>
              <w:keepNext/>
              <w:keepLines/>
              <w:spacing w:after="0"/>
              <w:rPr>
                <w:rFonts w:ascii="Arial" w:eastAsia="PMingLiU" w:hAnsi="Arial"/>
                <w:sz w:val="18"/>
                <w:lang w:eastAsia="zh-CN"/>
              </w:rPr>
            </w:pPr>
            <w:r>
              <w:rPr>
                <w:rFonts w:ascii="Arial" w:eastAsia="PMingLiU" w:hAnsi="Arial"/>
                <w:sz w:val="18"/>
                <w:lang w:eastAsia="zh-CN"/>
              </w:rPr>
              <w:t>n28</w:t>
            </w:r>
            <w:r w:rsidRPr="00CB5DA3">
              <w:rPr>
                <w:rFonts w:ascii="Arial" w:eastAsia="PMingLiU" w:hAnsi="Arial"/>
                <w:sz w:val="18"/>
                <w:lang w:eastAsia="zh-CN"/>
              </w:rPr>
              <w:t xml:space="preserve"> band: </w:t>
            </w:r>
            <w:r>
              <w:rPr>
                <w:rFonts w:ascii="Arial" w:eastAsia="PMingLiU" w:hAnsi="Arial"/>
                <w:sz w:val="18"/>
                <w:lang w:eastAsia="zh-CN"/>
              </w:rPr>
              <w:t>703</w:t>
            </w:r>
            <w:r w:rsidRPr="00CB5DA3">
              <w:rPr>
                <w:rFonts w:ascii="Arial" w:eastAsia="PMingLiU" w:hAnsi="Arial"/>
                <w:sz w:val="18"/>
                <w:lang w:eastAsia="zh-CN"/>
              </w:rPr>
              <w:t>-</w:t>
            </w:r>
            <w:r>
              <w:rPr>
                <w:rFonts w:ascii="Arial" w:eastAsia="PMingLiU" w:hAnsi="Arial"/>
                <w:sz w:val="18"/>
                <w:lang w:eastAsia="zh-CN"/>
              </w:rPr>
              <w:t>748</w:t>
            </w:r>
            <w:r w:rsidRPr="00CB5DA3">
              <w:rPr>
                <w:rFonts w:ascii="Arial" w:eastAsia="PMingLiU" w:hAnsi="Arial"/>
                <w:sz w:val="18"/>
                <w:lang w:eastAsia="zh-CN"/>
              </w:rPr>
              <w:t xml:space="preserve"> MHz (UL),</w:t>
            </w:r>
            <w:r>
              <w:rPr>
                <w:rFonts w:ascii="Arial" w:eastAsia="PMingLiU" w:hAnsi="Arial"/>
                <w:sz w:val="18"/>
                <w:lang w:eastAsia="zh-CN"/>
              </w:rPr>
              <w:t>758</w:t>
            </w:r>
            <w:r w:rsidRPr="00CB5DA3">
              <w:rPr>
                <w:rFonts w:ascii="Arial" w:eastAsia="PMingLiU" w:hAnsi="Arial"/>
                <w:sz w:val="18"/>
                <w:lang w:eastAsia="zh-CN"/>
              </w:rPr>
              <w:t xml:space="preserve">- </w:t>
            </w:r>
            <w:r>
              <w:rPr>
                <w:rFonts w:ascii="Arial" w:eastAsia="PMingLiU" w:hAnsi="Arial"/>
                <w:sz w:val="18"/>
                <w:lang w:eastAsia="zh-CN"/>
              </w:rPr>
              <w:t>803</w:t>
            </w:r>
            <w:r w:rsidRPr="00CB5DA3">
              <w:rPr>
                <w:rFonts w:ascii="Arial" w:eastAsia="PMingLiU" w:hAnsi="Arial"/>
                <w:sz w:val="18"/>
                <w:lang w:eastAsia="zh-CN"/>
              </w:rPr>
              <w:t xml:space="preserve"> MHz (DL)</w:t>
            </w:r>
          </w:p>
          <w:p w14:paraId="1EC8E042" w14:textId="77777777" w:rsidR="00AB3293" w:rsidRPr="00CB5DA3" w:rsidRDefault="00AB3293" w:rsidP="00F217DC">
            <w:pPr>
              <w:keepNext/>
              <w:keepLines/>
              <w:spacing w:after="0"/>
              <w:rPr>
                <w:rFonts w:ascii="Arial" w:eastAsia="PMingLiU" w:hAnsi="Arial"/>
                <w:sz w:val="18"/>
                <w:lang w:eastAsia="zh-CN"/>
              </w:rPr>
            </w:pPr>
            <w:r w:rsidRPr="00CB5DA3">
              <w:rPr>
                <w:rFonts w:ascii="Arial" w:eastAsia="PMingLiU" w:hAnsi="Arial"/>
                <w:sz w:val="18"/>
                <w:lang w:eastAsia="zh-CN"/>
              </w:rPr>
              <w:t>n</w:t>
            </w:r>
            <w:r>
              <w:rPr>
                <w:rFonts w:ascii="Arial" w:eastAsia="PMingLiU" w:hAnsi="Arial"/>
                <w:sz w:val="18"/>
                <w:lang w:eastAsia="zh-CN"/>
              </w:rPr>
              <w:t>41</w:t>
            </w:r>
            <w:r w:rsidRPr="00CB5DA3">
              <w:rPr>
                <w:rFonts w:ascii="Arial" w:eastAsia="PMingLiU" w:hAnsi="Arial"/>
                <w:sz w:val="18"/>
                <w:lang w:eastAsia="zh-CN"/>
              </w:rPr>
              <w:t xml:space="preserve"> band: </w:t>
            </w:r>
            <w:r>
              <w:rPr>
                <w:rFonts w:ascii="Arial" w:eastAsia="PMingLiU" w:hAnsi="Arial"/>
                <w:sz w:val="18"/>
                <w:lang w:eastAsia="zh-CN"/>
              </w:rPr>
              <w:t>2496</w:t>
            </w:r>
            <w:r w:rsidRPr="00CB5DA3">
              <w:rPr>
                <w:rFonts w:ascii="Arial" w:eastAsia="PMingLiU" w:hAnsi="Arial"/>
                <w:sz w:val="18"/>
                <w:lang w:eastAsia="zh-CN"/>
              </w:rPr>
              <w:t>-</w:t>
            </w:r>
            <w:r>
              <w:rPr>
                <w:rFonts w:ascii="Arial" w:eastAsia="PMingLiU" w:hAnsi="Arial"/>
                <w:sz w:val="18"/>
                <w:lang w:eastAsia="zh-CN"/>
              </w:rPr>
              <w:t>2690</w:t>
            </w:r>
            <w:r w:rsidRPr="00CB5DA3">
              <w:rPr>
                <w:rFonts w:ascii="Arial" w:eastAsia="PMingLiU" w:hAnsi="Arial"/>
                <w:sz w:val="18"/>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B5015F3" w14:textId="77777777" w:rsidR="00AB3293" w:rsidRPr="00CB5DA3" w:rsidRDefault="00AB3293" w:rsidP="00F217D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6A66DA2D" w14:textId="77777777" w:rsidR="00AB3293" w:rsidRPr="00CB5DA3" w:rsidRDefault="00AB3293" w:rsidP="00F217D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6CCD475" w14:textId="77777777" w:rsidR="00AB3293" w:rsidRPr="00CB5DA3" w:rsidRDefault="00AB3293" w:rsidP="00F217D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AFF3363" w14:textId="77777777" w:rsidR="00AB3293" w:rsidRPr="00CB5DA3" w:rsidRDefault="00AB3293" w:rsidP="00F217DC">
            <w:pPr>
              <w:keepNext/>
              <w:keepLines/>
              <w:spacing w:after="0"/>
              <w:jc w:val="center"/>
              <w:rPr>
                <w:rFonts w:ascii="Arial" w:eastAsia="PMingLiU" w:hAnsi="Arial" w:cs="Arial"/>
                <w:sz w:val="18"/>
                <w:szCs w:val="18"/>
                <w:lang w:eastAsia="ja-JP"/>
              </w:rPr>
            </w:pPr>
          </w:p>
        </w:tc>
      </w:tr>
      <w:tr w:rsidR="00AB3293" w:rsidRPr="00CB5DA3" w14:paraId="42856F42" w14:textId="77777777" w:rsidTr="00AB3293">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F899A78" w14:textId="77777777" w:rsidR="00AB3293" w:rsidRPr="00CB5DA3" w:rsidRDefault="00AB3293" w:rsidP="00F217DC">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gridSpan w:val="2"/>
            <w:tcBorders>
              <w:top w:val="single" w:sz="6" w:space="0" w:color="auto"/>
              <w:left w:val="single" w:sz="6" w:space="0" w:color="auto"/>
              <w:bottom w:val="single" w:sz="6" w:space="0" w:color="auto"/>
              <w:right w:val="single" w:sz="6" w:space="0" w:color="auto"/>
            </w:tcBorders>
          </w:tcPr>
          <w:p w14:paraId="7CF7B12D" w14:textId="77777777" w:rsidR="00AB3293" w:rsidRPr="00CB5DA3" w:rsidRDefault="00AB3293" w:rsidP="00F217D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gridSpan w:val="2"/>
            <w:tcBorders>
              <w:top w:val="single" w:sz="6" w:space="0" w:color="auto"/>
              <w:left w:val="single" w:sz="6" w:space="0" w:color="auto"/>
              <w:bottom w:val="single" w:sz="6" w:space="0" w:color="auto"/>
              <w:right w:val="single" w:sz="6" w:space="0" w:color="auto"/>
            </w:tcBorders>
          </w:tcPr>
          <w:p w14:paraId="45550568" w14:textId="77777777" w:rsidR="00AB3293" w:rsidRPr="00CB5DA3" w:rsidRDefault="00AB3293" w:rsidP="00F217DC">
            <w:pPr>
              <w:keepNext/>
              <w:keepLines/>
              <w:spacing w:after="0"/>
              <w:rPr>
                <w:rFonts w:ascii="Arial" w:eastAsia="PMingLiU" w:hAnsi="Arial"/>
                <w:sz w:val="18"/>
                <w:lang w:eastAsia="zh-CN"/>
              </w:rPr>
            </w:pPr>
            <w:r>
              <w:rPr>
                <w:rFonts w:ascii="Arial" w:eastAsia="PMingLiU" w:hAnsi="Arial"/>
                <w:sz w:val="18"/>
                <w:lang w:eastAsia="zh-CN"/>
              </w:rPr>
              <w:t>n28</w:t>
            </w:r>
            <w:r w:rsidRPr="00CB5DA3">
              <w:rPr>
                <w:rFonts w:ascii="Arial" w:eastAsia="PMingLiU" w:hAnsi="Arial"/>
                <w:sz w:val="18"/>
                <w:lang w:eastAsia="zh-CN"/>
              </w:rPr>
              <w:t xml:space="preserve"> band: </w:t>
            </w:r>
            <w:r>
              <w:rPr>
                <w:rFonts w:ascii="Arial" w:eastAsia="PMingLiU" w:hAnsi="Arial"/>
                <w:sz w:val="18"/>
                <w:lang w:eastAsia="zh-CN"/>
              </w:rPr>
              <w:t>703</w:t>
            </w:r>
            <w:r w:rsidRPr="00CB5DA3">
              <w:rPr>
                <w:rFonts w:ascii="Arial" w:eastAsia="PMingLiU" w:hAnsi="Arial"/>
                <w:sz w:val="18"/>
                <w:lang w:eastAsia="zh-CN"/>
              </w:rPr>
              <w:t>-</w:t>
            </w:r>
            <w:r>
              <w:rPr>
                <w:rFonts w:ascii="Arial" w:eastAsia="PMingLiU" w:hAnsi="Arial"/>
                <w:sz w:val="18"/>
                <w:lang w:eastAsia="zh-CN"/>
              </w:rPr>
              <w:t>748</w:t>
            </w:r>
            <w:r w:rsidRPr="00CB5DA3">
              <w:rPr>
                <w:rFonts w:ascii="Arial" w:eastAsia="PMingLiU" w:hAnsi="Arial"/>
                <w:sz w:val="18"/>
                <w:lang w:eastAsia="zh-CN"/>
              </w:rPr>
              <w:t xml:space="preserve"> MHz (UL),</w:t>
            </w:r>
            <w:r>
              <w:rPr>
                <w:rFonts w:ascii="Arial" w:eastAsia="PMingLiU" w:hAnsi="Arial"/>
                <w:sz w:val="18"/>
                <w:lang w:eastAsia="zh-CN"/>
              </w:rPr>
              <w:t>758</w:t>
            </w:r>
            <w:r w:rsidRPr="00CB5DA3">
              <w:rPr>
                <w:rFonts w:ascii="Arial" w:eastAsia="PMingLiU" w:hAnsi="Arial"/>
                <w:sz w:val="18"/>
                <w:lang w:eastAsia="zh-CN"/>
              </w:rPr>
              <w:t xml:space="preserve">- </w:t>
            </w:r>
            <w:r>
              <w:rPr>
                <w:rFonts w:ascii="Arial" w:eastAsia="PMingLiU" w:hAnsi="Arial"/>
                <w:sz w:val="18"/>
                <w:lang w:eastAsia="zh-CN"/>
              </w:rPr>
              <w:t>803</w:t>
            </w:r>
            <w:r w:rsidRPr="00CB5DA3">
              <w:rPr>
                <w:rFonts w:ascii="Arial" w:eastAsia="PMingLiU" w:hAnsi="Arial"/>
                <w:sz w:val="18"/>
                <w:lang w:eastAsia="zh-CN"/>
              </w:rPr>
              <w:t xml:space="preserve"> MHz (DL)</w:t>
            </w:r>
          </w:p>
          <w:p w14:paraId="69BD3C92" w14:textId="77777777" w:rsidR="00AB3293" w:rsidRPr="00CB5DA3" w:rsidRDefault="00AB3293" w:rsidP="00F217DC">
            <w:pPr>
              <w:keepNext/>
              <w:keepLines/>
              <w:spacing w:after="0"/>
              <w:rPr>
                <w:rFonts w:ascii="Arial" w:eastAsia="PMingLiU" w:hAnsi="Arial"/>
                <w:sz w:val="18"/>
                <w:lang w:eastAsia="zh-CN"/>
              </w:rPr>
            </w:pPr>
            <w:r w:rsidRPr="00CB5DA3">
              <w:rPr>
                <w:rFonts w:ascii="Arial" w:eastAsia="PMingLiU" w:hAnsi="Arial"/>
                <w:sz w:val="18"/>
                <w:lang w:eastAsia="zh-CN"/>
              </w:rPr>
              <w:t>n</w:t>
            </w:r>
            <w:r>
              <w:rPr>
                <w:rFonts w:ascii="Arial" w:eastAsia="PMingLiU" w:hAnsi="Arial"/>
                <w:sz w:val="18"/>
                <w:lang w:eastAsia="zh-CN"/>
              </w:rPr>
              <w:t>79</w:t>
            </w:r>
            <w:r w:rsidRPr="00CB5DA3">
              <w:rPr>
                <w:rFonts w:ascii="Arial" w:eastAsia="PMingLiU" w:hAnsi="Arial"/>
                <w:sz w:val="18"/>
                <w:lang w:eastAsia="zh-CN"/>
              </w:rPr>
              <w:t xml:space="preserve"> band: </w:t>
            </w:r>
            <w:r>
              <w:rPr>
                <w:rFonts w:ascii="Arial" w:eastAsia="PMingLiU" w:hAnsi="Arial"/>
                <w:sz w:val="18"/>
                <w:lang w:eastAsia="zh-CN"/>
              </w:rPr>
              <w:t>4400</w:t>
            </w:r>
            <w:r w:rsidRPr="00CB5DA3">
              <w:rPr>
                <w:rFonts w:ascii="Arial" w:eastAsia="PMingLiU" w:hAnsi="Arial"/>
                <w:sz w:val="18"/>
                <w:lang w:eastAsia="zh-CN"/>
              </w:rPr>
              <w:t>-</w:t>
            </w:r>
            <w:r>
              <w:rPr>
                <w:rFonts w:ascii="Arial" w:eastAsia="PMingLiU" w:hAnsi="Arial"/>
                <w:sz w:val="18"/>
                <w:lang w:eastAsia="zh-CN"/>
              </w:rPr>
              <w:t>5000</w:t>
            </w:r>
            <w:r w:rsidRPr="00CB5DA3">
              <w:rPr>
                <w:rFonts w:ascii="Arial" w:eastAsia="PMingLiU" w:hAnsi="Arial"/>
                <w:sz w:val="18"/>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BC9AC6B" w14:textId="77777777" w:rsidR="00AB3293" w:rsidRPr="00CB5DA3" w:rsidRDefault="00AB3293" w:rsidP="00F217D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22E8569F" w14:textId="77777777" w:rsidR="00AB3293" w:rsidRPr="00CB5DA3" w:rsidRDefault="00AB3293" w:rsidP="00F217D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464FCBC2" w14:textId="77777777" w:rsidR="00AB3293" w:rsidRPr="00CB5DA3" w:rsidRDefault="00AB3293" w:rsidP="00F217D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E489B94" w14:textId="77777777" w:rsidR="00AB3293" w:rsidRPr="00CB5DA3" w:rsidRDefault="00AB3293" w:rsidP="00F217DC">
            <w:pPr>
              <w:keepNext/>
              <w:keepLines/>
              <w:spacing w:after="0"/>
              <w:jc w:val="center"/>
              <w:rPr>
                <w:rFonts w:ascii="Arial" w:eastAsia="PMingLiU" w:hAnsi="Arial" w:cs="Arial"/>
                <w:sz w:val="18"/>
                <w:szCs w:val="18"/>
                <w:lang w:eastAsia="ja-JP"/>
              </w:rPr>
            </w:pPr>
          </w:p>
        </w:tc>
      </w:tr>
    </w:tbl>
    <w:p w14:paraId="1E884F0E" w14:textId="77777777" w:rsidR="00280FBF" w:rsidRPr="005B00C6" w:rsidRDefault="00280FBF" w:rsidP="00280FBF"/>
    <w:p w14:paraId="73C4C36D" w14:textId="0A7F45B0" w:rsidR="00DC427D" w:rsidRPr="005B00C6" w:rsidRDefault="00880597" w:rsidP="007624D2">
      <w:pPr>
        <w:pStyle w:val="Heading5"/>
      </w:pPr>
      <w:bookmarkStart w:id="534" w:name="_Toc114916328"/>
      <w:bookmarkStart w:id="535" w:name="_Toc124016740"/>
      <w:r w:rsidRPr="005B00C6">
        <w:t>A.4.3.2A.4.2</w:t>
      </w:r>
      <w:r w:rsidRPr="005B00C6">
        <w:tab/>
        <w:t>NR Inter-band CA within FR1 (three bands)</w:t>
      </w:r>
      <w:bookmarkEnd w:id="526"/>
      <w:bookmarkEnd w:id="527"/>
      <w:bookmarkEnd w:id="528"/>
      <w:bookmarkEnd w:id="529"/>
      <w:bookmarkEnd w:id="530"/>
      <w:bookmarkEnd w:id="531"/>
      <w:bookmarkEnd w:id="532"/>
      <w:bookmarkEnd w:id="534"/>
      <w:bookmarkEnd w:id="535"/>
    </w:p>
    <w:p w14:paraId="5E8A31F8" w14:textId="77777777" w:rsidR="00DC427D" w:rsidRPr="005B00C6" w:rsidRDefault="00DC427D" w:rsidP="00DC427D">
      <w:pPr>
        <w:pStyle w:val="TH"/>
        <w:ind w:left="567"/>
      </w:pPr>
      <w:r w:rsidRPr="005B00C6">
        <w:t>Table A.4.3.2A.4.2-1: Downlink Bandwidth Class Combination capabilities for NR Inter-band CA configuration with</w:t>
      </w:r>
      <w:r w:rsidR="00A26A9A" w:rsidRPr="005B00C6">
        <w:t>in</w:t>
      </w:r>
      <w:r w:rsidRPr="005B00C6">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B00C6"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B00C6" w:rsidRDefault="006E2774" w:rsidP="007A14A3">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B00C6" w:rsidRDefault="006E2774" w:rsidP="007A14A3">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B00C6" w:rsidRDefault="006E2774" w:rsidP="007A14A3">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B00C6" w:rsidRDefault="006E2774" w:rsidP="007A14A3">
            <w:pPr>
              <w:pStyle w:val="TAH"/>
            </w:pPr>
            <w:r w:rsidRPr="005B00C6">
              <w:t>Comments</w:t>
            </w:r>
          </w:p>
        </w:tc>
      </w:tr>
      <w:tr w:rsidR="006E2774" w:rsidRPr="005B00C6"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B00C6" w:rsidRDefault="006E2774" w:rsidP="007A14A3">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B00C6" w:rsidRDefault="006E2774" w:rsidP="007A14A3">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B00C6" w:rsidRDefault="006E2774" w:rsidP="007A14A3">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B00C6" w:rsidRDefault="006E2774" w:rsidP="007A14A3">
            <w:pPr>
              <w:pStyle w:val="TAL"/>
            </w:pPr>
          </w:p>
        </w:tc>
      </w:tr>
      <w:tr w:rsidR="006E2774" w:rsidRPr="005B00C6"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B00C6" w:rsidRDefault="006E2774" w:rsidP="007A14A3">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B00C6" w:rsidRDefault="006E2774" w:rsidP="007A14A3">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B00C6" w:rsidRDefault="006E2774" w:rsidP="007A14A3">
            <w:pPr>
              <w:pStyle w:val="TAL"/>
            </w:pPr>
          </w:p>
        </w:tc>
      </w:tr>
      <w:tr w:rsidR="006E2774" w:rsidRPr="005B00C6"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B00C6" w:rsidRDefault="006E2774" w:rsidP="007A14A3">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B00C6" w:rsidRDefault="006E2774" w:rsidP="007A14A3">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B00C6" w:rsidRDefault="006E2774" w:rsidP="007A14A3">
            <w:pPr>
              <w:pStyle w:val="TAL"/>
            </w:pPr>
          </w:p>
        </w:tc>
      </w:tr>
      <w:tr w:rsidR="006E2774" w:rsidRPr="005B00C6"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B00C6" w:rsidRDefault="006E2774" w:rsidP="007A14A3">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B00C6" w:rsidRDefault="006E2774" w:rsidP="007A14A3">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B00C6" w:rsidRDefault="006E2774" w:rsidP="007A14A3">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B00C6" w:rsidRDefault="006E2774" w:rsidP="007A14A3">
            <w:pPr>
              <w:pStyle w:val="TAL"/>
            </w:pPr>
          </w:p>
        </w:tc>
      </w:tr>
      <w:tr w:rsidR="006E2774" w:rsidRPr="005B00C6"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B00C6" w:rsidRDefault="006E2774" w:rsidP="007A14A3">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B00C6" w:rsidRDefault="006E2774" w:rsidP="007A14A3">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B00C6" w:rsidRDefault="006E2774" w:rsidP="007A14A3">
            <w:pPr>
              <w:pStyle w:val="TAL"/>
            </w:pPr>
          </w:p>
        </w:tc>
      </w:tr>
      <w:tr w:rsidR="006E2774" w:rsidRPr="005B00C6"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B00C6" w:rsidRDefault="006E2774" w:rsidP="007A14A3">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B00C6" w:rsidRDefault="006E2774" w:rsidP="007A14A3">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B00C6" w:rsidRDefault="006E2774" w:rsidP="007A14A3">
            <w:pPr>
              <w:pStyle w:val="TAL"/>
            </w:pPr>
          </w:p>
        </w:tc>
      </w:tr>
      <w:tr w:rsidR="006E2774" w:rsidRPr="005B00C6"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B00C6" w:rsidRDefault="006E2774" w:rsidP="007A14A3">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B00C6" w:rsidRDefault="006E2774" w:rsidP="007A14A3">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B00C6" w:rsidRDefault="006E2774" w:rsidP="007A14A3">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B00C6" w:rsidRDefault="006E2774" w:rsidP="007A14A3">
            <w:pPr>
              <w:pStyle w:val="TAL"/>
            </w:pPr>
          </w:p>
        </w:tc>
      </w:tr>
      <w:tr w:rsidR="006E2774" w:rsidRPr="005B00C6"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B00C6" w:rsidRDefault="006E2774" w:rsidP="007A14A3">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B00C6" w:rsidRDefault="006E2774" w:rsidP="007A14A3">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B00C6" w:rsidRDefault="006E2774" w:rsidP="007A14A3">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B00C6" w:rsidRDefault="006E2774" w:rsidP="007A14A3">
            <w:pPr>
              <w:pStyle w:val="TAL"/>
            </w:pPr>
          </w:p>
        </w:tc>
      </w:tr>
      <w:tr w:rsidR="006E2774" w:rsidRPr="005B00C6"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B00C6" w:rsidRDefault="006E2774" w:rsidP="007A14A3">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B00C6" w:rsidRDefault="006E2774" w:rsidP="007A14A3">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B00C6" w:rsidRDefault="006E2774" w:rsidP="007A14A3">
            <w:pPr>
              <w:pStyle w:val="TAL"/>
            </w:pPr>
          </w:p>
        </w:tc>
      </w:tr>
    </w:tbl>
    <w:p w14:paraId="7ED48D9F" w14:textId="77777777" w:rsidR="006E2774" w:rsidRPr="005B00C6" w:rsidRDefault="006E2774" w:rsidP="006E2774"/>
    <w:p w14:paraId="3B4A186E" w14:textId="77777777" w:rsidR="00DC427D" w:rsidRPr="005B00C6" w:rsidRDefault="00DC427D" w:rsidP="00DC427D">
      <w:pPr>
        <w:pStyle w:val="TH"/>
        <w:ind w:left="567"/>
      </w:pPr>
      <w:r w:rsidRPr="005B00C6">
        <w:t>Table A.4.3.2A.4.2-2: Uplink Bandwidth Class Combination capabilities for NR Inter-band CA with</w:t>
      </w:r>
      <w:r w:rsidR="00A26A9A" w:rsidRPr="005B00C6">
        <w:t>in</w:t>
      </w:r>
      <w:r w:rsidRPr="005B00C6">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E973DE4"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97FD9E"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5E95F13" w14:textId="77777777" w:rsidR="006E2774" w:rsidRPr="005B00C6" w:rsidRDefault="006E2774" w:rsidP="006E2774">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4F16373"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B80FCE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E72363A" w14:textId="77777777" w:rsidR="006E2774" w:rsidRPr="005B00C6" w:rsidRDefault="006E2774" w:rsidP="006E2774">
            <w:pPr>
              <w:pStyle w:val="TAH"/>
            </w:pPr>
            <w:r w:rsidRPr="005B00C6">
              <w:t>Comments</w:t>
            </w:r>
          </w:p>
        </w:tc>
      </w:tr>
      <w:tr w:rsidR="006E2774" w:rsidRPr="005B00C6" w14:paraId="6491658F"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2E202D"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3956213" w14:textId="032D836C" w:rsidR="006E2774" w:rsidRPr="005B00C6" w:rsidRDefault="006E2774" w:rsidP="006E2774">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4E032F8"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810132F" w14:textId="0417749F" w:rsidR="006E2774" w:rsidRPr="005B00C6" w:rsidRDefault="006E2774" w:rsidP="006E2774">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0BBCC9AB" w14:textId="77777777" w:rsidR="006E2774" w:rsidRPr="005B00C6" w:rsidRDefault="006E2774" w:rsidP="006E2774">
            <w:pPr>
              <w:pStyle w:val="TAL"/>
            </w:pPr>
          </w:p>
        </w:tc>
      </w:tr>
      <w:tr w:rsidR="0029416B" w:rsidRPr="005B00C6" w14:paraId="28F1B41E"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44922F" w14:textId="77777777" w:rsidR="0029416B" w:rsidRPr="005B00C6" w:rsidRDefault="0029416B" w:rsidP="00261B49">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3A8C016" w14:textId="77777777" w:rsidR="0029416B" w:rsidRPr="005B00C6" w:rsidRDefault="0029416B" w:rsidP="00261B49">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BDDC981"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6885EF1" w14:textId="77777777" w:rsidR="0029416B" w:rsidRPr="005B00C6" w:rsidRDefault="0029416B" w:rsidP="00261B49">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38AEE771" w14:textId="77777777" w:rsidR="0029416B" w:rsidRPr="005B00C6" w:rsidRDefault="0029416B" w:rsidP="00261B49">
            <w:pPr>
              <w:pStyle w:val="TAL"/>
            </w:pPr>
          </w:p>
        </w:tc>
      </w:tr>
      <w:tr w:rsidR="0029416B" w:rsidRPr="005B00C6" w14:paraId="244ED9B8"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97A31C"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595C8F" w14:textId="77777777" w:rsidR="0029416B" w:rsidRPr="005B00C6" w:rsidRDefault="0029416B" w:rsidP="00261B49">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7640CFA9"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F6B6DF2" w14:textId="77777777" w:rsidR="0029416B" w:rsidRPr="005B00C6" w:rsidRDefault="0029416B" w:rsidP="00261B49">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765B7F4" w14:textId="77777777" w:rsidR="0029416B" w:rsidRPr="005B00C6" w:rsidRDefault="0029416B" w:rsidP="00261B49">
            <w:pPr>
              <w:pStyle w:val="TAL"/>
            </w:pPr>
          </w:p>
        </w:tc>
      </w:tr>
    </w:tbl>
    <w:p w14:paraId="38F200E2" w14:textId="77777777" w:rsidR="00DC427D" w:rsidRPr="005B00C6" w:rsidRDefault="00DC427D" w:rsidP="00DC427D"/>
    <w:p w14:paraId="3718A117" w14:textId="77777777" w:rsidR="00DC427D" w:rsidRPr="005B00C6" w:rsidRDefault="00DC427D" w:rsidP="00DC427D">
      <w:pPr>
        <w:pStyle w:val="TH"/>
        <w:ind w:left="567"/>
      </w:pPr>
      <w:r w:rsidRPr="005B00C6">
        <w:t>Table A.4.3.2A.4.2-3: Supported configurations for NR Inter-band CA with</w:t>
      </w:r>
      <w:r w:rsidR="00A26A9A" w:rsidRPr="005B00C6">
        <w:t>in</w:t>
      </w:r>
      <w:r w:rsidRPr="005B00C6">
        <w:t xml:space="preserve"> FR1 and three bands</w:t>
      </w:r>
    </w:p>
    <w:tbl>
      <w:tblPr>
        <w:tblW w:w="5000" w:type="pct"/>
        <w:jc w:val="center"/>
        <w:tblCellMar>
          <w:left w:w="28" w:type="dxa"/>
          <w:right w:w="56" w:type="dxa"/>
        </w:tblCellMar>
        <w:tblLook w:val="04A0" w:firstRow="1" w:lastRow="0" w:firstColumn="1" w:lastColumn="0" w:noHBand="0" w:noVBand="1"/>
      </w:tblPr>
      <w:tblGrid>
        <w:gridCol w:w="2494"/>
        <w:gridCol w:w="1223"/>
        <w:gridCol w:w="484"/>
        <w:gridCol w:w="2486"/>
        <w:gridCol w:w="3038"/>
      </w:tblGrid>
      <w:tr w:rsidR="00DC427D" w:rsidRPr="005B00C6" w14:paraId="0EA3A05B" w14:textId="77777777" w:rsidTr="00280FBF">
        <w:trPr>
          <w:cantSplit/>
          <w:trHeight w:val="1134"/>
          <w:jc w:val="center"/>
        </w:trPr>
        <w:tc>
          <w:tcPr>
            <w:tcW w:w="1282" w:type="pct"/>
            <w:tcBorders>
              <w:top w:val="single" w:sz="4" w:space="0" w:color="auto"/>
              <w:left w:val="single" w:sz="4" w:space="0" w:color="auto"/>
              <w:bottom w:val="single" w:sz="4" w:space="0" w:color="auto"/>
              <w:right w:val="single" w:sz="4" w:space="0" w:color="auto"/>
            </w:tcBorders>
            <w:hideMark/>
          </w:tcPr>
          <w:p w14:paraId="46E8B1AB" w14:textId="77777777" w:rsidR="00DC427D" w:rsidRPr="005B00C6" w:rsidRDefault="00DC427D" w:rsidP="00807CE8">
            <w:pPr>
              <w:pStyle w:val="TAH"/>
              <w:rPr>
                <w:rFonts w:eastAsia="PMingLiU"/>
              </w:rPr>
            </w:pPr>
            <w:r w:rsidRPr="005B00C6">
              <w:rPr>
                <w:rFonts w:eastAsia="PMingLiU"/>
                <w:lang w:eastAsia="zh-CN"/>
              </w:rPr>
              <w:t>NR</w:t>
            </w:r>
            <w:r w:rsidRPr="005B00C6">
              <w:rPr>
                <w:rFonts w:eastAsia="PMingLiU"/>
              </w:rPr>
              <w:t xml:space="preserve"> </w:t>
            </w:r>
            <w:r w:rsidR="006E2774" w:rsidRPr="005B00C6">
              <w:rPr>
                <w:rFonts w:eastAsia="PMingLiU"/>
              </w:rPr>
              <w:t xml:space="preserve">FR1 Inter-band </w:t>
            </w:r>
            <w:r w:rsidRPr="005B00C6">
              <w:rPr>
                <w:rFonts w:eastAsia="PMingLiU"/>
              </w:rPr>
              <w:t>CA configuration / Item</w:t>
            </w:r>
          </w:p>
          <w:p w14:paraId="67F4BD71" w14:textId="7C47A8DE" w:rsidR="00DC427D" w:rsidRPr="005B00C6" w:rsidRDefault="00DC427D" w:rsidP="00807CE8">
            <w:pPr>
              <w:pStyle w:val="TAH"/>
              <w:rPr>
                <w:rFonts w:eastAsia="PMingLiU"/>
              </w:rPr>
            </w:pPr>
            <w:r w:rsidRPr="005B00C6">
              <w:rPr>
                <w:rFonts w:eastAsia="PMingLiU"/>
              </w:rPr>
              <w:t>(Note 1</w:t>
            </w:r>
            <w:r w:rsidR="00786C8D" w:rsidRPr="005B00C6">
              <w:rPr>
                <w:rFonts w:eastAsia="PMingLiU"/>
              </w:rPr>
              <w:t>, 7</w:t>
            </w:r>
            <w:r w:rsidRPr="005B00C6">
              <w:rPr>
                <w:rFonts w:eastAsia="PMingLiU"/>
              </w:rPr>
              <w:t>)</w:t>
            </w:r>
          </w:p>
        </w:tc>
        <w:tc>
          <w:tcPr>
            <w:tcW w:w="629" w:type="pct"/>
            <w:tcBorders>
              <w:top w:val="single" w:sz="4" w:space="0" w:color="auto"/>
              <w:left w:val="single" w:sz="4" w:space="0" w:color="auto"/>
              <w:bottom w:val="single" w:sz="4" w:space="0" w:color="auto"/>
              <w:right w:val="single" w:sz="4" w:space="0" w:color="auto"/>
            </w:tcBorders>
            <w:hideMark/>
          </w:tcPr>
          <w:p w14:paraId="33148D77" w14:textId="77777777" w:rsidR="00DC427D" w:rsidRPr="005B00C6" w:rsidRDefault="00DC427D" w:rsidP="00807CE8">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B00C6" w:rsidRDefault="00DC427D" w:rsidP="00807CE8">
            <w:pPr>
              <w:pStyle w:val="TAH"/>
              <w:rPr>
                <w:rFonts w:eastAsia="PMingLiU"/>
              </w:rPr>
            </w:pPr>
            <w:r w:rsidRPr="005B00C6">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7B4B84A6" w14:textId="77777777" w:rsidR="00DC427D" w:rsidRPr="005B00C6" w:rsidRDefault="00DC427D" w:rsidP="00807CE8">
            <w:pPr>
              <w:pStyle w:val="TAH"/>
              <w:rPr>
                <w:rFonts w:eastAsia="PMingLiU"/>
              </w:rPr>
            </w:pPr>
            <w:r w:rsidRPr="005B00C6">
              <w:rPr>
                <w:rFonts w:eastAsia="PMingLiU"/>
              </w:rPr>
              <w:t>Supported CA Bandwidth Class(es) in UL</w:t>
            </w:r>
          </w:p>
          <w:p w14:paraId="1B2CDFAD" w14:textId="77777777" w:rsidR="00DC427D" w:rsidRPr="005B00C6" w:rsidRDefault="00DC427D" w:rsidP="00807CE8">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2" w:type="pct"/>
            <w:tcBorders>
              <w:top w:val="single" w:sz="4" w:space="0" w:color="auto"/>
              <w:left w:val="single" w:sz="4" w:space="0" w:color="auto"/>
              <w:bottom w:val="single" w:sz="4" w:space="0" w:color="auto"/>
              <w:right w:val="single" w:sz="4" w:space="0" w:color="auto"/>
            </w:tcBorders>
            <w:hideMark/>
          </w:tcPr>
          <w:p w14:paraId="238D9DA2" w14:textId="77777777" w:rsidR="00DC427D" w:rsidRPr="005B00C6" w:rsidRDefault="00DC427D" w:rsidP="00807CE8">
            <w:pPr>
              <w:pStyle w:val="TAH"/>
              <w:rPr>
                <w:rFonts w:eastAsia="PMingLiU"/>
              </w:rPr>
            </w:pPr>
            <w:r w:rsidRPr="005B00C6">
              <w:rPr>
                <w:rFonts w:eastAsia="PMingLiU"/>
              </w:rPr>
              <w:t>Supported Bandwidth Combination Set(s)</w:t>
            </w:r>
          </w:p>
          <w:p w14:paraId="0AE502A8" w14:textId="77777777" w:rsidR="00DC427D" w:rsidRPr="005B00C6" w:rsidRDefault="00DC427D" w:rsidP="00807CE8">
            <w:pPr>
              <w:pStyle w:val="TAH"/>
              <w:rPr>
                <w:rFonts w:eastAsia="PMingLiU"/>
              </w:rPr>
            </w:pPr>
            <w:r w:rsidRPr="005B00C6">
              <w:rPr>
                <w:rFonts w:eastAsia="PMingLiU"/>
              </w:rPr>
              <w:t>(Note 3)</w:t>
            </w:r>
          </w:p>
        </w:tc>
      </w:tr>
      <w:tr w:rsidR="00553605" w:rsidRPr="005B00C6" w14:paraId="2D2F0DEA"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7CBB430" w14:textId="42E27910" w:rsidR="00553605" w:rsidRPr="005B00C6" w:rsidRDefault="00553605" w:rsidP="006622C9">
            <w:pPr>
              <w:pStyle w:val="TAL"/>
              <w:rPr>
                <w:lang w:eastAsia="en-US"/>
              </w:rPr>
            </w:pPr>
            <w:r w:rsidRPr="005B00C6">
              <w:t>CA_n26A-n66A-n70A</w:t>
            </w:r>
          </w:p>
        </w:tc>
        <w:tc>
          <w:tcPr>
            <w:tcW w:w="629" w:type="pct"/>
            <w:tcBorders>
              <w:top w:val="single" w:sz="4" w:space="0" w:color="auto"/>
              <w:left w:val="single" w:sz="4" w:space="0" w:color="auto"/>
              <w:bottom w:val="single" w:sz="4" w:space="0" w:color="auto"/>
              <w:right w:val="single" w:sz="4" w:space="0" w:color="auto"/>
            </w:tcBorders>
          </w:tcPr>
          <w:p w14:paraId="3CCC6DB4" w14:textId="054B2179"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9996B2F"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DB1A6EA"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35D4BBC"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4E31EE31"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F08E601" w14:textId="5206E2EA" w:rsidR="00280FBF" w:rsidRPr="005B00C6" w:rsidRDefault="00280FBF" w:rsidP="00280FBF">
            <w:pPr>
              <w:pStyle w:val="TAL"/>
            </w:pPr>
            <w:r>
              <w:t>CA_n26A-n66(2A)-n70A</w:t>
            </w:r>
          </w:p>
        </w:tc>
        <w:tc>
          <w:tcPr>
            <w:tcW w:w="629" w:type="pct"/>
            <w:tcBorders>
              <w:top w:val="single" w:sz="4" w:space="0" w:color="auto"/>
              <w:left w:val="single" w:sz="4" w:space="0" w:color="auto"/>
              <w:bottom w:val="single" w:sz="4" w:space="0" w:color="auto"/>
              <w:right w:val="single" w:sz="4" w:space="0" w:color="auto"/>
            </w:tcBorders>
          </w:tcPr>
          <w:p w14:paraId="536C9A31" w14:textId="6D3C02AC"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8641DE0"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3DAC63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7AF2C30E"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43069679"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F0EE243" w14:textId="2D3249B3" w:rsidR="00553605" w:rsidRPr="005B00C6" w:rsidRDefault="00553605" w:rsidP="006622C9">
            <w:pPr>
              <w:pStyle w:val="TAL"/>
              <w:rPr>
                <w:lang w:eastAsia="en-US"/>
              </w:rPr>
            </w:pPr>
            <w:r w:rsidRPr="005B00C6">
              <w:rPr>
                <w:lang w:eastAsia="en-US"/>
              </w:rPr>
              <w:t>CA_n29A-n66A-n70A</w:t>
            </w:r>
          </w:p>
        </w:tc>
        <w:tc>
          <w:tcPr>
            <w:tcW w:w="629" w:type="pct"/>
            <w:tcBorders>
              <w:top w:val="single" w:sz="4" w:space="0" w:color="auto"/>
              <w:left w:val="single" w:sz="4" w:space="0" w:color="auto"/>
              <w:bottom w:val="single" w:sz="4" w:space="0" w:color="auto"/>
              <w:right w:val="single" w:sz="4" w:space="0" w:color="auto"/>
            </w:tcBorders>
          </w:tcPr>
          <w:p w14:paraId="290B29A4" w14:textId="7D422281" w:rsidR="00553605" w:rsidRPr="005B00C6" w:rsidRDefault="00553605" w:rsidP="006622C9">
            <w:pPr>
              <w:pStyle w:val="TAC"/>
              <w:rPr>
                <w:rFonts w:eastAsia="SimSun"/>
                <w:lang w:eastAsia="en-US"/>
              </w:rPr>
            </w:pPr>
            <w:r w:rsidRPr="005B00C6">
              <w:rPr>
                <w:rFonts w:eastAsia="SimSun"/>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C49317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EFADD7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90E41FE"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41EA72DA"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71CFEE0" w14:textId="1A1054AC" w:rsidR="00553605" w:rsidRPr="005B00C6" w:rsidRDefault="00553605" w:rsidP="006622C9">
            <w:pPr>
              <w:pStyle w:val="TAL"/>
              <w:rPr>
                <w:lang w:eastAsia="en-US"/>
              </w:rPr>
            </w:pPr>
            <w:r w:rsidRPr="005B00C6">
              <w:t>CA_n48A-n66A-n70A</w:t>
            </w:r>
          </w:p>
        </w:tc>
        <w:tc>
          <w:tcPr>
            <w:tcW w:w="629" w:type="pct"/>
            <w:tcBorders>
              <w:top w:val="single" w:sz="4" w:space="0" w:color="auto"/>
              <w:left w:val="single" w:sz="4" w:space="0" w:color="auto"/>
              <w:bottom w:val="single" w:sz="4" w:space="0" w:color="auto"/>
              <w:right w:val="single" w:sz="4" w:space="0" w:color="auto"/>
            </w:tcBorders>
          </w:tcPr>
          <w:p w14:paraId="1E6AAFA5" w14:textId="7F8D13B0"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E0FF5D"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BB19C5B"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27C8156B"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78C80A5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23CC649" w14:textId="62393288" w:rsidR="00553605" w:rsidRPr="005B00C6" w:rsidRDefault="00553605" w:rsidP="006622C9">
            <w:pPr>
              <w:pStyle w:val="TAL"/>
              <w:rPr>
                <w:lang w:eastAsia="en-US"/>
              </w:rPr>
            </w:pPr>
            <w:r w:rsidRPr="005B00C6">
              <w:t>CA_n48A-n66A-n71A</w:t>
            </w:r>
          </w:p>
        </w:tc>
        <w:tc>
          <w:tcPr>
            <w:tcW w:w="629" w:type="pct"/>
            <w:tcBorders>
              <w:top w:val="single" w:sz="4" w:space="0" w:color="auto"/>
              <w:left w:val="single" w:sz="4" w:space="0" w:color="auto"/>
              <w:bottom w:val="single" w:sz="4" w:space="0" w:color="auto"/>
              <w:right w:val="single" w:sz="4" w:space="0" w:color="auto"/>
            </w:tcBorders>
          </w:tcPr>
          <w:p w14:paraId="208FC70C" w14:textId="47548551"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D3D9D2"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8582B8C"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798B8707"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7AAD2857"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B74D520" w14:textId="62E1119F" w:rsidR="00280FBF" w:rsidRPr="005B00C6" w:rsidRDefault="00280FBF" w:rsidP="00280FBF">
            <w:pPr>
              <w:pStyle w:val="TAL"/>
            </w:pPr>
            <w:r>
              <w:t>CA_n48A-n66A-n71(2A)</w:t>
            </w:r>
          </w:p>
        </w:tc>
        <w:tc>
          <w:tcPr>
            <w:tcW w:w="629" w:type="pct"/>
            <w:tcBorders>
              <w:top w:val="single" w:sz="4" w:space="0" w:color="auto"/>
              <w:left w:val="single" w:sz="4" w:space="0" w:color="auto"/>
              <w:bottom w:val="single" w:sz="4" w:space="0" w:color="auto"/>
              <w:right w:val="single" w:sz="4" w:space="0" w:color="auto"/>
            </w:tcBorders>
          </w:tcPr>
          <w:p w14:paraId="1C20ED97" w14:textId="6F6DEEC1"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6477FD7"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000279B"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50FC509B"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352F881B"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BABBFC6" w14:textId="676D54D4" w:rsidR="00280FBF" w:rsidRPr="005B00C6" w:rsidRDefault="00280FBF" w:rsidP="00280FBF">
            <w:pPr>
              <w:pStyle w:val="TAL"/>
            </w:pPr>
            <w:r>
              <w:t>CA_n48A-n66(2A)-n70A</w:t>
            </w:r>
          </w:p>
        </w:tc>
        <w:tc>
          <w:tcPr>
            <w:tcW w:w="629" w:type="pct"/>
            <w:tcBorders>
              <w:top w:val="single" w:sz="4" w:space="0" w:color="auto"/>
              <w:left w:val="single" w:sz="4" w:space="0" w:color="auto"/>
              <w:bottom w:val="single" w:sz="4" w:space="0" w:color="auto"/>
              <w:right w:val="single" w:sz="4" w:space="0" w:color="auto"/>
            </w:tcBorders>
          </w:tcPr>
          <w:p w14:paraId="26E8BF43" w14:textId="685C2673"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9FE26E2"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6269920"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1CD1F1F"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6B654D66"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ABBE3AB" w14:textId="323BF706" w:rsidR="00280FBF" w:rsidRPr="005B00C6" w:rsidRDefault="00280FBF" w:rsidP="00280FBF">
            <w:pPr>
              <w:pStyle w:val="TAL"/>
            </w:pPr>
            <w:r>
              <w:t>CA_n48A-n66(2A)-n71A</w:t>
            </w:r>
          </w:p>
        </w:tc>
        <w:tc>
          <w:tcPr>
            <w:tcW w:w="629" w:type="pct"/>
            <w:tcBorders>
              <w:top w:val="single" w:sz="4" w:space="0" w:color="auto"/>
              <w:left w:val="single" w:sz="4" w:space="0" w:color="auto"/>
              <w:bottom w:val="single" w:sz="4" w:space="0" w:color="auto"/>
              <w:right w:val="single" w:sz="4" w:space="0" w:color="auto"/>
            </w:tcBorders>
          </w:tcPr>
          <w:p w14:paraId="6519D5E9" w14:textId="41807493"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B302DBA"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257097D"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1014073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6D4A03E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154855E" w14:textId="108B3C36" w:rsidR="00553605" w:rsidRPr="005B00C6" w:rsidRDefault="00553605" w:rsidP="006622C9">
            <w:pPr>
              <w:pStyle w:val="TAL"/>
              <w:rPr>
                <w:lang w:eastAsia="en-US"/>
              </w:rPr>
            </w:pPr>
            <w:r w:rsidRPr="005B00C6">
              <w:t>CA_n48A-n70A-n71A</w:t>
            </w:r>
          </w:p>
        </w:tc>
        <w:tc>
          <w:tcPr>
            <w:tcW w:w="629" w:type="pct"/>
            <w:tcBorders>
              <w:top w:val="single" w:sz="4" w:space="0" w:color="auto"/>
              <w:left w:val="single" w:sz="4" w:space="0" w:color="auto"/>
              <w:bottom w:val="single" w:sz="4" w:space="0" w:color="auto"/>
              <w:right w:val="single" w:sz="4" w:space="0" w:color="auto"/>
            </w:tcBorders>
          </w:tcPr>
          <w:p w14:paraId="328D3DB1" w14:textId="4891978B" w:rsidR="00553605" w:rsidRPr="005B00C6" w:rsidRDefault="00553605" w:rsidP="006622C9">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F848145"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9602954"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91E5FB3" w14:textId="77777777" w:rsidR="00553605" w:rsidRPr="005B00C6" w:rsidRDefault="00553605" w:rsidP="00553605">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59EC60F7"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C8E6419" w14:textId="2D2FFF53" w:rsidR="00280FBF" w:rsidRPr="005B00C6" w:rsidRDefault="00280FBF" w:rsidP="00280FBF">
            <w:pPr>
              <w:pStyle w:val="TAL"/>
            </w:pPr>
            <w:r>
              <w:t>CA_n48A-n70A-n71(2A)</w:t>
            </w:r>
          </w:p>
        </w:tc>
        <w:tc>
          <w:tcPr>
            <w:tcW w:w="629" w:type="pct"/>
            <w:tcBorders>
              <w:top w:val="single" w:sz="4" w:space="0" w:color="auto"/>
              <w:left w:val="single" w:sz="4" w:space="0" w:color="auto"/>
              <w:bottom w:val="single" w:sz="4" w:space="0" w:color="auto"/>
              <w:right w:val="single" w:sz="4" w:space="0" w:color="auto"/>
            </w:tcBorders>
          </w:tcPr>
          <w:p w14:paraId="2DA2FED5" w14:textId="2562E44D"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116ECA5"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78169C8"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AC3F074"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042017B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61D908F" w14:textId="5DDD2CF2" w:rsidR="00280FBF" w:rsidRPr="005B00C6" w:rsidRDefault="00280FBF" w:rsidP="00280FBF">
            <w:pPr>
              <w:pStyle w:val="TAL"/>
            </w:pPr>
            <w:r>
              <w:t>CA_n48B-n66A-n70A</w:t>
            </w:r>
          </w:p>
        </w:tc>
        <w:tc>
          <w:tcPr>
            <w:tcW w:w="629" w:type="pct"/>
            <w:tcBorders>
              <w:top w:val="single" w:sz="4" w:space="0" w:color="auto"/>
              <w:left w:val="single" w:sz="4" w:space="0" w:color="auto"/>
              <w:bottom w:val="single" w:sz="4" w:space="0" w:color="auto"/>
              <w:right w:val="single" w:sz="4" w:space="0" w:color="auto"/>
            </w:tcBorders>
          </w:tcPr>
          <w:p w14:paraId="473F9E88" w14:textId="09122AFE"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B1A66A"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04A16A3"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255334DF"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443654F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2BF448C" w14:textId="1907F50B" w:rsidR="00280FBF" w:rsidRPr="005B00C6" w:rsidRDefault="00280FBF" w:rsidP="00280FBF">
            <w:pPr>
              <w:pStyle w:val="TAL"/>
            </w:pPr>
            <w:r>
              <w:t>CA_n48B-n66A-n71A</w:t>
            </w:r>
          </w:p>
        </w:tc>
        <w:tc>
          <w:tcPr>
            <w:tcW w:w="629" w:type="pct"/>
            <w:tcBorders>
              <w:top w:val="single" w:sz="4" w:space="0" w:color="auto"/>
              <w:left w:val="single" w:sz="4" w:space="0" w:color="auto"/>
              <w:bottom w:val="single" w:sz="4" w:space="0" w:color="auto"/>
              <w:right w:val="single" w:sz="4" w:space="0" w:color="auto"/>
            </w:tcBorders>
          </w:tcPr>
          <w:p w14:paraId="7EB54F60" w14:textId="61506543"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CB30FA4"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C6BB110"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5A748C47"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00346F63"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72E947A" w14:textId="64499301" w:rsidR="00280FBF" w:rsidRPr="005B00C6" w:rsidRDefault="00280FBF" w:rsidP="00280FBF">
            <w:pPr>
              <w:pStyle w:val="TAL"/>
            </w:pPr>
            <w:r>
              <w:t>CA_n48B-n70A-n71A</w:t>
            </w:r>
          </w:p>
        </w:tc>
        <w:tc>
          <w:tcPr>
            <w:tcW w:w="629" w:type="pct"/>
            <w:tcBorders>
              <w:top w:val="single" w:sz="4" w:space="0" w:color="auto"/>
              <w:left w:val="single" w:sz="4" w:space="0" w:color="auto"/>
              <w:bottom w:val="single" w:sz="4" w:space="0" w:color="auto"/>
              <w:right w:val="single" w:sz="4" w:space="0" w:color="auto"/>
            </w:tcBorders>
          </w:tcPr>
          <w:p w14:paraId="6102D898" w14:textId="75997B21"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53C3BF9"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D5A9DB"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9E20DB3"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6042F7B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4A7D0E4" w14:textId="1C15A52A" w:rsidR="00280FBF" w:rsidRPr="005B00C6" w:rsidRDefault="00280FBF" w:rsidP="00280FBF">
            <w:pPr>
              <w:pStyle w:val="TAL"/>
            </w:pPr>
            <w:r>
              <w:t>CA_n48(2A)-n66A-n70A</w:t>
            </w:r>
          </w:p>
        </w:tc>
        <w:tc>
          <w:tcPr>
            <w:tcW w:w="629" w:type="pct"/>
            <w:tcBorders>
              <w:top w:val="single" w:sz="4" w:space="0" w:color="auto"/>
              <w:left w:val="single" w:sz="4" w:space="0" w:color="auto"/>
              <w:bottom w:val="single" w:sz="4" w:space="0" w:color="auto"/>
              <w:right w:val="single" w:sz="4" w:space="0" w:color="auto"/>
            </w:tcBorders>
          </w:tcPr>
          <w:p w14:paraId="550576B2" w14:textId="056DFF9F"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DA7698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A8811DF"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412269D5"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79CD4F6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72274DF" w14:textId="67F4358D" w:rsidR="00280FBF" w:rsidRPr="005B00C6" w:rsidRDefault="00280FBF" w:rsidP="00280FBF">
            <w:pPr>
              <w:pStyle w:val="TAL"/>
            </w:pPr>
            <w:r>
              <w:t>CA_n48(2A)-n66A-n71A</w:t>
            </w:r>
          </w:p>
        </w:tc>
        <w:tc>
          <w:tcPr>
            <w:tcW w:w="629" w:type="pct"/>
            <w:tcBorders>
              <w:top w:val="single" w:sz="4" w:space="0" w:color="auto"/>
              <w:left w:val="single" w:sz="4" w:space="0" w:color="auto"/>
              <w:bottom w:val="single" w:sz="4" w:space="0" w:color="auto"/>
              <w:right w:val="single" w:sz="4" w:space="0" w:color="auto"/>
            </w:tcBorders>
          </w:tcPr>
          <w:p w14:paraId="1FEA41D1" w14:textId="1EB7444E"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8EBA83E"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3A25102"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050A5E38"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280FBF" w:rsidRPr="005B00C6" w14:paraId="7759D694"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C1A03E1" w14:textId="77C43541" w:rsidR="00280FBF" w:rsidRPr="005B00C6" w:rsidRDefault="00280FBF" w:rsidP="00280FBF">
            <w:pPr>
              <w:pStyle w:val="TAL"/>
            </w:pPr>
            <w:r>
              <w:t>CA_n48(2A)-n70A-n71A</w:t>
            </w:r>
          </w:p>
        </w:tc>
        <w:tc>
          <w:tcPr>
            <w:tcW w:w="629" w:type="pct"/>
            <w:tcBorders>
              <w:top w:val="single" w:sz="4" w:space="0" w:color="auto"/>
              <w:left w:val="single" w:sz="4" w:space="0" w:color="auto"/>
              <w:bottom w:val="single" w:sz="4" w:space="0" w:color="auto"/>
              <w:right w:val="single" w:sz="4" w:space="0" w:color="auto"/>
            </w:tcBorders>
          </w:tcPr>
          <w:p w14:paraId="4D139518" w14:textId="3D3C0569" w:rsidR="00280FBF" w:rsidRPr="005B00C6" w:rsidRDefault="00280FBF" w:rsidP="00280FB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4BA911"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8A1A182"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c>
          <w:tcPr>
            <w:tcW w:w="1562" w:type="pct"/>
            <w:tcBorders>
              <w:top w:val="single" w:sz="4" w:space="0" w:color="auto"/>
              <w:left w:val="single" w:sz="4" w:space="0" w:color="auto"/>
              <w:bottom w:val="single" w:sz="4" w:space="0" w:color="auto"/>
              <w:right w:val="single" w:sz="4" w:space="0" w:color="auto"/>
            </w:tcBorders>
          </w:tcPr>
          <w:p w14:paraId="3BBDB1C6" w14:textId="77777777" w:rsidR="00280FBF" w:rsidRPr="005B00C6" w:rsidRDefault="00280FBF" w:rsidP="00280FBF">
            <w:pPr>
              <w:keepNext/>
              <w:keepLines/>
              <w:overflowPunct/>
              <w:autoSpaceDE/>
              <w:autoSpaceDN/>
              <w:adjustRightInd/>
              <w:spacing w:after="0"/>
              <w:jc w:val="center"/>
              <w:textAlignment w:val="auto"/>
              <w:rPr>
                <w:rFonts w:ascii="Arial" w:eastAsia="SimSun" w:hAnsi="Arial"/>
                <w:sz w:val="18"/>
                <w:lang w:eastAsia="en-US"/>
              </w:rPr>
            </w:pPr>
          </w:p>
        </w:tc>
      </w:tr>
      <w:tr w:rsidR="00553605" w:rsidRPr="005B00C6" w14:paraId="676CD20E"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BD0A812" w14:textId="77777777" w:rsidR="00553605" w:rsidRPr="005B00C6" w:rsidRDefault="00553605" w:rsidP="00553605">
            <w:pPr>
              <w:pStyle w:val="TAL"/>
              <w:rPr>
                <w:rFonts w:eastAsia="SimSun"/>
              </w:rPr>
            </w:pPr>
            <w:r w:rsidRPr="005B00C6">
              <w:rPr>
                <w:rFonts w:eastAsia="SimSun"/>
              </w:rPr>
              <w:t>CA_n66A-n70A-n71A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tcPr>
          <w:p w14:paraId="0ECCA46B" w14:textId="77777777" w:rsidR="00553605" w:rsidRPr="005B00C6" w:rsidRDefault="00553605" w:rsidP="00553605">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63F0E82"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7C1C5EC6" w14:textId="77777777" w:rsidR="00553605" w:rsidRPr="005B00C6" w:rsidRDefault="00553605" w:rsidP="00553605">
            <w:pPr>
              <w:pStyle w:val="TAC"/>
              <w:rPr>
                <w:rFonts w:eastAsia="SimSun"/>
              </w:rPr>
            </w:pPr>
          </w:p>
        </w:tc>
      </w:tr>
      <w:tr w:rsidR="00553605" w:rsidRPr="005B00C6" w14:paraId="11565CED"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D3333D9" w14:textId="4530172D" w:rsidR="00553605" w:rsidRPr="005B00C6" w:rsidRDefault="00553605" w:rsidP="00553605">
            <w:pPr>
              <w:pStyle w:val="TAL"/>
              <w:rPr>
                <w:rFonts w:eastAsia="SimSun"/>
              </w:rPr>
            </w:pPr>
            <w:r w:rsidRPr="005B00C6">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7058CE4A" w14:textId="60F5F44F" w:rsidR="00553605" w:rsidRPr="005B00C6" w:rsidRDefault="00553605" w:rsidP="00553605">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9EEF182"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7EB3CF2E"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53201870" w14:textId="77777777" w:rsidR="00553605" w:rsidRPr="005B00C6" w:rsidRDefault="00553605" w:rsidP="00553605">
            <w:pPr>
              <w:pStyle w:val="TAC"/>
              <w:rPr>
                <w:rFonts w:eastAsia="SimSun"/>
              </w:rPr>
            </w:pPr>
          </w:p>
        </w:tc>
      </w:tr>
      <w:tr w:rsidR="00553605" w:rsidRPr="005B00C6" w14:paraId="09910A3B"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4C3544D" w14:textId="77777777" w:rsidR="00553605" w:rsidRPr="005B00C6" w:rsidRDefault="00553605" w:rsidP="00553605">
            <w:pPr>
              <w:pStyle w:val="TAL"/>
              <w:rPr>
                <w:rFonts w:eastAsia="SimSun"/>
              </w:rPr>
            </w:pPr>
            <w:r w:rsidRPr="005B00C6">
              <w:rPr>
                <w:rFonts w:eastAsia="SimSun"/>
              </w:rPr>
              <w:t>CA_n66B-n70A-n71A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485F96B" w14:textId="77777777" w:rsidR="00553605" w:rsidRPr="005B00C6" w:rsidRDefault="00553605" w:rsidP="00553605">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DEF537E"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4162E251" w14:textId="77777777" w:rsidR="00553605" w:rsidRPr="005B00C6" w:rsidRDefault="00553605" w:rsidP="00553605">
            <w:pPr>
              <w:pStyle w:val="TAC"/>
              <w:rPr>
                <w:rFonts w:eastAsia="SimSun"/>
              </w:rPr>
            </w:pPr>
          </w:p>
        </w:tc>
      </w:tr>
      <w:tr w:rsidR="00553605" w:rsidRPr="005B00C6" w14:paraId="1C21D2E2" w14:textId="77777777" w:rsidTr="00280FBF">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1C4233E1" w14:textId="77777777" w:rsidR="00553605" w:rsidRPr="005B00C6" w:rsidRDefault="00553605" w:rsidP="00553605">
            <w:pPr>
              <w:pStyle w:val="TAL"/>
              <w:rPr>
                <w:rFonts w:eastAsia="SimSun"/>
              </w:rPr>
            </w:pPr>
            <w:r w:rsidRPr="005B00C6">
              <w:rPr>
                <w:rFonts w:eastAsia="SimSun"/>
              </w:rPr>
              <w:t>CA_n66(2A)-n70A-n71A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2CD0C4A" w14:textId="77777777" w:rsidR="00553605" w:rsidRPr="005B00C6" w:rsidRDefault="00553605" w:rsidP="00553605">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553605" w:rsidRPr="005B00C6" w:rsidRDefault="00553605" w:rsidP="0055360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24702" w14:textId="77777777" w:rsidR="00553605" w:rsidRPr="005B00C6" w:rsidRDefault="00553605" w:rsidP="00553605">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247AF550" w14:textId="77777777" w:rsidR="00553605" w:rsidRPr="005B00C6" w:rsidRDefault="00553605" w:rsidP="00553605">
            <w:pPr>
              <w:pStyle w:val="TAC"/>
              <w:rPr>
                <w:rFonts w:eastAsia="SimSun"/>
              </w:rPr>
            </w:pPr>
          </w:p>
        </w:tc>
      </w:tr>
      <w:tr w:rsidR="00553605" w:rsidRPr="005B00C6" w14:paraId="67BCEA8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553605" w:rsidRPr="005B00C6" w:rsidRDefault="00553605" w:rsidP="00553605">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24B7E593" w14:textId="54CD4888" w:rsidR="00553605" w:rsidRPr="005B00C6" w:rsidRDefault="00553605" w:rsidP="00553605">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553605" w:rsidRPr="005B00C6" w:rsidRDefault="00553605" w:rsidP="00553605">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21B2591" w14:textId="301F704A" w:rsidR="00553605" w:rsidRPr="005B00C6" w:rsidRDefault="00553605" w:rsidP="00553605">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67CF721" w14:textId="751D30A1" w:rsidR="00553605" w:rsidRPr="005B00C6" w:rsidRDefault="00553605" w:rsidP="00553605">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84C7E8E" w14:textId="77777777" w:rsidR="00553605" w:rsidRPr="005B00C6" w:rsidRDefault="00553605" w:rsidP="00553605">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553605" w:rsidRPr="005B00C6" w:rsidRDefault="00553605" w:rsidP="00553605">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57D5052" w14:textId="77777777" w:rsidR="00DC427D" w:rsidRPr="005B00C6" w:rsidRDefault="00DC427D" w:rsidP="00DC427D"/>
    <w:p w14:paraId="437F447D" w14:textId="4FA120E4" w:rsidR="006E2774" w:rsidRPr="005B00C6" w:rsidRDefault="00880597" w:rsidP="007624D2">
      <w:pPr>
        <w:pStyle w:val="Heading5"/>
      </w:pPr>
      <w:bookmarkStart w:id="536" w:name="_Toc68089595"/>
      <w:bookmarkStart w:id="537" w:name="_Toc69067716"/>
      <w:bookmarkStart w:id="538" w:name="_Toc75383254"/>
      <w:bookmarkStart w:id="539" w:name="_Toc83706902"/>
      <w:bookmarkStart w:id="540" w:name="_Toc90491607"/>
      <w:bookmarkStart w:id="541" w:name="_Toc100147701"/>
      <w:bookmarkStart w:id="542" w:name="_Toc106740973"/>
      <w:bookmarkStart w:id="543" w:name="_Toc114916329"/>
      <w:bookmarkStart w:id="544" w:name="_Toc124016741"/>
      <w:bookmarkStart w:id="545" w:name="_Toc27410913"/>
      <w:bookmarkStart w:id="546" w:name="_Toc36039425"/>
      <w:bookmarkStart w:id="547" w:name="_Toc43838785"/>
      <w:r w:rsidRPr="005B00C6">
        <w:t>A.4.3.2A.4.3</w:t>
      </w:r>
      <w:r w:rsidRPr="005B00C6">
        <w:tab/>
        <w:t>NR Inter-band CA within FR1 (four bands)</w:t>
      </w:r>
      <w:bookmarkEnd w:id="536"/>
      <w:bookmarkEnd w:id="537"/>
      <w:bookmarkEnd w:id="538"/>
      <w:bookmarkEnd w:id="539"/>
      <w:bookmarkEnd w:id="540"/>
      <w:bookmarkEnd w:id="541"/>
      <w:bookmarkEnd w:id="542"/>
      <w:bookmarkEnd w:id="543"/>
      <w:bookmarkEnd w:id="544"/>
    </w:p>
    <w:p w14:paraId="04733C11" w14:textId="77777777" w:rsidR="006E2774" w:rsidRPr="005B00C6" w:rsidRDefault="006E2774" w:rsidP="006E2774">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B00C6"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B00C6" w:rsidRDefault="006E2774" w:rsidP="007A14A3">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B00C6" w:rsidRDefault="006E2774" w:rsidP="007A14A3">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B00C6" w:rsidRDefault="006E2774" w:rsidP="007A14A3">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B00C6" w:rsidRDefault="006E2774" w:rsidP="007A14A3">
            <w:pPr>
              <w:pStyle w:val="TAH"/>
            </w:pPr>
            <w:r w:rsidRPr="005B00C6">
              <w:t>Comments</w:t>
            </w:r>
          </w:p>
        </w:tc>
      </w:tr>
      <w:tr w:rsidR="006E2774" w:rsidRPr="005B00C6"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B00C6" w:rsidRDefault="006E2774" w:rsidP="007A14A3">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B00C6" w:rsidRDefault="006E2774" w:rsidP="007A14A3">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B00C6" w:rsidRDefault="006E2774" w:rsidP="007A14A3">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B00C6" w:rsidRDefault="006E2774" w:rsidP="007A14A3">
            <w:pPr>
              <w:pStyle w:val="TAL"/>
            </w:pPr>
          </w:p>
        </w:tc>
      </w:tr>
      <w:tr w:rsidR="006E2774" w:rsidRPr="005B00C6"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B00C6" w:rsidRDefault="006E2774" w:rsidP="007A14A3">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B00C6" w:rsidRDefault="006E2774" w:rsidP="007A14A3">
            <w:pPr>
              <w:pStyle w:val="TAL"/>
            </w:pPr>
          </w:p>
        </w:tc>
      </w:tr>
      <w:tr w:rsidR="006E2774" w:rsidRPr="005B00C6"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B00C6" w:rsidRDefault="006E2774" w:rsidP="007A14A3">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B00C6" w:rsidRDefault="006E2774" w:rsidP="007A14A3">
            <w:pPr>
              <w:pStyle w:val="TAL"/>
            </w:pPr>
          </w:p>
        </w:tc>
      </w:tr>
    </w:tbl>
    <w:p w14:paraId="3CEFBE2C" w14:textId="77777777" w:rsidR="006E2774" w:rsidRPr="005B00C6" w:rsidRDefault="006E2774" w:rsidP="006E2774"/>
    <w:p w14:paraId="1C2468BA" w14:textId="019DE703" w:rsidR="0029416B" w:rsidRPr="005B00C6" w:rsidRDefault="006E2774" w:rsidP="00764261">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B00C6"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B00C6" w:rsidRDefault="0029416B"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B00C6" w:rsidRDefault="0029416B" w:rsidP="00261B4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B00C6" w:rsidRDefault="0029416B" w:rsidP="00261B4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B00C6" w:rsidRDefault="0029416B" w:rsidP="00261B4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B00C6" w:rsidRDefault="0029416B" w:rsidP="00261B49">
            <w:pPr>
              <w:pStyle w:val="TAH"/>
            </w:pPr>
            <w:r w:rsidRPr="005B00C6">
              <w:t>Comments</w:t>
            </w:r>
          </w:p>
        </w:tc>
      </w:tr>
      <w:tr w:rsidR="0029416B" w:rsidRPr="005B00C6"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B00C6" w:rsidRDefault="0029416B"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B00C6" w:rsidRDefault="0029416B" w:rsidP="00261B4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B00C6" w:rsidRDefault="0029416B" w:rsidP="00261B4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B00C6" w:rsidRDefault="0029416B" w:rsidP="00261B4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B00C6" w:rsidRDefault="0029416B" w:rsidP="00261B49">
            <w:pPr>
              <w:pStyle w:val="TAL"/>
            </w:pPr>
          </w:p>
        </w:tc>
      </w:tr>
    </w:tbl>
    <w:p w14:paraId="6C5C98A4" w14:textId="3A8A1B18" w:rsidR="006E2774" w:rsidRPr="005B00C6" w:rsidRDefault="006E2774" w:rsidP="006E2774">
      <w:pPr>
        <w:rPr>
          <w:lang w:eastAsia="zh-CN"/>
        </w:rPr>
      </w:pPr>
    </w:p>
    <w:p w14:paraId="3758CDCE" w14:textId="77777777" w:rsidR="006E2774" w:rsidRPr="005B00C6" w:rsidRDefault="006E2774" w:rsidP="006E2774">
      <w:pPr>
        <w:pStyle w:val="TH"/>
        <w:ind w:left="567"/>
      </w:pPr>
      <w:r w:rsidRPr="005B00C6">
        <w:t>Table A.4.3.2A.4.2-3: Supported configurations for NR Inter-band CA within FR1 and four bands</w:t>
      </w:r>
    </w:p>
    <w:p w14:paraId="64DC25FC" w14:textId="77777777" w:rsidR="006E2774" w:rsidRPr="005B00C6" w:rsidRDefault="006E2774" w:rsidP="006E2774">
      <w:pPr>
        <w:rPr>
          <w:lang w:eastAsia="zh-CN"/>
        </w:rPr>
      </w:pPr>
      <w:r w:rsidRPr="005B00C6">
        <w:rPr>
          <w:lang w:eastAsia="zh-CN"/>
        </w:rPr>
        <w:t>TBD</w:t>
      </w:r>
    </w:p>
    <w:p w14:paraId="61AF4F04" w14:textId="77777777" w:rsidR="00B1496E" w:rsidRPr="005B00C6" w:rsidRDefault="00B1496E" w:rsidP="00B1496E">
      <w:pPr>
        <w:pStyle w:val="Heading4"/>
        <w:rPr>
          <w:rFonts w:eastAsia="SimSun"/>
          <w:lang w:eastAsia="zh-CN"/>
        </w:rPr>
      </w:pPr>
      <w:bookmarkStart w:id="548" w:name="_Toc75383255"/>
      <w:bookmarkStart w:id="549" w:name="_Toc83706903"/>
      <w:bookmarkStart w:id="550" w:name="_Toc90491608"/>
      <w:bookmarkStart w:id="551" w:name="_Toc100147702"/>
      <w:bookmarkStart w:id="552" w:name="_Toc106740974"/>
      <w:bookmarkStart w:id="553" w:name="_Toc114916330"/>
      <w:bookmarkStart w:id="554" w:name="_Toc124016742"/>
      <w:bookmarkStart w:id="555" w:name="_Toc51772941"/>
      <w:bookmarkStart w:id="556" w:name="_Toc58245147"/>
      <w:bookmarkStart w:id="557" w:name="_Toc68089596"/>
      <w:bookmarkStart w:id="558" w:name="_Toc69067717"/>
      <w:r w:rsidRPr="005B00C6">
        <w:t>A.4.3.2A.</w:t>
      </w:r>
      <w:r w:rsidRPr="005B00C6">
        <w:rPr>
          <w:rFonts w:eastAsia="SimSun"/>
          <w:lang w:eastAsia="zh-CN"/>
        </w:rPr>
        <w:t>5</w:t>
      </w:r>
      <w:r w:rsidRPr="005B00C6">
        <w:tab/>
        <w:t>NR Inter-band CA within FR</w:t>
      </w:r>
      <w:r w:rsidRPr="005B00C6">
        <w:rPr>
          <w:rFonts w:eastAsia="SimSun"/>
          <w:lang w:eastAsia="zh-CN"/>
        </w:rPr>
        <w:t>2</w:t>
      </w:r>
      <w:bookmarkEnd w:id="548"/>
      <w:bookmarkEnd w:id="549"/>
      <w:bookmarkEnd w:id="550"/>
      <w:bookmarkEnd w:id="551"/>
      <w:bookmarkEnd w:id="552"/>
      <w:bookmarkEnd w:id="553"/>
      <w:bookmarkEnd w:id="554"/>
    </w:p>
    <w:p w14:paraId="1D772864" w14:textId="77777777" w:rsidR="00B1496E" w:rsidRPr="005B00C6" w:rsidRDefault="00B1496E" w:rsidP="007624D2">
      <w:pPr>
        <w:pStyle w:val="Heading5"/>
      </w:pPr>
      <w:bookmarkStart w:id="559" w:name="_Toc75383256"/>
      <w:bookmarkStart w:id="560" w:name="_Toc83706904"/>
      <w:bookmarkStart w:id="561" w:name="_Toc90491609"/>
      <w:bookmarkStart w:id="562" w:name="_Toc100147703"/>
      <w:bookmarkStart w:id="563" w:name="_Toc106740975"/>
      <w:bookmarkStart w:id="564" w:name="_Toc114916331"/>
      <w:bookmarkStart w:id="565" w:name="_Toc124016743"/>
      <w:r w:rsidRPr="005B00C6">
        <w:t>A.4.3.2A.</w:t>
      </w:r>
      <w:r w:rsidRPr="005B00C6">
        <w:rPr>
          <w:rFonts w:eastAsia="SimSun"/>
          <w:lang w:eastAsia="zh-CN"/>
        </w:rPr>
        <w:t>5</w:t>
      </w:r>
      <w:r w:rsidRPr="005B00C6">
        <w:t>.1</w:t>
      </w:r>
      <w:r w:rsidRPr="005B00C6">
        <w:tab/>
        <w:t>NR Inter-band CA within FR</w:t>
      </w:r>
      <w:r w:rsidRPr="005B00C6">
        <w:rPr>
          <w:rFonts w:eastAsia="SimSun"/>
          <w:lang w:eastAsia="zh-CN"/>
        </w:rPr>
        <w:t>2</w:t>
      </w:r>
      <w:r w:rsidRPr="005B00C6">
        <w:t xml:space="preserve"> (two bands)</w:t>
      </w:r>
      <w:bookmarkEnd w:id="559"/>
      <w:bookmarkEnd w:id="560"/>
      <w:bookmarkEnd w:id="561"/>
      <w:bookmarkEnd w:id="562"/>
      <w:bookmarkEnd w:id="563"/>
      <w:bookmarkEnd w:id="564"/>
      <w:bookmarkEnd w:id="565"/>
    </w:p>
    <w:p w14:paraId="7F55594B" w14:textId="77777777" w:rsidR="00B1496E" w:rsidRPr="005B00C6" w:rsidRDefault="00B1496E" w:rsidP="00B1496E">
      <w:pPr>
        <w:pStyle w:val="TH"/>
        <w:ind w:left="567"/>
      </w:pPr>
      <w:r w:rsidRPr="005B00C6">
        <w:t>Table A.4.3.2A.</w:t>
      </w:r>
      <w:r w:rsidRPr="005B00C6">
        <w:rPr>
          <w:rFonts w:eastAsia="SimSun"/>
          <w:lang w:eastAsia="zh-CN"/>
        </w:rPr>
        <w:t>5</w:t>
      </w:r>
      <w:r w:rsidRPr="005B00C6">
        <w:t>.1-1: Downlink Bandwidth Class Combination capabilities for NR Inter-band CA configuration within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5</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5B00C6"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5B00C6" w:rsidRDefault="00B1496E"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5B00C6" w:rsidRDefault="00B1496E" w:rsidP="00261B49">
            <w:pPr>
              <w:pStyle w:val="TAH"/>
            </w:pPr>
            <w:r w:rsidRPr="005B00C6">
              <w:t>DL NR 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5B00C6" w:rsidRDefault="00B1496E" w:rsidP="00261B4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5B00C6" w:rsidRDefault="00B1496E" w:rsidP="00261B4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5B00C6" w:rsidRDefault="00B1496E" w:rsidP="00261B49">
            <w:pPr>
              <w:pStyle w:val="TAH"/>
            </w:pPr>
            <w:r w:rsidRPr="005B00C6">
              <w:t>Comments</w:t>
            </w:r>
          </w:p>
        </w:tc>
      </w:tr>
      <w:tr w:rsidR="00B1496E" w:rsidRPr="005B00C6"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5B00C6" w:rsidRDefault="00B1496E"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5B00C6" w:rsidRDefault="00B1496E" w:rsidP="00261B49">
            <w:pPr>
              <w:pStyle w:val="TAL"/>
            </w:pPr>
            <w:r w:rsidRPr="005B00C6">
              <w:t>DL NR FR</w:t>
            </w:r>
            <w:r w:rsidRPr="005B00C6">
              <w:rPr>
                <w:rFonts w:eastAsia="SimSun"/>
                <w:lang w:eastAsia="zh-CN"/>
              </w:rPr>
              <w:t>2</w:t>
            </w:r>
            <w:r w:rsidRPr="005B00C6">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5B00C6" w:rsidRDefault="00B1496E" w:rsidP="00261B49">
            <w:pPr>
              <w:pStyle w:val="TAL"/>
              <w:rPr>
                <w:lang w:eastAsia="zh-CN"/>
              </w:rPr>
            </w:pPr>
            <w:r w:rsidRPr="005B00C6">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5B00C6" w:rsidRDefault="00B1496E" w:rsidP="00261B49">
            <w:pPr>
              <w:pStyle w:val="TAL"/>
            </w:pPr>
          </w:p>
        </w:tc>
      </w:tr>
    </w:tbl>
    <w:p w14:paraId="7FD77B0D" w14:textId="77777777" w:rsidR="00B1496E" w:rsidRPr="005B00C6" w:rsidRDefault="00B1496E" w:rsidP="007624D2"/>
    <w:p w14:paraId="641B40BD" w14:textId="0F2E2D1F" w:rsidR="00B1496E" w:rsidRPr="005B00C6" w:rsidRDefault="00B1496E" w:rsidP="00764261">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-2: Uplink Bandwidth Class Combination capabilities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5</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5B00C6"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5B00C6" w:rsidRDefault="00B1496E" w:rsidP="00261B4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5B00C6" w:rsidRDefault="00B1496E" w:rsidP="00261B49">
            <w:pPr>
              <w:pStyle w:val="TAH"/>
            </w:pPr>
            <w:r w:rsidRPr="005B00C6">
              <w:t>UL NR FR</w:t>
            </w:r>
            <w:r w:rsidRPr="005B00C6">
              <w:rPr>
                <w:rFonts w:eastAsia="SimSun"/>
                <w:lang w:eastAsia="zh-CN"/>
              </w:rPr>
              <w:t>2</w:t>
            </w:r>
            <w:r w:rsidRPr="005B00C6">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5B00C6" w:rsidRDefault="00B1496E" w:rsidP="00261B49">
            <w:pPr>
              <w:pStyle w:val="TAH"/>
              <w:rPr>
                <w:rFonts w:cs="Arial"/>
                <w:szCs w:val="18"/>
              </w:rPr>
            </w:pPr>
            <w:r w:rsidRPr="005B00C6">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5B00C6" w:rsidRDefault="00B1496E" w:rsidP="00261B49">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5B00C6" w:rsidRDefault="00B1496E" w:rsidP="00261B49">
            <w:pPr>
              <w:pStyle w:val="TAH"/>
            </w:pPr>
            <w:r w:rsidRPr="005B00C6">
              <w:t>Comments</w:t>
            </w:r>
          </w:p>
        </w:tc>
      </w:tr>
      <w:tr w:rsidR="00B1496E" w:rsidRPr="005B00C6"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5B00C6" w:rsidRDefault="00B1496E" w:rsidP="00261B4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5B00C6" w:rsidRDefault="00B1496E" w:rsidP="00261B49">
            <w:pPr>
              <w:pStyle w:val="TAL"/>
            </w:pPr>
            <w:r w:rsidRPr="005B00C6">
              <w:t>UL NR FR</w:t>
            </w:r>
            <w:r w:rsidRPr="005B00C6">
              <w:rPr>
                <w:rFonts w:eastAsia="SimSun"/>
                <w:lang w:eastAsia="zh-CN"/>
              </w:rPr>
              <w:t>2</w:t>
            </w:r>
            <w:r w:rsidRPr="005B00C6">
              <w:t xml:space="preserve"> Inter-band CA BW Class Combination A-A (</w:t>
            </w:r>
            <w:r w:rsidRPr="005B00C6">
              <w:rPr>
                <w:rFonts w:eastAsia="SimSun"/>
                <w:lang w:eastAsia="zh-CN"/>
              </w:rPr>
              <w:t>two</w:t>
            </w:r>
            <w:r w:rsidRPr="005B00C6">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5B00C6" w:rsidRDefault="00B1496E" w:rsidP="00261B49">
            <w:pPr>
              <w:pStyle w:val="TAL"/>
            </w:pPr>
            <w:r w:rsidRPr="005B00C6">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5B00C6" w:rsidRDefault="00B1496E" w:rsidP="00261B49">
            <w:pPr>
              <w:pStyle w:val="TAL"/>
            </w:pPr>
          </w:p>
        </w:tc>
      </w:tr>
    </w:tbl>
    <w:p w14:paraId="39289D27" w14:textId="77777777" w:rsidR="00B1496E" w:rsidRPr="005B00C6" w:rsidRDefault="00B1496E" w:rsidP="00B1496E">
      <w:pPr>
        <w:rPr>
          <w:lang w:eastAsia="zh-CN"/>
        </w:rPr>
      </w:pPr>
    </w:p>
    <w:p w14:paraId="6621B7DC" w14:textId="77777777" w:rsidR="00B1496E" w:rsidRPr="005B00C6" w:rsidRDefault="00B1496E" w:rsidP="00B1496E">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-3: Supported configurations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369752D5" w14:textId="77777777" w:rsidR="00B1496E" w:rsidRPr="005B00C6" w:rsidRDefault="00B1496E" w:rsidP="00B1496E">
      <w:pPr>
        <w:rPr>
          <w:lang w:eastAsia="zh-CN"/>
        </w:rPr>
      </w:pPr>
      <w:r w:rsidRPr="005B00C6">
        <w:rPr>
          <w:lang w:eastAsia="zh-CN"/>
        </w:rPr>
        <w:t>TBD</w:t>
      </w:r>
    </w:p>
    <w:p w14:paraId="6823B8B7" w14:textId="4F097A2B" w:rsidR="004D6533" w:rsidRPr="005B00C6" w:rsidRDefault="004D6533" w:rsidP="00B1496E">
      <w:pPr>
        <w:pStyle w:val="Heading4"/>
        <w:rPr>
          <w:rFonts w:eastAsia="SimSun"/>
          <w:lang w:eastAsia="zh-CN"/>
        </w:rPr>
      </w:pPr>
      <w:bookmarkStart w:id="566" w:name="_Toc75383257"/>
      <w:bookmarkStart w:id="567" w:name="_Toc83706905"/>
      <w:bookmarkStart w:id="568" w:name="_Toc90491610"/>
      <w:bookmarkStart w:id="569" w:name="_Toc100147704"/>
      <w:bookmarkStart w:id="570" w:name="_Toc106740976"/>
      <w:bookmarkStart w:id="571" w:name="_Toc114916332"/>
      <w:bookmarkStart w:id="572" w:name="_Toc124016744"/>
      <w:r w:rsidRPr="005B00C6">
        <w:t>A.4.3.2A.</w:t>
      </w:r>
      <w:r w:rsidRPr="005B00C6">
        <w:rPr>
          <w:rFonts w:eastAsia="SimSun"/>
          <w:lang w:eastAsia="zh-CN"/>
        </w:rPr>
        <w:t>6</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bookmarkEnd w:id="566"/>
      <w:bookmarkEnd w:id="567"/>
      <w:bookmarkEnd w:id="568"/>
      <w:bookmarkEnd w:id="569"/>
      <w:bookmarkEnd w:id="570"/>
      <w:bookmarkEnd w:id="571"/>
      <w:bookmarkEnd w:id="572"/>
    </w:p>
    <w:p w14:paraId="3D722BCF" w14:textId="77777777" w:rsidR="004D6533" w:rsidRPr="005B00C6" w:rsidRDefault="004D6533" w:rsidP="007624D2">
      <w:pPr>
        <w:pStyle w:val="Heading5"/>
      </w:pPr>
      <w:bookmarkStart w:id="573" w:name="_Toc75383258"/>
      <w:bookmarkStart w:id="574" w:name="_Toc83706906"/>
      <w:bookmarkStart w:id="575" w:name="_Toc90491611"/>
      <w:bookmarkStart w:id="576" w:name="_Toc100147705"/>
      <w:bookmarkStart w:id="577" w:name="_Toc106740977"/>
      <w:bookmarkStart w:id="578" w:name="_Toc114916333"/>
      <w:bookmarkStart w:id="579" w:name="_Toc124016745"/>
      <w:r w:rsidRPr="005B00C6">
        <w:t>A.4.3.2A.</w:t>
      </w:r>
      <w:r w:rsidRPr="005B00C6">
        <w:rPr>
          <w:rFonts w:eastAsia="SimSun"/>
          <w:lang w:eastAsia="zh-CN"/>
        </w:rPr>
        <w:t>6</w:t>
      </w:r>
      <w:r w:rsidRPr="005B00C6">
        <w:t>.1</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(two bands)</w:t>
      </w:r>
      <w:bookmarkEnd w:id="573"/>
      <w:bookmarkEnd w:id="574"/>
      <w:bookmarkEnd w:id="575"/>
      <w:bookmarkEnd w:id="576"/>
      <w:bookmarkEnd w:id="577"/>
      <w:bookmarkEnd w:id="578"/>
      <w:bookmarkEnd w:id="579"/>
    </w:p>
    <w:p w14:paraId="60076A2E" w14:textId="77777777" w:rsidR="004D6533" w:rsidRPr="005B00C6" w:rsidRDefault="004D6533" w:rsidP="004D6533">
      <w:pPr>
        <w:pStyle w:val="TH"/>
        <w:ind w:left="567"/>
      </w:pPr>
      <w:r w:rsidRPr="005B00C6">
        <w:t>Table A.4.3.2A.</w:t>
      </w:r>
      <w:r w:rsidRPr="005B00C6">
        <w:rPr>
          <w:rFonts w:eastAsia="SimSun"/>
          <w:lang w:eastAsia="zh-CN"/>
        </w:rPr>
        <w:t>6</w:t>
      </w:r>
      <w:r w:rsidRPr="005B00C6">
        <w:t xml:space="preserve">.1-1: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6</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5B00C6"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5B00C6" w:rsidRDefault="004D6533" w:rsidP="004D6533">
            <w:pPr>
              <w:pStyle w:val="TAH"/>
            </w:pPr>
            <w:r w:rsidRPr="005B00C6">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5B00C6" w:rsidRDefault="004D6533" w:rsidP="004D6533">
            <w:pPr>
              <w:pStyle w:val="TAH"/>
            </w:pPr>
            <w:r w:rsidRPr="005B00C6">
              <w:t>DL NR FR</w:t>
            </w:r>
            <w:r w:rsidRPr="005B00C6">
              <w:rPr>
                <w:rFonts w:eastAsia="SimSun"/>
                <w:lang w:eastAsia="zh-CN"/>
              </w:rPr>
              <w:t>1 and FR2</w:t>
            </w:r>
            <w:r w:rsidRPr="005B00C6">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5B00C6" w:rsidRDefault="004D6533" w:rsidP="004D6533">
            <w:pPr>
              <w:pStyle w:val="TAH"/>
              <w:rPr>
                <w:lang w:eastAsia="zh-CN"/>
              </w:rPr>
            </w:pPr>
            <w:r w:rsidRPr="005B00C6">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5B00C6" w:rsidRDefault="004D6533" w:rsidP="004D6533">
            <w:pPr>
              <w:pStyle w:val="TAH"/>
            </w:pPr>
            <w:r w:rsidRPr="005B00C6">
              <w:t>Comments</w:t>
            </w:r>
          </w:p>
        </w:tc>
      </w:tr>
      <w:tr w:rsidR="004D6533" w:rsidRPr="005B00C6"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5B00C6" w:rsidRDefault="004D6533" w:rsidP="004D6533">
            <w:pPr>
              <w:pStyle w:val="TAC"/>
            </w:pPr>
            <w:r w:rsidRPr="005B00C6">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5B00C6" w:rsidRDefault="004D6533" w:rsidP="004D6533">
            <w:pPr>
              <w:pStyle w:val="TAC"/>
            </w:pPr>
            <w:r w:rsidRPr="005B00C6">
              <w:t>38.101-1, 5.3A.5</w:t>
            </w:r>
          </w:p>
          <w:p w14:paraId="3A45EFA3" w14:textId="77777777" w:rsidR="004D6533" w:rsidRPr="005B00C6" w:rsidRDefault="004D6533" w:rsidP="004D6533">
            <w:pPr>
              <w:pStyle w:val="TAC"/>
            </w:pPr>
            <w:r w:rsidRPr="005B00C6">
              <w:t>38.101-2, 5.3A.4</w:t>
            </w:r>
          </w:p>
          <w:p w14:paraId="2807224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5B00C6" w:rsidRDefault="004D6533" w:rsidP="004D6533">
            <w:pPr>
              <w:pStyle w:val="TAL"/>
              <w:rPr>
                <w:lang w:eastAsia="zh-CN"/>
              </w:rPr>
            </w:pPr>
            <w:r w:rsidRPr="005B00C6">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5B00C6" w:rsidRDefault="004D6533" w:rsidP="004D6533">
            <w:pPr>
              <w:pStyle w:val="TAL"/>
            </w:pPr>
          </w:p>
        </w:tc>
      </w:tr>
      <w:tr w:rsidR="004D6533" w:rsidRPr="005B00C6"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5B00C6" w:rsidRDefault="004D6533" w:rsidP="004D6533">
            <w:pPr>
              <w:pStyle w:val="TAC"/>
              <w:rPr>
                <w:rFonts w:eastAsia="SimSun"/>
                <w:lang w:eastAsia="zh-CN"/>
              </w:rPr>
            </w:pP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5B00C6" w:rsidRDefault="004D6533" w:rsidP="004D6533">
            <w:pPr>
              <w:pStyle w:val="TAC"/>
            </w:pPr>
            <w:r w:rsidRPr="005B00C6">
              <w:t>38.101-1, 5.3A.5</w:t>
            </w:r>
          </w:p>
          <w:p w14:paraId="594BF019" w14:textId="77777777" w:rsidR="004D6533" w:rsidRPr="005B00C6" w:rsidRDefault="004D6533" w:rsidP="004D6533">
            <w:pPr>
              <w:pStyle w:val="TAC"/>
            </w:pPr>
            <w:r w:rsidRPr="005B00C6">
              <w:t>38.101-2, 5.3A.4</w:t>
            </w:r>
          </w:p>
          <w:p w14:paraId="5146CC1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5B00C6" w:rsidRDefault="004D6533" w:rsidP="004D6533">
            <w:pPr>
              <w:pStyle w:val="TAL"/>
              <w:rPr>
                <w:lang w:eastAsia="zh-CN"/>
              </w:rPr>
            </w:pPr>
            <w:r w:rsidRPr="005B00C6">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5B00C6" w:rsidRDefault="004D6533" w:rsidP="004D6533">
            <w:pPr>
              <w:pStyle w:val="TAL"/>
            </w:pPr>
          </w:p>
        </w:tc>
      </w:tr>
      <w:tr w:rsidR="004D6533" w:rsidRPr="005B00C6"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5B00C6" w:rsidRDefault="004D6533" w:rsidP="004D6533">
            <w:pPr>
              <w:pStyle w:val="TAC"/>
              <w:rPr>
                <w:rFonts w:eastAsia="SimSun"/>
                <w:lang w:eastAsia="zh-CN"/>
              </w:rPr>
            </w:pP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5B00C6" w:rsidRDefault="004D6533" w:rsidP="004D6533">
            <w:pPr>
              <w:pStyle w:val="TAC"/>
            </w:pPr>
            <w:r w:rsidRPr="005B00C6">
              <w:t>38.101-1, 5.3A.5</w:t>
            </w:r>
          </w:p>
          <w:p w14:paraId="5D98456D" w14:textId="77777777" w:rsidR="004D6533" w:rsidRPr="005B00C6" w:rsidRDefault="004D6533" w:rsidP="004D6533">
            <w:pPr>
              <w:pStyle w:val="TAC"/>
            </w:pPr>
            <w:r w:rsidRPr="005B00C6">
              <w:t>38.101-2, 5.3A.4</w:t>
            </w:r>
          </w:p>
          <w:p w14:paraId="35AC448F"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5B00C6" w:rsidRDefault="004D6533" w:rsidP="004D6533">
            <w:pPr>
              <w:pStyle w:val="TAL"/>
              <w:rPr>
                <w:lang w:eastAsia="zh-CN"/>
              </w:rPr>
            </w:pPr>
            <w:r w:rsidRPr="005B00C6">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5B00C6" w:rsidRDefault="004D6533" w:rsidP="004D6533">
            <w:pPr>
              <w:pStyle w:val="TAL"/>
            </w:pPr>
          </w:p>
        </w:tc>
      </w:tr>
      <w:tr w:rsidR="004D6533" w:rsidRPr="005B00C6"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5B00C6" w:rsidRDefault="004D6533" w:rsidP="004D6533">
            <w:pPr>
              <w:pStyle w:val="TAC"/>
              <w:rPr>
                <w:rFonts w:eastAsia="SimSun"/>
                <w:lang w:eastAsia="zh-CN"/>
              </w:rPr>
            </w:pP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5B00C6" w:rsidRDefault="004D6533" w:rsidP="004D6533">
            <w:pPr>
              <w:pStyle w:val="TAC"/>
            </w:pPr>
            <w:r w:rsidRPr="005B00C6">
              <w:t>38.101-1, 5.3A.5</w:t>
            </w:r>
          </w:p>
          <w:p w14:paraId="31550D3C" w14:textId="77777777" w:rsidR="004D6533" w:rsidRPr="005B00C6" w:rsidRDefault="004D6533" w:rsidP="004D6533">
            <w:pPr>
              <w:pStyle w:val="TAC"/>
            </w:pPr>
            <w:r w:rsidRPr="005B00C6">
              <w:t>38.101-2, 5.3A.4</w:t>
            </w:r>
          </w:p>
          <w:p w14:paraId="26E993A3"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5B00C6" w:rsidRDefault="004D6533" w:rsidP="004D6533">
            <w:pPr>
              <w:pStyle w:val="TAL"/>
              <w:rPr>
                <w:lang w:eastAsia="zh-CN"/>
              </w:rPr>
            </w:pPr>
            <w:r w:rsidRPr="005B00C6">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5B00C6" w:rsidRDefault="004D6533" w:rsidP="004D6533">
            <w:pPr>
              <w:pStyle w:val="TAL"/>
            </w:pPr>
          </w:p>
        </w:tc>
      </w:tr>
      <w:tr w:rsidR="004D6533" w:rsidRPr="005B00C6"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5B00C6" w:rsidRDefault="004D6533" w:rsidP="004D6533">
            <w:pPr>
              <w:pStyle w:val="TAC"/>
              <w:rPr>
                <w:rFonts w:eastAsia="SimSun"/>
                <w:lang w:eastAsia="zh-CN"/>
              </w:rPr>
            </w:pP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5B00C6" w:rsidRDefault="004D6533" w:rsidP="004D6533">
            <w:pPr>
              <w:pStyle w:val="TAC"/>
            </w:pPr>
            <w:r w:rsidRPr="005B00C6">
              <w:t>38.101-1, 5.3A.5</w:t>
            </w:r>
          </w:p>
          <w:p w14:paraId="33F4C6BE" w14:textId="77777777" w:rsidR="004D6533" w:rsidRPr="005B00C6" w:rsidRDefault="004D6533" w:rsidP="004D6533">
            <w:pPr>
              <w:pStyle w:val="TAC"/>
            </w:pPr>
            <w:r w:rsidRPr="005B00C6">
              <w:t>38.101-2, 5.3A.4</w:t>
            </w:r>
          </w:p>
          <w:p w14:paraId="50793AC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5B00C6" w:rsidRDefault="004D6533" w:rsidP="004D6533">
            <w:pPr>
              <w:pStyle w:val="TAL"/>
              <w:rPr>
                <w:lang w:eastAsia="zh-CN"/>
              </w:rPr>
            </w:pPr>
            <w:r w:rsidRPr="005B00C6">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5B00C6" w:rsidRDefault="004D6533" w:rsidP="004D6533">
            <w:pPr>
              <w:pStyle w:val="TAL"/>
            </w:pPr>
          </w:p>
        </w:tc>
      </w:tr>
      <w:tr w:rsidR="004D6533" w:rsidRPr="005B00C6"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5B00C6" w:rsidRDefault="004D6533" w:rsidP="004D6533">
            <w:pPr>
              <w:pStyle w:val="TAC"/>
              <w:rPr>
                <w:rFonts w:eastAsia="SimSun"/>
                <w:lang w:eastAsia="zh-CN"/>
              </w:rPr>
            </w:pP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5B00C6" w:rsidRDefault="004D6533" w:rsidP="004D6533">
            <w:pPr>
              <w:pStyle w:val="TAC"/>
            </w:pPr>
            <w:r w:rsidRPr="005B00C6">
              <w:t>38.101-1, 5.3A.5</w:t>
            </w:r>
          </w:p>
          <w:p w14:paraId="0C536B2F" w14:textId="77777777" w:rsidR="004D6533" w:rsidRPr="005B00C6" w:rsidRDefault="004D6533" w:rsidP="004D6533">
            <w:pPr>
              <w:pStyle w:val="TAC"/>
            </w:pPr>
            <w:r w:rsidRPr="005B00C6">
              <w:t>38.101-2, 5.3A.4</w:t>
            </w:r>
          </w:p>
          <w:p w14:paraId="7743B1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5B00C6" w:rsidRDefault="004D6533" w:rsidP="004D6533">
            <w:pPr>
              <w:pStyle w:val="TAL"/>
              <w:rPr>
                <w:lang w:eastAsia="zh-CN"/>
              </w:rPr>
            </w:pPr>
            <w:r w:rsidRPr="005B00C6">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5B00C6" w:rsidRDefault="004D6533" w:rsidP="004D6533">
            <w:pPr>
              <w:pStyle w:val="TAL"/>
            </w:pPr>
          </w:p>
        </w:tc>
      </w:tr>
      <w:tr w:rsidR="004D6533" w:rsidRPr="005B00C6"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5B00C6" w:rsidRDefault="004D6533" w:rsidP="004D6533">
            <w:pPr>
              <w:pStyle w:val="TAC"/>
              <w:rPr>
                <w:rFonts w:eastAsia="SimSun"/>
                <w:lang w:eastAsia="zh-CN"/>
              </w:rPr>
            </w:pP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5B00C6" w:rsidRDefault="004D6533" w:rsidP="004D6533">
            <w:pPr>
              <w:pStyle w:val="TAC"/>
            </w:pPr>
            <w:r w:rsidRPr="005B00C6">
              <w:t>38.101-1, 5.3A.5</w:t>
            </w:r>
          </w:p>
          <w:p w14:paraId="34466E32" w14:textId="77777777" w:rsidR="004D6533" w:rsidRPr="005B00C6" w:rsidRDefault="004D6533" w:rsidP="004D6533">
            <w:pPr>
              <w:pStyle w:val="TAC"/>
            </w:pPr>
            <w:r w:rsidRPr="005B00C6">
              <w:t>38.101-2, 5.3A.4</w:t>
            </w:r>
          </w:p>
          <w:p w14:paraId="0CFE441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5B00C6" w:rsidRDefault="004D6533" w:rsidP="004D6533">
            <w:pPr>
              <w:pStyle w:val="TAL"/>
              <w:rPr>
                <w:lang w:eastAsia="zh-CN"/>
              </w:rPr>
            </w:pPr>
            <w:r w:rsidRPr="005B00C6">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5B00C6" w:rsidRDefault="004D6533" w:rsidP="004D6533">
            <w:pPr>
              <w:pStyle w:val="TAL"/>
            </w:pPr>
          </w:p>
        </w:tc>
      </w:tr>
      <w:tr w:rsidR="004D6533" w:rsidRPr="005B00C6"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5B00C6" w:rsidRDefault="004D6533" w:rsidP="004D6533">
            <w:pPr>
              <w:pStyle w:val="TAC"/>
              <w:rPr>
                <w:rFonts w:eastAsia="SimSun"/>
                <w:lang w:eastAsia="zh-CN"/>
              </w:rPr>
            </w:pP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5B00C6" w:rsidRDefault="004D6533" w:rsidP="004D6533">
            <w:pPr>
              <w:pStyle w:val="TAC"/>
            </w:pPr>
            <w:r w:rsidRPr="005B00C6">
              <w:t>38.101-1, 5.3A.5</w:t>
            </w:r>
          </w:p>
          <w:p w14:paraId="5A4F7861" w14:textId="77777777" w:rsidR="004D6533" w:rsidRPr="005B00C6" w:rsidRDefault="004D6533" w:rsidP="004D6533">
            <w:pPr>
              <w:pStyle w:val="TAC"/>
            </w:pPr>
            <w:r w:rsidRPr="005B00C6">
              <w:t>38.101-2, 5.3A.4</w:t>
            </w:r>
          </w:p>
          <w:p w14:paraId="35CA01A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5B00C6" w:rsidRDefault="004D6533" w:rsidP="004D6533">
            <w:pPr>
              <w:pStyle w:val="TAL"/>
              <w:rPr>
                <w:lang w:eastAsia="zh-CN"/>
              </w:rPr>
            </w:pPr>
            <w:r w:rsidRPr="005B00C6">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5B00C6" w:rsidRDefault="004D6533" w:rsidP="004D6533">
            <w:pPr>
              <w:pStyle w:val="TAL"/>
            </w:pPr>
          </w:p>
        </w:tc>
      </w:tr>
      <w:tr w:rsidR="004D6533" w:rsidRPr="005B00C6"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5B00C6" w:rsidRDefault="004D6533" w:rsidP="004D6533">
            <w:pPr>
              <w:pStyle w:val="TAC"/>
              <w:rPr>
                <w:rFonts w:eastAsia="SimSun"/>
                <w:lang w:eastAsia="zh-CN"/>
              </w:rPr>
            </w:pP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5B00C6" w:rsidRDefault="004D6533" w:rsidP="004D6533">
            <w:pPr>
              <w:pStyle w:val="TAC"/>
            </w:pPr>
            <w:r w:rsidRPr="005B00C6">
              <w:t>38.101-1, 5.3A.5</w:t>
            </w:r>
          </w:p>
          <w:p w14:paraId="23606348" w14:textId="77777777" w:rsidR="004D6533" w:rsidRPr="005B00C6" w:rsidRDefault="004D6533" w:rsidP="004D6533">
            <w:pPr>
              <w:pStyle w:val="TAC"/>
            </w:pPr>
            <w:r w:rsidRPr="005B00C6">
              <w:t>38.101-2, 5.3A.4</w:t>
            </w:r>
          </w:p>
          <w:p w14:paraId="43CD8A3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5B00C6" w:rsidRDefault="004D6533" w:rsidP="004D6533">
            <w:pPr>
              <w:pStyle w:val="TAL"/>
              <w:rPr>
                <w:lang w:eastAsia="zh-CN"/>
              </w:rPr>
            </w:pPr>
            <w:r w:rsidRPr="005B00C6">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5B00C6" w:rsidRDefault="004D6533" w:rsidP="004D6533">
            <w:pPr>
              <w:pStyle w:val="TAL"/>
            </w:pPr>
          </w:p>
        </w:tc>
      </w:tr>
      <w:tr w:rsidR="004D6533" w:rsidRPr="005B00C6"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5B00C6" w:rsidRDefault="004D6533" w:rsidP="004D6533">
            <w:pPr>
              <w:pStyle w:val="TAC"/>
            </w:pPr>
            <w:r w:rsidRPr="005B00C6">
              <w:t>38.101-1, 5.3A.5</w:t>
            </w:r>
          </w:p>
          <w:p w14:paraId="056B468D" w14:textId="77777777" w:rsidR="004D6533" w:rsidRPr="005B00C6" w:rsidRDefault="004D6533" w:rsidP="004D6533">
            <w:pPr>
              <w:pStyle w:val="TAC"/>
            </w:pPr>
            <w:r w:rsidRPr="005B00C6">
              <w:t>38.101-2, 5.3A.4</w:t>
            </w:r>
          </w:p>
          <w:p w14:paraId="7F7E5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5B00C6" w:rsidRDefault="004D6533" w:rsidP="004D6533">
            <w:pPr>
              <w:pStyle w:val="TAL"/>
              <w:rPr>
                <w:lang w:eastAsia="zh-CN"/>
              </w:rPr>
            </w:pPr>
            <w:r w:rsidRPr="005B00C6">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5B00C6" w:rsidRDefault="004D6533" w:rsidP="004D6533">
            <w:pPr>
              <w:pStyle w:val="TAL"/>
            </w:pPr>
          </w:p>
        </w:tc>
      </w:tr>
      <w:tr w:rsidR="004D6533" w:rsidRPr="005B00C6"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5B00C6" w:rsidRDefault="004D6533" w:rsidP="004D6533">
            <w:pPr>
              <w:pStyle w:val="TAC"/>
            </w:pPr>
            <w:r w:rsidRPr="005B00C6">
              <w:t>38.101-1, 5.3A.5</w:t>
            </w:r>
          </w:p>
          <w:p w14:paraId="61621F10" w14:textId="77777777" w:rsidR="004D6533" w:rsidRPr="005B00C6" w:rsidRDefault="004D6533" w:rsidP="004D6533">
            <w:pPr>
              <w:pStyle w:val="TAC"/>
            </w:pPr>
            <w:r w:rsidRPr="005B00C6">
              <w:t>38.101-2, 5.3A.4</w:t>
            </w:r>
          </w:p>
          <w:p w14:paraId="0C4E806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5B00C6" w:rsidRDefault="004D6533" w:rsidP="004D6533">
            <w:pPr>
              <w:pStyle w:val="TAL"/>
              <w:rPr>
                <w:lang w:eastAsia="zh-CN"/>
              </w:rPr>
            </w:pPr>
            <w:r w:rsidRPr="005B00C6">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5B00C6" w:rsidRDefault="004D6533" w:rsidP="004D6533">
            <w:pPr>
              <w:pStyle w:val="TAL"/>
            </w:pPr>
          </w:p>
        </w:tc>
      </w:tr>
      <w:tr w:rsidR="004D6533" w:rsidRPr="005B00C6"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5B00C6" w:rsidRDefault="004D6533" w:rsidP="004D6533">
            <w:pPr>
              <w:pStyle w:val="TAC"/>
            </w:pPr>
            <w:r w:rsidRPr="005B00C6">
              <w:t>38.101-1, 5.3A.5</w:t>
            </w:r>
          </w:p>
          <w:p w14:paraId="5D5C2A69" w14:textId="77777777" w:rsidR="004D6533" w:rsidRPr="005B00C6" w:rsidRDefault="004D6533" w:rsidP="004D6533">
            <w:pPr>
              <w:pStyle w:val="TAC"/>
            </w:pPr>
            <w:r w:rsidRPr="005B00C6">
              <w:t>38.101-2, 5.3A.4</w:t>
            </w:r>
          </w:p>
          <w:p w14:paraId="33D3E98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5B00C6" w:rsidRDefault="004D6533" w:rsidP="004D6533">
            <w:pPr>
              <w:pStyle w:val="TAL"/>
              <w:rPr>
                <w:lang w:eastAsia="zh-CN"/>
              </w:rPr>
            </w:pPr>
            <w:r w:rsidRPr="005B00C6">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5B00C6" w:rsidRDefault="004D6533" w:rsidP="004D6533">
            <w:pPr>
              <w:pStyle w:val="TAL"/>
            </w:pPr>
          </w:p>
        </w:tc>
      </w:tr>
      <w:tr w:rsidR="004D6533" w:rsidRPr="005B00C6"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(3</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5B00C6" w:rsidRDefault="004D6533" w:rsidP="004D6533">
            <w:pPr>
              <w:pStyle w:val="TAC"/>
            </w:pPr>
            <w:r w:rsidRPr="005B00C6">
              <w:t>38.101-1, 5.3A.5</w:t>
            </w:r>
          </w:p>
          <w:p w14:paraId="704BB915" w14:textId="77777777" w:rsidR="004D6533" w:rsidRPr="005B00C6" w:rsidRDefault="004D6533" w:rsidP="004D6533">
            <w:pPr>
              <w:pStyle w:val="TAC"/>
            </w:pPr>
            <w:r w:rsidRPr="005B00C6">
              <w:t>38.101-2, 5.3A.4</w:t>
            </w:r>
          </w:p>
          <w:p w14:paraId="2408469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5B00C6" w:rsidRDefault="004D6533" w:rsidP="004D6533">
            <w:pPr>
              <w:pStyle w:val="TAL"/>
              <w:rPr>
                <w:lang w:eastAsia="zh-CN"/>
              </w:rPr>
            </w:pPr>
            <w:r w:rsidRPr="005B00C6">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5B00C6" w:rsidRDefault="004D6533" w:rsidP="004D6533">
            <w:pPr>
              <w:pStyle w:val="TAL"/>
            </w:pPr>
          </w:p>
        </w:tc>
      </w:tr>
      <w:tr w:rsidR="004D6533" w:rsidRPr="005B00C6"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(4</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5B00C6" w:rsidRDefault="004D6533" w:rsidP="004D6533">
            <w:pPr>
              <w:pStyle w:val="TAC"/>
            </w:pPr>
            <w:r w:rsidRPr="005B00C6">
              <w:t>38.101-1, 5.3A.5</w:t>
            </w:r>
          </w:p>
          <w:p w14:paraId="3E000B00" w14:textId="77777777" w:rsidR="004D6533" w:rsidRPr="005B00C6" w:rsidRDefault="004D6533" w:rsidP="004D6533">
            <w:pPr>
              <w:pStyle w:val="TAC"/>
            </w:pPr>
            <w:r w:rsidRPr="005B00C6">
              <w:t>38.101-2, 5.3A.4</w:t>
            </w:r>
          </w:p>
          <w:p w14:paraId="22B2C34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5B00C6" w:rsidRDefault="004D6533" w:rsidP="004D6533">
            <w:pPr>
              <w:pStyle w:val="TAL"/>
              <w:rPr>
                <w:lang w:eastAsia="zh-CN"/>
              </w:rPr>
            </w:pPr>
            <w:r w:rsidRPr="005B00C6">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5B00C6" w:rsidRDefault="004D6533" w:rsidP="004D6533">
            <w:pPr>
              <w:pStyle w:val="TAL"/>
            </w:pPr>
          </w:p>
        </w:tc>
      </w:tr>
      <w:tr w:rsidR="004D6533" w:rsidRPr="005B00C6"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(5</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5B00C6" w:rsidRDefault="004D6533" w:rsidP="004D6533">
            <w:pPr>
              <w:pStyle w:val="TAC"/>
            </w:pPr>
            <w:r w:rsidRPr="005B00C6">
              <w:t>38.101-1, 5.3A.5</w:t>
            </w:r>
          </w:p>
          <w:p w14:paraId="4C63C630" w14:textId="77777777" w:rsidR="004D6533" w:rsidRPr="005B00C6" w:rsidRDefault="004D6533" w:rsidP="004D6533">
            <w:pPr>
              <w:pStyle w:val="TAC"/>
            </w:pPr>
            <w:r w:rsidRPr="005B00C6">
              <w:t>38.101-2, 5.3A.4</w:t>
            </w:r>
          </w:p>
          <w:p w14:paraId="2AB705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5B00C6" w:rsidRDefault="004D6533" w:rsidP="004D6533">
            <w:pPr>
              <w:pStyle w:val="TAL"/>
              <w:rPr>
                <w:lang w:eastAsia="zh-CN"/>
              </w:rPr>
            </w:pPr>
            <w:r w:rsidRPr="005B00C6">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5B00C6" w:rsidRDefault="004D6533" w:rsidP="004D6533">
            <w:pPr>
              <w:pStyle w:val="TAL"/>
            </w:pPr>
          </w:p>
        </w:tc>
      </w:tr>
      <w:tr w:rsidR="004D6533" w:rsidRPr="005B00C6"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(6</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5B00C6" w:rsidRDefault="004D6533" w:rsidP="004D6533">
            <w:pPr>
              <w:pStyle w:val="TAC"/>
            </w:pPr>
            <w:r w:rsidRPr="005B00C6">
              <w:t>38.101-1, 5.3A.5</w:t>
            </w:r>
          </w:p>
          <w:p w14:paraId="16AEC40E" w14:textId="77777777" w:rsidR="004D6533" w:rsidRPr="005B00C6" w:rsidRDefault="004D6533" w:rsidP="004D6533">
            <w:pPr>
              <w:pStyle w:val="TAC"/>
            </w:pPr>
            <w:r w:rsidRPr="005B00C6">
              <w:t>38.101-2, 5.3A.4</w:t>
            </w:r>
          </w:p>
          <w:p w14:paraId="49A413E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5B00C6" w:rsidRDefault="004D6533" w:rsidP="004D6533">
            <w:pPr>
              <w:pStyle w:val="TAL"/>
              <w:rPr>
                <w:lang w:eastAsia="zh-CN"/>
              </w:rPr>
            </w:pPr>
            <w:r w:rsidRPr="005B00C6">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5B00C6" w:rsidRDefault="004D6533" w:rsidP="004D6533">
            <w:pPr>
              <w:pStyle w:val="TAL"/>
            </w:pPr>
          </w:p>
        </w:tc>
      </w:tr>
      <w:tr w:rsidR="004D6533" w:rsidRPr="005B00C6"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5B00C6" w:rsidRDefault="004D6533" w:rsidP="004D6533">
            <w:pPr>
              <w:pStyle w:val="TAC"/>
              <w:rPr>
                <w:rFonts w:eastAsia="SimSun"/>
                <w:lang w:eastAsia="zh-CN"/>
              </w:rPr>
            </w:pPr>
            <w:r w:rsidRPr="005B00C6">
              <w:t>1</w:t>
            </w: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(7</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5B00C6" w:rsidRDefault="004D6533" w:rsidP="004D6533">
            <w:pPr>
              <w:pStyle w:val="TAC"/>
            </w:pPr>
            <w:r w:rsidRPr="005B00C6">
              <w:t>38.101-1, 5.3A.5</w:t>
            </w:r>
          </w:p>
          <w:p w14:paraId="6CA35944" w14:textId="77777777" w:rsidR="004D6533" w:rsidRPr="005B00C6" w:rsidRDefault="004D6533" w:rsidP="004D6533">
            <w:pPr>
              <w:pStyle w:val="TAC"/>
            </w:pPr>
            <w:r w:rsidRPr="005B00C6">
              <w:t>38.101-2, 5.3A.4</w:t>
            </w:r>
          </w:p>
          <w:p w14:paraId="51A4870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5B00C6" w:rsidRDefault="004D6533" w:rsidP="004D6533">
            <w:pPr>
              <w:pStyle w:val="TAL"/>
              <w:rPr>
                <w:lang w:eastAsia="zh-CN"/>
              </w:rPr>
            </w:pPr>
            <w:r w:rsidRPr="005B00C6">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5B00C6" w:rsidRDefault="004D6533" w:rsidP="004D6533">
            <w:pPr>
              <w:pStyle w:val="TAL"/>
            </w:pPr>
          </w:p>
        </w:tc>
      </w:tr>
      <w:tr w:rsidR="004D6533" w:rsidRPr="005B00C6"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5B00C6" w:rsidRDefault="004D6533" w:rsidP="004D6533">
            <w:pPr>
              <w:pStyle w:val="TAC"/>
              <w:rPr>
                <w:rFonts w:eastAsia="SimSun"/>
                <w:lang w:eastAsia="zh-CN"/>
              </w:rPr>
            </w:pPr>
            <w:r w:rsidRPr="005B00C6">
              <w:t>1</w:t>
            </w: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(8</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5B00C6" w:rsidRDefault="004D6533" w:rsidP="004D6533">
            <w:pPr>
              <w:pStyle w:val="TAC"/>
            </w:pPr>
            <w:r w:rsidRPr="005B00C6">
              <w:t>38.101-1, 5.3A.5</w:t>
            </w:r>
          </w:p>
          <w:p w14:paraId="49D663BE" w14:textId="77777777" w:rsidR="004D6533" w:rsidRPr="005B00C6" w:rsidRDefault="004D6533" w:rsidP="004D6533">
            <w:pPr>
              <w:pStyle w:val="TAC"/>
            </w:pPr>
            <w:r w:rsidRPr="005B00C6">
              <w:t>38.101-2, 5.3A.4</w:t>
            </w:r>
          </w:p>
          <w:p w14:paraId="40BD4B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5B00C6" w:rsidRDefault="004D6533" w:rsidP="004D6533">
            <w:pPr>
              <w:pStyle w:val="TAL"/>
              <w:rPr>
                <w:lang w:eastAsia="zh-CN"/>
              </w:rPr>
            </w:pPr>
            <w:r w:rsidRPr="005B00C6">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5B00C6" w:rsidRDefault="004D6533" w:rsidP="004D6533">
            <w:pPr>
              <w:pStyle w:val="TAL"/>
            </w:pPr>
          </w:p>
        </w:tc>
      </w:tr>
      <w:tr w:rsidR="004D6533" w:rsidRPr="005B00C6"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5B00C6" w:rsidRDefault="004D6533" w:rsidP="004D6533">
            <w:pPr>
              <w:pStyle w:val="TAC"/>
              <w:rPr>
                <w:rFonts w:eastAsia="SimSun"/>
                <w:lang w:eastAsia="zh-CN"/>
              </w:rPr>
            </w:pPr>
            <w:r w:rsidRPr="005B00C6">
              <w:t>1</w:t>
            </w: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5B00C6" w:rsidRDefault="004D6533" w:rsidP="004D6533">
            <w:pPr>
              <w:pStyle w:val="TAC"/>
            </w:pPr>
            <w:r w:rsidRPr="005B00C6">
              <w:t>38.101-1, 5.3A.5</w:t>
            </w:r>
          </w:p>
          <w:p w14:paraId="54B5FCA9" w14:textId="77777777" w:rsidR="004D6533" w:rsidRPr="005B00C6" w:rsidRDefault="004D6533" w:rsidP="004D6533">
            <w:pPr>
              <w:pStyle w:val="TAC"/>
            </w:pPr>
            <w:r w:rsidRPr="005B00C6">
              <w:t>38.101-2, 5.3A.4</w:t>
            </w:r>
          </w:p>
          <w:p w14:paraId="64AAC45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5B00C6" w:rsidRDefault="004D6533" w:rsidP="004D6533">
            <w:pPr>
              <w:pStyle w:val="TAL"/>
              <w:rPr>
                <w:lang w:eastAsia="zh-CN"/>
              </w:rPr>
            </w:pPr>
            <w:r w:rsidRPr="005B00C6">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5B00C6" w:rsidRDefault="004D6533" w:rsidP="004D6533">
            <w:pPr>
              <w:pStyle w:val="TAL"/>
            </w:pPr>
          </w:p>
        </w:tc>
      </w:tr>
      <w:tr w:rsidR="004D6533" w:rsidRPr="005B00C6"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5B00C6" w:rsidRDefault="004D6533" w:rsidP="004D6533">
            <w:pPr>
              <w:pStyle w:val="TAC"/>
              <w:rPr>
                <w:rFonts w:eastAsia="SimSun"/>
                <w:lang w:eastAsia="zh-CN"/>
              </w:rPr>
            </w:pPr>
            <w:r w:rsidRPr="005B00C6">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5B00C6" w:rsidRDefault="004D6533" w:rsidP="004D6533">
            <w:pPr>
              <w:pStyle w:val="TAC"/>
            </w:pPr>
            <w:r w:rsidRPr="005B00C6">
              <w:t>38.101-1, 5.3A.5</w:t>
            </w:r>
          </w:p>
          <w:p w14:paraId="6A2ADC05" w14:textId="77777777" w:rsidR="004D6533" w:rsidRPr="005B00C6" w:rsidRDefault="004D6533" w:rsidP="004D6533">
            <w:pPr>
              <w:pStyle w:val="TAC"/>
            </w:pPr>
            <w:r w:rsidRPr="005B00C6">
              <w:t>38.101-2, 5.3A.4</w:t>
            </w:r>
          </w:p>
          <w:p w14:paraId="09479D3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5B00C6" w:rsidRDefault="004D6533" w:rsidP="004D6533">
            <w:pPr>
              <w:pStyle w:val="TAL"/>
              <w:rPr>
                <w:lang w:eastAsia="zh-CN"/>
              </w:rPr>
            </w:pPr>
            <w:r w:rsidRPr="005B00C6">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5B00C6" w:rsidRDefault="004D6533" w:rsidP="004D6533">
            <w:pPr>
              <w:pStyle w:val="TAL"/>
            </w:pPr>
          </w:p>
        </w:tc>
      </w:tr>
      <w:tr w:rsidR="004D6533" w:rsidRPr="005B00C6"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5B00C6" w:rsidRDefault="004D6533" w:rsidP="004D6533">
            <w:pPr>
              <w:pStyle w:val="TAC"/>
            </w:pPr>
            <w:r w:rsidRPr="005B00C6">
              <w:rPr>
                <w:rFonts w:eastAsia="SimSun"/>
                <w:lang w:eastAsia="zh-CN"/>
              </w:rPr>
              <w:t>2</w:t>
            </w:r>
            <w:r w:rsidRPr="005B00C6">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5B00C6" w:rsidRDefault="004D6533" w:rsidP="004D6533">
            <w:pPr>
              <w:pStyle w:val="TAC"/>
            </w:pPr>
            <w:r w:rsidRPr="005B00C6">
              <w:t>38.101-1, 5.3A.5</w:t>
            </w:r>
          </w:p>
          <w:p w14:paraId="6A8D7FEE" w14:textId="77777777" w:rsidR="004D6533" w:rsidRPr="005B00C6" w:rsidRDefault="004D6533" w:rsidP="004D6533">
            <w:pPr>
              <w:pStyle w:val="TAC"/>
            </w:pPr>
            <w:r w:rsidRPr="005B00C6">
              <w:t>38.101-2, 5.3A.4</w:t>
            </w:r>
          </w:p>
          <w:p w14:paraId="5171BFE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5B00C6" w:rsidRDefault="004D6533" w:rsidP="004D6533">
            <w:pPr>
              <w:pStyle w:val="TAL"/>
              <w:rPr>
                <w:lang w:eastAsia="zh-CN"/>
              </w:rPr>
            </w:pPr>
            <w:r w:rsidRPr="005B00C6">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5B00C6" w:rsidRDefault="004D6533" w:rsidP="004D6533">
            <w:pPr>
              <w:pStyle w:val="TAL"/>
            </w:pPr>
          </w:p>
        </w:tc>
      </w:tr>
      <w:tr w:rsidR="004D6533" w:rsidRPr="005B00C6"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5B00C6" w:rsidRDefault="004D6533" w:rsidP="004D6533">
            <w:pPr>
              <w:pStyle w:val="TAC"/>
              <w:rPr>
                <w:rFonts w:eastAsia="SimSun"/>
                <w:lang w:eastAsia="zh-CN"/>
              </w:rPr>
            </w:pPr>
            <w:r w:rsidRPr="005B00C6">
              <w:rPr>
                <w:rFonts w:eastAsia="SimSun"/>
                <w:lang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5B00C6" w:rsidRDefault="004D6533" w:rsidP="004D6533">
            <w:pPr>
              <w:pStyle w:val="TAC"/>
            </w:pPr>
            <w:r w:rsidRPr="005B00C6">
              <w:t>38.101-1, 5.3A.5</w:t>
            </w:r>
          </w:p>
          <w:p w14:paraId="30BFA264" w14:textId="77777777" w:rsidR="004D6533" w:rsidRPr="005B00C6" w:rsidRDefault="004D6533" w:rsidP="004D6533">
            <w:pPr>
              <w:pStyle w:val="TAC"/>
            </w:pPr>
            <w:r w:rsidRPr="005B00C6">
              <w:t>38.101-2, 5.3A.4</w:t>
            </w:r>
          </w:p>
          <w:p w14:paraId="42C5B1D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5B00C6" w:rsidRDefault="004D6533" w:rsidP="004D6533">
            <w:pPr>
              <w:pStyle w:val="TAL"/>
              <w:rPr>
                <w:lang w:eastAsia="zh-CN"/>
              </w:rPr>
            </w:pPr>
            <w:r w:rsidRPr="005B00C6">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5B00C6" w:rsidRDefault="004D6533" w:rsidP="004D6533">
            <w:pPr>
              <w:pStyle w:val="TAL"/>
            </w:pPr>
          </w:p>
        </w:tc>
      </w:tr>
      <w:tr w:rsidR="004D6533" w:rsidRPr="005B00C6"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5B00C6" w:rsidRDefault="004D6533" w:rsidP="004D6533">
            <w:pPr>
              <w:pStyle w:val="TAC"/>
              <w:rPr>
                <w:rFonts w:eastAsia="SimSun"/>
                <w:lang w:eastAsia="zh-CN"/>
              </w:rPr>
            </w:pPr>
            <w:r w:rsidRPr="005B00C6">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5B00C6" w:rsidRDefault="004D6533" w:rsidP="004D6533">
            <w:pPr>
              <w:pStyle w:val="TAC"/>
            </w:pPr>
            <w:r w:rsidRPr="005B00C6">
              <w:t>38.101-1, 5.3A.5</w:t>
            </w:r>
          </w:p>
          <w:p w14:paraId="47F662A6" w14:textId="77777777" w:rsidR="004D6533" w:rsidRPr="005B00C6" w:rsidRDefault="004D6533" w:rsidP="004D6533">
            <w:pPr>
              <w:pStyle w:val="TAC"/>
            </w:pPr>
            <w:r w:rsidRPr="005B00C6">
              <w:t>38.101-2, 5.3A.4</w:t>
            </w:r>
          </w:p>
          <w:p w14:paraId="523345C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5B00C6" w:rsidRDefault="004D6533" w:rsidP="004D6533">
            <w:pPr>
              <w:pStyle w:val="TAL"/>
              <w:rPr>
                <w:lang w:eastAsia="zh-CN"/>
              </w:rPr>
            </w:pPr>
            <w:r w:rsidRPr="005B00C6">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5B00C6" w:rsidRDefault="004D6533" w:rsidP="004D6533">
            <w:pPr>
              <w:pStyle w:val="TAL"/>
            </w:pPr>
          </w:p>
        </w:tc>
      </w:tr>
      <w:tr w:rsidR="004D6533" w:rsidRPr="005B00C6"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5B00C6" w:rsidRDefault="004D6533" w:rsidP="004D6533">
            <w:pPr>
              <w:pStyle w:val="TAC"/>
              <w:rPr>
                <w:rFonts w:eastAsia="SimSun"/>
                <w:lang w:eastAsia="zh-CN"/>
              </w:rPr>
            </w:pPr>
            <w:r w:rsidRPr="005B00C6">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5B00C6" w:rsidRDefault="004D6533" w:rsidP="004D6533">
            <w:pPr>
              <w:pStyle w:val="TAC"/>
            </w:pPr>
            <w:r w:rsidRPr="005B00C6">
              <w:t>38.101-1, 5.3A.5</w:t>
            </w:r>
          </w:p>
          <w:p w14:paraId="22E18E06" w14:textId="77777777" w:rsidR="004D6533" w:rsidRPr="005B00C6" w:rsidRDefault="004D6533" w:rsidP="004D6533">
            <w:pPr>
              <w:pStyle w:val="TAC"/>
            </w:pPr>
            <w:r w:rsidRPr="005B00C6">
              <w:t>38.101-2, 5.3A.4</w:t>
            </w:r>
          </w:p>
          <w:p w14:paraId="4212422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5B00C6" w:rsidRDefault="004D6533" w:rsidP="004D6533">
            <w:pPr>
              <w:pStyle w:val="TAL"/>
              <w:rPr>
                <w:lang w:eastAsia="zh-CN"/>
              </w:rPr>
            </w:pPr>
            <w:r w:rsidRPr="005B00C6">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5B00C6" w:rsidRDefault="004D6533" w:rsidP="004D6533">
            <w:pPr>
              <w:pStyle w:val="TAL"/>
            </w:pPr>
          </w:p>
        </w:tc>
      </w:tr>
      <w:tr w:rsidR="004D6533" w:rsidRPr="005B00C6"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5B00C6" w:rsidRDefault="004D6533" w:rsidP="004D6533">
            <w:pPr>
              <w:pStyle w:val="TAC"/>
              <w:rPr>
                <w:rFonts w:eastAsia="SimSun"/>
                <w:lang w:eastAsia="zh-CN"/>
              </w:rPr>
            </w:pPr>
            <w:r w:rsidRPr="005B00C6">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5B00C6" w:rsidRDefault="004D6533" w:rsidP="004D6533">
            <w:pPr>
              <w:pStyle w:val="TAC"/>
            </w:pPr>
            <w:r w:rsidRPr="005B00C6">
              <w:t>38.101-1, 5.3A.5</w:t>
            </w:r>
          </w:p>
          <w:p w14:paraId="0A42C632" w14:textId="77777777" w:rsidR="004D6533" w:rsidRPr="005B00C6" w:rsidRDefault="004D6533" w:rsidP="004D6533">
            <w:pPr>
              <w:pStyle w:val="TAC"/>
            </w:pPr>
            <w:r w:rsidRPr="005B00C6">
              <w:t>38.101-2, 5.3A.4</w:t>
            </w:r>
          </w:p>
          <w:p w14:paraId="3EBA352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5B00C6" w:rsidRDefault="004D6533" w:rsidP="004D6533">
            <w:pPr>
              <w:pStyle w:val="TAL"/>
              <w:rPr>
                <w:lang w:eastAsia="zh-CN"/>
              </w:rPr>
            </w:pPr>
            <w:r w:rsidRPr="005B00C6">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5B00C6" w:rsidRDefault="004D6533" w:rsidP="004D6533">
            <w:pPr>
              <w:pStyle w:val="TAL"/>
            </w:pPr>
          </w:p>
        </w:tc>
      </w:tr>
      <w:tr w:rsidR="004D6533" w:rsidRPr="005B00C6"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5B00C6" w:rsidRDefault="004D6533" w:rsidP="004D6533">
            <w:pPr>
              <w:pStyle w:val="TAC"/>
              <w:rPr>
                <w:rFonts w:eastAsia="SimSun"/>
                <w:lang w:eastAsia="zh-CN"/>
              </w:rPr>
            </w:pPr>
            <w:r w:rsidRPr="005B00C6">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5B00C6" w:rsidRDefault="004D6533" w:rsidP="004D6533">
            <w:pPr>
              <w:pStyle w:val="TAC"/>
            </w:pPr>
            <w:r w:rsidRPr="005B00C6">
              <w:t>38.101-1, 5.3A.5</w:t>
            </w:r>
          </w:p>
          <w:p w14:paraId="1D1DF909" w14:textId="77777777" w:rsidR="004D6533" w:rsidRPr="005B00C6" w:rsidRDefault="004D6533" w:rsidP="004D6533">
            <w:pPr>
              <w:pStyle w:val="TAC"/>
            </w:pPr>
            <w:r w:rsidRPr="005B00C6">
              <w:t>38.101-2, 5.3A.4</w:t>
            </w:r>
          </w:p>
          <w:p w14:paraId="21E791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5B00C6" w:rsidRDefault="004D6533" w:rsidP="004D6533">
            <w:pPr>
              <w:pStyle w:val="TAL"/>
              <w:rPr>
                <w:lang w:eastAsia="zh-CN"/>
              </w:rPr>
            </w:pPr>
            <w:r w:rsidRPr="005B00C6">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5B00C6" w:rsidRDefault="004D6533" w:rsidP="004D6533">
            <w:pPr>
              <w:pStyle w:val="TAL"/>
            </w:pPr>
          </w:p>
        </w:tc>
      </w:tr>
      <w:tr w:rsidR="004D6533" w:rsidRPr="005B00C6"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5B00C6" w:rsidRDefault="004D6533" w:rsidP="004D6533">
            <w:pPr>
              <w:pStyle w:val="TAC"/>
              <w:rPr>
                <w:rFonts w:eastAsia="SimSun"/>
                <w:lang w:eastAsia="zh-CN"/>
              </w:rPr>
            </w:pPr>
            <w:r w:rsidRPr="005B00C6">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5B00C6" w:rsidRDefault="004D6533" w:rsidP="004D6533">
            <w:pPr>
              <w:pStyle w:val="TAC"/>
            </w:pPr>
            <w:r w:rsidRPr="005B00C6">
              <w:t>38.101-1, 5.3A.5</w:t>
            </w:r>
          </w:p>
          <w:p w14:paraId="13A1FD8B" w14:textId="77777777" w:rsidR="004D6533" w:rsidRPr="005B00C6" w:rsidRDefault="004D6533" w:rsidP="004D6533">
            <w:pPr>
              <w:pStyle w:val="TAC"/>
            </w:pPr>
            <w:r w:rsidRPr="005B00C6">
              <w:t>38.101-2, 5.3A.4</w:t>
            </w:r>
          </w:p>
          <w:p w14:paraId="48888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5B00C6" w:rsidRDefault="004D6533" w:rsidP="004D6533">
            <w:pPr>
              <w:pStyle w:val="TAL"/>
              <w:rPr>
                <w:lang w:eastAsia="zh-CN"/>
              </w:rPr>
            </w:pPr>
            <w:r w:rsidRPr="005B00C6">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5B00C6" w:rsidRDefault="004D6533" w:rsidP="004D6533">
            <w:pPr>
              <w:pStyle w:val="TAL"/>
            </w:pPr>
          </w:p>
        </w:tc>
      </w:tr>
      <w:tr w:rsidR="004D6533" w:rsidRPr="005B00C6"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5B00C6" w:rsidRDefault="004D6533" w:rsidP="004D6533">
            <w:pPr>
              <w:pStyle w:val="TAC"/>
              <w:rPr>
                <w:rFonts w:eastAsia="SimSun"/>
                <w:lang w:eastAsia="zh-CN"/>
              </w:rPr>
            </w:pPr>
            <w:r w:rsidRPr="005B00C6">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5B00C6" w:rsidRDefault="004D6533" w:rsidP="004D6533">
            <w:pPr>
              <w:pStyle w:val="TAC"/>
            </w:pPr>
            <w:r w:rsidRPr="005B00C6">
              <w:t>38.101-1, 5.3A.5</w:t>
            </w:r>
          </w:p>
          <w:p w14:paraId="36D2EE8C" w14:textId="77777777" w:rsidR="004D6533" w:rsidRPr="005B00C6" w:rsidRDefault="004D6533" w:rsidP="004D6533">
            <w:pPr>
              <w:pStyle w:val="TAC"/>
            </w:pPr>
            <w:r w:rsidRPr="005B00C6">
              <w:t>38.101-2, 5.3A.4</w:t>
            </w:r>
          </w:p>
          <w:p w14:paraId="55164DE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5B00C6" w:rsidRDefault="004D6533" w:rsidP="004D6533">
            <w:pPr>
              <w:pStyle w:val="TAL"/>
              <w:rPr>
                <w:lang w:eastAsia="zh-CN"/>
              </w:rPr>
            </w:pPr>
            <w:r w:rsidRPr="005B00C6">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5B00C6" w:rsidRDefault="004D6533" w:rsidP="004D6533">
            <w:pPr>
              <w:pStyle w:val="TAL"/>
            </w:pPr>
          </w:p>
        </w:tc>
      </w:tr>
      <w:tr w:rsidR="004D6533" w:rsidRPr="005B00C6"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5B00C6" w:rsidRDefault="004D6533" w:rsidP="004D6533">
            <w:pPr>
              <w:pStyle w:val="TAC"/>
              <w:rPr>
                <w:rFonts w:eastAsia="SimSun"/>
                <w:lang w:eastAsia="zh-CN"/>
              </w:rPr>
            </w:pPr>
            <w:r w:rsidRPr="005B00C6">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5B00C6" w:rsidRDefault="004D6533" w:rsidP="004D6533">
            <w:pPr>
              <w:pStyle w:val="TAC"/>
            </w:pPr>
            <w:r w:rsidRPr="005B00C6">
              <w:t>38.101-1, 5.3A.5</w:t>
            </w:r>
          </w:p>
          <w:p w14:paraId="32806A91" w14:textId="77777777" w:rsidR="004D6533" w:rsidRPr="005B00C6" w:rsidRDefault="004D6533" w:rsidP="004D6533">
            <w:pPr>
              <w:pStyle w:val="TAC"/>
            </w:pPr>
            <w:r w:rsidRPr="005B00C6">
              <w:t>38.101-2, 5.3A.4</w:t>
            </w:r>
          </w:p>
          <w:p w14:paraId="038500B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5B00C6" w:rsidRDefault="004D6533" w:rsidP="004D6533">
            <w:pPr>
              <w:pStyle w:val="TAL"/>
              <w:rPr>
                <w:lang w:eastAsia="zh-CN"/>
              </w:rPr>
            </w:pPr>
            <w:r w:rsidRPr="005B00C6">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5B00C6" w:rsidRDefault="004D6533" w:rsidP="004D6533">
            <w:pPr>
              <w:pStyle w:val="TAL"/>
            </w:pPr>
          </w:p>
        </w:tc>
      </w:tr>
      <w:tr w:rsidR="004D6533" w:rsidRPr="005B00C6"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5B00C6" w:rsidRDefault="004D6533" w:rsidP="004D6533">
            <w:pPr>
              <w:pStyle w:val="TAC"/>
              <w:rPr>
                <w:rFonts w:eastAsia="SimSun"/>
                <w:lang w:eastAsia="zh-CN"/>
              </w:rPr>
            </w:pPr>
            <w:r w:rsidRPr="005B00C6">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5B00C6" w:rsidRDefault="004D6533" w:rsidP="004D6533">
            <w:pPr>
              <w:pStyle w:val="TAC"/>
            </w:pPr>
            <w:r w:rsidRPr="005B00C6">
              <w:t>38.101-1, 5.3A.5</w:t>
            </w:r>
          </w:p>
          <w:p w14:paraId="48FF117B" w14:textId="77777777" w:rsidR="004D6533" w:rsidRPr="005B00C6" w:rsidRDefault="004D6533" w:rsidP="004D6533">
            <w:pPr>
              <w:pStyle w:val="TAC"/>
            </w:pPr>
            <w:r w:rsidRPr="005B00C6">
              <w:t>38.101-2, 5.3A.4</w:t>
            </w:r>
          </w:p>
          <w:p w14:paraId="7C4E802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5B00C6" w:rsidRDefault="004D6533" w:rsidP="004D6533">
            <w:pPr>
              <w:pStyle w:val="TAL"/>
              <w:rPr>
                <w:lang w:eastAsia="zh-CN"/>
              </w:rPr>
            </w:pPr>
            <w:r w:rsidRPr="005B00C6">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5B00C6" w:rsidRDefault="004D6533" w:rsidP="004D6533">
            <w:pPr>
              <w:pStyle w:val="TAL"/>
            </w:pPr>
          </w:p>
        </w:tc>
      </w:tr>
      <w:tr w:rsidR="004D6533" w:rsidRPr="005B00C6"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5B00C6" w:rsidRDefault="004D6533" w:rsidP="004D6533">
            <w:pPr>
              <w:pStyle w:val="TAC"/>
            </w:pPr>
            <w:r w:rsidRPr="005B00C6">
              <w:rPr>
                <w:rFonts w:eastAsia="SimSun"/>
                <w:lang w:eastAsia="zh-CN"/>
              </w:rPr>
              <w:t>3</w:t>
            </w:r>
            <w:r w:rsidRPr="005B00C6">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5B00C6" w:rsidRDefault="004D6533" w:rsidP="004D6533">
            <w:pPr>
              <w:pStyle w:val="TAC"/>
            </w:pPr>
            <w:r w:rsidRPr="005B00C6">
              <w:t>38.101-1, 5.3A.5</w:t>
            </w:r>
          </w:p>
          <w:p w14:paraId="1E56167B" w14:textId="77777777" w:rsidR="004D6533" w:rsidRPr="005B00C6" w:rsidRDefault="004D6533" w:rsidP="004D6533">
            <w:pPr>
              <w:pStyle w:val="TAC"/>
            </w:pPr>
            <w:r w:rsidRPr="005B00C6">
              <w:t>38.101-2, 5.3A.4</w:t>
            </w:r>
          </w:p>
          <w:p w14:paraId="67A934F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5B00C6" w:rsidRDefault="004D6533" w:rsidP="004D6533">
            <w:pPr>
              <w:pStyle w:val="TAL"/>
              <w:rPr>
                <w:lang w:eastAsia="zh-CN"/>
              </w:rPr>
            </w:pPr>
            <w:r w:rsidRPr="005B00C6">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5B00C6" w:rsidRDefault="004D6533" w:rsidP="004D6533">
            <w:pPr>
              <w:pStyle w:val="TAL"/>
            </w:pPr>
          </w:p>
        </w:tc>
      </w:tr>
      <w:tr w:rsidR="004D6533" w:rsidRPr="005B00C6"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5B00C6" w:rsidRDefault="004D6533" w:rsidP="004D6533">
            <w:pPr>
              <w:pStyle w:val="TAC"/>
            </w:pPr>
            <w:r w:rsidRPr="005B00C6">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5B00C6" w:rsidRDefault="004D6533" w:rsidP="004D6533">
            <w:pPr>
              <w:pStyle w:val="TAC"/>
            </w:pPr>
            <w:r w:rsidRPr="005B00C6">
              <w:t>38.101-1, 5.3A.5</w:t>
            </w:r>
          </w:p>
          <w:p w14:paraId="366A27A3" w14:textId="77777777" w:rsidR="004D6533" w:rsidRPr="005B00C6" w:rsidRDefault="004D6533" w:rsidP="004D6533">
            <w:pPr>
              <w:pStyle w:val="TAC"/>
            </w:pPr>
            <w:r w:rsidRPr="005B00C6">
              <w:t>38.101-2, 5.3A.4</w:t>
            </w:r>
          </w:p>
          <w:p w14:paraId="217F6C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5B00C6" w:rsidRDefault="004D6533" w:rsidP="004D6533">
            <w:pPr>
              <w:pStyle w:val="TAL"/>
              <w:rPr>
                <w:lang w:eastAsia="zh-CN"/>
              </w:rPr>
            </w:pPr>
            <w:r w:rsidRPr="005B00C6">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5B00C6" w:rsidRDefault="004D6533" w:rsidP="004D6533">
            <w:pPr>
              <w:pStyle w:val="TAL"/>
            </w:pPr>
          </w:p>
        </w:tc>
      </w:tr>
      <w:tr w:rsidR="004D6533" w:rsidRPr="005B00C6"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5B00C6" w:rsidRDefault="004D6533" w:rsidP="004D6533">
            <w:pPr>
              <w:pStyle w:val="TAC"/>
              <w:rPr>
                <w:rFonts w:eastAsia="SimSun"/>
                <w:lang w:eastAsia="zh-CN"/>
              </w:rPr>
            </w:pPr>
            <w:r w:rsidRPr="005B00C6">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(2A)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5B00C6" w:rsidRDefault="004D6533" w:rsidP="004D6533">
            <w:pPr>
              <w:pStyle w:val="TAC"/>
            </w:pPr>
            <w:r w:rsidRPr="005B00C6">
              <w:t>38.101-1, 5.3A.5</w:t>
            </w:r>
          </w:p>
          <w:p w14:paraId="775D3EDB" w14:textId="77777777" w:rsidR="004D6533" w:rsidRPr="005B00C6" w:rsidRDefault="004D6533" w:rsidP="004D6533">
            <w:pPr>
              <w:pStyle w:val="TAC"/>
            </w:pPr>
            <w:r w:rsidRPr="005B00C6">
              <w:t>38.101-2, 5.3A.4</w:t>
            </w:r>
          </w:p>
          <w:p w14:paraId="4F415F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5B00C6" w:rsidRDefault="004D6533" w:rsidP="004D6533">
            <w:pPr>
              <w:pStyle w:val="TAL"/>
              <w:rPr>
                <w:lang w:eastAsia="zh-CN"/>
              </w:rPr>
            </w:pPr>
            <w:r w:rsidRPr="005B00C6">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5B00C6" w:rsidRDefault="004D6533" w:rsidP="004D6533">
            <w:pPr>
              <w:pStyle w:val="TAL"/>
            </w:pPr>
          </w:p>
        </w:tc>
      </w:tr>
      <w:tr w:rsidR="004D6533" w:rsidRPr="005B00C6"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5B00C6" w:rsidRDefault="004D6533" w:rsidP="004D6533">
            <w:pPr>
              <w:pStyle w:val="TAC"/>
              <w:rPr>
                <w:rFonts w:eastAsia="SimSun"/>
                <w:lang w:eastAsia="zh-CN"/>
              </w:rPr>
            </w:pPr>
            <w:r w:rsidRPr="005B00C6">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5B00C6" w:rsidRDefault="004D6533" w:rsidP="004D6533">
            <w:pPr>
              <w:pStyle w:val="TAC"/>
            </w:pPr>
            <w:r w:rsidRPr="005B00C6">
              <w:t>38.101-1, 5.3A.5</w:t>
            </w:r>
          </w:p>
          <w:p w14:paraId="1E1AED40" w14:textId="77777777" w:rsidR="004D6533" w:rsidRPr="005B00C6" w:rsidRDefault="004D6533" w:rsidP="004D6533">
            <w:pPr>
              <w:pStyle w:val="TAC"/>
            </w:pPr>
            <w:r w:rsidRPr="005B00C6">
              <w:t>38.101-2, 5.3A.4</w:t>
            </w:r>
          </w:p>
          <w:p w14:paraId="0A0C75A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5B00C6" w:rsidRDefault="004D6533" w:rsidP="004D6533">
            <w:pPr>
              <w:pStyle w:val="TAL"/>
              <w:rPr>
                <w:lang w:eastAsia="zh-CN"/>
              </w:rPr>
            </w:pPr>
            <w:r w:rsidRPr="005B00C6">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5B00C6" w:rsidRDefault="004D6533" w:rsidP="004D6533">
            <w:pPr>
              <w:pStyle w:val="TAL"/>
            </w:pPr>
          </w:p>
        </w:tc>
      </w:tr>
      <w:tr w:rsidR="004D6533" w:rsidRPr="005B00C6"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5B00C6" w:rsidRDefault="004D6533" w:rsidP="004D6533">
            <w:pPr>
              <w:pStyle w:val="TAC"/>
              <w:rPr>
                <w:rFonts w:eastAsia="SimSun"/>
                <w:lang w:eastAsia="zh-CN"/>
              </w:rPr>
            </w:pPr>
            <w:r w:rsidRPr="005B00C6">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5B00C6" w:rsidRDefault="004D6533" w:rsidP="004D6533">
            <w:pPr>
              <w:pStyle w:val="TAC"/>
            </w:pPr>
            <w:r w:rsidRPr="005B00C6">
              <w:t>38.101-1, 5.3A.5</w:t>
            </w:r>
          </w:p>
          <w:p w14:paraId="3A5D3249" w14:textId="77777777" w:rsidR="004D6533" w:rsidRPr="005B00C6" w:rsidRDefault="004D6533" w:rsidP="004D6533">
            <w:pPr>
              <w:pStyle w:val="TAC"/>
            </w:pPr>
            <w:r w:rsidRPr="005B00C6">
              <w:t>38.101-2, 5.3A.4</w:t>
            </w:r>
          </w:p>
          <w:p w14:paraId="245EF61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5B00C6" w:rsidRDefault="004D6533" w:rsidP="004D6533">
            <w:pPr>
              <w:pStyle w:val="TAL"/>
              <w:rPr>
                <w:lang w:eastAsia="zh-CN"/>
              </w:rPr>
            </w:pPr>
            <w:r w:rsidRPr="005B00C6">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5B00C6" w:rsidRDefault="004D6533" w:rsidP="004D6533">
            <w:pPr>
              <w:pStyle w:val="TAL"/>
            </w:pPr>
          </w:p>
        </w:tc>
      </w:tr>
      <w:tr w:rsidR="004D6533" w:rsidRPr="005B00C6"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5B00C6" w:rsidRDefault="004D6533" w:rsidP="004D6533">
            <w:pPr>
              <w:pStyle w:val="TAC"/>
              <w:rPr>
                <w:rFonts w:eastAsia="SimSun"/>
                <w:lang w:eastAsia="zh-CN"/>
              </w:rPr>
            </w:pPr>
            <w:r w:rsidRPr="005B00C6">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5B00C6" w:rsidRDefault="004D6533" w:rsidP="004D6533">
            <w:pPr>
              <w:pStyle w:val="TAC"/>
            </w:pPr>
            <w:r w:rsidRPr="005B00C6">
              <w:t>38.101-1, 5.3A.5</w:t>
            </w:r>
          </w:p>
          <w:p w14:paraId="4B8E060E" w14:textId="77777777" w:rsidR="004D6533" w:rsidRPr="005B00C6" w:rsidRDefault="004D6533" w:rsidP="004D6533">
            <w:pPr>
              <w:pStyle w:val="TAC"/>
            </w:pPr>
            <w:r w:rsidRPr="005B00C6">
              <w:t>38.101-2, 5.3A.4</w:t>
            </w:r>
          </w:p>
          <w:p w14:paraId="228B218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5B00C6" w:rsidRDefault="004D6533" w:rsidP="004D6533">
            <w:pPr>
              <w:pStyle w:val="TAL"/>
              <w:rPr>
                <w:lang w:eastAsia="zh-CN"/>
              </w:rPr>
            </w:pPr>
            <w:r w:rsidRPr="005B00C6">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5B00C6" w:rsidRDefault="004D6533" w:rsidP="004D6533">
            <w:pPr>
              <w:pStyle w:val="TAL"/>
            </w:pPr>
          </w:p>
        </w:tc>
      </w:tr>
      <w:tr w:rsidR="004D6533" w:rsidRPr="005B00C6"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5B00C6" w:rsidRDefault="004D6533" w:rsidP="004D6533">
            <w:pPr>
              <w:pStyle w:val="TAC"/>
              <w:rPr>
                <w:rFonts w:eastAsia="SimSun"/>
                <w:lang w:eastAsia="zh-CN"/>
              </w:rPr>
            </w:pPr>
            <w:r w:rsidRPr="005B00C6">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5B00C6" w:rsidRDefault="004D6533" w:rsidP="004D6533">
            <w:pPr>
              <w:pStyle w:val="TAC"/>
            </w:pPr>
            <w:r w:rsidRPr="005B00C6">
              <w:t>38.101-1, 5.3A.5</w:t>
            </w:r>
          </w:p>
          <w:p w14:paraId="62806B3B" w14:textId="77777777" w:rsidR="004D6533" w:rsidRPr="005B00C6" w:rsidRDefault="004D6533" w:rsidP="004D6533">
            <w:pPr>
              <w:pStyle w:val="TAC"/>
            </w:pPr>
            <w:r w:rsidRPr="005B00C6">
              <w:t>38.101-2, 5.3A.4</w:t>
            </w:r>
          </w:p>
          <w:p w14:paraId="739E9F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5B00C6" w:rsidRDefault="004D6533" w:rsidP="004D6533">
            <w:pPr>
              <w:pStyle w:val="TAL"/>
              <w:rPr>
                <w:lang w:eastAsia="zh-CN"/>
              </w:rPr>
            </w:pPr>
            <w:r w:rsidRPr="005B00C6">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5B00C6" w:rsidRDefault="004D6533" w:rsidP="004D6533">
            <w:pPr>
              <w:pStyle w:val="TAL"/>
            </w:pPr>
          </w:p>
        </w:tc>
      </w:tr>
      <w:tr w:rsidR="004D6533" w:rsidRPr="005B00C6"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5B00C6" w:rsidRDefault="004D6533" w:rsidP="004D6533">
            <w:pPr>
              <w:pStyle w:val="TAC"/>
              <w:rPr>
                <w:rFonts w:eastAsia="SimSun"/>
                <w:lang w:eastAsia="zh-CN"/>
              </w:rPr>
            </w:pPr>
            <w:r w:rsidRPr="005B00C6">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5B00C6" w:rsidRDefault="004D6533" w:rsidP="004D6533">
            <w:pPr>
              <w:pStyle w:val="TAC"/>
            </w:pPr>
            <w:r w:rsidRPr="005B00C6">
              <w:t>38.101-1, 5.3A.5</w:t>
            </w:r>
          </w:p>
          <w:p w14:paraId="2B00A2F8" w14:textId="77777777" w:rsidR="004D6533" w:rsidRPr="005B00C6" w:rsidRDefault="004D6533" w:rsidP="004D6533">
            <w:pPr>
              <w:pStyle w:val="TAC"/>
            </w:pPr>
            <w:r w:rsidRPr="005B00C6">
              <w:t>38.101-2, 5.3A.4</w:t>
            </w:r>
          </w:p>
          <w:p w14:paraId="5278C6B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5B00C6" w:rsidRDefault="004D6533" w:rsidP="004D6533">
            <w:pPr>
              <w:pStyle w:val="TAL"/>
              <w:rPr>
                <w:lang w:eastAsia="zh-CN"/>
              </w:rPr>
            </w:pPr>
            <w:r w:rsidRPr="005B00C6">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5B00C6" w:rsidRDefault="004D6533" w:rsidP="004D6533">
            <w:pPr>
              <w:pStyle w:val="TAL"/>
            </w:pPr>
          </w:p>
        </w:tc>
      </w:tr>
      <w:tr w:rsidR="004D6533" w:rsidRPr="005B00C6"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5B00C6" w:rsidRDefault="004D6533" w:rsidP="004D6533">
            <w:pPr>
              <w:pStyle w:val="TAC"/>
              <w:rPr>
                <w:rFonts w:eastAsia="SimSun"/>
                <w:lang w:eastAsia="zh-CN"/>
              </w:rPr>
            </w:pPr>
            <w:r w:rsidRPr="005B00C6">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5B00C6" w:rsidRDefault="004D6533" w:rsidP="004D6533">
            <w:pPr>
              <w:pStyle w:val="TAC"/>
            </w:pPr>
            <w:r w:rsidRPr="005B00C6">
              <w:t>38.101-1, 5.3A.5</w:t>
            </w:r>
          </w:p>
          <w:p w14:paraId="4C35D054" w14:textId="77777777" w:rsidR="004D6533" w:rsidRPr="005B00C6" w:rsidRDefault="004D6533" w:rsidP="004D6533">
            <w:pPr>
              <w:pStyle w:val="TAC"/>
            </w:pPr>
            <w:r w:rsidRPr="005B00C6">
              <w:t>38.101-2, 5.3A.4</w:t>
            </w:r>
          </w:p>
          <w:p w14:paraId="47860B9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5B00C6" w:rsidRDefault="004D6533" w:rsidP="004D6533">
            <w:pPr>
              <w:pStyle w:val="TAL"/>
              <w:rPr>
                <w:lang w:eastAsia="zh-CN"/>
              </w:rPr>
            </w:pPr>
            <w:r w:rsidRPr="005B00C6">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5B00C6" w:rsidRDefault="004D6533" w:rsidP="004D6533">
            <w:pPr>
              <w:pStyle w:val="TAL"/>
            </w:pPr>
          </w:p>
        </w:tc>
      </w:tr>
    </w:tbl>
    <w:p w14:paraId="12004737" w14:textId="77777777" w:rsidR="004D6533" w:rsidRPr="005B00C6" w:rsidRDefault="004D6533" w:rsidP="007624D2"/>
    <w:p w14:paraId="5CEEE881" w14:textId="2A1CF257"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5B00C6"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5B00C6" w:rsidRDefault="004D6533" w:rsidP="004D6533">
            <w:pPr>
              <w:pStyle w:val="TAH"/>
            </w:pPr>
            <w:r w:rsidRPr="005B00C6">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5B00C6" w:rsidRDefault="004D6533" w:rsidP="004D6533">
            <w:pPr>
              <w:pStyle w:val="TAH"/>
            </w:pPr>
            <w:r w:rsidRPr="005B00C6">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5B00C6" w:rsidRDefault="004D6533" w:rsidP="004D6533">
            <w:pPr>
              <w:pStyle w:val="TAH"/>
            </w:pPr>
            <w:r w:rsidRPr="005B00C6">
              <w:t>Comments</w:t>
            </w:r>
          </w:p>
        </w:tc>
      </w:tr>
      <w:tr w:rsidR="004D6533" w:rsidRPr="005B00C6"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5B00C6" w:rsidRDefault="004D6533" w:rsidP="004D6533">
            <w:pPr>
              <w:pStyle w:val="TAC"/>
            </w:pPr>
            <w:r w:rsidRPr="005B00C6">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5B00C6" w:rsidRDefault="004D6533" w:rsidP="004D6533">
            <w:pPr>
              <w:pStyle w:val="TAC"/>
            </w:pPr>
            <w:r w:rsidRPr="005B00C6">
              <w:t>38.101-1, 5.3A.5</w:t>
            </w:r>
          </w:p>
          <w:p w14:paraId="275CC904" w14:textId="77777777" w:rsidR="004D6533" w:rsidRPr="005B00C6" w:rsidRDefault="004D6533" w:rsidP="004D6533">
            <w:pPr>
              <w:pStyle w:val="TAC"/>
            </w:pPr>
            <w:r w:rsidRPr="005B00C6">
              <w:t>38.101-2, 5.3A.4</w:t>
            </w:r>
          </w:p>
          <w:p w14:paraId="2D9858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5B00C6" w:rsidRDefault="004D6533" w:rsidP="004D6533">
            <w:pPr>
              <w:pStyle w:val="TAL"/>
            </w:pPr>
            <w:r w:rsidRPr="005B00C6">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5B00C6" w:rsidRDefault="004D6533" w:rsidP="004D6533">
            <w:pPr>
              <w:pStyle w:val="TAL"/>
            </w:pPr>
          </w:p>
        </w:tc>
      </w:tr>
      <w:tr w:rsidR="004D6533" w:rsidRPr="005B00C6"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5B00C6" w:rsidRDefault="004D6533" w:rsidP="004D6533">
            <w:pPr>
              <w:pStyle w:val="TAC"/>
              <w:rPr>
                <w:rFonts w:eastAsia="SimSun"/>
                <w:lang w:eastAsia="zh-CN"/>
              </w:rPr>
            </w:pP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5B00C6" w:rsidRDefault="004D6533" w:rsidP="004D6533">
            <w:pPr>
              <w:pStyle w:val="TAC"/>
            </w:pPr>
            <w:r w:rsidRPr="005B00C6">
              <w:t>38.101-1, 5.3A.5</w:t>
            </w:r>
          </w:p>
          <w:p w14:paraId="0C4B9933" w14:textId="77777777" w:rsidR="004D6533" w:rsidRPr="005B00C6" w:rsidRDefault="004D6533" w:rsidP="004D6533">
            <w:pPr>
              <w:pStyle w:val="TAC"/>
            </w:pPr>
            <w:r w:rsidRPr="005B00C6">
              <w:t>38.101-2, 5.3A.4</w:t>
            </w:r>
          </w:p>
          <w:p w14:paraId="4B40F5B2"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5B00C6" w:rsidRDefault="004D6533" w:rsidP="004D6533">
            <w:pPr>
              <w:pStyle w:val="TAL"/>
            </w:pPr>
            <w:r w:rsidRPr="005B00C6">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5B00C6" w:rsidRDefault="004D6533" w:rsidP="004D6533">
            <w:pPr>
              <w:pStyle w:val="TAL"/>
            </w:pPr>
          </w:p>
        </w:tc>
      </w:tr>
      <w:tr w:rsidR="004D6533" w:rsidRPr="005B00C6"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5B00C6" w:rsidRDefault="004D6533" w:rsidP="004D6533">
            <w:pPr>
              <w:pStyle w:val="TAC"/>
              <w:rPr>
                <w:rFonts w:eastAsia="SimSun"/>
                <w:lang w:eastAsia="zh-CN"/>
              </w:rPr>
            </w:pP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5B00C6" w:rsidRDefault="004D6533" w:rsidP="004D6533">
            <w:pPr>
              <w:pStyle w:val="TAC"/>
            </w:pPr>
            <w:r w:rsidRPr="005B00C6">
              <w:t>38.101-1, 5.3A.5</w:t>
            </w:r>
          </w:p>
          <w:p w14:paraId="3C014892" w14:textId="77777777" w:rsidR="004D6533" w:rsidRPr="005B00C6" w:rsidRDefault="004D6533" w:rsidP="004D6533">
            <w:pPr>
              <w:pStyle w:val="TAC"/>
            </w:pPr>
            <w:r w:rsidRPr="005B00C6">
              <w:t>38.101-2, 5.3A.4</w:t>
            </w:r>
          </w:p>
          <w:p w14:paraId="1849CA9B"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5B00C6" w:rsidRDefault="004D6533" w:rsidP="004D6533">
            <w:pPr>
              <w:pStyle w:val="TAL"/>
            </w:pPr>
            <w:r w:rsidRPr="005B00C6">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5B00C6" w:rsidRDefault="004D6533" w:rsidP="004D6533">
            <w:pPr>
              <w:pStyle w:val="TAL"/>
            </w:pPr>
          </w:p>
        </w:tc>
      </w:tr>
      <w:tr w:rsidR="004D6533" w:rsidRPr="005B00C6"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5B00C6" w:rsidRDefault="004D6533" w:rsidP="004D6533">
            <w:pPr>
              <w:pStyle w:val="TAC"/>
              <w:rPr>
                <w:rFonts w:eastAsia="SimSun"/>
                <w:lang w:eastAsia="zh-CN"/>
              </w:rPr>
            </w:pP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5B00C6" w:rsidRDefault="004D6533" w:rsidP="004D6533">
            <w:pPr>
              <w:pStyle w:val="TAC"/>
            </w:pPr>
            <w:r w:rsidRPr="005B00C6">
              <w:t>38.101-1, 5.3A.5</w:t>
            </w:r>
          </w:p>
          <w:p w14:paraId="1EAC5DC8" w14:textId="77777777" w:rsidR="004D6533" w:rsidRPr="005B00C6" w:rsidRDefault="004D6533" w:rsidP="004D6533">
            <w:pPr>
              <w:pStyle w:val="TAC"/>
            </w:pPr>
            <w:r w:rsidRPr="005B00C6">
              <w:t>38.101-2, 5.3A.4</w:t>
            </w:r>
          </w:p>
          <w:p w14:paraId="5596756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5B00C6" w:rsidRDefault="004D6533" w:rsidP="004D6533">
            <w:pPr>
              <w:pStyle w:val="TAL"/>
            </w:pPr>
            <w:r w:rsidRPr="005B00C6">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5B00C6" w:rsidRDefault="004D6533" w:rsidP="004D6533">
            <w:pPr>
              <w:pStyle w:val="TAL"/>
            </w:pPr>
          </w:p>
        </w:tc>
      </w:tr>
      <w:tr w:rsidR="004D6533" w:rsidRPr="005B00C6"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5B00C6" w:rsidRDefault="004D6533" w:rsidP="004D6533">
            <w:pPr>
              <w:pStyle w:val="TAC"/>
              <w:rPr>
                <w:rFonts w:eastAsia="SimSun"/>
                <w:lang w:eastAsia="zh-CN"/>
              </w:rPr>
            </w:pP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5B00C6" w:rsidRDefault="004D6533" w:rsidP="004D6533">
            <w:pPr>
              <w:pStyle w:val="TAC"/>
            </w:pPr>
            <w:r w:rsidRPr="005B00C6">
              <w:t>38.101-1, 5.3A.5</w:t>
            </w:r>
          </w:p>
          <w:p w14:paraId="7CABFAF5" w14:textId="77777777" w:rsidR="004D6533" w:rsidRPr="005B00C6" w:rsidRDefault="004D6533" w:rsidP="004D6533">
            <w:pPr>
              <w:pStyle w:val="TAC"/>
            </w:pPr>
            <w:r w:rsidRPr="005B00C6">
              <w:t>38.101-2, 5.3A.4</w:t>
            </w:r>
          </w:p>
          <w:p w14:paraId="6CC795D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5B00C6" w:rsidRDefault="004D6533" w:rsidP="004D6533">
            <w:pPr>
              <w:pStyle w:val="TAL"/>
            </w:pPr>
            <w:r w:rsidRPr="005B00C6">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5B00C6" w:rsidRDefault="004D6533" w:rsidP="004D6533">
            <w:pPr>
              <w:pStyle w:val="TAL"/>
            </w:pPr>
          </w:p>
        </w:tc>
      </w:tr>
      <w:tr w:rsidR="004D6533" w:rsidRPr="005B00C6"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5B00C6" w:rsidRDefault="004D6533" w:rsidP="004D6533">
            <w:pPr>
              <w:pStyle w:val="TAC"/>
              <w:rPr>
                <w:rFonts w:eastAsia="SimSun"/>
                <w:lang w:eastAsia="zh-CN"/>
              </w:rPr>
            </w:pP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5B00C6" w:rsidRDefault="004D6533" w:rsidP="004D6533">
            <w:pPr>
              <w:pStyle w:val="TAC"/>
            </w:pPr>
            <w:r w:rsidRPr="005B00C6">
              <w:t>38.101-1, 5.3A.5</w:t>
            </w:r>
          </w:p>
          <w:p w14:paraId="46E534AA" w14:textId="77777777" w:rsidR="004D6533" w:rsidRPr="005B00C6" w:rsidRDefault="004D6533" w:rsidP="004D6533">
            <w:pPr>
              <w:pStyle w:val="TAC"/>
            </w:pPr>
            <w:r w:rsidRPr="005B00C6">
              <w:t>38.101-2, 5.3A.4</w:t>
            </w:r>
          </w:p>
          <w:p w14:paraId="62223AB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5B00C6" w:rsidRDefault="004D6533" w:rsidP="004D6533">
            <w:pPr>
              <w:pStyle w:val="TAL"/>
            </w:pPr>
            <w:r w:rsidRPr="005B00C6">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5B00C6" w:rsidRDefault="004D6533" w:rsidP="004D6533">
            <w:pPr>
              <w:pStyle w:val="TAL"/>
            </w:pPr>
          </w:p>
        </w:tc>
      </w:tr>
      <w:tr w:rsidR="004D6533" w:rsidRPr="005B00C6"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5B00C6" w:rsidRDefault="004D6533" w:rsidP="004D6533">
            <w:pPr>
              <w:pStyle w:val="TAC"/>
              <w:rPr>
                <w:rFonts w:eastAsia="SimSun"/>
                <w:lang w:eastAsia="zh-CN"/>
              </w:rPr>
            </w:pPr>
            <w:r w:rsidRPr="005B00C6">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5B00C6" w:rsidRDefault="004D6533" w:rsidP="004D6533">
            <w:pPr>
              <w:pStyle w:val="TAC"/>
            </w:pPr>
            <w:r w:rsidRPr="005B00C6">
              <w:t>38.101-1, 5.3A.5</w:t>
            </w:r>
          </w:p>
          <w:p w14:paraId="13F952BB" w14:textId="77777777" w:rsidR="004D6533" w:rsidRPr="005B00C6" w:rsidRDefault="004D6533" w:rsidP="004D6533">
            <w:pPr>
              <w:pStyle w:val="TAC"/>
            </w:pPr>
            <w:r w:rsidRPr="005B00C6">
              <w:t>38.101-2, 5.3A.4</w:t>
            </w:r>
          </w:p>
          <w:p w14:paraId="5EE7872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5B00C6" w:rsidRDefault="004D6533" w:rsidP="004D6533">
            <w:pPr>
              <w:pStyle w:val="TAL"/>
            </w:pPr>
            <w:r w:rsidRPr="005B00C6">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5B00C6" w:rsidRDefault="004D6533" w:rsidP="004D6533">
            <w:pPr>
              <w:pStyle w:val="TAL"/>
            </w:pPr>
          </w:p>
        </w:tc>
      </w:tr>
      <w:tr w:rsidR="004D6533" w:rsidRPr="005B00C6"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5B00C6" w:rsidRDefault="004D6533" w:rsidP="004D6533">
            <w:pPr>
              <w:pStyle w:val="TAC"/>
              <w:rPr>
                <w:rFonts w:eastAsia="SimSun"/>
                <w:lang w:eastAsia="zh-CN"/>
              </w:rPr>
            </w:pPr>
            <w:r w:rsidRPr="005B00C6">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5B00C6" w:rsidRDefault="004D6533" w:rsidP="004D6533">
            <w:pPr>
              <w:pStyle w:val="TAC"/>
            </w:pPr>
            <w:r w:rsidRPr="005B00C6">
              <w:t>38.101-1, 5.3A.5</w:t>
            </w:r>
          </w:p>
          <w:p w14:paraId="2638CD54" w14:textId="77777777" w:rsidR="004D6533" w:rsidRPr="005B00C6" w:rsidRDefault="004D6533" w:rsidP="004D6533">
            <w:pPr>
              <w:pStyle w:val="TAC"/>
            </w:pPr>
            <w:r w:rsidRPr="005B00C6">
              <w:t>38.101-2, 5.3A.4</w:t>
            </w:r>
          </w:p>
          <w:p w14:paraId="6C29C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5B00C6" w:rsidRDefault="004D6533" w:rsidP="004D6533">
            <w:pPr>
              <w:pStyle w:val="TAL"/>
            </w:pPr>
            <w:r w:rsidRPr="005B00C6">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5B00C6" w:rsidRDefault="004D6533" w:rsidP="004D6533">
            <w:pPr>
              <w:pStyle w:val="TAL"/>
            </w:pPr>
          </w:p>
        </w:tc>
      </w:tr>
      <w:tr w:rsidR="004D6533" w:rsidRPr="005B00C6"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5B00C6" w:rsidRDefault="004D6533" w:rsidP="004D6533">
            <w:pPr>
              <w:pStyle w:val="TAC"/>
              <w:rPr>
                <w:rFonts w:eastAsia="SimSun"/>
                <w:lang w:eastAsia="zh-CN"/>
              </w:rPr>
            </w:pPr>
            <w:r w:rsidRPr="005B00C6">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5B00C6" w:rsidRDefault="004D6533" w:rsidP="004D6533">
            <w:pPr>
              <w:pStyle w:val="TAC"/>
            </w:pPr>
            <w:r w:rsidRPr="005B00C6">
              <w:t>38.101-1, 5.3A.5</w:t>
            </w:r>
          </w:p>
          <w:p w14:paraId="6FEFEA61" w14:textId="77777777" w:rsidR="004D6533" w:rsidRPr="005B00C6" w:rsidRDefault="004D6533" w:rsidP="004D6533">
            <w:pPr>
              <w:pStyle w:val="TAC"/>
            </w:pPr>
            <w:r w:rsidRPr="005B00C6">
              <w:t>38.101-2, 5.3A.4</w:t>
            </w:r>
          </w:p>
          <w:p w14:paraId="61FF72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5B00C6" w:rsidRDefault="004D6533" w:rsidP="004D6533">
            <w:pPr>
              <w:pStyle w:val="TAL"/>
            </w:pPr>
            <w:r w:rsidRPr="005B00C6">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5B00C6" w:rsidRDefault="004D6533" w:rsidP="004D6533">
            <w:pPr>
              <w:pStyle w:val="TAL"/>
            </w:pPr>
          </w:p>
        </w:tc>
      </w:tr>
      <w:tr w:rsidR="004D6533" w:rsidRPr="005B00C6"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5B00C6" w:rsidRDefault="004D6533" w:rsidP="004D6533">
            <w:pPr>
              <w:pStyle w:val="TAC"/>
            </w:pPr>
            <w:r w:rsidRPr="005B00C6">
              <w:t>38.101-1, 5.3A.5</w:t>
            </w:r>
          </w:p>
          <w:p w14:paraId="342EFA5C" w14:textId="77777777" w:rsidR="004D6533" w:rsidRPr="005B00C6" w:rsidRDefault="004D6533" w:rsidP="004D6533">
            <w:pPr>
              <w:pStyle w:val="TAC"/>
            </w:pPr>
            <w:r w:rsidRPr="005B00C6">
              <w:t>38.101-2, 5.3A.4</w:t>
            </w:r>
          </w:p>
          <w:p w14:paraId="0947768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5B00C6" w:rsidRDefault="004D6533" w:rsidP="004D6533">
            <w:pPr>
              <w:pStyle w:val="TAL"/>
            </w:pPr>
            <w:r w:rsidRPr="005B00C6">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5B00C6" w:rsidRDefault="004D6533" w:rsidP="004D6533">
            <w:pPr>
              <w:pStyle w:val="TAL"/>
            </w:pPr>
          </w:p>
        </w:tc>
      </w:tr>
      <w:tr w:rsidR="004D6533" w:rsidRPr="005B00C6"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5B00C6" w:rsidRDefault="004D6533" w:rsidP="004D6533">
            <w:pPr>
              <w:pStyle w:val="TAC"/>
            </w:pPr>
            <w:r w:rsidRPr="005B00C6">
              <w:t>38.101-1, 5.3A.5</w:t>
            </w:r>
          </w:p>
          <w:p w14:paraId="05D344E0" w14:textId="77777777" w:rsidR="004D6533" w:rsidRPr="005B00C6" w:rsidRDefault="004D6533" w:rsidP="004D6533">
            <w:pPr>
              <w:pStyle w:val="TAC"/>
            </w:pPr>
            <w:r w:rsidRPr="005B00C6">
              <w:t>38.101-2, 5.3A.4</w:t>
            </w:r>
          </w:p>
          <w:p w14:paraId="1506055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5B00C6" w:rsidRDefault="004D6533" w:rsidP="004D6533">
            <w:pPr>
              <w:pStyle w:val="TAL"/>
            </w:pPr>
            <w:r w:rsidRPr="005B00C6">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5B00C6" w:rsidRDefault="004D6533" w:rsidP="004D6533">
            <w:pPr>
              <w:pStyle w:val="TAL"/>
            </w:pPr>
          </w:p>
        </w:tc>
      </w:tr>
      <w:tr w:rsidR="004D6533" w:rsidRPr="005B00C6"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5B00C6" w:rsidRDefault="004D6533" w:rsidP="004D6533">
            <w:pPr>
              <w:pStyle w:val="TAC"/>
            </w:pPr>
            <w:r w:rsidRPr="005B00C6">
              <w:t>38.101-1, 5.3A.5</w:t>
            </w:r>
          </w:p>
          <w:p w14:paraId="39758B65" w14:textId="77777777" w:rsidR="004D6533" w:rsidRPr="005B00C6" w:rsidRDefault="004D6533" w:rsidP="004D6533">
            <w:pPr>
              <w:pStyle w:val="TAC"/>
            </w:pPr>
            <w:r w:rsidRPr="005B00C6">
              <w:t>38.101-2, 5.3A.4</w:t>
            </w:r>
          </w:p>
          <w:p w14:paraId="6D71678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5B00C6" w:rsidRDefault="004D6533" w:rsidP="004D6533">
            <w:pPr>
              <w:pStyle w:val="TAL"/>
            </w:pPr>
            <w:r w:rsidRPr="005B00C6">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5B00C6" w:rsidRDefault="004D6533" w:rsidP="004D6533">
            <w:pPr>
              <w:pStyle w:val="TAL"/>
            </w:pPr>
          </w:p>
        </w:tc>
      </w:tr>
      <w:tr w:rsidR="004D6533" w:rsidRPr="005B00C6"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5B00C6" w:rsidRDefault="004D6533" w:rsidP="004D6533">
            <w:pPr>
              <w:pStyle w:val="TAC"/>
            </w:pPr>
            <w:r w:rsidRPr="005B00C6">
              <w:t>38.101-1, 5.3A.5</w:t>
            </w:r>
          </w:p>
          <w:p w14:paraId="646B2FFF" w14:textId="77777777" w:rsidR="004D6533" w:rsidRPr="005B00C6" w:rsidRDefault="004D6533" w:rsidP="004D6533">
            <w:pPr>
              <w:pStyle w:val="TAC"/>
            </w:pPr>
            <w:r w:rsidRPr="005B00C6">
              <w:t>38.101-2, 5.3A.4</w:t>
            </w:r>
          </w:p>
          <w:p w14:paraId="7F1D491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5B00C6" w:rsidRDefault="004D6533" w:rsidP="004D6533">
            <w:pPr>
              <w:pStyle w:val="TAL"/>
            </w:pPr>
            <w:r w:rsidRPr="005B00C6">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5B00C6" w:rsidRDefault="004D6533" w:rsidP="004D6533">
            <w:pPr>
              <w:pStyle w:val="TAL"/>
            </w:pPr>
          </w:p>
        </w:tc>
      </w:tr>
      <w:tr w:rsidR="004D6533" w:rsidRPr="005B00C6"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5B00C6" w:rsidRDefault="004D6533" w:rsidP="004D6533">
            <w:pPr>
              <w:pStyle w:val="TAC"/>
            </w:pPr>
            <w:r w:rsidRPr="005B00C6">
              <w:t>38.101-1, 5.3A.5</w:t>
            </w:r>
          </w:p>
          <w:p w14:paraId="40764C1C" w14:textId="77777777" w:rsidR="004D6533" w:rsidRPr="005B00C6" w:rsidRDefault="004D6533" w:rsidP="004D6533">
            <w:pPr>
              <w:pStyle w:val="TAC"/>
            </w:pPr>
            <w:r w:rsidRPr="005B00C6">
              <w:t>38.101-2, 5.3A.4</w:t>
            </w:r>
          </w:p>
          <w:p w14:paraId="1552AA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5B00C6" w:rsidRDefault="004D6533" w:rsidP="004D6533">
            <w:pPr>
              <w:pStyle w:val="TAL"/>
            </w:pPr>
            <w:r w:rsidRPr="005B00C6">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5B00C6" w:rsidRDefault="004D6533" w:rsidP="004D6533">
            <w:pPr>
              <w:pStyle w:val="TAL"/>
            </w:pPr>
          </w:p>
        </w:tc>
      </w:tr>
      <w:tr w:rsidR="004D6533" w:rsidRPr="005B00C6"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5B00C6" w:rsidRDefault="004D6533" w:rsidP="004D6533">
            <w:pPr>
              <w:pStyle w:val="TAC"/>
            </w:pPr>
            <w:r w:rsidRPr="005B00C6">
              <w:t>38.101-1, 5.3A.5</w:t>
            </w:r>
          </w:p>
          <w:p w14:paraId="1025DA0A" w14:textId="77777777" w:rsidR="004D6533" w:rsidRPr="005B00C6" w:rsidRDefault="004D6533" w:rsidP="004D6533">
            <w:pPr>
              <w:pStyle w:val="TAC"/>
            </w:pPr>
            <w:r w:rsidRPr="005B00C6">
              <w:t>38.101-2, 5.3A.4</w:t>
            </w:r>
          </w:p>
          <w:p w14:paraId="172A7B9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5B00C6" w:rsidRDefault="004D6533" w:rsidP="004D6533">
            <w:pPr>
              <w:pStyle w:val="TAL"/>
            </w:pPr>
            <w:r w:rsidRPr="005B00C6">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5B00C6" w:rsidRDefault="004D6533" w:rsidP="004D6533">
            <w:pPr>
              <w:pStyle w:val="TAL"/>
            </w:pPr>
          </w:p>
        </w:tc>
      </w:tr>
      <w:tr w:rsidR="004D6533" w:rsidRPr="005B00C6"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5B00C6" w:rsidRDefault="004D6533" w:rsidP="004D6533">
            <w:pPr>
              <w:pStyle w:val="TAC"/>
            </w:pPr>
            <w:r w:rsidRPr="005B00C6">
              <w:t>38.101-1, 5.3A.5</w:t>
            </w:r>
          </w:p>
          <w:p w14:paraId="44432B86" w14:textId="77777777" w:rsidR="004D6533" w:rsidRPr="005B00C6" w:rsidRDefault="004D6533" w:rsidP="004D6533">
            <w:pPr>
              <w:pStyle w:val="TAC"/>
            </w:pPr>
            <w:r w:rsidRPr="005B00C6">
              <w:t>38.101-2, 5.3A.4</w:t>
            </w:r>
          </w:p>
          <w:p w14:paraId="5FE99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5B00C6" w:rsidRDefault="004D6533" w:rsidP="004D6533">
            <w:pPr>
              <w:pStyle w:val="TAL"/>
            </w:pPr>
            <w:r w:rsidRPr="005B00C6">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5B00C6" w:rsidRDefault="004D6533" w:rsidP="004D6533">
            <w:pPr>
              <w:pStyle w:val="TAL"/>
            </w:pPr>
          </w:p>
        </w:tc>
      </w:tr>
    </w:tbl>
    <w:p w14:paraId="79B7FE4B" w14:textId="77777777" w:rsidR="004D6533" w:rsidRPr="005B00C6" w:rsidRDefault="004D6533" w:rsidP="004D6533">
      <w:pPr>
        <w:rPr>
          <w:lang w:eastAsia="zh-CN"/>
        </w:rPr>
      </w:pPr>
    </w:p>
    <w:p w14:paraId="22A387B9"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769A7D13" w14:textId="77777777" w:rsidR="004D6533" w:rsidRPr="005B00C6" w:rsidRDefault="004D6533" w:rsidP="004D6533">
      <w:pPr>
        <w:rPr>
          <w:lang w:eastAsia="zh-CN"/>
        </w:rPr>
      </w:pPr>
      <w:r w:rsidRPr="005B00C6">
        <w:rPr>
          <w:lang w:eastAsia="zh-CN"/>
        </w:rPr>
        <w:t>TBD</w:t>
      </w:r>
    </w:p>
    <w:p w14:paraId="1FBD3CF0" w14:textId="77777777" w:rsidR="004D6533" w:rsidRPr="005B00C6" w:rsidRDefault="004D6533" w:rsidP="004D6533">
      <w:pPr>
        <w:rPr>
          <w:lang w:eastAsia="zh-CN"/>
        </w:rPr>
      </w:pPr>
    </w:p>
    <w:p w14:paraId="39D7808E" w14:textId="77777777" w:rsidR="004D6533" w:rsidRPr="005B00C6" w:rsidRDefault="004D6533" w:rsidP="007624D2">
      <w:pPr>
        <w:pStyle w:val="Heading5"/>
      </w:pPr>
      <w:bookmarkStart w:id="580" w:name="_Toc75383259"/>
      <w:bookmarkStart w:id="581" w:name="_Toc83706907"/>
      <w:bookmarkStart w:id="582" w:name="_Toc90491612"/>
      <w:bookmarkStart w:id="583" w:name="_Toc100147706"/>
      <w:bookmarkStart w:id="584" w:name="_Toc106740978"/>
      <w:bookmarkStart w:id="585" w:name="_Toc114916334"/>
      <w:bookmarkStart w:id="586" w:name="_Toc124016746"/>
      <w:r w:rsidRPr="005B00C6">
        <w:t>A.4.3.2A.</w:t>
      </w:r>
      <w:r w:rsidRPr="005B00C6">
        <w:rPr>
          <w:rFonts w:eastAsia="SimSun"/>
          <w:lang w:eastAsia="zh-CN"/>
        </w:rPr>
        <w:t>6</w:t>
      </w:r>
      <w:r w:rsidRPr="005B00C6">
        <w:t>.</w:t>
      </w:r>
      <w:r w:rsidRPr="005B00C6">
        <w:rPr>
          <w:rFonts w:eastAsia="SimSun"/>
          <w:lang w:eastAsia="zh-CN"/>
        </w:rPr>
        <w:t>2</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t>
      </w:r>
      <w:r w:rsidRPr="005B00C6">
        <w:rPr>
          <w:rFonts w:eastAsia="SimSun"/>
          <w:lang w:eastAsia="zh-CN"/>
        </w:rPr>
        <w:t>hree</w:t>
      </w:r>
      <w:r w:rsidRPr="005B00C6">
        <w:t xml:space="preserve"> bands)</w:t>
      </w:r>
      <w:bookmarkEnd w:id="580"/>
      <w:bookmarkEnd w:id="581"/>
      <w:bookmarkEnd w:id="582"/>
      <w:bookmarkEnd w:id="583"/>
      <w:bookmarkEnd w:id="584"/>
      <w:bookmarkEnd w:id="585"/>
      <w:bookmarkEnd w:id="586"/>
    </w:p>
    <w:p w14:paraId="1B6B985C"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t>
      </w:r>
      <w:r w:rsidRPr="005B00C6">
        <w:rPr>
          <w:rFonts w:eastAsia="SimSun"/>
          <w:lang w:eastAsia="zh-CN"/>
        </w:rPr>
        <w: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5B00C6"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5B00C6" w:rsidRDefault="004D6533" w:rsidP="004D6533">
            <w:pPr>
              <w:pStyle w:val="TAH"/>
            </w:pPr>
            <w:r w:rsidRPr="005B00C6">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5B00C6" w:rsidRDefault="004D6533" w:rsidP="004D6533">
            <w:pPr>
              <w:pStyle w:val="TAH"/>
              <w:rPr>
                <w:rFonts w:cs="Arial"/>
                <w:szCs w:val="18"/>
              </w:rPr>
            </w:pPr>
            <w:r w:rsidRPr="005B00C6">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5B00C6" w:rsidRDefault="004D6533" w:rsidP="004D6533">
            <w:pPr>
              <w:pStyle w:val="TAH"/>
              <w:rPr>
                <w:lang w:eastAsia="zh-CN"/>
              </w:rPr>
            </w:pPr>
            <w:r w:rsidRPr="005B00C6">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5B00C6" w:rsidRDefault="004D6533" w:rsidP="004D6533">
            <w:pPr>
              <w:pStyle w:val="TAH"/>
            </w:pPr>
            <w:r w:rsidRPr="005B00C6">
              <w:t>Comments</w:t>
            </w:r>
          </w:p>
        </w:tc>
      </w:tr>
      <w:tr w:rsidR="004D6533" w:rsidRPr="005B00C6"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5B00C6" w:rsidRDefault="004D6533" w:rsidP="004D6533">
            <w:pPr>
              <w:pStyle w:val="TAC"/>
            </w:pPr>
            <w:r w:rsidRPr="005B00C6">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5B00C6" w:rsidRDefault="004D6533" w:rsidP="004D6533">
            <w:pPr>
              <w:pStyle w:val="TAC"/>
            </w:pPr>
            <w:r w:rsidRPr="005B00C6">
              <w:t>38.101-1, 5.3A.5</w:t>
            </w:r>
          </w:p>
          <w:p w14:paraId="0275FCCF" w14:textId="77777777" w:rsidR="004D6533" w:rsidRPr="005B00C6" w:rsidRDefault="004D6533" w:rsidP="004D6533">
            <w:pPr>
              <w:pStyle w:val="TAC"/>
            </w:pPr>
            <w:r w:rsidRPr="005B00C6">
              <w:t>38.101-2, 5.3A.4</w:t>
            </w:r>
          </w:p>
          <w:p w14:paraId="0370380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5B00C6" w:rsidRDefault="004D6533" w:rsidP="004D6533">
            <w:pPr>
              <w:pStyle w:val="TAL"/>
              <w:rPr>
                <w:lang w:eastAsia="zh-CN"/>
              </w:rPr>
            </w:pPr>
            <w:r w:rsidRPr="005B00C6">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5B00C6" w:rsidRDefault="004D6533" w:rsidP="004D6533">
            <w:pPr>
              <w:pStyle w:val="TAL"/>
            </w:pPr>
          </w:p>
        </w:tc>
      </w:tr>
      <w:tr w:rsidR="004D6533" w:rsidRPr="005B00C6"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5B00C6" w:rsidRDefault="004D6533" w:rsidP="004D6533">
            <w:pPr>
              <w:pStyle w:val="TAC"/>
              <w:rPr>
                <w:rFonts w:eastAsia="SimSun"/>
                <w:lang w:eastAsia="zh-CN"/>
              </w:rPr>
            </w:pPr>
            <w:r w:rsidRPr="005B00C6">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5B00C6" w:rsidRDefault="004D6533" w:rsidP="004D6533">
            <w:pPr>
              <w:pStyle w:val="TAC"/>
            </w:pPr>
            <w:r w:rsidRPr="005B00C6">
              <w:t>38.101-1, 5.3A.5</w:t>
            </w:r>
          </w:p>
          <w:p w14:paraId="340136DB" w14:textId="77777777" w:rsidR="004D6533" w:rsidRPr="005B00C6" w:rsidRDefault="004D6533" w:rsidP="004D6533">
            <w:pPr>
              <w:pStyle w:val="TAC"/>
            </w:pPr>
            <w:r w:rsidRPr="005B00C6">
              <w:t>38.101-2, 5.3A.4</w:t>
            </w:r>
          </w:p>
          <w:p w14:paraId="2DA251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5B00C6" w:rsidRDefault="004D6533" w:rsidP="004D6533">
            <w:pPr>
              <w:pStyle w:val="TAL"/>
              <w:rPr>
                <w:lang w:eastAsia="zh-CN"/>
              </w:rPr>
            </w:pPr>
            <w:r w:rsidRPr="005B00C6">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5B00C6" w:rsidRDefault="004D6533" w:rsidP="004D6533">
            <w:pPr>
              <w:pStyle w:val="TAL"/>
            </w:pPr>
          </w:p>
        </w:tc>
      </w:tr>
      <w:tr w:rsidR="004D6533" w:rsidRPr="005B00C6"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5B00C6" w:rsidRDefault="004D6533" w:rsidP="004D6533">
            <w:pPr>
              <w:pStyle w:val="TAC"/>
              <w:rPr>
                <w:rFonts w:eastAsia="SimSun"/>
                <w:lang w:eastAsia="zh-CN"/>
              </w:rPr>
            </w:pPr>
            <w:r w:rsidRPr="005B00C6">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5B00C6" w:rsidRDefault="004D6533" w:rsidP="004D6533">
            <w:pPr>
              <w:pStyle w:val="TAC"/>
            </w:pPr>
            <w:r w:rsidRPr="005B00C6">
              <w:t>38.101-1, 5.3A.5</w:t>
            </w:r>
          </w:p>
          <w:p w14:paraId="57D20115" w14:textId="77777777" w:rsidR="004D6533" w:rsidRPr="005B00C6" w:rsidRDefault="004D6533" w:rsidP="004D6533">
            <w:pPr>
              <w:pStyle w:val="TAC"/>
            </w:pPr>
            <w:r w:rsidRPr="005B00C6">
              <w:t>38.101-2, 5.3A.4</w:t>
            </w:r>
          </w:p>
          <w:p w14:paraId="2E806CB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5B00C6" w:rsidRDefault="004D6533" w:rsidP="004D6533">
            <w:pPr>
              <w:pStyle w:val="TAL"/>
              <w:rPr>
                <w:lang w:eastAsia="zh-CN"/>
              </w:rPr>
            </w:pPr>
            <w:r w:rsidRPr="005B00C6">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5B00C6" w:rsidRDefault="004D6533" w:rsidP="004D6533">
            <w:pPr>
              <w:pStyle w:val="TAL"/>
            </w:pPr>
          </w:p>
        </w:tc>
      </w:tr>
      <w:tr w:rsidR="004D6533" w:rsidRPr="005B00C6"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5B00C6" w:rsidRDefault="004D6533" w:rsidP="004D6533">
            <w:pPr>
              <w:pStyle w:val="TAC"/>
              <w:rPr>
                <w:rFonts w:eastAsia="SimSun"/>
                <w:lang w:eastAsia="zh-CN"/>
              </w:rPr>
            </w:pPr>
            <w:r w:rsidRPr="005B00C6">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5B00C6" w:rsidRDefault="004D6533" w:rsidP="004D6533">
            <w:pPr>
              <w:pStyle w:val="TAC"/>
            </w:pPr>
            <w:r w:rsidRPr="005B00C6">
              <w:t>38.101-1, 5.3A.5</w:t>
            </w:r>
          </w:p>
          <w:p w14:paraId="5E96AFC4" w14:textId="77777777" w:rsidR="004D6533" w:rsidRPr="005B00C6" w:rsidRDefault="004D6533" w:rsidP="004D6533">
            <w:pPr>
              <w:pStyle w:val="TAC"/>
            </w:pPr>
            <w:r w:rsidRPr="005B00C6">
              <w:t>38.101-2, 5.3A.4</w:t>
            </w:r>
          </w:p>
          <w:p w14:paraId="55E1CD8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5B00C6" w:rsidRDefault="004D6533" w:rsidP="004D6533">
            <w:pPr>
              <w:pStyle w:val="TAL"/>
              <w:rPr>
                <w:lang w:eastAsia="zh-CN"/>
              </w:rPr>
            </w:pPr>
            <w:r w:rsidRPr="005B00C6">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5B00C6" w:rsidRDefault="004D6533" w:rsidP="004D6533">
            <w:pPr>
              <w:pStyle w:val="TAL"/>
            </w:pPr>
          </w:p>
        </w:tc>
      </w:tr>
      <w:tr w:rsidR="004D6533" w:rsidRPr="005B00C6"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5B00C6" w:rsidRDefault="004D6533" w:rsidP="004D6533">
            <w:pPr>
              <w:pStyle w:val="TAC"/>
              <w:rPr>
                <w:rFonts w:eastAsia="SimSun"/>
                <w:lang w:eastAsia="zh-CN"/>
              </w:rPr>
            </w:pPr>
            <w:r w:rsidRPr="005B00C6">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5B00C6" w:rsidRDefault="004D6533" w:rsidP="004D6533">
            <w:pPr>
              <w:pStyle w:val="TAC"/>
            </w:pPr>
            <w:r w:rsidRPr="005B00C6">
              <w:t>38.101-1, 5.3A.5</w:t>
            </w:r>
          </w:p>
          <w:p w14:paraId="3926D1C5" w14:textId="77777777" w:rsidR="004D6533" w:rsidRPr="005B00C6" w:rsidRDefault="004D6533" w:rsidP="004D6533">
            <w:pPr>
              <w:pStyle w:val="TAC"/>
            </w:pPr>
            <w:r w:rsidRPr="005B00C6">
              <w:t>38.101-2, 5.3A.4</w:t>
            </w:r>
          </w:p>
          <w:p w14:paraId="214A534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5B00C6" w:rsidRDefault="004D6533" w:rsidP="004D6533">
            <w:pPr>
              <w:pStyle w:val="TAL"/>
              <w:rPr>
                <w:lang w:eastAsia="zh-CN"/>
              </w:rPr>
            </w:pPr>
            <w:r w:rsidRPr="005B00C6">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5B00C6" w:rsidRDefault="004D6533" w:rsidP="004D6533">
            <w:pPr>
              <w:pStyle w:val="TAL"/>
            </w:pPr>
          </w:p>
        </w:tc>
      </w:tr>
      <w:tr w:rsidR="004D6533" w:rsidRPr="005B00C6"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5B00C6" w:rsidRDefault="004D6533" w:rsidP="004D6533">
            <w:pPr>
              <w:pStyle w:val="TAC"/>
              <w:rPr>
                <w:rFonts w:eastAsia="SimSun"/>
                <w:lang w:eastAsia="zh-CN"/>
              </w:rPr>
            </w:pPr>
            <w:r w:rsidRPr="005B00C6">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5B00C6" w:rsidRDefault="004D6533" w:rsidP="004D6533">
            <w:pPr>
              <w:pStyle w:val="TAC"/>
            </w:pPr>
            <w:r w:rsidRPr="005B00C6">
              <w:t>38.101-1, 5.3A.5</w:t>
            </w:r>
          </w:p>
          <w:p w14:paraId="583EAEDD" w14:textId="77777777" w:rsidR="004D6533" w:rsidRPr="005B00C6" w:rsidRDefault="004D6533" w:rsidP="004D6533">
            <w:pPr>
              <w:pStyle w:val="TAC"/>
            </w:pPr>
            <w:r w:rsidRPr="005B00C6">
              <w:t>38.101-2, 5.3A.4</w:t>
            </w:r>
          </w:p>
          <w:p w14:paraId="77C7273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5B00C6" w:rsidRDefault="004D6533" w:rsidP="004D6533">
            <w:pPr>
              <w:pStyle w:val="TAL"/>
              <w:rPr>
                <w:lang w:eastAsia="zh-CN"/>
              </w:rPr>
            </w:pPr>
            <w:r w:rsidRPr="005B00C6">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5B00C6" w:rsidRDefault="004D6533" w:rsidP="004D6533">
            <w:pPr>
              <w:pStyle w:val="TAL"/>
            </w:pPr>
          </w:p>
        </w:tc>
      </w:tr>
      <w:tr w:rsidR="004D6533" w:rsidRPr="005B00C6"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5B00C6" w:rsidRDefault="004D6533" w:rsidP="004D6533">
            <w:pPr>
              <w:pStyle w:val="TAC"/>
              <w:rPr>
                <w:rFonts w:eastAsia="SimSun"/>
                <w:lang w:eastAsia="zh-CN"/>
              </w:rPr>
            </w:pPr>
            <w:r w:rsidRPr="005B00C6">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5B00C6" w:rsidRDefault="004D6533" w:rsidP="004D6533">
            <w:pPr>
              <w:pStyle w:val="TAC"/>
            </w:pPr>
            <w:r w:rsidRPr="005B00C6">
              <w:t>38.101-1, 5.3A.5</w:t>
            </w:r>
          </w:p>
          <w:p w14:paraId="6BAD36EB" w14:textId="77777777" w:rsidR="004D6533" w:rsidRPr="005B00C6" w:rsidRDefault="004D6533" w:rsidP="004D6533">
            <w:pPr>
              <w:pStyle w:val="TAC"/>
            </w:pPr>
            <w:r w:rsidRPr="005B00C6">
              <w:t>38.101-2, 5.3A.4</w:t>
            </w:r>
          </w:p>
          <w:p w14:paraId="6F20C88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5B00C6" w:rsidRDefault="004D6533" w:rsidP="004D6533">
            <w:pPr>
              <w:pStyle w:val="TAL"/>
              <w:rPr>
                <w:lang w:eastAsia="zh-CN"/>
              </w:rPr>
            </w:pPr>
            <w:r w:rsidRPr="005B00C6">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5B00C6" w:rsidRDefault="004D6533" w:rsidP="004D6533">
            <w:pPr>
              <w:pStyle w:val="TAL"/>
            </w:pPr>
          </w:p>
        </w:tc>
      </w:tr>
      <w:tr w:rsidR="004D6533" w:rsidRPr="005B00C6"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5B00C6" w:rsidRDefault="004D6533" w:rsidP="004D6533">
            <w:pPr>
              <w:pStyle w:val="TAC"/>
              <w:rPr>
                <w:rFonts w:eastAsia="SimSun"/>
                <w:lang w:eastAsia="zh-CN"/>
              </w:rPr>
            </w:pPr>
            <w:r w:rsidRPr="005B00C6">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5B00C6" w:rsidRDefault="004D6533" w:rsidP="004D6533">
            <w:pPr>
              <w:pStyle w:val="TAC"/>
            </w:pPr>
            <w:r w:rsidRPr="005B00C6">
              <w:t>38.101-1, 5.3A.5</w:t>
            </w:r>
          </w:p>
          <w:p w14:paraId="2CDD89E8" w14:textId="77777777" w:rsidR="004D6533" w:rsidRPr="005B00C6" w:rsidRDefault="004D6533" w:rsidP="004D6533">
            <w:pPr>
              <w:pStyle w:val="TAC"/>
            </w:pPr>
            <w:r w:rsidRPr="005B00C6">
              <w:t>38.101-2, 5.3A.4</w:t>
            </w:r>
          </w:p>
          <w:p w14:paraId="4A005A2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5B00C6" w:rsidRDefault="004D6533" w:rsidP="004D6533">
            <w:pPr>
              <w:pStyle w:val="TAL"/>
              <w:rPr>
                <w:lang w:eastAsia="zh-CN"/>
              </w:rPr>
            </w:pPr>
            <w:r w:rsidRPr="005B00C6">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5B00C6" w:rsidRDefault="004D6533" w:rsidP="004D6533">
            <w:pPr>
              <w:pStyle w:val="TAL"/>
            </w:pPr>
          </w:p>
        </w:tc>
      </w:tr>
      <w:tr w:rsidR="004D6533" w:rsidRPr="005B00C6"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5B00C6" w:rsidRDefault="004D6533" w:rsidP="004D6533">
            <w:pPr>
              <w:pStyle w:val="TAC"/>
              <w:rPr>
                <w:rFonts w:eastAsia="SimSun"/>
                <w:lang w:eastAsia="zh-CN"/>
              </w:rPr>
            </w:pPr>
            <w:r w:rsidRPr="005B00C6">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5B00C6" w:rsidRDefault="004D6533" w:rsidP="004D6533">
            <w:pPr>
              <w:pStyle w:val="TAC"/>
            </w:pPr>
            <w:r w:rsidRPr="005B00C6">
              <w:t>38.101-1, 5.3A.5</w:t>
            </w:r>
          </w:p>
          <w:p w14:paraId="61BB90FE" w14:textId="77777777" w:rsidR="004D6533" w:rsidRPr="005B00C6" w:rsidRDefault="004D6533" w:rsidP="004D6533">
            <w:pPr>
              <w:pStyle w:val="TAC"/>
            </w:pPr>
            <w:r w:rsidRPr="005B00C6">
              <w:t>38.101-2, 5.3A.4</w:t>
            </w:r>
          </w:p>
          <w:p w14:paraId="73B63ED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5B00C6" w:rsidRDefault="004D6533" w:rsidP="004D6533">
            <w:pPr>
              <w:pStyle w:val="TAL"/>
              <w:rPr>
                <w:lang w:eastAsia="zh-CN"/>
              </w:rPr>
            </w:pPr>
            <w:r w:rsidRPr="005B00C6">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5B00C6" w:rsidRDefault="004D6533" w:rsidP="004D6533">
            <w:pPr>
              <w:pStyle w:val="TAL"/>
            </w:pPr>
          </w:p>
        </w:tc>
      </w:tr>
      <w:tr w:rsidR="004D6533" w:rsidRPr="005B00C6"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5B00C6" w:rsidRDefault="004D6533" w:rsidP="004D6533">
            <w:pPr>
              <w:pStyle w:val="TAC"/>
            </w:pPr>
            <w:r w:rsidRPr="005B00C6">
              <w:t>38.101-1, 5.3A.5</w:t>
            </w:r>
          </w:p>
          <w:p w14:paraId="0893B5DA" w14:textId="77777777" w:rsidR="004D6533" w:rsidRPr="005B00C6" w:rsidRDefault="004D6533" w:rsidP="004D6533">
            <w:pPr>
              <w:pStyle w:val="TAC"/>
            </w:pPr>
            <w:r w:rsidRPr="005B00C6">
              <w:t>38.101-2, 5.3A.4</w:t>
            </w:r>
          </w:p>
          <w:p w14:paraId="25B4219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5B00C6" w:rsidRDefault="004D6533" w:rsidP="004D6533">
            <w:pPr>
              <w:pStyle w:val="TAL"/>
              <w:rPr>
                <w:lang w:eastAsia="zh-CN"/>
              </w:rPr>
            </w:pPr>
            <w:r w:rsidRPr="005B00C6">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5B00C6" w:rsidRDefault="004D6533" w:rsidP="004D6533">
            <w:pPr>
              <w:pStyle w:val="TAL"/>
            </w:pPr>
          </w:p>
        </w:tc>
      </w:tr>
    </w:tbl>
    <w:p w14:paraId="75A5D1FD" w14:textId="77777777" w:rsidR="004D6533" w:rsidRPr="005B00C6" w:rsidRDefault="004D6533" w:rsidP="007624D2"/>
    <w:p w14:paraId="43EFCF1C" w14:textId="4B9717FA"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5B00C6" w:rsidRDefault="004D6533" w:rsidP="004D6533">
            <w:pPr>
              <w:pStyle w:val="TAH"/>
            </w:pPr>
            <w:r w:rsidRPr="005B00C6">
              <w:t>Comments</w:t>
            </w:r>
          </w:p>
        </w:tc>
      </w:tr>
      <w:tr w:rsidR="004D6533" w:rsidRPr="005B00C6"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5B00C6" w:rsidRDefault="004D6533" w:rsidP="004D6533">
            <w:pPr>
              <w:pStyle w:val="TAC"/>
            </w:pPr>
            <w:r w:rsidRPr="005B00C6">
              <w:t>38.101-1, 5.3A.5</w:t>
            </w:r>
          </w:p>
          <w:p w14:paraId="347A42EA" w14:textId="77777777" w:rsidR="004D6533" w:rsidRPr="005B00C6" w:rsidRDefault="004D6533" w:rsidP="004D6533">
            <w:pPr>
              <w:pStyle w:val="TAC"/>
            </w:pPr>
            <w:r w:rsidRPr="005B00C6">
              <w:t>38.101-2, 5.3A.4</w:t>
            </w:r>
          </w:p>
          <w:p w14:paraId="5165C94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5B00C6" w:rsidRDefault="004D6533" w:rsidP="004D6533">
            <w:pPr>
              <w:pStyle w:val="TAL"/>
            </w:pPr>
            <w:r w:rsidRPr="005B00C6">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5B00C6" w:rsidRDefault="004D6533" w:rsidP="004D6533">
            <w:pPr>
              <w:pStyle w:val="TAL"/>
            </w:pPr>
          </w:p>
        </w:tc>
      </w:tr>
      <w:tr w:rsidR="004D6533" w:rsidRPr="005B00C6"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5B00C6" w:rsidRDefault="004D6533" w:rsidP="004D6533">
            <w:pPr>
              <w:pStyle w:val="TAC"/>
              <w:rPr>
                <w:rFonts w:eastAsia="SimSun"/>
                <w:lang w:eastAsia="zh-CN"/>
              </w:rPr>
            </w:pPr>
            <w:r w:rsidRPr="005B00C6">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5B00C6" w:rsidRDefault="004D6533" w:rsidP="004D6533">
            <w:pPr>
              <w:pStyle w:val="TAC"/>
            </w:pPr>
            <w:r w:rsidRPr="005B00C6">
              <w:t>38.101-1, 5.3A.5</w:t>
            </w:r>
          </w:p>
          <w:p w14:paraId="3FE8163F" w14:textId="77777777" w:rsidR="004D6533" w:rsidRPr="005B00C6" w:rsidRDefault="004D6533" w:rsidP="004D6533">
            <w:pPr>
              <w:pStyle w:val="TAC"/>
            </w:pPr>
            <w:r w:rsidRPr="005B00C6">
              <w:t>38.101-2, 5.3A.4</w:t>
            </w:r>
          </w:p>
          <w:p w14:paraId="45AA4714"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5B00C6" w:rsidRDefault="004D6533" w:rsidP="004D6533">
            <w:pPr>
              <w:pStyle w:val="TAL"/>
            </w:pPr>
            <w:r w:rsidRPr="005B00C6">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5B00C6" w:rsidRDefault="004D6533" w:rsidP="004D6533">
            <w:pPr>
              <w:pStyle w:val="TAL"/>
            </w:pPr>
          </w:p>
        </w:tc>
      </w:tr>
      <w:tr w:rsidR="004D6533" w:rsidRPr="005B00C6"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5B00C6" w:rsidRDefault="004D6533" w:rsidP="004D6533">
            <w:pPr>
              <w:pStyle w:val="TAC"/>
              <w:rPr>
                <w:rFonts w:eastAsia="SimSun"/>
                <w:lang w:eastAsia="zh-CN"/>
              </w:rPr>
            </w:pPr>
            <w:r w:rsidRPr="005B00C6">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5B00C6" w:rsidRDefault="004D6533" w:rsidP="004D6533">
            <w:pPr>
              <w:pStyle w:val="TAC"/>
            </w:pPr>
            <w:r w:rsidRPr="005B00C6">
              <w:t>38.101-1, 5.3A.5</w:t>
            </w:r>
          </w:p>
          <w:p w14:paraId="5100AE5B" w14:textId="77777777" w:rsidR="004D6533" w:rsidRPr="005B00C6" w:rsidRDefault="004D6533" w:rsidP="004D6533">
            <w:pPr>
              <w:pStyle w:val="TAC"/>
            </w:pPr>
            <w:r w:rsidRPr="005B00C6">
              <w:t>38.101-2, 5.3A.4</w:t>
            </w:r>
          </w:p>
          <w:p w14:paraId="222DB1D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5B00C6" w:rsidRDefault="004D6533" w:rsidP="004D6533">
            <w:pPr>
              <w:pStyle w:val="TAL"/>
            </w:pPr>
            <w:r w:rsidRPr="005B00C6">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5B00C6" w:rsidRDefault="004D6533" w:rsidP="004D6533">
            <w:pPr>
              <w:pStyle w:val="TAL"/>
            </w:pPr>
          </w:p>
        </w:tc>
      </w:tr>
      <w:tr w:rsidR="004D6533" w:rsidRPr="005B00C6"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5B00C6" w:rsidRDefault="004D6533" w:rsidP="004D6533">
            <w:pPr>
              <w:pStyle w:val="TAC"/>
              <w:rPr>
                <w:rFonts w:eastAsia="SimSun"/>
                <w:lang w:eastAsia="zh-CN"/>
              </w:rPr>
            </w:pPr>
            <w:r w:rsidRPr="005B00C6">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5B00C6" w:rsidRDefault="004D6533" w:rsidP="004D6533">
            <w:pPr>
              <w:pStyle w:val="TAC"/>
            </w:pPr>
            <w:r w:rsidRPr="005B00C6">
              <w:t>38.101-1, 5.3A.5</w:t>
            </w:r>
          </w:p>
          <w:p w14:paraId="70095F59" w14:textId="77777777" w:rsidR="004D6533" w:rsidRPr="005B00C6" w:rsidRDefault="004D6533" w:rsidP="004D6533">
            <w:pPr>
              <w:pStyle w:val="TAC"/>
            </w:pPr>
            <w:r w:rsidRPr="005B00C6">
              <w:t>38.101-2, 5.3A.4</w:t>
            </w:r>
          </w:p>
          <w:p w14:paraId="329BC5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5B00C6" w:rsidRDefault="004D6533" w:rsidP="004D6533">
            <w:pPr>
              <w:pStyle w:val="TAL"/>
            </w:pPr>
            <w:r w:rsidRPr="005B00C6">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5B00C6" w:rsidRDefault="004D6533" w:rsidP="004D6533">
            <w:pPr>
              <w:pStyle w:val="TAL"/>
            </w:pPr>
          </w:p>
        </w:tc>
      </w:tr>
      <w:tr w:rsidR="004D6533" w:rsidRPr="005B00C6"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5B00C6" w:rsidRDefault="004D6533" w:rsidP="004D6533">
            <w:pPr>
              <w:pStyle w:val="TAC"/>
              <w:rPr>
                <w:rFonts w:eastAsia="SimSun"/>
                <w:lang w:eastAsia="zh-CN"/>
              </w:rPr>
            </w:pPr>
            <w:r w:rsidRPr="005B00C6">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5B00C6" w:rsidRDefault="004D6533" w:rsidP="004D6533">
            <w:pPr>
              <w:pStyle w:val="TAC"/>
            </w:pPr>
            <w:r w:rsidRPr="005B00C6">
              <w:t>38.101-1, 5.3A.5</w:t>
            </w:r>
          </w:p>
          <w:p w14:paraId="776412F1" w14:textId="77777777" w:rsidR="004D6533" w:rsidRPr="005B00C6" w:rsidRDefault="004D6533" w:rsidP="004D6533">
            <w:pPr>
              <w:pStyle w:val="TAC"/>
            </w:pPr>
            <w:r w:rsidRPr="005B00C6">
              <w:t>38.101-2, 5.3A.4</w:t>
            </w:r>
          </w:p>
          <w:p w14:paraId="5537A97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5B00C6" w:rsidRDefault="004D6533" w:rsidP="004D6533">
            <w:pPr>
              <w:pStyle w:val="TAL"/>
            </w:pPr>
            <w:r w:rsidRPr="005B00C6">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5B00C6" w:rsidRDefault="004D6533" w:rsidP="004D6533">
            <w:pPr>
              <w:pStyle w:val="TAL"/>
            </w:pPr>
          </w:p>
        </w:tc>
      </w:tr>
    </w:tbl>
    <w:p w14:paraId="26EEE429" w14:textId="77777777" w:rsidR="004D6533" w:rsidRPr="005B00C6" w:rsidRDefault="004D6533" w:rsidP="004D6533">
      <w:pPr>
        <w:rPr>
          <w:lang w:eastAsia="zh-CN"/>
        </w:rPr>
      </w:pPr>
    </w:p>
    <w:p w14:paraId="35B3B044"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w:t>
      </w:r>
    </w:p>
    <w:p w14:paraId="497E0375" w14:textId="77777777" w:rsidR="004D6533" w:rsidRPr="005B00C6" w:rsidRDefault="004D6533" w:rsidP="004D6533">
      <w:pPr>
        <w:rPr>
          <w:lang w:eastAsia="zh-CN"/>
        </w:rPr>
      </w:pPr>
      <w:r w:rsidRPr="005B00C6">
        <w:rPr>
          <w:lang w:eastAsia="zh-CN"/>
        </w:rPr>
        <w:t>TBD</w:t>
      </w:r>
    </w:p>
    <w:p w14:paraId="025788C8" w14:textId="77777777" w:rsidR="004D6533" w:rsidRPr="005B00C6" w:rsidRDefault="004D6533" w:rsidP="007624D2">
      <w:pPr>
        <w:pStyle w:val="Heading5"/>
      </w:pPr>
      <w:bookmarkStart w:id="587" w:name="_Toc75383260"/>
      <w:bookmarkStart w:id="588" w:name="_Toc83706908"/>
      <w:bookmarkStart w:id="589" w:name="_Toc90491613"/>
      <w:bookmarkStart w:id="590" w:name="_Toc100147707"/>
      <w:bookmarkStart w:id="591" w:name="_Toc106740979"/>
      <w:bookmarkStart w:id="592" w:name="_Toc114916335"/>
      <w:bookmarkStart w:id="593" w:name="_Toc124016747"/>
      <w:r w:rsidRPr="005B00C6">
        <w:t>A.4.3.2A.</w:t>
      </w:r>
      <w:r w:rsidRPr="005B00C6">
        <w:rPr>
          <w:rFonts w:eastAsia="SimSun"/>
          <w:lang w:eastAsia="zh-CN"/>
        </w:rPr>
        <w:t>6</w:t>
      </w:r>
      <w:r w:rsidRPr="005B00C6">
        <w:t>.</w:t>
      </w:r>
      <w:r w:rsidRPr="005B00C6">
        <w:rPr>
          <w:rFonts w:eastAsia="SimSun"/>
          <w:lang w:eastAsia="zh-CN"/>
        </w:rPr>
        <w:t>3</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w:t>
      </w:r>
      <w:r w:rsidRPr="005B00C6">
        <w:rPr>
          <w:rFonts w:eastAsia="SimSun"/>
          <w:lang w:eastAsia="zh-CN"/>
        </w:rPr>
        <w:t>four</w:t>
      </w:r>
      <w:r w:rsidRPr="005B00C6">
        <w:t xml:space="preserve"> bands)</w:t>
      </w:r>
      <w:bookmarkEnd w:id="587"/>
      <w:bookmarkEnd w:id="588"/>
      <w:bookmarkEnd w:id="589"/>
      <w:bookmarkEnd w:id="590"/>
      <w:bookmarkEnd w:id="591"/>
      <w:bookmarkEnd w:id="592"/>
      <w:bookmarkEnd w:id="593"/>
    </w:p>
    <w:p w14:paraId="73271BFF"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5B00C6"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5B00C6" w:rsidRDefault="004D6533" w:rsidP="004D653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5B00C6" w:rsidRDefault="004D6533" w:rsidP="004D653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5B00C6" w:rsidRDefault="004D6533" w:rsidP="004D653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5B00C6" w:rsidRDefault="004D6533" w:rsidP="004D6533">
            <w:pPr>
              <w:pStyle w:val="TAH"/>
            </w:pPr>
            <w:r w:rsidRPr="005B00C6">
              <w:t>Comments</w:t>
            </w:r>
          </w:p>
        </w:tc>
      </w:tr>
      <w:tr w:rsidR="004D6533" w:rsidRPr="005B00C6"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5B00C6" w:rsidRDefault="004D6533" w:rsidP="004D653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5B00C6" w:rsidRDefault="004D6533" w:rsidP="004D6533">
            <w:pPr>
              <w:pStyle w:val="TAC"/>
            </w:pPr>
            <w:r w:rsidRPr="005B00C6">
              <w:t>38.101-1, 5.3A.5</w:t>
            </w:r>
          </w:p>
          <w:p w14:paraId="3D70C83B" w14:textId="77777777" w:rsidR="004D6533" w:rsidRPr="005B00C6" w:rsidRDefault="004D6533" w:rsidP="004D6533">
            <w:pPr>
              <w:pStyle w:val="TAC"/>
            </w:pPr>
            <w:r w:rsidRPr="005B00C6">
              <w:t>38.101-2, 5.3A.4</w:t>
            </w:r>
          </w:p>
          <w:p w14:paraId="2ABE5C6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5B00C6" w:rsidRDefault="004D6533" w:rsidP="004D6533">
            <w:pPr>
              <w:pStyle w:val="TAL"/>
              <w:rPr>
                <w:lang w:eastAsia="zh-CN"/>
              </w:rPr>
            </w:pPr>
            <w:r w:rsidRPr="005B00C6">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5B00C6" w:rsidRDefault="004D6533" w:rsidP="004D6533">
            <w:pPr>
              <w:pStyle w:val="TAL"/>
            </w:pPr>
          </w:p>
        </w:tc>
      </w:tr>
      <w:tr w:rsidR="004D6533" w:rsidRPr="005B00C6"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5B00C6" w:rsidRDefault="004D6533" w:rsidP="004D6533">
            <w:pPr>
              <w:pStyle w:val="TAC"/>
              <w:rPr>
                <w:rFonts w:eastAsia="SimSun"/>
                <w:lang w:eastAsia="zh-CN"/>
              </w:rPr>
            </w:pPr>
            <w:r w:rsidRPr="005B00C6">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5B00C6" w:rsidRDefault="004D6533" w:rsidP="004D6533">
            <w:pPr>
              <w:pStyle w:val="TAC"/>
            </w:pPr>
            <w:r w:rsidRPr="005B00C6">
              <w:t>38.101-1, 5.3A.5</w:t>
            </w:r>
          </w:p>
          <w:p w14:paraId="49451953" w14:textId="77777777" w:rsidR="004D6533" w:rsidRPr="005B00C6" w:rsidRDefault="004D6533" w:rsidP="004D6533">
            <w:pPr>
              <w:pStyle w:val="TAC"/>
            </w:pPr>
            <w:r w:rsidRPr="005B00C6">
              <w:t>38.101-2, 5.3A.4</w:t>
            </w:r>
          </w:p>
          <w:p w14:paraId="7AE95BB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5B00C6" w:rsidRDefault="004D6533" w:rsidP="004D6533">
            <w:pPr>
              <w:pStyle w:val="TAL"/>
              <w:rPr>
                <w:lang w:eastAsia="zh-CN"/>
              </w:rPr>
            </w:pPr>
            <w:r w:rsidRPr="005B00C6">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5B00C6" w:rsidRDefault="004D6533" w:rsidP="004D6533">
            <w:pPr>
              <w:pStyle w:val="TAL"/>
            </w:pPr>
          </w:p>
        </w:tc>
      </w:tr>
      <w:tr w:rsidR="004D6533" w:rsidRPr="005B00C6"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5B00C6" w:rsidRDefault="004D6533" w:rsidP="004D6533">
            <w:pPr>
              <w:pStyle w:val="TAC"/>
              <w:rPr>
                <w:rFonts w:eastAsia="SimSun"/>
                <w:lang w:eastAsia="zh-CN"/>
              </w:rPr>
            </w:pPr>
            <w:r w:rsidRPr="005B00C6">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5B00C6" w:rsidRDefault="004D6533" w:rsidP="004D6533">
            <w:pPr>
              <w:pStyle w:val="TAC"/>
            </w:pPr>
            <w:r w:rsidRPr="005B00C6">
              <w:t>38.101-1, 5.3A.5</w:t>
            </w:r>
          </w:p>
          <w:p w14:paraId="4A802770" w14:textId="77777777" w:rsidR="004D6533" w:rsidRPr="005B00C6" w:rsidRDefault="004D6533" w:rsidP="004D6533">
            <w:pPr>
              <w:pStyle w:val="TAC"/>
            </w:pPr>
            <w:r w:rsidRPr="005B00C6">
              <w:t>38.101-2, 5.3A.4</w:t>
            </w:r>
          </w:p>
          <w:p w14:paraId="3175D38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5B00C6" w:rsidRDefault="004D6533" w:rsidP="004D6533">
            <w:pPr>
              <w:pStyle w:val="TAL"/>
              <w:rPr>
                <w:lang w:eastAsia="zh-CN"/>
              </w:rPr>
            </w:pPr>
            <w:r w:rsidRPr="005B00C6">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5B00C6" w:rsidRDefault="004D6533" w:rsidP="004D6533">
            <w:pPr>
              <w:pStyle w:val="TAL"/>
            </w:pPr>
          </w:p>
        </w:tc>
      </w:tr>
      <w:tr w:rsidR="004D6533" w:rsidRPr="005B00C6"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5B00C6" w:rsidRDefault="004D6533" w:rsidP="004D6533">
            <w:pPr>
              <w:pStyle w:val="TAC"/>
              <w:rPr>
                <w:rFonts w:eastAsia="SimSun"/>
                <w:lang w:eastAsia="zh-CN"/>
              </w:rPr>
            </w:pPr>
            <w:r w:rsidRPr="005B00C6">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5B00C6" w:rsidRDefault="004D6533" w:rsidP="004D6533">
            <w:pPr>
              <w:pStyle w:val="TAC"/>
            </w:pPr>
            <w:r w:rsidRPr="005B00C6">
              <w:t>38.101-1, 5.3A.5</w:t>
            </w:r>
          </w:p>
          <w:p w14:paraId="1A6CBC55" w14:textId="77777777" w:rsidR="004D6533" w:rsidRPr="005B00C6" w:rsidRDefault="004D6533" w:rsidP="004D6533">
            <w:pPr>
              <w:pStyle w:val="TAC"/>
            </w:pPr>
            <w:r w:rsidRPr="005B00C6">
              <w:t>38.101-2, 5.3A.4</w:t>
            </w:r>
          </w:p>
          <w:p w14:paraId="5881BE2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5B00C6" w:rsidRDefault="004D6533" w:rsidP="004D6533">
            <w:pPr>
              <w:pStyle w:val="TAL"/>
              <w:rPr>
                <w:lang w:eastAsia="zh-CN"/>
              </w:rPr>
            </w:pPr>
            <w:r w:rsidRPr="005B00C6">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5B00C6" w:rsidRDefault="004D6533" w:rsidP="004D6533">
            <w:pPr>
              <w:pStyle w:val="TAL"/>
            </w:pPr>
          </w:p>
        </w:tc>
      </w:tr>
      <w:tr w:rsidR="004D6533" w:rsidRPr="005B00C6"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5B00C6" w:rsidRDefault="004D6533" w:rsidP="004D6533">
            <w:pPr>
              <w:pStyle w:val="TAC"/>
              <w:rPr>
                <w:rFonts w:eastAsia="SimSun"/>
                <w:lang w:eastAsia="zh-CN"/>
              </w:rPr>
            </w:pPr>
            <w:r w:rsidRPr="005B00C6">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5B00C6" w:rsidRDefault="004D6533" w:rsidP="004D6533">
            <w:pPr>
              <w:pStyle w:val="TAC"/>
            </w:pPr>
            <w:r w:rsidRPr="005B00C6">
              <w:t>38.101-1, 5.3A.5</w:t>
            </w:r>
          </w:p>
          <w:p w14:paraId="6FB2ABD7" w14:textId="77777777" w:rsidR="004D6533" w:rsidRPr="005B00C6" w:rsidRDefault="004D6533" w:rsidP="004D6533">
            <w:pPr>
              <w:pStyle w:val="TAC"/>
            </w:pPr>
            <w:r w:rsidRPr="005B00C6">
              <w:t>38.101-2, 5.3A.4</w:t>
            </w:r>
          </w:p>
          <w:p w14:paraId="3477407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5B00C6" w:rsidRDefault="004D6533" w:rsidP="004D6533">
            <w:pPr>
              <w:pStyle w:val="TAL"/>
              <w:rPr>
                <w:lang w:eastAsia="zh-CN"/>
              </w:rPr>
            </w:pPr>
            <w:r w:rsidRPr="005B00C6">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5B00C6" w:rsidRDefault="004D6533" w:rsidP="004D6533">
            <w:pPr>
              <w:pStyle w:val="TAL"/>
            </w:pPr>
          </w:p>
        </w:tc>
      </w:tr>
      <w:tr w:rsidR="004D6533" w:rsidRPr="005B00C6"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5B00C6" w:rsidRDefault="004D6533" w:rsidP="004D6533">
            <w:pPr>
              <w:pStyle w:val="TAC"/>
              <w:rPr>
                <w:rFonts w:eastAsia="SimSun"/>
                <w:lang w:eastAsia="zh-CN"/>
              </w:rPr>
            </w:pPr>
            <w:r w:rsidRPr="005B00C6">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5B00C6" w:rsidRDefault="004D6533" w:rsidP="004D6533">
            <w:pPr>
              <w:pStyle w:val="TAC"/>
            </w:pPr>
            <w:r w:rsidRPr="005B00C6">
              <w:t>38.101-1, 5.3A.5</w:t>
            </w:r>
          </w:p>
          <w:p w14:paraId="55F482DA" w14:textId="77777777" w:rsidR="004D6533" w:rsidRPr="005B00C6" w:rsidRDefault="004D6533" w:rsidP="004D6533">
            <w:pPr>
              <w:pStyle w:val="TAC"/>
            </w:pPr>
            <w:r w:rsidRPr="005B00C6">
              <w:t>38.101-2, 5.3A.4</w:t>
            </w:r>
          </w:p>
          <w:p w14:paraId="204CBE2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5B00C6" w:rsidRDefault="004D6533" w:rsidP="004D6533">
            <w:pPr>
              <w:pStyle w:val="TAL"/>
              <w:rPr>
                <w:lang w:eastAsia="zh-CN"/>
              </w:rPr>
            </w:pPr>
            <w:r w:rsidRPr="005B00C6">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5B00C6" w:rsidRDefault="004D6533" w:rsidP="004D6533">
            <w:pPr>
              <w:pStyle w:val="TAL"/>
            </w:pPr>
          </w:p>
        </w:tc>
      </w:tr>
      <w:tr w:rsidR="004D6533" w:rsidRPr="005B00C6"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5B00C6" w:rsidRDefault="004D6533" w:rsidP="004D6533">
            <w:pPr>
              <w:pStyle w:val="TAC"/>
              <w:rPr>
                <w:rFonts w:eastAsia="SimSun"/>
                <w:lang w:eastAsia="zh-CN"/>
              </w:rPr>
            </w:pPr>
            <w:r w:rsidRPr="005B00C6">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5B00C6" w:rsidRDefault="004D6533" w:rsidP="004D6533">
            <w:pPr>
              <w:pStyle w:val="TAC"/>
            </w:pPr>
            <w:r w:rsidRPr="005B00C6">
              <w:t>38.101-1, 5.3A.5</w:t>
            </w:r>
          </w:p>
          <w:p w14:paraId="1FF38512" w14:textId="77777777" w:rsidR="004D6533" w:rsidRPr="005B00C6" w:rsidRDefault="004D6533" w:rsidP="004D6533">
            <w:pPr>
              <w:pStyle w:val="TAC"/>
            </w:pPr>
            <w:r w:rsidRPr="005B00C6">
              <w:t>38.101-2, 5.3A.4</w:t>
            </w:r>
          </w:p>
          <w:p w14:paraId="5C44BB8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5B00C6" w:rsidRDefault="004D6533" w:rsidP="004D6533">
            <w:pPr>
              <w:pStyle w:val="TAL"/>
              <w:rPr>
                <w:lang w:eastAsia="zh-CN"/>
              </w:rPr>
            </w:pPr>
            <w:r w:rsidRPr="005B00C6">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5B00C6" w:rsidRDefault="004D6533" w:rsidP="004D6533">
            <w:pPr>
              <w:pStyle w:val="TAL"/>
            </w:pPr>
          </w:p>
        </w:tc>
      </w:tr>
      <w:tr w:rsidR="004D6533" w:rsidRPr="005B00C6"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5B00C6" w:rsidRDefault="004D6533" w:rsidP="004D6533">
            <w:pPr>
              <w:pStyle w:val="TAC"/>
              <w:rPr>
                <w:rFonts w:eastAsia="SimSun"/>
                <w:lang w:eastAsia="zh-CN"/>
              </w:rPr>
            </w:pPr>
            <w:r w:rsidRPr="005B00C6">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5B00C6" w:rsidRDefault="004D6533" w:rsidP="004D6533">
            <w:pPr>
              <w:pStyle w:val="TAC"/>
            </w:pPr>
            <w:r w:rsidRPr="005B00C6">
              <w:t>38.101-1, 5.3A.5</w:t>
            </w:r>
          </w:p>
          <w:p w14:paraId="5DB9F41E" w14:textId="77777777" w:rsidR="004D6533" w:rsidRPr="005B00C6" w:rsidRDefault="004D6533" w:rsidP="004D6533">
            <w:pPr>
              <w:pStyle w:val="TAC"/>
            </w:pPr>
            <w:r w:rsidRPr="005B00C6">
              <w:t>38.101-2, 5.3A.4</w:t>
            </w:r>
          </w:p>
          <w:p w14:paraId="41D719CF"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5B00C6" w:rsidRDefault="004D6533" w:rsidP="004D6533">
            <w:pPr>
              <w:pStyle w:val="TAL"/>
              <w:rPr>
                <w:lang w:eastAsia="zh-CN"/>
              </w:rPr>
            </w:pPr>
            <w:r w:rsidRPr="005B00C6">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5B00C6" w:rsidRDefault="004D6533" w:rsidP="004D6533">
            <w:pPr>
              <w:pStyle w:val="TAL"/>
            </w:pPr>
          </w:p>
        </w:tc>
      </w:tr>
      <w:tr w:rsidR="004D6533" w:rsidRPr="005B00C6"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5B00C6" w:rsidRDefault="004D6533" w:rsidP="004D6533">
            <w:pPr>
              <w:pStyle w:val="TAC"/>
              <w:rPr>
                <w:rFonts w:eastAsia="SimSun"/>
                <w:lang w:eastAsia="zh-CN"/>
              </w:rPr>
            </w:pPr>
            <w:r w:rsidRPr="005B00C6">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5B00C6" w:rsidRDefault="004D6533" w:rsidP="004D6533">
            <w:pPr>
              <w:pStyle w:val="TAC"/>
            </w:pPr>
            <w:r w:rsidRPr="005B00C6">
              <w:t>38.101-1, 5.3A.5</w:t>
            </w:r>
          </w:p>
          <w:p w14:paraId="06742972" w14:textId="77777777" w:rsidR="004D6533" w:rsidRPr="005B00C6" w:rsidRDefault="004D6533" w:rsidP="004D6533">
            <w:pPr>
              <w:pStyle w:val="TAC"/>
            </w:pPr>
            <w:r w:rsidRPr="005B00C6">
              <w:t>38.101-2, 5.3A.4</w:t>
            </w:r>
          </w:p>
          <w:p w14:paraId="3166BBC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5B00C6" w:rsidRDefault="004D6533" w:rsidP="004D6533">
            <w:pPr>
              <w:pStyle w:val="TAL"/>
              <w:rPr>
                <w:lang w:eastAsia="zh-CN"/>
              </w:rPr>
            </w:pPr>
            <w:r w:rsidRPr="005B00C6">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5B00C6" w:rsidRDefault="004D6533" w:rsidP="004D6533">
            <w:pPr>
              <w:pStyle w:val="TAL"/>
            </w:pPr>
          </w:p>
        </w:tc>
      </w:tr>
      <w:tr w:rsidR="004D6533" w:rsidRPr="005B00C6"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5B00C6" w:rsidRDefault="004D6533" w:rsidP="004D6533">
            <w:pPr>
              <w:pStyle w:val="TAC"/>
            </w:pPr>
            <w:r w:rsidRPr="005B00C6">
              <w:t>38.101-1, 5.3A.5</w:t>
            </w:r>
          </w:p>
          <w:p w14:paraId="4B59C3E2" w14:textId="77777777" w:rsidR="004D6533" w:rsidRPr="005B00C6" w:rsidRDefault="004D6533" w:rsidP="004D6533">
            <w:pPr>
              <w:pStyle w:val="TAC"/>
            </w:pPr>
            <w:r w:rsidRPr="005B00C6">
              <w:t>38.101-2, 5.3A.4</w:t>
            </w:r>
          </w:p>
          <w:p w14:paraId="4DBC916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5B00C6" w:rsidRDefault="004D6533" w:rsidP="004D6533">
            <w:pPr>
              <w:pStyle w:val="TAL"/>
              <w:rPr>
                <w:lang w:eastAsia="zh-CN"/>
              </w:rPr>
            </w:pPr>
            <w:r w:rsidRPr="005B00C6">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5B00C6" w:rsidRDefault="004D6533" w:rsidP="004D6533">
            <w:pPr>
              <w:pStyle w:val="TAL"/>
            </w:pPr>
          </w:p>
        </w:tc>
      </w:tr>
    </w:tbl>
    <w:p w14:paraId="3E23BBA1" w14:textId="77777777" w:rsidR="004D6533" w:rsidRPr="005B00C6" w:rsidRDefault="004D6533" w:rsidP="007624D2"/>
    <w:p w14:paraId="244292E1" w14:textId="288760E1"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5B00C6" w:rsidRDefault="004D6533" w:rsidP="004D6533">
            <w:pPr>
              <w:pStyle w:val="TAH"/>
            </w:pPr>
            <w:r w:rsidRPr="005B00C6">
              <w:t>UL NR FR1</w:t>
            </w:r>
            <w:r w:rsidRPr="005B00C6">
              <w:rPr>
                <w:rFonts w:eastAsia="SimSun"/>
                <w:lang w:eastAsia="zh-CN"/>
              </w:rPr>
              <w:t xml:space="preserve"> and FR2</w:t>
            </w:r>
            <w:r w:rsidRPr="005B00C6">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5B00C6" w:rsidRDefault="004D6533" w:rsidP="004D6533">
            <w:pPr>
              <w:pStyle w:val="TAH"/>
            </w:pPr>
            <w:r w:rsidRPr="005B00C6">
              <w:t>Comments</w:t>
            </w:r>
          </w:p>
        </w:tc>
      </w:tr>
      <w:tr w:rsidR="004D6533" w:rsidRPr="005B00C6"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four</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5B00C6" w:rsidRDefault="004D6533" w:rsidP="004D6533">
            <w:pPr>
              <w:pStyle w:val="TAC"/>
            </w:pPr>
            <w:r w:rsidRPr="005B00C6">
              <w:t>38.101-1, 5.3A.5</w:t>
            </w:r>
          </w:p>
          <w:p w14:paraId="6A89BB91" w14:textId="77777777" w:rsidR="004D6533" w:rsidRPr="005B00C6" w:rsidRDefault="004D6533" w:rsidP="004D6533">
            <w:pPr>
              <w:pStyle w:val="TAC"/>
            </w:pPr>
            <w:r w:rsidRPr="005B00C6">
              <w:t>38.101-2, 5.3A.4</w:t>
            </w:r>
          </w:p>
          <w:p w14:paraId="40ED92CD"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5B00C6" w:rsidRDefault="004D6533" w:rsidP="004D6533">
            <w:pPr>
              <w:pStyle w:val="TAL"/>
            </w:pPr>
            <w:r w:rsidRPr="005B00C6">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5B00C6" w:rsidRDefault="004D6533" w:rsidP="004D6533">
            <w:pPr>
              <w:pStyle w:val="TAL"/>
            </w:pPr>
            <w:r w:rsidRPr="005B00C6">
              <w:rPr>
                <w:lang w:eastAsia="zh-CN"/>
              </w:rPr>
              <w:t>Not used in any valid CA configurations in TS 38.101-3 [25] yet</w:t>
            </w:r>
          </w:p>
        </w:tc>
      </w:tr>
    </w:tbl>
    <w:p w14:paraId="0CD5489D" w14:textId="77777777" w:rsidR="004D6533" w:rsidRPr="005B00C6" w:rsidRDefault="004D6533" w:rsidP="004D6533">
      <w:pPr>
        <w:rPr>
          <w:lang w:eastAsia="zh-CN"/>
        </w:rPr>
      </w:pPr>
    </w:p>
    <w:p w14:paraId="6D4F6103"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w:t>
      </w:r>
    </w:p>
    <w:p w14:paraId="19498FDA" w14:textId="77777777" w:rsidR="004D6533" w:rsidRPr="005B00C6" w:rsidRDefault="004D6533" w:rsidP="004D6533">
      <w:pPr>
        <w:rPr>
          <w:lang w:eastAsia="zh-CN"/>
        </w:rPr>
      </w:pPr>
      <w:r w:rsidRPr="005B00C6">
        <w:rPr>
          <w:lang w:eastAsia="zh-CN"/>
        </w:rPr>
        <w:t>TBD</w:t>
      </w:r>
    </w:p>
    <w:p w14:paraId="6CAA1FB1" w14:textId="33D4EE98" w:rsidR="00586192" w:rsidRPr="005B00C6" w:rsidRDefault="00586192" w:rsidP="00DA21B3">
      <w:pPr>
        <w:pStyle w:val="Heading3"/>
      </w:pPr>
      <w:bookmarkStart w:id="594" w:name="_Toc75383261"/>
      <w:bookmarkStart w:id="595" w:name="_Toc83706909"/>
      <w:bookmarkStart w:id="596" w:name="_Toc90491614"/>
      <w:bookmarkStart w:id="597" w:name="_Toc100147708"/>
      <w:bookmarkStart w:id="598" w:name="_Toc106740980"/>
      <w:bookmarkStart w:id="599" w:name="_Toc114916336"/>
      <w:bookmarkStart w:id="600" w:name="_Toc124016748"/>
      <w:r w:rsidRPr="005B00C6">
        <w:t>A.4.3.2B</w:t>
      </w:r>
      <w:r w:rsidR="00DA21B3" w:rsidRPr="005B00C6">
        <w:tab/>
      </w:r>
      <w:r w:rsidR="00585F58" w:rsidRPr="005B00C6">
        <w:t>NR-DC</w:t>
      </w:r>
      <w:r w:rsidR="00294D3F" w:rsidRPr="005B00C6">
        <w:t>,</w:t>
      </w:r>
      <w:r w:rsidRPr="005B00C6">
        <w:t xml:space="preserve"> </w:t>
      </w:r>
      <w:r w:rsidR="003B47E4" w:rsidRPr="005B00C6">
        <w:t xml:space="preserve">EN-DC </w:t>
      </w:r>
      <w:r w:rsidR="00294D3F" w:rsidRPr="005B00C6">
        <w:t xml:space="preserve">and NE-DC </w:t>
      </w:r>
      <w:r w:rsidRPr="005B00C6">
        <w:t>Physical Layer Baseline Implementation Capabilities</w:t>
      </w:r>
      <w:bookmarkEnd w:id="545"/>
      <w:bookmarkEnd w:id="546"/>
      <w:bookmarkEnd w:id="547"/>
      <w:bookmarkEnd w:id="555"/>
      <w:bookmarkEnd w:id="556"/>
      <w:bookmarkEnd w:id="557"/>
      <w:bookmarkEnd w:id="558"/>
      <w:bookmarkEnd w:id="594"/>
      <w:bookmarkEnd w:id="595"/>
      <w:bookmarkEnd w:id="596"/>
      <w:bookmarkEnd w:id="597"/>
      <w:bookmarkEnd w:id="598"/>
      <w:bookmarkEnd w:id="599"/>
      <w:bookmarkEnd w:id="600"/>
    </w:p>
    <w:p w14:paraId="558EBFC3" w14:textId="77777777" w:rsidR="008C3D6B" w:rsidRPr="005B00C6" w:rsidRDefault="00586192" w:rsidP="008C3D6B">
      <w:pPr>
        <w:pStyle w:val="Heading4"/>
      </w:pPr>
      <w:bookmarkStart w:id="601" w:name="_Toc27410914"/>
      <w:bookmarkStart w:id="602" w:name="_Toc36039426"/>
      <w:bookmarkStart w:id="603" w:name="_Toc43838786"/>
      <w:bookmarkStart w:id="604" w:name="_Toc51772942"/>
      <w:bookmarkStart w:id="605" w:name="_Toc58245148"/>
      <w:bookmarkStart w:id="606" w:name="_Toc68089597"/>
      <w:bookmarkStart w:id="607" w:name="_Toc69067718"/>
      <w:bookmarkStart w:id="608" w:name="_Toc75383262"/>
      <w:bookmarkStart w:id="609" w:name="_Toc83706910"/>
      <w:bookmarkStart w:id="610" w:name="_Toc90491615"/>
      <w:bookmarkStart w:id="611" w:name="_Toc100147709"/>
      <w:bookmarkStart w:id="612" w:name="_Toc106740981"/>
      <w:bookmarkStart w:id="613" w:name="_Toc114916337"/>
      <w:bookmarkStart w:id="614" w:name="_Toc124016749"/>
      <w:r w:rsidRPr="005B00C6">
        <w:t>A.4.3.2B.1</w:t>
      </w:r>
      <w:r w:rsidRPr="005B00C6">
        <w:tab/>
      </w:r>
      <w:r w:rsidR="00585F58" w:rsidRPr="005B00C6">
        <w:t>NR-DC</w:t>
      </w:r>
      <w:r w:rsidRPr="005B00C6">
        <w:t xml:space="preserve"> </w:t>
      </w:r>
      <w:bookmarkEnd w:id="601"/>
      <w:bookmarkEnd w:id="602"/>
      <w:bookmarkEnd w:id="603"/>
      <w:bookmarkEnd w:id="604"/>
      <w:r w:rsidR="008C3D6B" w:rsidRPr="005B00C6">
        <w:t>Physical Layer Baseline Implementation Capabilities</w:t>
      </w:r>
      <w:bookmarkEnd w:id="605"/>
      <w:bookmarkEnd w:id="606"/>
      <w:bookmarkEnd w:id="607"/>
      <w:bookmarkEnd w:id="608"/>
      <w:bookmarkEnd w:id="609"/>
      <w:bookmarkEnd w:id="610"/>
      <w:bookmarkEnd w:id="611"/>
      <w:bookmarkEnd w:id="612"/>
      <w:bookmarkEnd w:id="613"/>
      <w:bookmarkEnd w:id="614"/>
    </w:p>
    <w:p w14:paraId="605F7C6C" w14:textId="7377AE41" w:rsidR="008C3D6B" w:rsidRPr="005B00C6" w:rsidRDefault="00880597" w:rsidP="008C3D6B">
      <w:pPr>
        <w:pStyle w:val="Heading4"/>
      </w:pPr>
      <w:bookmarkStart w:id="615" w:name="_Toc68089598"/>
      <w:bookmarkStart w:id="616" w:name="_Toc69067719"/>
      <w:bookmarkStart w:id="617" w:name="_Toc75383263"/>
      <w:bookmarkStart w:id="618" w:name="_Toc83706911"/>
      <w:bookmarkStart w:id="619" w:name="_Toc90491616"/>
      <w:bookmarkStart w:id="620" w:name="_Toc100147710"/>
      <w:bookmarkStart w:id="621" w:name="_Toc106740982"/>
      <w:bookmarkStart w:id="622" w:name="_Toc114916338"/>
      <w:bookmarkStart w:id="623" w:name="_Toc124016750"/>
      <w:r w:rsidRPr="005B00C6">
        <w:t>A.4.3.2B.1.0</w:t>
      </w:r>
      <w:r w:rsidRPr="005B00C6">
        <w:tab/>
        <w:t>General NR-DC capabilities</w:t>
      </w:r>
      <w:bookmarkEnd w:id="615"/>
      <w:bookmarkEnd w:id="616"/>
      <w:bookmarkEnd w:id="617"/>
      <w:bookmarkEnd w:id="618"/>
      <w:bookmarkEnd w:id="619"/>
      <w:bookmarkEnd w:id="620"/>
      <w:bookmarkEnd w:id="621"/>
      <w:bookmarkEnd w:id="622"/>
      <w:bookmarkEnd w:id="623"/>
    </w:p>
    <w:p w14:paraId="4A351A3E" w14:textId="77777777" w:rsidR="008C3D6B" w:rsidRPr="005B00C6" w:rsidRDefault="008C3D6B" w:rsidP="008C3D6B">
      <w:pPr>
        <w:pStyle w:val="TH"/>
        <w:ind w:left="567"/>
      </w:pPr>
      <w:r w:rsidRPr="005B00C6">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B00C6" w:rsidRDefault="008C3D6B">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B00C6" w:rsidRDefault="008C3D6B">
            <w:pPr>
              <w:pStyle w:val="TAH"/>
            </w:pPr>
            <w:r w:rsidRPr="005B00C6">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B00C6" w:rsidRDefault="008C3D6B">
            <w:pPr>
              <w:pStyle w:val="TAH"/>
              <w:rPr>
                <w:rFonts w:cs="Arial"/>
                <w:szCs w:val="18"/>
              </w:rPr>
            </w:pPr>
            <w:r w:rsidRPr="005B00C6">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B00C6" w:rsidRDefault="008C3D6B">
            <w:pPr>
              <w:pStyle w:val="TAH"/>
              <w:rPr>
                <w:lang w:eastAsia="zh-CN"/>
              </w:rPr>
            </w:pPr>
            <w:r w:rsidRPr="005B00C6">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B00C6" w:rsidRDefault="008C3D6B">
            <w:pPr>
              <w:pStyle w:val="TAH"/>
              <w:rPr>
                <w:lang w:eastAsia="en-US"/>
              </w:rPr>
            </w:pPr>
            <w:r w:rsidRPr="005B00C6">
              <w:t>Comments</w:t>
            </w:r>
          </w:p>
        </w:tc>
      </w:tr>
      <w:tr w:rsidR="008C3D6B" w:rsidRPr="005B00C6"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B00C6" w:rsidRDefault="008C3D6B">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B00C6" w:rsidRDefault="008C3D6B">
            <w:pPr>
              <w:pStyle w:val="TAL"/>
            </w:pPr>
            <w:r w:rsidRPr="005B00C6">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B00C6" w:rsidRDefault="008C3D6B">
            <w:pPr>
              <w:pStyle w:val="TAL"/>
              <w:rPr>
                <w:lang w:eastAsia="zh-CN"/>
              </w:rPr>
            </w:pPr>
            <w:r w:rsidRPr="005B00C6">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B00C6" w:rsidRDefault="008C3D6B">
            <w:pPr>
              <w:pStyle w:val="TAL"/>
              <w:rPr>
                <w:lang w:eastAsia="en-US"/>
              </w:rPr>
            </w:pPr>
          </w:p>
        </w:tc>
      </w:tr>
      <w:tr w:rsidR="008C3D6B" w:rsidRPr="005B00C6"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B00C6" w:rsidRDefault="008C3D6B">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B00C6" w:rsidRDefault="008C3D6B">
            <w:pPr>
              <w:pStyle w:val="TAL"/>
            </w:pPr>
            <w:r w:rsidRPr="005B00C6">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B00C6" w:rsidRDefault="008C3D6B">
            <w:pPr>
              <w:pStyle w:val="TAL"/>
              <w:rPr>
                <w:lang w:eastAsia="zh-CN"/>
              </w:rPr>
            </w:pPr>
            <w:r w:rsidRPr="005B00C6">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B00C6" w:rsidRDefault="008C3D6B">
            <w:pPr>
              <w:pStyle w:val="TAL"/>
              <w:rPr>
                <w:lang w:eastAsia="en-US"/>
              </w:rPr>
            </w:pPr>
          </w:p>
        </w:tc>
      </w:tr>
      <w:tr w:rsidR="008C3D6B" w:rsidRPr="005B00C6"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B00C6" w:rsidRDefault="008C3D6B">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B00C6" w:rsidRDefault="008C3D6B">
            <w:pPr>
              <w:pStyle w:val="TAL"/>
            </w:pPr>
            <w:r w:rsidRPr="005B00C6">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B00C6" w:rsidRDefault="008C3D6B">
            <w:pPr>
              <w:pStyle w:val="TAL"/>
              <w:rPr>
                <w:lang w:eastAsia="zh-CN"/>
              </w:rPr>
            </w:pPr>
            <w:r w:rsidRPr="005B00C6">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B00C6" w:rsidRDefault="008C3D6B">
            <w:pPr>
              <w:pStyle w:val="TAL"/>
              <w:rPr>
                <w:lang w:eastAsia="en-US"/>
              </w:rPr>
            </w:pPr>
          </w:p>
        </w:tc>
      </w:tr>
      <w:tr w:rsidR="008C3D6B" w:rsidRPr="005B00C6"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B00C6" w:rsidRDefault="008C3D6B">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B00C6" w:rsidRDefault="008C3D6B">
            <w:pPr>
              <w:pStyle w:val="TAL"/>
            </w:pPr>
            <w:r w:rsidRPr="005B00C6">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B00C6" w:rsidRDefault="008C3D6B">
            <w:pPr>
              <w:pStyle w:val="TAL"/>
              <w:rPr>
                <w:lang w:eastAsia="zh-CN"/>
              </w:rPr>
            </w:pPr>
            <w:r w:rsidRPr="005B00C6">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B00C6" w:rsidRDefault="008C3D6B">
            <w:pPr>
              <w:pStyle w:val="TAL"/>
              <w:rPr>
                <w:lang w:eastAsia="en-US"/>
              </w:rPr>
            </w:pPr>
          </w:p>
        </w:tc>
      </w:tr>
      <w:tr w:rsidR="008C3D6B" w:rsidRPr="005B00C6"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B00C6" w:rsidRDefault="008C3D6B">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B00C6" w:rsidRDefault="008C3D6B">
            <w:pPr>
              <w:pStyle w:val="TAL"/>
            </w:pPr>
            <w:r w:rsidRPr="005B00C6">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B00C6" w:rsidRDefault="008C3D6B">
            <w:pPr>
              <w:pStyle w:val="TAL"/>
              <w:rPr>
                <w:lang w:eastAsia="zh-CN"/>
              </w:rPr>
            </w:pPr>
            <w:r w:rsidRPr="005B00C6">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B00C6" w:rsidRDefault="008C3D6B">
            <w:pPr>
              <w:pStyle w:val="TAL"/>
              <w:rPr>
                <w:lang w:eastAsia="en-US"/>
              </w:rPr>
            </w:pPr>
          </w:p>
        </w:tc>
      </w:tr>
      <w:tr w:rsidR="008C3D6B" w:rsidRPr="005B00C6"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B00C6" w:rsidRDefault="008C3D6B">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B00C6" w:rsidRDefault="008C3D6B">
            <w:pPr>
              <w:pStyle w:val="TAL"/>
            </w:pPr>
            <w:r w:rsidRPr="005B00C6">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B00C6" w:rsidRDefault="008C3D6B">
            <w:pPr>
              <w:pStyle w:val="TAL"/>
              <w:rPr>
                <w:lang w:eastAsia="zh-CN"/>
              </w:rPr>
            </w:pPr>
            <w:r w:rsidRPr="005B00C6">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B00C6" w:rsidRDefault="008C3D6B">
            <w:pPr>
              <w:pStyle w:val="TAL"/>
              <w:rPr>
                <w:lang w:eastAsia="en-US"/>
              </w:rPr>
            </w:pPr>
          </w:p>
        </w:tc>
      </w:tr>
      <w:tr w:rsidR="008C3D6B" w:rsidRPr="005B00C6"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B00C6" w:rsidRDefault="008C3D6B">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B00C6" w:rsidRDefault="008C3D6B">
            <w:pPr>
              <w:pStyle w:val="TAL"/>
            </w:pPr>
            <w:r w:rsidRPr="005B00C6">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B00C6" w:rsidRDefault="008C3D6B">
            <w:pPr>
              <w:pStyle w:val="TAL"/>
              <w:rPr>
                <w:lang w:eastAsia="zh-CN"/>
              </w:rPr>
            </w:pPr>
            <w:r w:rsidRPr="005B00C6">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B00C6" w:rsidRDefault="008C3D6B">
            <w:pPr>
              <w:pStyle w:val="TAL"/>
              <w:rPr>
                <w:lang w:eastAsia="en-US"/>
              </w:rPr>
            </w:pPr>
          </w:p>
        </w:tc>
      </w:tr>
      <w:tr w:rsidR="008C3D6B" w:rsidRPr="005B00C6"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B00C6" w:rsidRDefault="008C3D6B">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B00C6" w:rsidRDefault="008C3D6B">
            <w:pPr>
              <w:pStyle w:val="TAL"/>
            </w:pPr>
            <w:r w:rsidRPr="005B00C6">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B00C6" w:rsidRDefault="008C3D6B">
            <w:pPr>
              <w:pStyle w:val="TAL"/>
              <w:rPr>
                <w:lang w:eastAsia="zh-CN"/>
              </w:rPr>
            </w:pPr>
            <w:r w:rsidRPr="005B00C6">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B00C6" w:rsidRDefault="008C3D6B">
            <w:pPr>
              <w:pStyle w:val="TAL"/>
              <w:rPr>
                <w:lang w:eastAsia="en-US"/>
              </w:rPr>
            </w:pPr>
          </w:p>
        </w:tc>
      </w:tr>
      <w:tr w:rsidR="008C3D6B" w:rsidRPr="005B00C6"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B00C6" w:rsidRDefault="008C3D6B">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B00C6" w:rsidRDefault="008C3D6B">
            <w:pPr>
              <w:pStyle w:val="TAL"/>
            </w:pPr>
            <w:r w:rsidRPr="005B00C6">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B00C6" w:rsidRDefault="008C3D6B">
            <w:pPr>
              <w:pStyle w:val="TAL"/>
              <w:rPr>
                <w:lang w:eastAsia="zh-CN"/>
              </w:rPr>
            </w:pPr>
            <w:r w:rsidRPr="005B00C6">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B00C6" w:rsidRDefault="008C3D6B">
            <w:pPr>
              <w:pStyle w:val="TAL"/>
              <w:rPr>
                <w:lang w:eastAsia="en-US"/>
              </w:rPr>
            </w:pPr>
          </w:p>
        </w:tc>
      </w:tr>
    </w:tbl>
    <w:p w14:paraId="17E4C37E" w14:textId="77777777" w:rsidR="008C3D6B" w:rsidRPr="005B00C6" w:rsidRDefault="008C3D6B" w:rsidP="00BB3988">
      <w:pPr>
        <w:rPr>
          <w:lang w:eastAsia="en-US"/>
        </w:rPr>
      </w:pPr>
    </w:p>
    <w:p w14:paraId="3E2C7684" w14:textId="77777777" w:rsidR="008C3D6B" w:rsidRPr="005B00C6" w:rsidRDefault="008C3D6B" w:rsidP="008C3D6B">
      <w:pPr>
        <w:pStyle w:val="TH"/>
        <w:ind w:left="567"/>
      </w:pPr>
      <w:r w:rsidRPr="005B00C6">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B00C6" w:rsidRDefault="008C3D6B">
            <w:pPr>
              <w:pStyle w:val="TAH"/>
            </w:pPr>
            <w:r w:rsidRPr="005B00C6">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B00C6" w:rsidRDefault="008C3D6B">
            <w:pPr>
              <w:pStyle w:val="TAH"/>
            </w:pPr>
            <w:r w:rsidRPr="005B00C6">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B00C6" w:rsidRDefault="008C3D6B">
            <w:pPr>
              <w:pStyle w:val="TAH"/>
              <w:rPr>
                <w:rFonts w:cs="Arial"/>
                <w:szCs w:val="18"/>
              </w:rPr>
            </w:pPr>
            <w:r w:rsidRPr="005B00C6">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B00C6" w:rsidRDefault="008C3D6B">
            <w:pPr>
              <w:pStyle w:val="TAH"/>
              <w:rPr>
                <w:lang w:eastAsia="zh-CN"/>
              </w:rPr>
            </w:pPr>
            <w:r w:rsidRPr="005B00C6">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B00C6" w:rsidRDefault="008C3D6B">
            <w:pPr>
              <w:pStyle w:val="TAH"/>
              <w:rPr>
                <w:lang w:eastAsia="en-US"/>
              </w:rPr>
            </w:pPr>
            <w:r w:rsidRPr="005B00C6">
              <w:t>Comments</w:t>
            </w:r>
          </w:p>
        </w:tc>
      </w:tr>
      <w:tr w:rsidR="008C3D6B" w:rsidRPr="005B00C6"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B00C6" w:rsidRDefault="008C3D6B">
            <w:pPr>
              <w:pStyle w:val="TAC"/>
            </w:pPr>
            <w:r w:rsidRPr="005B00C6">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B00C6" w:rsidRDefault="008C3D6B">
            <w:pPr>
              <w:pStyle w:val="TAL"/>
            </w:pPr>
            <w:r w:rsidRPr="005B00C6">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B00C6" w:rsidRDefault="008C3D6B">
            <w:pPr>
              <w:pStyle w:val="TAL"/>
              <w:rPr>
                <w:lang w:eastAsia="zh-CN"/>
              </w:rPr>
            </w:pPr>
            <w:r w:rsidRPr="005B00C6">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B00C6" w:rsidRDefault="008C3D6B">
            <w:pPr>
              <w:pStyle w:val="TAL"/>
              <w:rPr>
                <w:lang w:eastAsia="en-US"/>
              </w:rPr>
            </w:pPr>
          </w:p>
        </w:tc>
      </w:tr>
      <w:tr w:rsidR="008C3D6B" w:rsidRPr="005B00C6"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B00C6" w:rsidRDefault="008C3D6B">
            <w:pPr>
              <w:pStyle w:val="TAC"/>
            </w:pPr>
            <w:r w:rsidRPr="005B00C6">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B00C6" w:rsidRDefault="008C3D6B">
            <w:pPr>
              <w:pStyle w:val="TAL"/>
            </w:pPr>
            <w:r w:rsidRPr="005B00C6">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B00C6" w:rsidRDefault="008C3D6B">
            <w:pPr>
              <w:pStyle w:val="TAL"/>
              <w:rPr>
                <w:lang w:eastAsia="zh-CN"/>
              </w:rPr>
            </w:pPr>
            <w:r w:rsidRPr="005B00C6">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B00C6" w:rsidRDefault="008C3D6B">
            <w:pPr>
              <w:pStyle w:val="TAL"/>
              <w:rPr>
                <w:lang w:eastAsia="en-US"/>
              </w:rPr>
            </w:pPr>
          </w:p>
        </w:tc>
      </w:tr>
      <w:tr w:rsidR="008C3D6B" w:rsidRPr="005B00C6"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B00C6" w:rsidRDefault="008C3D6B">
            <w:pPr>
              <w:pStyle w:val="TAC"/>
            </w:pPr>
            <w:r w:rsidRPr="005B00C6">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B00C6" w:rsidRDefault="008C3D6B">
            <w:pPr>
              <w:pStyle w:val="TAL"/>
            </w:pPr>
            <w:r w:rsidRPr="005B00C6">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B00C6" w:rsidRDefault="008C3D6B">
            <w:pPr>
              <w:pStyle w:val="TAL"/>
              <w:rPr>
                <w:lang w:eastAsia="zh-CN"/>
              </w:rPr>
            </w:pPr>
            <w:r w:rsidRPr="005B00C6">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B00C6" w:rsidRDefault="008C3D6B">
            <w:pPr>
              <w:pStyle w:val="TAL"/>
              <w:rPr>
                <w:lang w:eastAsia="en-US"/>
              </w:rPr>
            </w:pPr>
          </w:p>
        </w:tc>
      </w:tr>
      <w:tr w:rsidR="008C3D6B" w:rsidRPr="005B00C6"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B00C6" w:rsidRDefault="008C3D6B">
            <w:pPr>
              <w:pStyle w:val="TAC"/>
            </w:pPr>
            <w:r w:rsidRPr="005B00C6">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B00C6" w:rsidRDefault="008C3D6B">
            <w:pPr>
              <w:pStyle w:val="TAL"/>
            </w:pPr>
            <w:r w:rsidRPr="005B00C6">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B00C6" w:rsidRDefault="008C3D6B">
            <w:pPr>
              <w:pStyle w:val="TAL"/>
              <w:rPr>
                <w:lang w:eastAsia="zh-CN"/>
              </w:rPr>
            </w:pPr>
            <w:r w:rsidRPr="005B00C6">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B00C6" w:rsidRDefault="008C3D6B">
            <w:pPr>
              <w:pStyle w:val="TAL"/>
              <w:rPr>
                <w:lang w:eastAsia="en-US"/>
              </w:rPr>
            </w:pPr>
          </w:p>
        </w:tc>
      </w:tr>
      <w:tr w:rsidR="008C3D6B" w:rsidRPr="005B00C6"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B00C6" w:rsidRDefault="008C3D6B">
            <w:pPr>
              <w:pStyle w:val="TAC"/>
            </w:pPr>
            <w:r w:rsidRPr="005B00C6">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B00C6" w:rsidRDefault="008C3D6B">
            <w:pPr>
              <w:pStyle w:val="TAL"/>
            </w:pPr>
            <w:r w:rsidRPr="005B00C6">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B00C6" w:rsidRDefault="008C3D6B">
            <w:pPr>
              <w:pStyle w:val="TAL"/>
              <w:rPr>
                <w:lang w:eastAsia="zh-CN"/>
              </w:rPr>
            </w:pPr>
            <w:r w:rsidRPr="005B00C6">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B00C6" w:rsidRDefault="008C3D6B">
            <w:pPr>
              <w:pStyle w:val="TAL"/>
              <w:rPr>
                <w:lang w:eastAsia="en-US"/>
              </w:rPr>
            </w:pPr>
          </w:p>
        </w:tc>
      </w:tr>
      <w:tr w:rsidR="008C3D6B" w:rsidRPr="005B00C6"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B00C6" w:rsidRDefault="008C3D6B">
            <w:pPr>
              <w:pStyle w:val="TAC"/>
            </w:pPr>
            <w:r w:rsidRPr="005B00C6">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B00C6" w:rsidRDefault="008C3D6B">
            <w:pPr>
              <w:pStyle w:val="TAL"/>
            </w:pPr>
            <w:r w:rsidRPr="005B00C6">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B00C6" w:rsidRDefault="008C3D6B">
            <w:pPr>
              <w:pStyle w:val="TAL"/>
              <w:rPr>
                <w:lang w:eastAsia="zh-CN"/>
              </w:rPr>
            </w:pPr>
            <w:r w:rsidRPr="005B00C6">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B00C6" w:rsidRDefault="008C3D6B">
            <w:pPr>
              <w:pStyle w:val="TAL"/>
              <w:rPr>
                <w:lang w:eastAsia="en-US"/>
              </w:rPr>
            </w:pPr>
          </w:p>
        </w:tc>
      </w:tr>
      <w:tr w:rsidR="008C3D6B" w:rsidRPr="005B00C6"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B00C6" w:rsidRDefault="008C3D6B">
            <w:pPr>
              <w:pStyle w:val="TAC"/>
            </w:pPr>
            <w:r w:rsidRPr="005B00C6">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B00C6" w:rsidRDefault="008C3D6B">
            <w:pPr>
              <w:pStyle w:val="TAL"/>
            </w:pPr>
            <w:r w:rsidRPr="005B00C6">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B00C6" w:rsidRDefault="008C3D6B">
            <w:pPr>
              <w:pStyle w:val="TAL"/>
              <w:rPr>
                <w:lang w:eastAsia="zh-CN"/>
              </w:rPr>
            </w:pPr>
            <w:r w:rsidRPr="005B00C6">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B00C6" w:rsidRDefault="008C3D6B">
            <w:pPr>
              <w:pStyle w:val="TAL"/>
              <w:rPr>
                <w:lang w:eastAsia="en-US"/>
              </w:rPr>
            </w:pPr>
          </w:p>
        </w:tc>
      </w:tr>
      <w:tr w:rsidR="008C3D6B" w:rsidRPr="005B00C6"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B00C6" w:rsidRDefault="008C3D6B">
            <w:pPr>
              <w:pStyle w:val="TAC"/>
            </w:pPr>
            <w:r w:rsidRPr="005B00C6">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B00C6" w:rsidRDefault="008C3D6B">
            <w:pPr>
              <w:pStyle w:val="TAL"/>
            </w:pPr>
            <w:r w:rsidRPr="005B00C6">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B00C6" w:rsidRDefault="008C3D6B">
            <w:pPr>
              <w:pStyle w:val="TAL"/>
              <w:rPr>
                <w:lang w:eastAsia="zh-CN"/>
              </w:rPr>
            </w:pPr>
            <w:r w:rsidRPr="005B00C6">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B00C6" w:rsidRDefault="008C3D6B">
            <w:pPr>
              <w:pStyle w:val="TAL"/>
              <w:rPr>
                <w:lang w:eastAsia="en-US"/>
              </w:rPr>
            </w:pPr>
          </w:p>
        </w:tc>
      </w:tr>
      <w:tr w:rsidR="008C3D6B" w:rsidRPr="005B00C6"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B00C6" w:rsidRDefault="008C3D6B">
            <w:pPr>
              <w:pStyle w:val="TAC"/>
            </w:pPr>
            <w:r w:rsidRPr="005B00C6">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B00C6" w:rsidRDefault="008C3D6B">
            <w:pPr>
              <w:pStyle w:val="TAL"/>
            </w:pPr>
            <w:r w:rsidRPr="005B00C6">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B00C6" w:rsidRDefault="008C3D6B">
            <w:pPr>
              <w:pStyle w:val="TAL"/>
              <w:rPr>
                <w:lang w:eastAsia="zh-CN"/>
              </w:rPr>
            </w:pPr>
            <w:r w:rsidRPr="005B00C6">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B00C6" w:rsidRDefault="008C3D6B">
            <w:pPr>
              <w:pStyle w:val="TAL"/>
              <w:rPr>
                <w:lang w:eastAsia="en-US"/>
              </w:rPr>
            </w:pPr>
          </w:p>
        </w:tc>
      </w:tr>
    </w:tbl>
    <w:p w14:paraId="6ACA9FF9" w14:textId="77777777" w:rsidR="0029416B" w:rsidRPr="005B00C6" w:rsidRDefault="0029416B" w:rsidP="0029416B"/>
    <w:p w14:paraId="7A680904" w14:textId="77777777" w:rsidR="0029416B" w:rsidRPr="005B00C6" w:rsidRDefault="0029416B" w:rsidP="0029416B">
      <w:pPr>
        <w:pStyle w:val="Heading4"/>
        <w:ind w:left="0" w:firstLine="0"/>
      </w:pPr>
      <w:bookmarkStart w:id="624" w:name="_Toc75383264"/>
      <w:bookmarkStart w:id="625" w:name="_Toc83706912"/>
      <w:bookmarkStart w:id="626" w:name="_Toc90491617"/>
      <w:bookmarkStart w:id="627" w:name="_Toc100147711"/>
      <w:bookmarkStart w:id="628" w:name="_Toc106740983"/>
      <w:bookmarkStart w:id="629" w:name="_Toc114916339"/>
      <w:bookmarkStart w:id="630" w:name="_Toc124016751"/>
      <w:r w:rsidRPr="005B00C6">
        <w:t>A.4.3.2B.1.</w:t>
      </w:r>
      <w:r w:rsidRPr="005B00C6">
        <w:rPr>
          <w:rFonts w:eastAsia="SimSun"/>
          <w:lang w:eastAsia="zh-CN"/>
        </w:rPr>
        <w:t>0a</w:t>
      </w:r>
      <w:r w:rsidRPr="005B00C6">
        <w:tab/>
        <w:t xml:space="preserve">NR-DC </w:t>
      </w:r>
      <w:r w:rsidRPr="005B00C6">
        <w:rPr>
          <w:rFonts w:eastAsia="SimSun"/>
          <w:lang w:eastAsia="zh-CN"/>
        </w:rPr>
        <w:t>within</w:t>
      </w:r>
      <w:r w:rsidRPr="005B00C6">
        <w:t xml:space="preserve"> FR1</w:t>
      </w:r>
      <w:bookmarkEnd w:id="624"/>
      <w:bookmarkEnd w:id="625"/>
      <w:bookmarkEnd w:id="626"/>
      <w:bookmarkEnd w:id="627"/>
      <w:bookmarkEnd w:id="628"/>
      <w:bookmarkEnd w:id="629"/>
      <w:bookmarkEnd w:id="630"/>
    </w:p>
    <w:p w14:paraId="151AE50A" w14:textId="30B023B3" w:rsidR="0029416B" w:rsidRPr="005B00C6" w:rsidRDefault="0029416B" w:rsidP="007624D2">
      <w:pPr>
        <w:pStyle w:val="Heading5"/>
        <w:rPr>
          <w:lang w:eastAsia="en-US"/>
        </w:rPr>
      </w:pPr>
      <w:bookmarkStart w:id="631" w:name="_Toc75383265"/>
      <w:bookmarkStart w:id="632" w:name="_Toc83706913"/>
      <w:bookmarkStart w:id="633" w:name="_Toc90491618"/>
      <w:bookmarkStart w:id="634" w:name="_Toc100147712"/>
      <w:bookmarkStart w:id="635" w:name="_Toc106740984"/>
      <w:bookmarkStart w:id="636" w:name="_Toc114916340"/>
      <w:bookmarkStart w:id="637" w:name="_Toc124016752"/>
      <w:r w:rsidRPr="005B00C6">
        <w:t>A.4.3.2B.1.</w:t>
      </w:r>
      <w:r w:rsidRPr="005B00C6">
        <w:rPr>
          <w:sz w:val="20"/>
          <w:lang w:eastAsia="en-US"/>
        </w:rPr>
        <w:t>0a.1</w:t>
      </w:r>
      <w:r w:rsidRPr="005B00C6">
        <w:tab/>
        <w:t xml:space="preserve">NR-DC </w:t>
      </w:r>
      <w:r w:rsidRPr="005B00C6">
        <w:rPr>
          <w:sz w:val="20"/>
          <w:lang w:eastAsia="en-US"/>
        </w:rPr>
        <w:t>within</w:t>
      </w:r>
      <w:r w:rsidRPr="005B00C6">
        <w:t xml:space="preserve"> FR1</w:t>
      </w:r>
      <w:r w:rsidRPr="005B00C6">
        <w:rPr>
          <w:sz w:val="20"/>
          <w:lang w:eastAsia="en-US"/>
        </w:rPr>
        <w:t xml:space="preserve"> (two bands)</w:t>
      </w:r>
      <w:bookmarkEnd w:id="631"/>
      <w:bookmarkEnd w:id="632"/>
      <w:bookmarkEnd w:id="633"/>
      <w:bookmarkEnd w:id="634"/>
      <w:bookmarkEnd w:id="635"/>
      <w:bookmarkEnd w:id="636"/>
      <w:bookmarkEnd w:id="637"/>
    </w:p>
    <w:p w14:paraId="43D172DF" w14:textId="77777777" w:rsidR="0029416B" w:rsidRPr="005B00C6" w:rsidRDefault="0029416B" w:rsidP="0029416B">
      <w:pPr>
        <w:pStyle w:val="TH"/>
        <w:ind w:left="567"/>
      </w:pPr>
      <w:r w:rsidRPr="005B00C6">
        <w:t>Table A.4.3.2B.1.</w:t>
      </w:r>
      <w:r w:rsidRPr="005B00C6">
        <w:rPr>
          <w:rFonts w:eastAsia="SimSun"/>
          <w:lang w:eastAsia="zh-CN"/>
        </w:rPr>
        <w:t>0a.1</w:t>
      </w:r>
      <w:r w:rsidRPr="005B00C6">
        <w:t xml:space="preserve">-1: Downlink NR-DC Bandwidth Class Combination capabilities </w:t>
      </w:r>
      <w:r w:rsidRPr="005B00C6">
        <w:rPr>
          <w:rFonts w:eastAsia="SimSun"/>
          <w:lang w:eastAsia="zh-CN"/>
        </w:rPr>
        <w:t>within FR1</w:t>
      </w:r>
      <w:r w:rsidRPr="005B00C6">
        <w:t xml:space="preserve">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5B00C6" w:rsidRDefault="0029416B" w:rsidP="00261B49">
            <w:pPr>
              <w:pStyle w:val="TAH"/>
            </w:pPr>
            <w:r w:rsidRPr="005B00C6">
              <w:t xml:space="preserve">DL </w:t>
            </w:r>
            <w:r w:rsidRPr="005B00C6">
              <w:rPr>
                <w:rFonts w:eastAsia="SimSun"/>
                <w:lang w:eastAsia="zh-CN"/>
              </w:rPr>
              <w:t>NR-DC</w:t>
            </w:r>
            <w:r w:rsidRPr="005B00C6">
              <w:t xml:space="preserve"> </w:t>
            </w:r>
            <w:r w:rsidRPr="005B00C6">
              <w:rPr>
                <w:rFonts w:eastAsia="SimSun"/>
                <w:lang w:eastAsia="zh-CN"/>
              </w:rPr>
              <w:t xml:space="preserve">FR1 </w:t>
            </w:r>
            <w:r w:rsidRPr="005B00C6">
              <w:t>Bandwidth Class</w:t>
            </w:r>
          </w:p>
          <w:p w14:paraId="1C47C818"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5B00C6" w:rsidRDefault="0029416B" w:rsidP="00261B49">
            <w:pPr>
              <w:pStyle w:val="TAH"/>
            </w:pPr>
            <w:r w:rsidRPr="005B00C6">
              <w:t>Comments</w:t>
            </w:r>
          </w:p>
        </w:tc>
      </w:tr>
      <w:tr w:rsidR="0029416B" w:rsidRPr="005B00C6"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5B00C6" w:rsidRDefault="0029416B" w:rsidP="00261B49">
            <w:pPr>
              <w:pStyle w:val="TAL"/>
            </w:pPr>
            <w:r w:rsidRPr="005B00C6">
              <w:t>DL</w:t>
            </w:r>
            <w:r w:rsidRPr="005B00C6">
              <w:rPr>
                <w:rFonts w:eastAsia="SimSun"/>
                <w:lang w:eastAsia="zh-CN"/>
              </w:rPr>
              <w:t xml:space="preserve"> </w:t>
            </w:r>
            <w:r w:rsidRPr="005B00C6">
              <w:t>NR-DC</w:t>
            </w:r>
            <w:r w:rsidRPr="005B00C6">
              <w:rPr>
                <w:rFonts w:eastAsia="SimSun"/>
                <w:lang w:eastAsia="zh-CN"/>
              </w:rPr>
              <w:t xml:space="preserve"> FR1 </w:t>
            </w:r>
            <w:r w:rsidRPr="005B00C6">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5B00C6" w:rsidRDefault="0029416B" w:rsidP="00261B49">
            <w:pPr>
              <w:pStyle w:val="TAL"/>
              <w:rPr>
                <w:lang w:eastAsia="zh-CN"/>
              </w:rPr>
            </w:pPr>
            <w:r w:rsidRPr="005B00C6">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5B00C6" w:rsidRDefault="0029416B" w:rsidP="00261B49">
            <w:pPr>
              <w:pStyle w:val="TAL"/>
            </w:pPr>
          </w:p>
        </w:tc>
      </w:tr>
    </w:tbl>
    <w:p w14:paraId="470F0FE0" w14:textId="77777777" w:rsidR="0029416B" w:rsidRPr="005B00C6" w:rsidRDefault="0029416B" w:rsidP="007624D2"/>
    <w:p w14:paraId="27E0EDF3" w14:textId="77777777" w:rsidR="0029416B" w:rsidRPr="005B00C6" w:rsidRDefault="0029416B" w:rsidP="0029416B">
      <w:pPr>
        <w:pStyle w:val="TH"/>
        <w:ind w:left="567"/>
      </w:pPr>
      <w:r w:rsidRPr="005B00C6">
        <w:t>Table A.4.3.2B.1.</w:t>
      </w:r>
      <w:r w:rsidRPr="005B00C6">
        <w:rPr>
          <w:rFonts w:eastAsia="SimSun"/>
          <w:lang w:eastAsia="zh-CN"/>
        </w:rPr>
        <w:t>0a.1</w:t>
      </w:r>
      <w:r w:rsidRPr="005B00C6">
        <w:t>-</w:t>
      </w:r>
      <w:r w:rsidRPr="005B00C6">
        <w:rPr>
          <w:rFonts w:eastAsia="SimSun"/>
          <w:lang w:eastAsia="zh-CN"/>
        </w:rPr>
        <w:t>2</w:t>
      </w:r>
      <w:r w:rsidRPr="005B00C6">
        <w:t xml:space="preserve">: Uplink NR-DC Bandwidth Class Combination capabilities </w:t>
      </w:r>
      <w:r w:rsidRPr="005B00C6">
        <w:rPr>
          <w:rFonts w:eastAsia="SimSun"/>
          <w:lang w:eastAsia="zh-CN"/>
        </w:rPr>
        <w:t>within</w:t>
      </w:r>
      <w:r w:rsidRPr="005B00C6">
        <w:t xml:space="preserve"> FR1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5B00C6" w:rsidRDefault="0029416B" w:rsidP="00261B49">
            <w:pPr>
              <w:pStyle w:val="TAH"/>
            </w:pPr>
            <w:r w:rsidRPr="005B00C6">
              <w:t xml:space="preserve">UL NR-DC </w:t>
            </w:r>
            <w:r w:rsidRPr="005B00C6">
              <w:rPr>
                <w:rFonts w:eastAsia="SimSun"/>
                <w:lang w:eastAsia="zh-CN"/>
              </w:rPr>
              <w:t>FR1</w:t>
            </w:r>
            <w:r w:rsidRPr="005B00C6">
              <w:t xml:space="preserve"> Bandwidth Class</w:t>
            </w:r>
          </w:p>
          <w:p w14:paraId="3B1B5555"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5B00C6" w:rsidRDefault="0029416B" w:rsidP="00261B49">
            <w:pPr>
              <w:pStyle w:val="TAH"/>
            </w:pPr>
            <w:r w:rsidRPr="005B00C6">
              <w:t>Comments</w:t>
            </w:r>
          </w:p>
        </w:tc>
      </w:tr>
      <w:tr w:rsidR="0029416B" w:rsidRPr="005B00C6"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5B00C6" w:rsidRDefault="0029416B" w:rsidP="00261B49">
            <w:pPr>
              <w:pStyle w:val="TAL"/>
            </w:pPr>
            <w:r w:rsidRPr="005B00C6">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5B00C6" w:rsidRDefault="0029416B" w:rsidP="00261B49">
            <w:pPr>
              <w:pStyle w:val="TAL"/>
              <w:rPr>
                <w:lang w:eastAsia="zh-CN"/>
              </w:rPr>
            </w:pPr>
            <w:r w:rsidRPr="005B00C6">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5B00C6" w:rsidRDefault="0029416B" w:rsidP="00261B49">
            <w:pPr>
              <w:pStyle w:val="TAL"/>
            </w:pPr>
          </w:p>
        </w:tc>
      </w:tr>
    </w:tbl>
    <w:p w14:paraId="2A50AE98" w14:textId="77777777" w:rsidR="0029416B" w:rsidRPr="005B00C6" w:rsidRDefault="0029416B" w:rsidP="007624D2"/>
    <w:p w14:paraId="7446D7E1" w14:textId="77777777" w:rsidR="0029416B" w:rsidRPr="005B00C6" w:rsidRDefault="0029416B" w:rsidP="0029416B">
      <w:pPr>
        <w:pStyle w:val="TH"/>
        <w:ind w:left="567"/>
      </w:pPr>
      <w:r w:rsidRPr="005B00C6">
        <w:t>Table A.4.3.2B.1.</w:t>
      </w:r>
      <w:r w:rsidRPr="005B00C6">
        <w:rPr>
          <w:rFonts w:eastAsia="SimSun"/>
          <w:lang w:eastAsia="zh-CN"/>
        </w:rPr>
        <w:t>0a.</w:t>
      </w:r>
      <w:r w:rsidRPr="005B00C6">
        <w:t>1-</w:t>
      </w:r>
      <w:r w:rsidRPr="005B00C6">
        <w:rPr>
          <w:rFonts w:eastAsia="SimSun"/>
          <w:lang w:eastAsia="zh-CN"/>
        </w:rPr>
        <w:t>3</w:t>
      </w:r>
      <w:r w:rsidRPr="005B00C6">
        <w:t xml:space="preserve">: Supported NR-DC configurations </w:t>
      </w:r>
      <w:r w:rsidRPr="005B00C6">
        <w:rPr>
          <w:rFonts w:eastAsia="SimSun"/>
          <w:lang w:eastAsia="zh-CN"/>
        </w:rPr>
        <w:t>within</w:t>
      </w:r>
      <w:r w:rsidRPr="005B00C6">
        <w:t xml:space="preserve"> FR1 (two bands)</w:t>
      </w:r>
    </w:p>
    <w:tbl>
      <w:tblPr>
        <w:tblW w:w="3950" w:type="pct"/>
        <w:jc w:val="center"/>
        <w:tblCellMar>
          <w:left w:w="28" w:type="dxa"/>
          <w:right w:w="56" w:type="dxa"/>
        </w:tblCellMar>
        <w:tblLook w:val="04A0" w:firstRow="1" w:lastRow="0" w:firstColumn="1" w:lastColumn="0" w:noHBand="0" w:noVBand="1"/>
      </w:tblPr>
      <w:tblGrid>
        <w:gridCol w:w="1419"/>
        <w:gridCol w:w="773"/>
        <w:gridCol w:w="306"/>
        <w:gridCol w:w="1414"/>
        <w:gridCol w:w="1726"/>
        <w:gridCol w:w="2045"/>
      </w:tblGrid>
      <w:tr w:rsidR="007242D2" w:rsidRPr="006622C9" w14:paraId="6D3742B3" w14:textId="77777777" w:rsidTr="00DA5852">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6622C9" w:rsidRDefault="007242D2" w:rsidP="00DA5852">
            <w:pPr>
              <w:keepNext/>
              <w:keepLines/>
              <w:spacing w:after="0"/>
              <w:jc w:val="center"/>
              <w:rPr>
                <w:rFonts w:ascii="Arial" w:eastAsia="PMingLiU" w:hAnsi="Arial"/>
                <w:b/>
                <w:sz w:val="18"/>
              </w:rPr>
            </w:pPr>
            <w:bookmarkStart w:id="638" w:name="_Toc75383266"/>
            <w:bookmarkStart w:id="639" w:name="_Toc83706914"/>
            <w:bookmarkStart w:id="640" w:name="_Toc90491619"/>
            <w:bookmarkStart w:id="641" w:name="_Toc100147713"/>
            <w:bookmarkStart w:id="642" w:name="_Toc106740985"/>
            <w:r w:rsidRPr="006622C9">
              <w:rPr>
                <w:rFonts w:ascii="Arial" w:eastAsia="PMingLiU" w:hAnsi="Arial"/>
                <w:b/>
                <w:sz w:val="18"/>
              </w:rPr>
              <w:t xml:space="preserve">NR FR1 Inter-band </w:t>
            </w:r>
            <w:r>
              <w:rPr>
                <w:rFonts w:ascii="Arial" w:eastAsia="PMingLiU" w:hAnsi="Arial"/>
                <w:b/>
                <w:sz w:val="18"/>
              </w:rPr>
              <w:t>NR-DC</w:t>
            </w:r>
            <w:r w:rsidRPr="006622C9">
              <w:rPr>
                <w:rFonts w:ascii="Arial" w:eastAsia="PMingLiU" w:hAnsi="Arial"/>
                <w:b/>
                <w:sz w:val="18"/>
              </w:rPr>
              <w:t xml:space="preserve"> configuration / Item</w:t>
            </w:r>
          </w:p>
          <w:p w14:paraId="7BD4E6C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1, </w:t>
            </w:r>
            <w:r>
              <w:rPr>
                <w:rFonts w:ascii="Arial" w:eastAsia="PMingLiU" w:hAnsi="Arial"/>
                <w:b/>
                <w:sz w:val="18"/>
              </w:rPr>
              <w:t>6</w:t>
            </w:r>
            <w:r w:rsidRPr="006622C9">
              <w:rPr>
                <w:rFonts w:ascii="Arial" w:eastAsia="PMingLiU" w:hAnsi="Arial"/>
                <w:b/>
                <w:sz w:val="18"/>
              </w:rPr>
              <w:t>)</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6622C9" w:rsidRDefault="007242D2" w:rsidP="00DA5852">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Supported </w:t>
            </w:r>
            <w:r>
              <w:rPr>
                <w:rFonts w:ascii="Arial" w:eastAsia="PMingLiU" w:hAnsi="Arial"/>
                <w:b/>
                <w:sz w:val="18"/>
              </w:rPr>
              <w:t>NR-DC</w:t>
            </w:r>
            <w:r w:rsidRPr="006622C9">
              <w:rPr>
                <w:rFonts w:ascii="Arial" w:eastAsia="PMingLiU" w:hAnsi="Arial"/>
                <w:b/>
                <w:sz w:val="18"/>
              </w:rPr>
              <w:t xml:space="preserve"> Bandwidth Class(es) in UL</w:t>
            </w:r>
          </w:p>
          <w:p w14:paraId="03699ADA"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(Note 2,</w:t>
            </w:r>
            <w:r>
              <w:rPr>
                <w:rFonts w:ascii="Arial" w:eastAsia="PMingLiU" w:hAnsi="Arial"/>
                <w:b/>
                <w:sz w:val="18"/>
              </w:rPr>
              <w:t>3</w:t>
            </w:r>
            <w:r w:rsidRPr="006622C9">
              <w:rPr>
                <w:rFonts w:ascii="Arial" w:eastAsia="PMingLiU" w:hAnsi="Arial"/>
                <w:b/>
                <w:sz w:val="18"/>
              </w:rPr>
              <w:t>)</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p w14:paraId="4145C740" w14:textId="77777777" w:rsidR="007242D2" w:rsidRPr="006622C9" w:rsidRDefault="007242D2" w:rsidP="00DA5852">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050D6062"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w:t>
            </w:r>
            <w:r>
              <w:rPr>
                <w:rFonts w:ascii="Arial" w:eastAsia="PMingLiU" w:hAnsi="Arial"/>
                <w:b/>
                <w:sz w:val="18"/>
              </w:rPr>
              <w:t>4</w:t>
            </w:r>
            <w:r w:rsidRPr="006622C9">
              <w:rPr>
                <w:rFonts w:ascii="Arial" w:eastAsia="PMingLiU" w:hAnsi="Arial"/>
                <w:b/>
                <w:sz w:val="18"/>
              </w:rPr>
              <w:t>,</w:t>
            </w:r>
            <w:r>
              <w:rPr>
                <w:rFonts w:ascii="Arial" w:eastAsia="PMingLiU" w:hAnsi="Arial"/>
                <w:b/>
                <w:sz w:val="18"/>
              </w:rPr>
              <w:t xml:space="preserve"> 5</w:t>
            </w:r>
            <w:r w:rsidRPr="006622C9">
              <w:rPr>
                <w:rFonts w:ascii="Arial" w:eastAsia="PMingLiU" w:hAnsi="Arial"/>
                <w:b/>
                <w:sz w:val="18"/>
              </w:rPr>
              <w:t>)</w:t>
            </w:r>
          </w:p>
        </w:tc>
      </w:tr>
      <w:tr w:rsidR="007242D2" w:rsidRPr="006622C9" w14:paraId="72E493B4" w14:textId="77777777" w:rsidTr="00DA5852">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6622C9" w:rsidRDefault="007242D2" w:rsidP="00DA5852">
            <w:pPr>
              <w:keepNext/>
              <w:keepLines/>
              <w:spacing w:after="0"/>
              <w:rPr>
                <w:rFonts w:ascii="Arial" w:eastAsia="SimSun" w:hAnsi="Arial"/>
                <w:sz w:val="18"/>
              </w:rPr>
            </w:pPr>
            <w:r>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6622C9" w:rsidRDefault="007242D2" w:rsidP="00DA5852">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6622C9" w:rsidRDefault="007242D2" w:rsidP="00DA5852">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6622C9" w:rsidRDefault="007242D2" w:rsidP="00DA5852">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6622C9" w:rsidRDefault="007242D2" w:rsidP="00DA5852">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6622C9" w:rsidRDefault="007242D2" w:rsidP="00DA5852">
            <w:pPr>
              <w:keepNext/>
              <w:keepLines/>
              <w:spacing w:after="0"/>
              <w:jc w:val="center"/>
              <w:rPr>
                <w:rFonts w:ascii="Arial" w:eastAsia="SimSun" w:hAnsi="Arial"/>
                <w:sz w:val="18"/>
              </w:rPr>
            </w:pPr>
          </w:p>
        </w:tc>
      </w:tr>
      <w:tr w:rsidR="007242D2" w:rsidRPr="006622C9" w14:paraId="3B8DA9A8" w14:textId="77777777" w:rsidTr="00DA5852">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6622C9" w:rsidRDefault="007242D2" w:rsidP="00DA5852">
            <w:pPr>
              <w:pStyle w:val="TAN"/>
              <w:rPr>
                <w:rFonts w:eastAsia="PMingLiU"/>
              </w:rPr>
            </w:pPr>
            <w:r w:rsidRPr="006622C9">
              <w:rPr>
                <w:rFonts w:eastAsia="PMingLiU"/>
              </w:rPr>
              <w:t>Note 1:</w:t>
            </w:r>
            <w:r w:rsidRPr="006622C9">
              <w:rPr>
                <w:rFonts w:eastAsia="PMingLiU"/>
              </w:rPr>
              <w:tab/>
              <w:t xml:space="preserve">Notation used for inter-band </w:t>
            </w:r>
            <w:r>
              <w:rPr>
                <w:rFonts w:eastAsia="PMingLiU"/>
              </w:rPr>
              <w:t>NR-DC</w:t>
            </w:r>
            <w:r w:rsidRPr="006622C9">
              <w:rPr>
                <w:rFonts w:eastAsia="PMingLiU"/>
              </w:rPr>
              <w:t xml:space="preserve"> Bands is according to TS 38.101-1 [23] Table </w:t>
            </w:r>
            <w:r>
              <w:t>5.5</w:t>
            </w:r>
            <w:r>
              <w:rPr>
                <w:lang w:eastAsia="zh-CN"/>
              </w:rPr>
              <w:t>B.1</w:t>
            </w:r>
            <w:r>
              <w:t>-1</w:t>
            </w:r>
            <w:r w:rsidRPr="006622C9">
              <w:rPr>
                <w:rFonts w:eastAsia="PMingLiU"/>
              </w:rPr>
              <w:t>, e.g. ‘</w:t>
            </w:r>
            <w:r>
              <w:rPr>
                <w:rFonts w:eastAsia="PMingLiU"/>
              </w:rPr>
              <w:t>DC</w:t>
            </w:r>
            <w:r w:rsidRPr="006622C9">
              <w:rPr>
                <w:rFonts w:eastAsia="PMingLiU"/>
              </w:rPr>
              <w:t>_n</w:t>
            </w:r>
            <w:r>
              <w:rPr>
                <w:rFonts w:eastAsia="PMingLiU"/>
              </w:rPr>
              <w:t>2</w:t>
            </w:r>
            <w:r w:rsidRPr="006622C9">
              <w:rPr>
                <w:rFonts w:eastAsia="PMingLiU"/>
              </w:rPr>
              <w:t>A-n</w:t>
            </w:r>
            <w:r>
              <w:rPr>
                <w:rFonts w:eastAsia="PMingLiU"/>
              </w:rPr>
              <w:t>48C</w:t>
            </w:r>
            <w:r w:rsidRPr="006622C9">
              <w:rPr>
                <w:rFonts w:eastAsia="PMingLiU"/>
              </w:rPr>
              <w:t xml:space="preserve">’ indicates </w:t>
            </w:r>
            <w:r>
              <w:rPr>
                <w:rFonts w:eastAsia="PMingLiU"/>
              </w:rPr>
              <w:t>NR-DC</w:t>
            </w:r>
            <w:r w:rsidRPr="006622C9">
              <w:rPr>
                <w:rFonts w:eastAsia="PMingLiU"/>
              </w:rPr>
              <w:t xml:space="preserve"> operation on NR band n</w:t>
            </w:r>
            <w:r>
              <w:rPr>
                <w:rFonts w:eastAsia="PMingLiU"/>
              </w:rPr>
              <w:t>2</w:t>
            </w:r>
            <w:r w:rsidRPr="006622C9">
              <w:rPr>
                <w:rFonts w:eastAsia="PMingLiU"/>
              </w:rPr>
              <w:t xml:space="preserve"> and n</w:t>
            </w:r>
            <w:r>
              <w:rPr>
                <w:rFonts w:eastAsia="PMingLiU"/>
              </w:rPr>
              <w:t>4</w:t>
            </w:r>
            <w:r w:rsidRPr="006622C9">
              <w:rPr>
                <w:rFonts w:eastAsia="PMingLiU"/>
              </w:rPr>
              <w:t>8 with DL CA Bandwidth Class A and C respectively.</w:t>
            </w:r>
          </w:p>
          <w:p w14:paraId="09A36425" w14:textId="77777777" w:rsidR="007242D2" w:rsidRPr="006622C9" w:rsidRDefault="007242D2" w:rsidP="00DA5852">
            <w:pPr>
              <w:pStyle w:val="TAN"/>
              <w:rPr>
                <w:rFonts w:eastAsia="PMingLiU"/>
              </w:rPr>
            </w:pPr>
            <w:r w:rsidRPr="006622C9">
              <w:rPr>
                <w:rFonts w:eastAsia="PMingLiU"/>
              </w:rPr>
              <w:t>Note 2:</w:t>
            </w:r>
            <w:r w:rsidRPr="006622C9">
              <w:rPr>
                <w:rFonts w:eastAsia="PMingLiU"/>
              </w:rPr>
              <w:tab/>
              <w:t xml:space="preserve">The UL </w:t>
            </w:r>
            <w:r>
              <w:rPr>
                <w:rFonts w:eastAsia="PMingLiU"/>
              </w:rPr>
              <w:t>NR-DC</w:t>
            </w:r>
            <w:r w:rsidRPr="006622C9">
              <w:rPr>
                <w:rFonts w:eastAsia="PMingLiU"/>
              </w:rPr>
              <w:t xml:space="preserve"> capabilities as per Table </w:t>
            </w:r>
            <w:r w:rsidRPr="006622C9">
              <w:t>A.4.3.2B.1.</w:t>
            </w:r>
            <w:r w:rsidRPr="006622C9">
              <w:rPr>
                <w:rFonts w:eastAsia="SimSun"/>
                <w:lang w:eastAsia="zh-CN"/>
              </w:rPr>
              <w:t>0a.1</w:t>
            </w:r>
            <w:r w:rsidRPr="006622C9">
              <w:t>-</w:t>
            </w:r>
            <w:r w:rsidRPr="006622C9">
              <w:rPr>
                <w:rFonts w:eastAsia="SimSun"/>
                <w:lang w:eastAsia="zh-CN"/>
              </w:rPr>
              <w:t>2</w:t>
            </w:r>
            <w:r>
              <w:rPr>
                <w:rFonts w:eastAsia="SimSun"/>
                <w:lang w:eastAsia="zh-CN"/>
              </w:rPr>
              <w:t xml:space="preserve"> </w:t>
            </w:r>
            <w:r w:rsidRPr="006622C9">
              <w:rPr>
                <w:rFonts w:eastAsia="PMingLiU"/>
              </w:rPr>
              <w:t xml:space="preserve">can be supported on a single or multiple CA Band(s). The UE supplier shall indicate all supported UL </w:t>
            </w:r>
            <w:r>
              <w:rPr>
                <w:rFonts w:eastAsia="PMingLiU"/>
              </w:rPr>
              <w:t xml:space="preserve">NR-DC </w:t>
            </w:r>
            <w:r w:rsidRPr="006622C9">
              <w:rPr>
                <w:rFonts w:eastAsia="PMingLiU"/>
              </w:rPr>
              <w:t xml:space="preserve">Bandwidth Class(es), in uplink of the supported </w:t>
            </w:r>
            <w:r>
              <w:rPr>
                <w:rFonts w:eastAsia="PMingLiU"/>
              </w:rPr>
              <w:t>NR-DC</w:t>
            </w:r>
            <w:r w:rsidRPr="006622C9">
              <w:rPr>
                <w:rFonts w:eastAsia="PMingLiU"/>
              </w:rPr>
              <w:t xml:space="preserve"> Band(s), as per TS 38.101-1 [23] Table </w:t>
            </w:r>
            <w:r>
              <w:t>5.5</w:t>
            </w:r>
            <w:r>
              <w:rPr>
                <w:lang w:eastAsia="zh-CN"/>
              </w:rPr>
              <w:t>B.1</w:t>
            </w:r>
            <w:r>
              <w:t>-1</w:t>
            </w:r>
            <w:r w:rsidRPr="006622C9">
              <w:rPr>
                <w:rFonts w:eastAsia="PMingLiU"/>
              </w:rPr>
              <w:t xml:space="preserve">. For this release of specification valid choices are ’N’, ‘nXA-nYA’, ‘nX(2A)’, ‘nXB’ and ‘nXC’, where both nX and nY are the NR bands. For example, for </w:t>
            </w:r>
            <w:r>
              <w:rPr>
                <w:rFonts w:eastAsia="PMingLiU"/>
              </w:rPr>
              <w:t>DC_</w:t>
            </w:r>
            <w:r w:rsidRPr="006622C9">
              <w:rPr>
                <w:rFonts w:eastAsia="PMingLiU"/>
              </w:rPr>
              <w:t>n</w:t>
            </w:r>
            <w:r>
              <w:rPr>
                <w:rFonts w:eastAsia="PMingLiU"/>
              </w:rPr>
              <w:t>48</w:t>
            </w:r>
            <w:r w:rsidRPr="006622C9">
              <w:rPr>
                <w:rFonts w:eastAsia="PMingLiU"/>
              </w:rPr>
              <w:t>A-n7</w:t>
            </w:r>
            <w:r>
              <w:rPr>
                <w:rFonts w:eastAsia="PMingLiU"/>
              </w:rPr>
              <w:t>0</w:t>
            </w:r>
            <w:r w:rsidRPr="006622C9">
              <w:rPr>
                <w:rFonts w:eastAsia="PMingLiU"/>
              </w:rPr>
              <w:t xml:space="preserve">A, ‘N’ would mean only DL </w:t>
            </w:r>
            <w:r>
              <w:rPr>
                <w:rFonts w:eastAsia="PMingLiU"/>
              </w:rPr>
              <w:t>NR_DC</w:t>
            </w:r>
            <w:r w:rsidRPr="006622C9">
              <w:rPr>
                <w:rFonts w:eastAsia="PMingLiU"/>
              </w:rPr>
              <w:t>, ‘n</w:t>
            </w:r>
            <w:r>
              <w:rPr>
                <w:rFonts w:eastAsia="PMingLiU"/>
              </w:rPr>
              <w:t>48</w:t>
            </w:r>
            <w:r w:rsidRPr="006622C9">
              <w:rPr>
                <w:rFonts w:eastAsia="PMingLiU"/>
              </w:rPr>
              <w:t>A-n7</w:t>
            </w:r>
            <w:r>
              <w:rPr>
                <w:rFonts w:eastAsia="PMingLiU"/>
              </w:rPr>
              <w:t>0</w:t>
            </w:r>
            <w:r w:rsidRPr="006622C9">
              <w:rPr>
                <w:rFonts w:eastAsia="PMingLiU"/>
              </w:rPr>
              <w:t xml:space="preserve">A’ would mean both DL and UL </w:t>
            </w:r>
            <w:r>
              <w:rPr>
                <w:rFonts w:eastAsia="PMingLiU"/>
              </w:rPr>
              <w:t>NR-DC</w:t>
            </w:r>
            <w:r w:rsidRPr="006622C9">
              <w:rPr>
                <w:rFonts w:eastAsia="PMingLiU"/>
              </w:rPr>
              <w:t>.</w:t>
            </w:r>
          </w:p>
          <w:p w14:paraId="5C459FBA" w14:textId="77777777" w:rsidR="007242D2" w:rsidRPr="006622C9" w:rsidRDefault="007242D2" w:rsidP="00DA5852">
            <w:pPr>
              <w:pStyle w:val="TAN"/>
              <w:rPr>
                <w:rFonts w:eastAsia="PMingLiU"/>
              </w:rPr>
            </w:pPr>
            <w:r w:rsidRPr="006622C9">
              <w:rPr>
                <w:rFonts w:eastAsia="PMingLiU"/>
              </w:rPr>
              <w:t xml:space="preserve">Note </w:t>
            </w:r>
            <w:r>
              <w:rPr>
                <w:rFonts w:eastAsia="PMingLiU"/>
              </w:rPr>
              <w:t>3</w:t>
            </w:r>
            <w:r w:rsidRPr="006622C9">
              <w:rPr>
                <w:rFonts w:eastAsia="PMingLiU"/>
              </w:rPr>
              <w:t>:</w:t>
            </w:r>
            <w:r w:rsidRPr="006622C9">
              <w:rPr>
                <w:rFonts w:eastAsia="PMingLiU"/>
              </w:rPr>
              <w:tab/>
            </w:r>
            <w:r w:rsidRPr="006622C9">
              <w:rPr>
                <w:lang w:eastAsia="zh-CN"/>
              </w:rPr>
              <w:t>See UL(</w:t>
            </w:r>
            <w:r w:rsidRPr="006622C9">
              <w:rPr>
                <w:i/>
                <w:lang w:eastAsia="zh-CN"/>
              </w:rPr>
              <w:t>table_index</w:t>
            </w:r>
            <w:r w:rsidRPr="006622C9">
              <w:rPr>
                <w:lang w:eastAsia="zh-CN"/>
              </w:rPr>
              <w:t>) in Note 1 of Table 4.0-3 and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760D9CED" w14:textId="77777777" w:rsidR="007242D2" w:rsidRPr="006622C9" w:rsidRDefault="007242D2" w:rsidP="00DA5852">
            <w:pPr>
              <w:pStyle w:val="TAN"/>
              <w:rPr>
                <w:rFonts w:eastAsia="PMingLiU"/>
              </w:rPr>
            </w:pPr>
            <w:r w:rsidRPr="006622C9">
              <w:rPr>
                <w:rFonts w:eastAsia="PMingLiU"/>
              </w:rPr>
              <w:t xml:space="preserve">Note </w:t>
            </w:r>
            <w:r>
              <w:rPr>
                <w:rFonts w:eastAsia="PMingLiU"/>
              </w:rPr>
              <w:t>4</w:t>
            </w:r>
            <w:r w:rsidRPr="006622C9">
              <w:rPr>
                <w:rFonts w:eastAsia="PMingLiU"/>
              </w:rPr>
              <w:t>:</w:t>
            </w:r>
            <w:r w:rsidRPr="006622C9">
              <w:rPr>
                <w:rFonts w:eastAsia="PMingLiU"/>
              </w:rPr>
              <w:tab/>
              <w:t xml:space="preserve">The ULTxSwitching capability can be reported on inter-band </w:t>
            </w:r>
            <w:r>
              <w:rPr>
                <w:rFonts w:eastAsia="PMingLiU"/>
              </w:rPr>
              <w:t>NR-DC</w:t>
            </w:r>
            <w:r w:rsidRPr="006622C9">
              <w:rPr>
                <w:rFonts w:eastAsia="PMingLiU"/>
              </w:rPr>
              <w:t xml:space="preserve"> band combinations. The UE supplier shall indicate inter-band </w:t>
            </w:r>
            <w:r>
              <w:rPr>
                <w:rFonts w:eastAsia="PMingLiU"/>
              </w:rPr>
              <w:t>NR-DC</w:t>
            </w:r>
            <w:r w:rsidRPr="006622C9">
              <w:rPr>
                <w:rFonts w:eastAsia="PMingLiU"/>
              </w:rPr>
              <w:t xml:space="preserve"> band pairs on which it supports ULTxSwitching. For this release of specification valid choices are ’N’ and ‘nX-nY’, where both nX and nY are NR bands. For example, for </w:t>
            </w:r>
            <w:r>
              <w:rPr>
                <w:rFonts w:eastAsia="PMingLiU"/>
              </w:rPr>
              <w:t>DC</w:t>
            </w:r>
            <w:r w:rsidRPr="006622C9">
              <w:rPr>
                <w:rFonts w:eastAsia="PMingLiU"/>
              </w:rPr>
              <w:t>_n</w:t>
            </w:r>
            <w:r>
              <w:rPr>
                <w:rFonts w:eastAsia="PMingLiU"/>
              </w:rPr>
              <w:t>48</w:t>
            </w:r>
            <w:r w:rsidRPr="006622C9">
              <w:rPr>
                <w:rFonts w:eastAsia="PMingLiU"/>
              </w:rPr>
              <w:t>A-n7</w:t>
            </w:r>
            <w:r>
              <w:rPr>
                <w:rFonts w:eastAsia="PMingLiU"/>
              </w:rPr>
              <w:t>0</w:t>
            </w:r>
            <w:r w:rsidRPr="006622C9">
              <w:rPr>
                <w:rFonts w:eastAsia="PMingLiU"/>
              </w:rPr>
              <w:t>A, ‘N’ would mean not supporting ULTxSwitching, ‘n</w:t>
            </w:r>
            <w:r>
              <w:rPr>
                <w:rFonts w:eastAsia="PMingLiU"/>
              </w:rPr>
              <w:t>48</w:t>
            </w:r>
            <w:r w:rsidRPr="006622C9">
              <w:rPr>
                <w:rFonts w:eastAsia="PMingLiU"/>
              </w:rPr>
              <w:t>-n7</w:t>
            </w:r>
            <w:r>
              <w:rPr>
                <w:rFonts w:eastAsia="PMingLiU"/>
              </w:rPr>
              <w:t>0</w:t>
            </w:r>
            <w:r w:rsidRPr="006622C9">
              <w:rPr>
                <w:rFonts w:eastAsia="PMingLiU"/>
              </w:rPr>
              <w:t xml:space="preserve">’ would mean supporting of ULTxSwitching on this band pair. If UE supplier indicates supporting of ULTxSwitching on a band pair, they shall indicate at least one inter-band UL </w:t>
            </w:r>
            <w:r>
              <w:rPr>
                <w:rFonts w:eastAsia="PMingLiU"/>
              </w:rPr>
              <w:t>NR-DC</w:t>
            </w:r>
            <w:r w:rsidRPr="006622C9">
              <w:rPr>
                <w:rFonts w:eastAsia="PMingLiU"/>
              </w:rPr>
              <w:t xml:space="preserve"> configuration on the same band pair in the column “Supported </w:t>
            </w:r>
            <w:r>
              <w:rPr>
                <w:rFonts w:eastAsia="PMingLiU"/>
              </w:rPr>
              <w:t>NR-DC</w:t>
            </w:r>
            <w:r w:rsidRPr="006622C9">
              <w:rPr>
                <w:rFonts w:eastAsia="PMingLiU"/>
              </w:rPr>
              <w:t xml:space="preserve"> Bandwidth Class(es) in UL”.</w:t>
            </w:r>
            <w:r w:rsidRPr="006622C9">
              <w:t xml:space="preserve"> </w:t>
            </w:r>
            <w:r w:rsidRPr="006622C9">
              <w:rPr>
                <w:rFonts w:eastAsia="PMingLiU"/>
              </w:rPr>
              <w:t xml:space="preserve">The ULTxSwitching is only tested with 2 UL CCs, so UE is allowed to report ‘N’ by default for </w:t>
            </w:r>
            <w:r>
              <w:rPr>
                <w:rFonts w:eastAsia="PMingLiU"/>
              </w:rPr>
              <w:t>NR-DC</w:t>
            </w:r>
            <w:r w:rsidRPr="006622C9">
              <w:rPr>
                <w:rFonts w:eastAsia="PMingLiU"/>
              </w:rPr>
              <w:t xml:space="preserve"> configuration with &gt; 2 component carriers.</w:t>
            </w:r>
          </w:p>
          <w:p w14:paraId="034A21B1" w14:textId="77777777" w:rsidR="007242D2" w:rsidRPr="006622C9" w:rsidRDefault="007242D2" w:rsidP="00DA5852">
            <w:pPr>
              <w:pStyle w:val="TAN"/>
              <w:rPr>
                <w:lang w:eastAsia="zh-CN"/>
              </w:rPr>
            </w:pPr>
            <w:r w:rsidRPr="006622C9">
              <w:rPr>
                <w:rFonts w:eastAsia="PMingLiU"/>
              </w:rPr>
              <w:t xml:space="preserve">Note </w:t>
            </w:r>
            <w:r>
              <w:rPr>
                <w:rFonts w:eastAsia="PMingLiU"/>
              </w:rPr>
              <w:t>5</w:t>
            </w:r>
            <w:r w:rsidRPr="006622C9">
              <w:rPr>
                <w:rFonts w:eastAsia="PMingLiU"/>
              </w:rPr>
              <w:t>:</w:t>
            </w:r>
            <w:r w:rsidRPr="006622C9">
              <w:rPr>
                <w:rFonts w:eastAsia="PMingLiU"/>
              </w:rPr>
              <w:tab/>
            </w:r>
            <w:r w:rsidRPr="006622C9">
              <w:rPr>
                <w:lang w:eastAsia="zh-CN"/>
              </w:rPr>
              <w:t>See ULTxSwitching(</w:t>
            </w:r>
            <w:r w:rsidRPr="006622C9">
              <w:rPr>
                <w:i/>
                <w:lang w:eastAsia="zh-CN"/>
              </w:rPr>
              <w:t>table_index</w:t>
            </w:r>
            <w:r w:rsidRPr="006622C9">
              <w:rPr>
                <w:lang w:eastAsia="zh-CN"/>
              </w:rPr>
              <w:t>) Note 6 of Table 4.0-3 in TS 38.522 [9].</w:t>
            </w:r>
          </w:p>
          <w:p w14:paraId="4DFB44DD" w14:textId="77777777" w:rsidR="007242D2" w:rsidRPr="006622C9" w:rsidRDefault="007242D2" w:rsidP="00DA5852">
            <w:pPr>
              <w:pStyle w:val="TAN"/>
              <w:rPr>
                <w:rFonts w:eastAsia="PMingLiU"/>
              </w:rPr>
            </w:pPr>
            <w:r w:rsidRPr="006622C9">
              <w:rPr>
                <w:lang w:eastAsia="zh-CN"/>
              </w:rPr>
              <w:t xml:space="preserve">Note </w:t>
            </w:r>
            <w:r>
              <w:rPr>
                <w:lang w:eastAsia="zh-CN"/>
              </w:rPr>
              <w:t>6</w:t>
            </w:r>
            <w:r w:rsidRPr="006622C9">
              <w:rPr>
                <w:lang w:eastAsia="zh-CN"/>
              </w:rPr>
              <w:t>:</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14:paraId="5D99F611" w14:textId="77777777" w:rsidR="007242D2" w:rsidRDefault="007242D2" w:rsidP="00A36FC2"/>
    <w:p w14:paraId="6A710785" w14:textId="63FF8B90" w:rsidR="0029416B" w:rsidRPr="005B00C6" w:rsidRDefault="0029416B" w:rsidP="0029416B">
      <w:pPr>
        <w:pStyle w:val="Heading4"/>
        <w:ind w:left="0" w:firstLine="0"/>
        <w:rPr>
          <w:rFonts w:eastAsia="SimSun"/>
          <w:lang w:eastAsia="zh-CN"/>
        </w:rPr>
      </w:pPr>
      <w:bookmarkStart w:id="643" w:name="_Toc114916341"/>
      <w:bookmarkStart w:id="644" w:name="_Toc124016753"/>
      <w:r w:rsidRPr="005B00C6">
        <w:t>A.4.3.2B.1.</w:t>
      </w:r>
      <w:r w:rsidRPr="005B00C6">
        <w:rPr>
          <w:rFonts w:eastAsia="SimSun"/>
          <w:lang w:eastAsia="zh-CN"/>
        </w:rPr>
        <w:t>0b</w:t>
      </w:r>
      <w:r w:rsidRPr="005B00C6">
        <w:tab/>
        <w:t xml:space="preserve">NR-DC </w:t>
      </w:r>
      <w:r w:rsidRPr="005B00C6">
        <w:rPr>
          <w:rFonts w:eastAsia="SimSun"/>
          <w:lang w:eastAsia="zh-CN"/>
        </w:rPr>
        <w:t>within</w:t>
      </w:r>
      <w:r w:rsidRPr="005B00C6">
        <w:t xml:space="preserve"> FR</w:t>
      </w:r>
      <w:r w:rsidRPr="005B00C6">
        <w:rPr>
          <w:rFonts w:eastAsia="SimSun"/>
          <w:lang w:eastAsia="zh-CN"/>
        </w:rPr>
        <w:t>2</w:t>
      </w:r>
      <w:bookmarkEnd w:id="638"/>
      <w:bookmarkEnd w:id="639"/>
      <w:bookmarkEnd w:id="640"/>
      <w:bookmarkEnd w:id="641"/>
      <w:bookmarkEnd w:id="642"/>
      <w:bookmarkEnd w:id="643"/>
      <w:bookmarkEnd w:id="644"/>
    </w:p>
    <w:p w14:paraId="71E7BBA6" w14:textId="70564CC9" w:rsidR="008C3D6B" w:rsidRPr="005B00C6" w:rsidRDefault="0029416B" w:rsidP="008C3D6B">
      <w:pPr>
        <w:rPr>
          <w:rFonts w:eastAsia="SimSun"/>
          <w:lang w:eastAsia="zh-CN"/>
        </w:rPr>
      </w:pPr>
      <w:r w:rsidRPr="005B00C6">
        <w:rPr>
          <w:rFonts w:eastAsia="SimSun"/>
          <w:lang w:eastAsia="zh-CN"/>
        </w:rPr>
        <w:t>TBD</w:t>
      </w:r>
    </w:p>
    <w:p w14:paraId="1D181C45" w14:textId="551677A1" w:rsidR="0029416B" w:rsidRPr="005B00C6" w:rsidRDefault="00880597" w:rsidP="0029416B">
      <w:pPr>
        <w:pStyle w:val="Heading4"/>
        <w:ind w:left="0" w:firstLine="0"/>
      </w:pPr>
      <w:bookmarkStart w:id="645" w:name="_Toc68089599"/>
      <w:bookmarkStart w:id="646" w:name="_Toc69067720"/>
      <w:bookmarkStart w:id="647" w:name="_Toc75383267"/>
      <w:bookmarkStart w:id="648" w:name="_Toc83706915"/>
      <w:bookmarkStart w:id="649" w:name="_Toc90491620"/>
      <w:bookmarkStart w:id="650" w:name="_Toc100147714"/>
      <w:bookmarkStart w:id="651" w:name="_Toc106740986"/>
      <w:bookmarkStart w:id="652" w:name="_Toc114916342"/>
      <w:bookmarkStart w:id="653" w:name="_Toc124016754"/>
      <w:r w:rsidRPr="005B00C6">
        <w:t>A.4.3.2B.1.1</w:t>
      </w:r>
      <w:r w:rsidRPr="005B00C6">
        <w:tab/>
        <w:t>NR-DC between FR1 and FR2</w:t>
      </w:r>
      <w:bookmarkEnd w:id="645"/>
      <w:bookmarkEnd w:id="646"/>
      <w:bookmarkEnd w:id="647"/>
      <w:bookmarkEnd w:id="648"/>
      <w:bookmarkEnd w:id="649"/>
      <w:bookmarkEnd w:id="650"/>
      <w:bookmarkEnd w:id="651"/>
      <w:bookmarkEnd w:id="652"/>
      <w:bookmarkEnd w:id="653"/>
    </w:p>
    <w:p w14:paraId="6216BCFF" w14:textId="4817AC3B" w:rsidR="00586192" w:rsidRPr="005B00C6" w:rsidRDefault="0029416B" w:rsidP="007624D2">
      <w:pPr>
        <w:pStyle w:val="Heading6"/>
      </w:pPr>
      <w:bookmarkStart w:id="654" w:name="_Toc75383268"/>
      <w:bookmarkStart w:id="655" w:name="_Toc83706916"/>
      <w:bookmarkStart w:id="656" w:name="_Toc90491621"/>
      <w:bookmarkStart w:id="657" w:name="_Toc100147715"/>
      <w:bookmarkStart w:id="658" w:name="_Toc106740987"/>
      <w:bookmarkStart w:id="659" w:name="_Toc114916343"/>
      <w:bookmarkStart w:id="660" w:name="_Toc124016755"/>
      <w:r w:rsidRPr="005B00C6">
        <w:t>A.4.3.2B.1.1.1</w:t>
      </w:r>
      <w:r w:rsidRPr="005B00C6">
        <w:tab/>
        <w:t xml:space="preserve">NR-DC </w:t>
      </w:r>
      <w:r w:rsidRPr="005B00C6">
        <w:rPr>
          <w:lang w:eastAsia="zh-CN"/>
        </w:rPr>
        <w:t xml:space="preserve">between FR1 and </w:t>
      </w:r>
      <w:r w:rsidRPr="005B00C6">
        <w:t>FR2 (two bands)</w:t>
      </w:r>
      <w:bookmarkEnd w:id="654"/>
      <w:bookmarkEnd w:id="655"/>
      <w:bookmarkEnd w:id="656"/>
      <w:bookmarkEnd w:id="657"/>
      <w:bookmarkEnd w:id="658"/>
      <w:bookmarkEnd w:id="659"/>
      <w:bookmarkEnd w:id="660"/>
    </w:p>
    <w:p w14:paraId="1D5D7FD8" w14:textId="7BB7188F" w:rsidR="00586192" w:rsidRPr="005B00C6" w:rsidRDefault="00586192" w:rsidP="00586192">
      <w:pPr>
        <w:pStyle w:val="TH"/>
        <w:ind w:left="567"/>
      </w:pPr>
      <w:r w:rsidRPr="005B00C6">
        <w:t>Table A.4.3.2B.1</w:t>
      </w:r>
      <w:r w:rsidR="009B2227" w:rsidRPr="005B00C6">
        <w:t>.1</w:t>
      </w:r>
      <w:r w:rsidR="0029416B" w:rsidRPr="005B00C6">
        <w:t>.1</w:t>
      </w:r>
      <w:r w:rsidRPr="005B00C6">
        <w:t xml:space="preserve">-1: Downlink </w:t>
      </w:r>
      <w:r w:rsidR="00585F58" w:rsidRPr="005B00C6">
        <w:t>NR-DC</w:t>
      </w:r>
      <w:r w:rsidRPr="005B00C6">
        <w:t xml:space="preserve"> Bandwidth Class Combination capabilities between FR1 and FR2 </w:t>
      </w:r>
      <w:r w:rsidR="009B2227" w:rsidRPr="005B00C6">
        <w:t xml:space="preserve">and two bands </w:t>
      </w:r>
      <w:r w:rsidRPr="005B00C6">
        <w:t>(for one or more of the supported DC configurations in Table A.4.3.2B.1</w:t>
      </w:r>
      <w:r w:rsidR="009B2227" w:rsidRPr="005B00C6">
        <w:t>.1</w:t>
      </w:r>
      <w:r w:rsidR="0029416B" w:rsidRPr="005B00C6">
        <w:t>.1</w:t>
      </w:r>
      <w:r w:rsidRPr="005B00C6">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B00C6" w:rsidRDefault="00585F58" w:rsidP="00FA72F8">
            <w:pPr>
              <w:pStyle w:val="TAH"/>
            </w:pPr>
            <w:r w:rsidRPr="005B00C6">
              <w:t>DL NR-DC between FR1 and FR2 Bandwidth Class</w:t>
            </w:r>
          </w:p>
          <w:p w14:paraId="5E8139B0"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B00C6" w:rsidRDefault="00585F58" w:rsidP="00FA72F8">
            <w:pPr>
              <w:pStyle w:val="TAH"/>
            </w:pPr>
            <w:r w:rsidRPr="005B00C6">
              <w:t>Comments</w:t>
            </w:r>
          </w:p>
        </w:tc>
      </w:tr>
      <w:tr w:rsidR="00585F58" w:rsidRPr="005B00C6"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B00C6" w:rsidRDefault="00585F58" w:rsidP="00FA72F8">
            <w:pPr>
              <w:pStyle w:val="TAL"/>
            </w:pPr>
            <w:r w:rsidRPr="005B00C6">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B00C6" w:rsidRDefault="00585F58" w:rsidP="00FA72F8">
            <w:pPr>
              <w:pStyle w:val="TAC"/>
            </w:pPr>
            <w:r w:rsidRPr="005B00C6">
              <w:t>38.101-1, 5.3A.5</w:t>
            </w:r>
          </w:p>
          <w:p w14:paraId="7E076440" w14:textId="77777777" w:rsidR="00585F58" w:rsidRPr="005B00C6" w:rsidRDefault="00585F58" w:rsidP="00FA72F8">
            <w:pPr>
              <w:pStyle w:val="TAC"/>
            </w:pPr>
            <w:r w:rsidRPr="005B00C6">
              <w:t>38.101-2, 5.3A.4</w:t>
            </w:r>
          </w:p>
          <w:p w14:paraId="7C9DE2C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B00C6" w:rsidRDefault="00585F58" w:rsidP="00FA72F8">
            <w:pPr>
              <w:pStyle w:val="TAL"/>
              <w:rPr>
                <w:lang w:eastAsia="zh-CN"/>
              </w:rPr>
            </w:pPr>
            <w:r w:rsidRPr="005B00C6">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B00C6" w:rsidRDefault="00585F58" w:rsidP="00FA72F8">
            <w:pPr>
              <w:pStyle w:val="TAL"/>
            </w:pPr>
          </w:p>
        </w:tc>
      </w:tr>
      <w:tr w:rsidR="00585F58" w:rsidRPr="005B00C6"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B00C6" w:rsidRDefault="00585F58" w:rsidP="00FA72F8">
            <w:pPr>
              <w:pStyle w:val="TAL"/>
            </w:pPr>
            <w:r w:rsidRPr="005B00C6">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B00C6" w:rsidRDefault="00585F58" w:rsidP="00FA72F8">
            <w:pPr>
              <w:pStyle w:val="TAC"/>
            </w:pPr>
            <w:r w:rsidRPr="005B00C6">
              <w:t>38.101-1, 5.3A.5</w:t>
            </w:r>
          </w:p>
          <w:p w14:paraId="5CEDF1FA" w14:textId="77777777" w:rsidR="00585F58" w:rsidRPr="005B00C6" w:rsidRDefault="00585F58" w:rsidP="00FA72F8">
            <w:pPr>
              <w:pStyle w:val="TAC"/>
            </w:pPr>
            <w:r w:rsidRPr="005B00C6">
              <w:t>38.101-2, 5.3A.4</w:t>
            </w:r>
          </w:p>
          <w:p w14:paraId="2F68E4D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B00C6" w:rsidRDefault="00585F58" w:rsidP="00FA72F8">
            <w:pPr>
              <w:pStyle w:val="TAL"/>
              <w:rPr>
                <w:lang w:eastAsia="zh-CN"/>
              </w:rPr>
            </w:pPr>
            <w:r w:rsidRPr="005B00C6">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B00C6" w:rsidRDefault="00585F58" w:rsidP="00FA72F8">
            <w:pPr>
              <w:pStyle w:val="TAL"/>
            </w:pPr>
          </w:p>
        </w:tc>
      </w:tr>
      <w:tr w:rsidR="00585F58" w:rsidRPr="005B00C6"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B00C6" w:rsidRDefault="00585F58" w:rsidP="00FA72F8">
            <w:pPr>
              <w:pStyle w:val="TAL"/>
            </w:pPr>
            <w:r w:rsidRPr="005B00C6">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B00C6" w:rsidRDefault="00585F58" w:rsidP="00FA72F8">
            <w:pPr>
              <w:pStyle w:val="TAC"/>
            </w:pPr>
            <w:r w:rsidRPr="005B00C6">
              <w:t>38.101-1, 5.3A.5</w:t>
            </w:r>
          </w:p>
          <w:p w14:paraId="55F97722" w14:textId="77777777" w:rsidR="00585F58" w:rsidRPr="005B00C6" w:rsidRDefault="00585F58" w:rsidP="00FA72F8">
            <w:pPr>
              <w:pStyle w:val="TAC"/>
            </w:pPr>
            <w:r w:rsidRPr="005B00C6">
              <w:t>38.101-2, 5.3A.4</w:t>
            </w:r>
          </w:p>
          <w:p w14:paraId="5E5C2CD1"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B00C6" w:rsidRDefault="00585F58" w:rsidP="00FA72F8">
            <w:pPr>
              <w:pStyle w:val="TAL"/>
              <w:rPr>
                <w:lang w:eastAsia="zh-CN"/>
              </w:rPr>
            </w:pPr>
            <w:r w:rsidRPr="005B00C6">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B00C6" w:rsidRDefault="00585F58" w:rsidP="00FA72F8">
            <w:pPr>
              <w:pStyle w:val="TAL"/>
            </w:pPr>
          </w:p>
        </w:tc>
      </w:tr>
      <w:tr w:rsidR="00585F58" w:rsidRPr="005B00C6"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B00C6" w:rsidRDefault="00585F58" w:rsidP="00FA72F8">
            <w:pPr>
              <w:pStyle w:val="TAL"/>
            </w:pPr>
            <w:r w:rsidRPr="005B00C6">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B00C6" w:rsidRDefault="00585F58" w:rsidP="00FA72F8">
            <w:pPr>
              <w:pStyle w:val="TAC"/>
            </w:pPr>
            <w:r w:rsidRPr="005B00C6">
              <w:t>38.101-1, 5.3A.5</w:t>
            </w:r>
          </w:p>
          <w:p w14:paraId="32446698" w14:textId="77777777" w:rsidR="00585F58" w:rsidRPr="005B00C6" w:rsidRDefault="00585F58" w:rsidP="00FA72F8">
            <w:pPr>
              <w:pStyle w:val="TAC"/>
            </w:pPr>
            <w:r w:rsidRPr="005B00C6">
              <w:t>38.101-2, 5.3A.4</w:t>
            </w:r>
          </w:p>
          <w:p w14:paraId="0520B08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B00C6" w:rsidRDefault="00585F58" w:rsidP="00FA72F8">
            <w:pPr>
              <w:pStyle w:val="TAL"/>
              <w:rPr>
                <w:lang w:eastAsia="zh-CN"/>
              </w:rPr>
            </w:pPr>
            <w:r w:rsidRPr="005B00C6">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B00C6" w:rsidRDefault="00585F58" w:rsidP="00FA72F8">
            <w:pPr>
              <w:pStyle w:val="TAL"/>
            </w:pPr>
          </w:p>
        </w:tc>
      </w:tr>
      <w:tr w:rsidR="00585F58" w:rsidRPr="005B00C6"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B00C6" w:rsidRDefault="00585F58"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B00C6" w:rsidRDefault="00585F58" w:rsidP="00FA72F8">
            <w:pPr>
              <w:pStyle w:val="TAL"/>
            </w:pPr>
            <w:r w:rsidRPr="005B00C6">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B00C6" w:rsidRDefault="00585F58" w:rsidP="00FA72F8">
            <w:pPr>
              <w:pStyle w:val="TAC"/>
            </w:pPr>
            <w:r w:rsidRPr="005B00C6">
              <w:t>38.101-1, 5.3A.5</w:t>
            </w:r>
          </w:p>
          <w:p w14:paraId="65CEA988" w14:textId="77777777" w:rsidR="00585F58" w:rsidRPr="005B00C6" w:rsidRDefault="00585F58" w:rsidP="00FA72F8">
            <w:pPr>
              <w:pStyle w:val="TAC"/>
            </w:pPr>
            <w:r w:rsidRPr="005B00C6">
              <w:t>38.101-2, 5.3A.4</w:t>
            </w:r>
          </w:p>
          <w:p w14:paraId="444AA710" w14:textId="77777777" w:rsidR="00585F58" w:rsidRPr="005B00C6" w:rsidRDefault="00585F58" w:rsidP="00FA72F8">
            <w:pPr>
              <w:pStyle w:val="TAC"/>
              <w:rPr>
                <w:rFonts w:cs="Arial"/>
                <w:szCs w:val="18"/>
              </w:rPr>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B00C6" w:rsidRDefault="00585F58" w:rsidP="00FA72F8">
            <w:pPr>
              <w:pStyle w:val="TAL"/>
            </w:pPr>
            <w:r w:rsidRPr="005B00C6">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B00C6" w:rsidRDefault="00585F58" w:rsidP="00FA72F8">
            <w:pPr>
              <w:pStyle w:val="TAL"/>
            </w:pPr>
          </w:p>
        </w:tc>
      </w:tr>
      <w:tr w:rsidR="00585F58" w:rsidRPr="005B00C6"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B00C6" w:rsidRDefault="00585F58"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B00C6" w:rsidRDefault="00585F58" w:rsidP="00FA72F8">
            <w:pPr>
              <w:pStyle w:val="TAL"/>
            </w:pPr>
            <w:r w:rsidRPr="005B00C6">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B00C6" w:rsidRDefault="00585F58" w:rsidP="00FA72F8">
            <w:pPr>
              <w:pStyle w:val="TAC"/>
            </w:pPr>
            <w:r w:rsidRPr="005B00C6">
              <w:t>38.101-1, 5.3A.5</w:t>
            </w:r>
          </w:p>
          <w:p w14:paraId="60953B93" w14:textId="77777777" w:rsidR="00585F58" w:rsidRPr="005B00C6" w:rsidRDefault="00585F58" w:rsidP="00FA72F8">
            <w:pPr>
              <w:pStyle w:val="TAC"/>
            </w:pPr>
            <w:r w:rsidRPr="005B00C6">
              <w:t>38.101-2, 5.3A.4</w:t>
            </w:r>
          </w:p>
          <w:p w14:paraId="581B63A6"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B00C6" w:rsidRDefault="00585F58" w:rsidP="00FA72F8">
            <w:pPr>
              <w:pStyle w:val="TAL"/>
            </w:pPr>
            <w:r w:rsidRPr="005B00C6">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B00C6" w:rsidRDefault="00585F58" w:rsidP="00FA72F8">
            <w:pPr>
              <w:pStyle w:val="TAL"/>
            </w:pPr>
          </w:p>
        </w:tc>
      </w:tr>
      <w:tr w:rsidR="00585F58" w:rsidRPr="005B00C6"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B00C6" w:rsidRDefault="00585F58"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B00C6" w:rsidRDefault="00585F58" w:rsidP="00FA72F8">
            <w:pPr>
              <w:pStyle w:val="TAL"/>
            </w:pPr>
            <w:r w:rsidRPr="005B00C6">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B00C6" w:rsidRDefault="00585F58" w:rsidP="00FA72F8">
            <w:pPr>
              <w:pStyle w:val="TAC"/>
            </w:pPr>
            <w:r w:rsidRPr="005B00C6">
              <w:t>38.101-1, 5.3A.5</w:t>
            </w:r>
          </w:p>
          <w:p w14:paraId="7FCCD792" w14:textId="77777777" w:rsidR="00585F58" w:rsidRPr="005B00C6" w:rsidRDefault="00585F58" w:rsidP="00FA72F8">
            <w:pPr>
              <w:pStyle w:val="TAC"/>
            </w:pPr>
            <w:r w:rsidRPr="005B00C6">
              <w:t>38.101-2, 5.3A.4</w:t>
            </w:r>
          </w:p>
          <w:p w14:paraId="7077090D"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B00C6" w:rsidRDefault="00585F58" w:rsidP="00FA72F8">
            <w:pPr>
              <w:pStyle w:val="TAL"/>
            </w:pPr>
            <w:r w:rsidRPr="005B00C6">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B00C6" w:rsidRDefault="00585F58" w:rsidP="00FA72F8">
            <w:pPr>
              <w:pStyle w:val="TAL"/>
            </w:pPr>
          </w:p>
        </w:tc>
      </w:tr>
      <w:tr w:rsidR="00585F58" w:rsidRPr="005B00C6"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B00C6" w:rsidRDefault="00585F58"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B00C6" w:rsidRDefault="00585F58" w:rsidP="00FA72F8">
            <w:pPr>
              <w:pStyle w:val="TAL"/>
            </w:pPr>
            <w:r w:rsidRPr="005B00C6">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B00C6" w:rsidRDefault="00585F58" w:rsidP="00FA72F8">
            <w:pPr>
              <w:pStyle w:val="TAC"/>
            </w:pPr>
            <w:r w:rsidRPr="005B00C6">
              <w:t>38.101-1, 5.3A.5</w:t>
            </w:r>
          </w:p>
          <w:p w14:paraId="3A9245A2" w14:textId="77777777" w:rsidR="00585F58" w:rsidRPr="005B00C6" w:rsidRDefault="00585F58" w:rsidP="00FA72F8">
            <w:pPr>
              <w:pStyle w:val="TAC"/>
            </w:pPr>
            <w:r w:rsidRPr="005B00C6">
              <w:t>38.101-2, 5.3A.4</w:t>
            </w:r>
          </w:p>
          <w:p w14:paraId="188630B8"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B00C6" w:rsidRDefault="00585F58" w:rsidP="00FA72F8">
            <w:pPr>
              <w:pStyle w:val="TAL"/>
            </w:pPr>
            <w:r w:rsidRPr="005B00C6">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B00C6" w:rsidRDefault="00585F58" w:rsidP="00FA72F8">
            <w:pPr>
              <w:pStyle w:val="TAL"/>
            </w:pPr>
          </w:p>
        </w:tc>
      </w:tr>
      <w:tr w:rsidR="00585F58" w:rsidRPr="005B00C6"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B00C6" w:rsidRDefault="00585F58" w:rsidP="00FA72F8">
            <w:pPr>
              <w:pStyle w:val="TAL"/>
            </w:pPr>
            <w:r w:rsidRPr="005B00C6">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B00C6" w:rsidRDefault="00585F58" w:rsidP="00FA72F8">
            <w:pPr>
              <w:pStyle w:val="TAC"/>
            </w:pPr>
            <w:r w:rsidRPr="005B00C6">
              <w:t>38.101-1, 5.3A.5</w:t>
            </w:r>
          </w:p>
          <w:p w14:paraId="27FEF7CC" w14:textId="77777777" w:rsidR="00585F58" w:rsidRPr="005B00C6" w:rsidRDefault="00585F58" w:rsidP="00FA72F8">
            <w:pPr>
              <w:pStyle w:val="TAC"/>
            </w:pPr>
            <w:r w:rsidRPr="005B00C6">
              <w:t>38.101-2, 5.3A.4</w:t>
            </w:r>
          </w:p>
          <w:p w14:paraId="7B751B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B00C6" w:rsidRDefault="00585F58" w:rsidP="00FA72F8">
            <w:pPr>
              <w:pStyle w:val="TAL"/>
              <w:rPr>
                <w:lang w:eastAsia="zh-CN"/>
              </w:rPr>
            </w:pPr>
            <w:r w:rsidRPr="005B00C6">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B00C6" w:rsidRDefault="00585F58" w:rsidP="00FA72F8">
            <w:pPr>
              <w:pStyle w:val="TAL"/>
            </w:pPr>
          </w:p>
        </w:tc>
      </w:tr>
      <w:tr w:rsidR="00585F58" w:rsidRPr="005B00C6"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B00C6" w:rsidRDefault="00585F58" w:rsidP="00FA72F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B00C6" w:rsidRDefault="00585F58" w:rsidP="00FA72F8">
            <w:pPr>
              <w:pStyle w:val="TAL"/>
            </w:pPr>
            <w:r w:rsidRPr="005B00C6">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B00C6" w:rsidRDefault="00585F58" w:rsidP="00FA72F8">
            <w:pPr>
              <w:pStyle w:val="TAC"/>
            </w:pPr>
            <w:r w:rsidRPr="005B00C6">
              <w:t>38.101-1, 5.3A.5</w:t>
            </w:r>
          </w:p>
          <w:p w14:paraId="59508FC9" w14:textId="77777777" w:rsidR="00585F58" w:rsidRPr="005B00C6" w:rsidRDefault="00585F58" w:rsidP="00FA72F8">
            <w:pPr>
              <w:pStyle w:val="TAC"/>
            </w:pPr>
            <w:r w:rsidRPr="005B00C6">
              <w:t>38.101-2, 5.3A.4</w:t>
            </w:r>
          </w:p>
          <w:p w14:paraId="02A8EB90"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B00C6" w:rsidRDefault="00585F58" w:rsidP="00FA72F8">
            <w:pPr>
              <w:pStyle w:val="TAL"/>
            </w:pPr>
            <w:r w:rsidRPr="005B00C6">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B00C6" w:rsidRDefault="00585F58" w:rsidP="00FA72F8">
            <w:pPr>
              <w:pStyle w:val="TAL"/>
            </w:pPr>
          </w:p>
        </w:tc>
      </w:tr>
      <w:tr w:rsidR="00585F58" w:rsidRPr="005B00C6"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B00C6" w:rsidRDefault="00585F58" w:rsidP="00FA72F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B00C6" w:rsidRDefault="00585F58" w:rsidP="00FA72F8">
            <w:pPr>
              <w:pStyle w:val="TAL"/>
            </w:pPr>
            <w:r w:rsidRPr="005B00C6">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B00C6" w:rsidRDefault="00585F58" w:rsidP="00FA72F8">
            <w:pPr>
              <w:pStyle w:val="TAC"/>
            </w:pPr>
            <w:r w:rsidRPr="005B00C6">
              <w:t>38.101-1, 5.3A.5</w:t>
            </w:r>
          </w:p>
          <w:p w14:paraId="2337FD0B" w14:textId="77777777" w:rsidR="00585F58" w:rsidRPr="005B00C6" w:rsidRDefault="00585F58" w:rsidP="00FA72F8">
            <w:pPr>
              <w:pStyle w:val="TAC"/>
            </w:pPr>
            <w:r w:rsidRPr="005B00C6">
              <w:t>38.101-2, 5.3A.4</w:t>
            </w:r>
          </w:p>
          <w:p w14:paraId="35F35EDF"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B00C6" w:rsidRDefault="00585F58" w:rsidP="00FA72F8">
            <w:pPr>
              <w:pStyle w:val="TAL"/>
            </w:pPr>
            <w:r w:rsidRPr="005B00C6">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B00C6" w:rsidRDefault="00585F58" w:rsidP="00FA72F8">
            <w:pPr>
              <w:pStyle w:val="TAL"/>
            </w:pPr>
          </w:p>
        </w:tc>
      </w:tr>
      <w:tr w:rsidR="00585F58" w:rsidRPr="005B00C6"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B00C6" w:rsidRDefault="00585F58"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B00C6" w:rsidRDefault="00585F58" w:rsidP="00FA72F8">
            <w:pPr>
              <w:pStyle w:val="TAL"/>
            </w:pPr>
            <w:r w:rsidRPr="005B00C6">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B00C6" w:rsidRDefault="00585F58" w:rsidP="00FA72F8">
            <w:pPr>
              <w:pStyle w:val="TAC"/>
            </w:pPr>
            <w:r w:rsidRPr="005B00C6">
              <w:t>38.101-1, 5.3A.5</w:t>
            </w:r>
          </w:p>
          <w:p w14:paraId="7E324375" w14:textId="77777777" w:rsidR="00585F58" w:rsidRPr="005B00C6" w:rsidRDefault="00585F58" w:rsidP="00FA72F8">
            <w:pPr>
              <w:pStyle w:val="TAC"/>
            </w:pPr>
            <w:r w:rsidRPr="005B00C6">
              <w:t>38.101-2, 5.3A.4</w:t>
            </w:r>
          </w:p>
          <w:p w14:paraId="6952CEEC"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B00C6" w:rsidRDefault="00585F58" w:rsidP="00FA72F8">
            <w:pPr>
              <w:pStyle w:val="TAL"/>
              <w:rPr>
                <w:lang w:eastAsia="zh-CN"/>
              </w:rPr>
            </w:pPr>
            <w:r w:rsidRPr="005B00C6">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B00C6" w:rsidRDefault="00585F58" w:rsidP="00FA72F8">
            <w:pPr>
              <w:pStyle w:val="TAL"/>
            </w:pPr>
          </w:p>
        </w:tc>
      </w:tr>
      <w:tr w:rsidR="00585F58" w:rsidRPr="005B00C6"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B00C6" w:rsidRDefault="00585F58"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B00C6" w:rsidRDefault="00585F58" w:rsidP="00FA72F8">
            <w:pPr>
              <w:pStyle w:val="TAL"/>
            </w:pPr>
            <w:r w:rsidRPr="005B00C6">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B00C6" w:rsidRDefault="00585F58" w:rsidP="00FA72F8">
            <w:pPr>
              <w:pStyle w:val="TAC"/>
            </w:pPr>
            <w:r w:rsidRPr="005B00C6">
              <w:t>38.101-1, 5.3A.5</w:t>
            </w:r>
          </w:p>
          <w:p w14:paraId="35A5B381" w14:textId="77777777" w:rsidR="00585F58" w:rsidRPr="005B00C6" w:rsidRDefault="00585F58" w:rsidP="00FA72F8">
            <w:pPr>
              <w:pStyle w:val="TAC"/>
            </w:pPr>
            <w:r w:rsidRPr="005B00C6">
              <w:t>38.101-2, 5.3A.4</w:t>
            </w:r>
          </w:p>
          <w:p w14:paraId="30E4315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B00C6" w:rsidRDefault="00585F58" w:rsidP="00FA72F8">
            <w:pPr>
              <w:pStyle w:val="TAL"/>
            </w:pPr>
            <w:r w:rsidRPr="005B00C6">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B00C6" w:rsidRDefault="00585F58" w:rsidP="00FA72F8">
            <w:pPr>
              <w:pStyle w:val="TAL"/>
            </w:pPr>
          </w:p>
        </w:tc>
      </w:tr>
      <w:tr w:rsidR="00585F58" w:rsidRPr="005B00C6"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B00C6" w:rsidRDefault="00585F58" w:rsidP="00FA72F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B00C6" w:rsidRDefault="00585F58" w:rsidP="00FA72F8">
            <w:pPr>
              <w:pStyle w:val="TAL"/>
            </w:pPr>
            <w:r w:rsidRPr="005B00C6">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B00C6" w:rsidRDefault="00585F58" w:rsidP="00FA72F8">
            <w:pPr>
              <w:pStyle w:val="TAC"/>
            </w:pPr>
            <w:r w:rsidRPr="005B00C6">
              <w:t>38.101-1, 5.3A.5</w:t>
            </w:r>
          </w:p>
          <w:p w14:paraId="75ADF3A1" w14:textId="77777777" w:rsidR="00585F58" w:rsidRPr="005B00C6" w:rsidRDefault="00585F58" w:rsidP="00FA72F8">
            <w:pPr>
              <w:pStyle w:val="TAC"/>
            </w:pPr>
            <w:r w:rsidRPr="005B00C6">
              <w:t>38.101-2, 5.3A.4</w:t>
            </w:r>
          </w:p>
          <w:p w14:paraId="2D685A5B"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B00C6" w:rsidRDefault="00585F58" w:rsidP="00FA72F8">
            <w:pPr>
              <w:pStyle w:val="TAL"/>
            </w:pPr>
            <w:r w:rsidRPr="005B00C6">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B00C6" w:rsidRDefault="00585F58" w:rsidP="00FA72F8">
            <w:pPr>
              <w:pStyle w:val="TAL"/>
            </w:pPr>
          </w:p>
        </w:tc>
      </w:tr>
      <w:tr w:rsidR="00585F58" w:rsidRPr="005B00C6"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B00C6" w:rsidRDefault="00585F58" w:rsidP="00FA72F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B00C6" w:rsidRDefault="00585F58" w:rsidP="00FA72F8">
            <w:pPr>
              <w:pStyle w:val="TAL"/>
            </w:pPr>
            <w:r w:rsidRPr="005B00C6">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B00C6" w:rsidRDefault="00585F58" w:rsidP="00FA72F8">
            <w:pPr>
              <w:pStyle w:val="TAC"/>
            </w:pPr>
            <w:r w:rsidRPr="005B00C6">
              <w:t>38.101-1, 5.3A.5</w:t>
            </w:r>
          </w:p>
          <w:p w14:paraId="472EE8C5" w14:textId="77777777" w:rsidR="00585F58" w:rsidRPr="005B00C6" w:rsidRDefault="00585F58" w:rsidP="00FA72F8">
            <w:pPr>
              <w:pStyle w:val="TAC"/>
            </w:pPr>
            <w:r w:rsidRPr="005B00C6">
              <w:t>38.101-2, 5.3A.4</w:t>
            </w:r>
          </w:p>
          <w:p w14:paraId="6DA4AFF2"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B00C6" w:rsidRDefault="00585F58" w:rsidP="00FA72F8">
            <w:pPr>
              <w:pStyle w:val="TAL"/>
            </w:pPr>
            <w:r w:rsidRPr="005B00C6">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B00C6" w:rsidRDefault="00585F58" w:rsidP="00FA72F8">
            <w:pPr>
              <w:pStyle w:val="TAL"/>
            </w:pPr>
          </w:p>
        </w:tc>
      </w:tr>
      <w:tr w:rsidR="00585F58" w:rsidRPr="005B00C6"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B00C6" w:rsidRDefault="00585F58" w:rsidP="00FA72F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B00C6" w:rsidRDefault="00585F58" w:rsidP="00FA72F8">
            <w:pPr>
              <w:pStyle w:val="TAL"/>
            </w:pPr>
            <w:r w:rsidRPr="005B00C6">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B00C6" w:rsidRDefault="00585F58" w:rsidP="00FA72F8">
            <w:pPr>
              <w:pStyle w:val="TAC"/>
            </w:pPr>
            <w:r w:rsidRPr="005B00C6">
              <w:t>38.101-1, 5.3A.5</w:t>
            </w:r>
          </w:p>
          <w:p w14:paraId="5F5C6C0F" w14:textId="77777777" w:rsidR="00585F58" w:rsidRPr="005B00C6" w:rsidRDefault="00585F58" w:rsidP="00FA72F8">
            <w:pPr>
              <w:pStyle w:val="TAC"/>
            </w:pPr>
            <w:r w:rsidRPr="005B00C6">
              <w:t>38.101-2, 5.3A.4</w:t>
            </w:r>
          </w:p>
          <w:p w14:paraId="77AA71F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B00C6" w:rsidRDefault="00585F58" w:rsidP="00FA72F8">
            <w:pPr>
              <w:pStyle w:val="TAL"/>
            </w:pPr>
            <w:r w:rsidRPr="005B00C6">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B00C6" w:rsidRDefault="00585F58" w:rsidP="00FA72F8">
            <w:pPr>
              <w:pStyle w:val="TAL"/>
            </w:pPr>
          </w:p>
        </w:tc>
      </w:tr>
      <w:tr w:rsidR="00585F58" w:rsidRPr="005B00C6"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B00C6" w:rsidRDefault="00585F58" w:rsidP="00FA72F8">
            <w:pPr>
              <w:pStyle w:val="TAC"/>
              <w:rPr>
                <w:lang w:eastAsia="zh-CN"/>
              </w:rPr>
            </w:pPr>
            <w:r w:rsidRPr="005B00C6">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B00C6" w:rsidRDefault="00585F58" w:rsidP="00FA72F8">
            <w:pPr>
              <w:pStyle w:val="TAL"/>
            </w:pPr>
            <w:r w:rsidRPr="005B00C6">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B00C6" w:rsidRDefault="00585F58" w:rsidP="00FA72F8">
            <w:pPr>
              <w:pStyle w:val="TAC"/>
            </w:pPr>
            <w:r w:rsidRPr="005B00C6">
              <w:t>38.101-1, 5.3A.5</w:t>
            </w:r>
          </w:p>
          <w:p w14:paraId="3D5E44B1" w14:textId="77777777" w:rsidR="00585F58" w:rsidRPr="005B00C6" w:rsidRDefault="00585F58" w:rsidP="00FA72F8">
            <w:pPr>
              <w:pStyle w:val="TAC"/>
            </w:pPr>
            <w:r w:rsidRPr="005B00C6">
              <w:t>38.101-2, 5.3A.4</w:t>
            </w:r>
          </w:p>
          <w:p w14:paraId="647E1EC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B00C6" w:rsidRDefault="00585F58" w:rsidP="00FA72F8">
            <w:pPr>
              <w:pStyle w:val="TAL"/>
              <w:rPr>
                <w:lang w:eastAsia="zh-CN"/>
              </w:rPr>
            </w:pPr>
            <w:r w:rsidRPr="005B00C6">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B00C6" w:rsidRDefault="00585F58" w:rsidP="00FA72F8">
            <w:pPr>
              <w:pStyle w:val="TAL"/>
            </w:pPr>
          </w:p>
        </w:tc>
      </w:tr>
      <w:tr w:rsidR="00585F58" w:rsidRPr="005B00C6"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B00C6" w:rsidRDefault="00585F58" w:rsidP="00FA72F8">
            <w:pPr>
              <w:pStyle w:val="TAC"/>
              <w:rPr>
                <w:lang w:eastAsia="zh-CN"/>
              </w:rPr>
            </w:pPr>
            <w:r w:rsidRPr="005B00C6">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B00C6" w:rsidRDefault="00585F58" w:rsidP="00FA72F8">
            <w:pPr>
              <w:pStyle w:val="TAL"/>
            </w:pPr>
            <w:r w:rsidRPr="005B00C6">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B00C6" w:rsidRDefault="00585F58" w:rsidP="00FA72F8">
            <w:pPr>
              <w:pStyle w:val="TAC"/>
            </w:pPr>
            <w:r w:rsidRPr="005B00C6">
              <w:t>38.101-1, 5.3A.5</w:t>
            </w:r>
          </w:p>
          <w:p w14:paraId="7930DB83" w14:textId="77777777" w:rsidR="00585F58" w:rsidRPr="005B00C6" w:rsidRDefault="00585F58" w:rsidP="00FA72F8">
            <w:pPr>
              <w:pStyle w:val="TAC"/>
            </w:pPr>
            <w:r w:rsidRPr="005B00C6">
              <w:t>38.101-2, 5.3A.4</w:t>
            </w:r>
          </w:p>
          <w:p w14:paraId="6262263A"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B00C6" w:rsidRDefault="00585F58" w:rsidP="00FA72F8">
            <w:pPr>
              <w:pStyle w:val="TAL"/>
              <w:rPr>
                <w:lang w:eastAsia="zh-CN"/>
              </w:rPr>
            </w:pPr>
            <w:r w:rsidRPr="005B00C6">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B00C6" w:rsidRDefault="00585F58" w:rsidP="00FA72F8">
            <w:pPr>
              <w:pStyle w:val="TAL"/>
            </w:pPr>
          </w:p>
        </w:tc>
      </w:tr>
      <w:tr w:rsidR="00585F58" w:rsidRPr="005B00C6"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B00C6" w:rsidRDefault="00585F58" w:rsidP="00FA72F8">
            <w:pPr>
              <w:pStyle w:val="TAC"/>
              <w:rPr>
                <w:lang w:eastAsia="zh-CN"/>
              </w:rPr>
            </w:pPr>
            <w:r w:rsidRPr="005B00C6">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B00C6" w:rsidRDefault="00585F58" w:rsidP="00FA72F8">
            <w:pPr>
              <w:pStyle w:val="TAL"/>
            </w:pPr>
            <w:r w:rsidRPr="005B00C6">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B00C6" w:rsidRDefault="00585F58" w:rsidP="00FA72F8">
            <w:pPr>
              <w:pStyle w:val="TAC"/>
            </w:pPr>
            <w:r w:rsidRPr="005B00C6">
              <w:t>38.101-1, 5.3A.5</w:t>
            </w:r>
          </w:p>
          <w:p w14:paraId="4014155C" w14:textId="77777777" w:rsidR="00585F58" w:rsidRPr="005B00C6" w:rsidRDefault="00585F58" w:rsidP="00FA72F8">
            <w:pPr>
              <w:pStyle w:val="TAC"/>
            </w:pPr>
            <w:r w:rsidRPr="005B00C6">
              <w:t>38.101-2, 5.3A.4</w:t>
            </w:r>
          </w:p>
          <w:p w14:paraId="5D8444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B00C6" w:rsidRDefault="00585F58" w:rsidP="00FA72F8">
            <w:pPr>
              <w:pStyle w:val="TAL"/>
              <w:rPr>
                <w:lang w:eastAsia="zh-CN"/>
              </w:rPr>
            </w:pPr>
            <w:r w:rsidRPr="005B00C6">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B00C6" w:rsidRDefault="00585F58" w:rsidP="00FA72F8">
            <w:pPr>
              <w:pStyle w:val="TAL"/>
            </w:pPr>
          </w:p>
        </w:tc>
      </w:tr>
      <w:tr w:rsidR="00585F58" w:rsidRPr="005B00C6"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B00C6" w:rsidRDefault="00585F58" w:rsidP="00FA72F8">
            <w:pPr>
              <w:pStyle w:val="TAC"/>
              <w:rPr>
                <w:lang w:eastAsia="zh-CN"/>
              </w:rPr>
            </w:pPr>
            <w:r w:rsidRPr="005B00C6">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B00C6" w:rsidRDefault="00585F58" w:rsidP="00FA72F8">
            <w:pPr>
              <w:pStyle w:val="TAL"/>
            </w:pPr>
            <w:r w:rsidRPr="005B00C6">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B00C6" w:rsidRDefault="00585F58" w:rsidP="00FA72F8">
            <w:pPr>
              <w:pStyle w:val="TAC"/>
            </w:pPr>
            <w:r w:rsidRPr="005B00C6">
              <w:t>38.101-1, 5.3A.5</w:t>
            </w:r>
          </w:p>
          <w:p w14:paraId="335A73FA" w14:textId="77777777" w:rsidR="00585F58" w:rsidRPr="005B00C6" w:rsidRDefault="00585F58" w:rsidP="00FA72F8">
            <w:pPr>
              <w:pStyle w:val="TAC"/>
            </w:pPr>
            <w:r w:rsidRPr="005B00C6">
              <w:t>38.101-2, 5.3A.4</w:t>
            </w:r>
          </w:p>
          <w:p w14:paraId="30201A6F"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B00C6" w:rsidRDefault="00585F58" w:rsidP="00FA72F8">
            <w:pPr>
              <w:pStyle w:val="TAL"/>
              <w:rPr>
                <w:lang w:eastAsia="zh-CN"/>
              </w:rPr>
            </w:pPr>
            <w:r w:rsidRPr="005B00C6">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B00C6" w:rsidRDefault="00585F58" w:rsidP="00FA72F8">
            <w:pPr>
              <w:pStyle w:val="TAL"/>
            </w:pPr>
          </w:p>
        </w:tc>
      </w:tr>
      <w:tr w:rsidR="00585F58" w:rsidRPr="005B00C6"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B00C6" w:rsidRDefault="00585F58" w:rsidP="00FA72F8">
            <w:pPr>
              <w:pStyle w:val="TAC"/>
              <w:rPr>
                <w:lang w:eastAsia="zh-CN"/>
              </w:rPr>
            </w:pPr>
            <w:r w:rsidRPr="005B00C6">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B00C6" w:rsidRDefault="00585F58" w:rsidP="00FA72F8">
            <w:pPr>
              <w:pStyle w:val="TAL"/>
            </w:pPr>
            <w:r w:rsidRPr="005B00C6">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B00C6" w:rsidRDefault="00585F58" w:rsidP="00FA72F8">
            <w:pPr>
              <w:pStyle w:val="TAC"/>
            </w:pPr>
            <w:r w:rsidRPr="005B00C6">
              <w:t>38.101-1, 5.3A.5</w:t>
            </w:r>
          </w:p>
          <w:p w14:paraId="72A6235E" w14:textId="77777777" w:rsidR="00585F58" w:rsidRPr="005B00C6" w:rsidRDefault="00585F58" w:rsidP="00FA72F8">
            <w:pPr>
              <w:pStyle w:val="TAC"/>
            </w:pPr>
            <w:r w:rsidRPr="005B00C6">
              <w:t>38.101-2, 5.3A.4</w:t>
            </w:r>
          </w:p>
          <w:p w14:paraId="6AA7BDFD"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B00C6" w:rsidRDefault="00585F58" w:rsidP="00FA72F8">
            <w:pPr>
              <w:pStyle w:val="TAL"/>
              <w:rPr>
                <w:lang w:eastAsia="zh-CN"/>
              </w:rPr>
            </w:pPr>
            <w:r w:rsidRPr="005B00C6">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B00C6" w:rsidRDefault="00585F58" w:rsidP="00FA72F8">
            <w:pPr>
              <w:pStyle w:val="TAL"/>
            </w:pPr>
          </w:p>
        </w:tc>
      </w:tr>
      <w:tr w:rsidR="00585F58" w:rsidRPr="005B00C6"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B00C6" w:rsidRDefault="00585F58" w:rsidP="00FA72F8">
            <w:pPr>
              <w:pStyle w:val="TAC"/>
              <w:rPr>
                <w:lang w:eastAsia="zh-CN"/>
              </w:rPr>
            </w:pPr>
            <w:r w:rsidRPr="005B00C6">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B00C6" w:rsidRDefault="00585F58" w:rsidP="00FA72F8">
            <w:pPr>
              <w:pStyle w:val="TAL"/>
            </w:pPr>
            <w:r w:rsidRPr="005B00C6">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B00C6" w:rsidRDefault="00585F58" w:rsidP="00FA72F8">
            <w:pPr>
              <w:pStyle w:val="TAC"/>
            </w:pPr>
            <w:r w:rsidRPr="005B00C6">
              <w:t>38.101-1, 5.3A.5</w:t>
            </w:r>
          </w:p>
          <w:p w14:paraId="53AED2DC" w14:textId="77777777" w:rsidR="00585F58" w:rsidRPr="005B00C6" w:rsidRDefault="00585F58" w:rsidP="00FA72F8">
            <w:pPr>
              <w:pStyle w:val="TAC"/>
            </w:pPr>
            <w:r w:rsidRPr="005B00C6">
              <w:t>38.101-2, 5.3A.4</w:t>
            </w:r>
          </w:p>
          <w:p w14:paraId="74DC2F5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B00C6" w:rsidRDefault="00585F58" w:rsidP="00FA72F8">
            <w:pPr>
              <w:pStyle w:val="TAL"/>
              <w:rPr>
                <w:lang w:eastAsia="zh-CN"/>
              </w:rPr>
            </w:pPr>
            <w:r w:rsidRPr="005B00C6">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B00C6" w:rsidRDefault="00585F58" w:rsidP="00FA72F8">
            <w:pPr>
              <w:pStyle w:val="TAL"/>
            </w:pPr>
          </w:p>
        </w:tc>
      </w:tr>
      <w:tr w:rsidR="00585F58" w:rsidRPr="005B00C6"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B00C6" w:rsidRDefault="00585F58" w:rsidP="00FA72F8">
            <w:pPr>
              <w:pStyle w:val="TAC"/>
              <w:rPr>
                <w:lang w:eastAsia="zh-CN"/>
              </w:rPr>
            </w:pPr>
            <w:r w:rsidRPr="005B00C6">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B00C6" w:rsidRDefault="00585F58" w:rsidP="00FA72F8">
            <w:pPr>
              <w:pStyle w:val="TAL"/>
            </w:pPr>
            <w:r w:rsidRPr="005B00C6">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B00C6" w:rsidRDefault="00585F58" w:rsidP="00FA72F8">
            <w:pPr>
              <w:pStyle w:val="TAC"/>
            </w:pPr>
            <w:r w:rsidRPr="005B00C6">
              <w:t>38.101-1, 5.3A.5</w:t>
            </w:r>
          </w:p>
          <w:p w14:paraId="36B79B21" w14:textId="77777777" w:rsidR="00585F58" w:rsidRPr="005B00C6" w:rsidRDefault="00585F58" w:rsidP="00FA72F8">
            <w:pPr>
              <w:pStyle w:val="TAC"/>
            </w:pPr>
            <w:r w:rsidRPr="005B00C6">
              <w:t>38.101-2, 5.3A.4</w:t>
            </w:r>
          </w:p>
          <w:p w14:paraId="3CC71BA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B00C6" w:rsidRDefault="00585F58" w:rsidP="00FA72F8">
            <w:pPr>
              <w:pStyle w:val="TAL"/>
              <w:rPr>
                <w:lang w:eastAsia="zh-CN"/>
              </w:rPr>
            </w:pPr>
            <w:r w:rsidRPr="005B00C6">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B00C6" w:rsidRDefault="00585F58" w:rsidP="00FA72F8">
            <w:pPr>
              <w:pStyle w:val="TAL"/>
            </w:pPr>
          </w:p>
        </w:tc>
      </w:tr>
      <w:tr w:rsidR="00585F58" w:rsidRPr="005B00C6"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B00C6" w:rsidRDefault="00585F58" w:rsidP="00FA72F8">
            <w:pPr>
              <w:pStyle w:val="TAC"/>
              <w:rPr>
                <w:lang w:eastAsia="zh-CN"/>
              </w:rPr>
            </w:pPr>
            <w:r w:rsidRPr="005B00C6">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B00C6" w:rsidRDefault="00585F58" w:rsidP="00FA72F8">
            <w:pPr>
              <w:pStyle w:val="TAL"/>
            </w:pPr>
            <w:r w:rsidRPr="005B00C6">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B00C6" w:rsidRDefault="00585F58" w:rsidP="00FA72F8">
            <w:pPr>
              <w:pStyle w:val="TAC"/>
            </w:pPr>
            <w:r w:rsidRPr="005B00C6">
              <w:t>38.101-1, 5.3A.5</w:t>
            </w:r>
          </w:p>
          <w:p w14:paraId="62858B27" w14:textId="77777777" w:rsidR="00585F58" w:rsidRPr="005B00C6" w:rsidRDefault="00585F58" w:rsidP="00FA72F8">
            <w:pPr>
              <w:pStyle w:val="TAC"/>
            </w:pPr>
            <w:r w:rsidRPr="005B00C6">
              <w:t>38.101-2, 5.3A.4</w:t>
            </w:r>
          </w:p>
          <w:p w14:paraId="38383AE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B00C6" w:rsidRDefault="00585F58" w:rsidP="00FA72F8">
            <w:pPr>
              <w:pStyle w:val="TAL"/>
              <w:rPr>
                <w:lang w:eastAsia="zh-CN"/>
              </w:rPr>
            </w:pPr>
            <w:r w:rsidRPr="005B00C6">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B00C6" w:rsidRDefault="00585F58" w:rsidP="00FA72F8">
            <w:pPr>
              <w:pStyle w:val="TAL"/>
            </w:pPr>
          </w:p>
        </w:tc>
      </w:tr>
      <w:tr w:rsidR="00585F58" w:rsidRPr="005B00C6"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B00C6" w:rsidRDefault="00585F58" w:rsidP="00FA72F8">
            <w:pPr>
              <w:pStyle w:val="TAC"/>
            </w:pPr>
            <w:r w:rsidRPr="005B00C6">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B00C6" w:rsidRDefault="00585F58" w:rsidP="00FA72F8">
            <w:pPr>
              <w:pStyle w:val="TAL"/>
            </w:pPr>
            <w:r w:rsidRPr="005B00C6">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B00C6" w:rsidRDefault="00585F58" w:rsidP="00FA72F8">
            <w:pPr>
              <w:pStyle w:val="TAC"/>
            </w:pPr>
            <w:r w:rsidRPr="005B00C6">
              <w:t>38.101-1, 5.3A.5</w:t>
            </w:r>
          </w:p>
          <w:p w14:paraId="54C0FA6B" w14:textId="77777777" w:rsidR="00585F58" w:rsidRPr="005B00C6" w:rsidRDefault="00585F58" w:rsidP="00FA72F8">
            <w:pPr>
              <w:pStyle w:val="TAC"/>
            </w:pPr>
            <w:r w:rsidRPr="005B00C6">
              <w:t>38.101-2, 5.3A.4</w:t>
            </w:r>
          </w:p>
          <w:p w14:paraId="0A53C40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B00C6" w:rsidRDefault="00585F58" w:rsidP="00FA72F8">
            <w:pPr>
              <w:pStyle w:val="TAL"/>
            </w:pPr>
            <w:r w:rsidRPr="005B00C6">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B00C6" w:rsidRDefault="00585F58" w:rsidP="00FA72F8">
            <w:pPr>
              <w:pStyle w:val="TAL"/>
            </w:pPr>
          </w:p>
        </w:tc>
      </w:tr>
      <w:tr w:rsidR="00585F58" w:rsidRPr="005B00C6"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B00C6" w:rsidRDefault="00585F58" w:rsidP="00FA72F8">
            <w:pPr>
              <w:pStyle w:val="TAC"/>
            </w:pPr>
            <w:r w:rsidRPr="005B00C6">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B00C6" w:rsidRDefault="00585F58" w:rsidP="00FA72F8">
            <w:pPr>
              <w:pStyle w:val="TAL"/>
            </w:pPr>
            <w:r w:rsidRPr="005B00C6">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B00C6" w:rsidRDefault="00585F58" w:rsidP="00FA72F8">
            <w:pPr>
              <w:pStyle w:val="TAC"/>
            </w:pPr>
            <w:r w:rsidRPr="005B00C6">
              <w:t>38.101-1, 5.3A.5</w:t>
            </w:r>
          </w:p>
          <w:p w14:paraId="590FF6A6" w14:textId="77777777" w:rsidR="00585F58" w:rsidRPr="005B00C6" w:rsidRDefault="00585F58" w:rsidP="00FA72F8">
            <w:pPr>
              <w:pStyle w:val="TAC"/>
            </w:pPr>
            <w:r w:rsidRPr="005B00C6">
              <w:t>38.101-2, 5.3A.4</w:t>
            </w:r>
          </w:p>
          <w:p w14:paraId="547619A4"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B00C6" w:rsidRDefault="00585F58" w:rsidP="00FA72F8">
            <w:pPr>
              <w:pStyle w:val="TAL"/>
            </w:pPr>
            <w:r w:rsidRPr="005B00C6">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B00C6" w:rsidRDefault="00585F58" w:rsidP="00FA72F8">
            <w:pPr>
              <w:pStyle w:val="TAL"/>
            </w:pPr>
          </w:p>
        </w:tc>
      </w:tr>
      <w:tr w:rsidR="00585F58" w:rsidRPr="005B00C6"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B00C6" w:rsidRDefault="00585F58" w:rsidP="00FA72F8">
            <w:pPr>
              <w:pStyle w:val="TAC"/>
            </w:pPr>
            <w:r w:rsidRPr="005B00C6">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B00C6" w:rsidRDefault="00585F58" w:rsidP="00FA72F8">
            <w:pPr>
              <w:pStyle w:val="TAL"/>
            </w:pPr>
            <w:r w:rsidRPr="005B00C6">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B00C6" w:rsidRDefault="00585F58" w:rsidP="00FA72F8">
            <w:pPr>
              <w:pStyle w:val="TAC"/>
            </w:pPr>
            <w:r w:rsidRPr="005B00C6">
              <w:t>38.101-1, 5.3A.5</w:t>
            </w:r>
          </w:p>
          <w:p w14:paraId="15CD15E8" w14:textId="77777777" w:rsidR="00585F58" w:rsidRPr="005B00C6" w:rsidRDefault="00585F58" w:rsidP="00FA72F8">
            <w:pPr>
              <w:pStyle w:val="TAC"/>
            </w:pPr>
            <w:r w:rsidRPr="005B00C6">
              <w:t>38.101-2, 5.3A.4</w:t>
            </w:r>
          </w:p>
          <w:p w14:paraId="77CE1FA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B00C6" w:rsidRDefault="00585F58" w:rsidP="00FA72F8">
            <w:pPr>
              <w:pStyle w:val="TAL"/>
            </w:pPr>
            <w:r w:rsidRPr="005B00C6">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B00C6" w:rsidRDefault="00585F58" w:rsidP="00FA72F8">
            <w:pPr>
              <w:pStyle w:val="TAL"/>
            </w:pPr>
          </w:p>
        </w:tc>
      </w:tr>
      <w:tr w:rsidR="00585F58" w:rsidRPr="005B00C6"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B00C6" w:rsidRDefault="00585F58" w:rsidP="00FA72F8">
            <w:pPr>
              <w:pStyle w:val="TAC"/>
            </w:pPr>
            <w:r w:rsidRPr="005B00C6">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B00C6" w:rsidRDefault="00585F58" w:rsidP="00FA72F8">
            <w:pPr>
              <w:pStyle w:val="TAL"/>
            </w:pPr>
            <w:r w:rsidRPr="005B00C6">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B00C6" w:rsidRDefault="00585F58" w:rsidP="00FA72F8">
            <w:pPr>
              <w:pStyle w:val="TAC"/>
            </w:pPr>
            <w:r w:rsidRPr="005B00C6">
              <w:t>38.101-1, 5.3A.5</w:t>
            </w:r>
          </w:p>
          <w:p w14:paraId="4B835E77" w14:textId="77777777" w:rsidR="00585F58" w:rsidRPr="005B00C6" w:rsidRDefault="00585F58" w:rsidP="00FA72F8">
            <w:pPr>
              <w:pStyle w:val="TAC"/>
            </w:pPr>
            <w:r w:rsidRPr="005B00C6">
              <w:t>38.101-2, 5.3A.4</w:t>
            </w:r>
          </w:p>
          <w:p w14:paraId="09CBCAE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B00C6" w:rsidRDefault="00585F58" w:rsidP="00FA72F8">
            <w:pPr>
              <w:pStyle w:val="TAL"/>
            </w:pPr>
            <w:r w:rsidRPr="005B00C6">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B00C6" w:rsidRDefault="00585F58" w:rsidP="00FA72F8">
            <w:pPr>
              <w:pStyle w:val="TAL"/>
            </w:pPr>
          </w:p>
        </w:tc>
      </w:tr>
    </w:tbl>
    <w:p w14:paraId="78451635" w14:textId="77777777" w:rsidR="00585F58" w:rsidRPr="005B00C6" w:rsidRDefault="00585F58" w:rsidP="00585F58"/>
    <w:p w14:paraId="0D71E379" w14:textId="76EFD163" w:rsidR="00585F58" w:rsidRPr="005B00C6" w:rsidRDefault="00585F58" w:rsidP="00807EE5">
      <w:pPr>
        <w:pStyle w:val="TH"/>
        <w:ind w:left="567"/>
      </w:pPr>
      <w:r w:rsidRPr="005B00C6">
        <w:t>Table A.4.3.2B.1.1</w:t>
      </w:r>
      <w:r w:rsidR="0029416B" w:rsidRPr="005B00C6">
        <w:t>.1</w:t>
      </w:r>
      <w:r w:rsidRPr="005B00C6">
        <w:t>-</w:t>
      </w:r>
      <w:r w:rsidRPr="005B00C6">
        <w:rPr>
          <w:lang w:eastAsia="zh-CN"/>
        </w:rPr>
        <w:t>1a</w:t>
      </w:r>
      <w:r w:rsidRPr="005B00C6">
        <w:t>: Uplink NR-DC Bandwidth Class Combination capabilities between FR1 and FR2 and two bands (for one or more of the supported DC configurations in Table A.4.3.2B.1.1</w:t>
      </w:r>
      <w:r w:rsidR="0029416B" w:rsidRPr="005B00C6">
        <w:t>.1</w:t>
      </w:r>
      <w:r w:rsidRPr="005B00C6">
        <w:t>-</w:t>
      </w:r>
      <w:r w:rsidRPr="005B00C6">
        <w:rPr>
          <w:lang w:eastAsia="zh-CN"/>
        </w:rPr>
        <w:t>2</w:t>
      </w:r>
      <w:r w:rsidRPr="005B00C6">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B00C6" w:rsidRDefault="00585F58" w:rsidP="00FA72F8">
            <w:pPr>
              <w:pStyle w:val="TAH"/>
            </w:pPr>
            <w:r w:rsidRPr="005B00C6">
              <w:t>UL NR-DC between FR1 and FR2 Bandwidth Class</w:t>
            </w:r>
          </w:p>
          <w:p w14:paraId="547D9A55"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B00C6" w:rsidRDefault="00585F58" w:rsidP="00FA72F8">
            <w:pPr>
              <w:pStyle w:val="TAH"/>
            </w:pPr>
            <w:r w:rsidRPr="005B00C6">
              <w:t>Comments</w:t>
            </w:r>
          </w:p>
        </w:tc>
      </w:tr>
      <w:tr w:rsidR="00585F58" w:rsidRPr="005B00C6"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B00C6" w:rsidRDefault="00585F58" w:rsidP="00FA72F8">
            <w:pPr>
              <w:pStyle w:val="TAL"/>
            </w:pPr>
            <w:r w:rsidRPr="005B00C6">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B00C6" w:rsidRDefault="00585F58" w:rsidP="00FA72F8">
            <w:pPr>
              <w:pStyle w:val="TAC"/>
            </w:pPr>
            <w:r w:rsidRPr="005B00C6">
              <w:t>38.101-1, 5.3A.5</w:t>
            </w:r>
          </w:p>
          <w:p w14:paraId="49399769" w14:textId="77777777" w:rsidR="00585F58" w:rsidRPr="005B00C6" w:rsidRDefault="00585F58" w:rsidP="00FA72F8">
            <w:pPr>
              <w:pStyle w:val="TAC"/>
            </w:pPr>
            <w:r w:rsidRPr="005B00C6">
              <w:t>38.101-2, 5.3A.4</w:t>
            </w:r>
          </w:p>
          <w:p w14:paraId="4172742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B00C6" w:rsidRDefault="00585F58" w:rsidP="00FA72F8">
            <w:pPr>
              <w:pStyle w:val="TAL"/>
              <w:rPr>
                <w:lang w:eastAsia="zh-CN"/>
              </w:rPr>
            </w:pPr>
            <w:r w:rsidRPr="005B00C6">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B00C6" w:rsidRDefault="00585F58" w:rsidP="00FA72F8">
            <w:pPr>
              <w:pStyle w:val="TAL"/>
            </w:pPr>
          </w:p>
        </w:tc>
      </w:tr>
      <w:tr w:rsidR="00585F58" w:rsidRPr="005B00C6"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B00C6" w:rsidRDefault="00585F58" w:rsidP="00FA72F8">
            <w:pPr>
              <w:pStyle w:val="TAL"/>
            </w:pPr>
            <w:r w:rsidRPr="005B00C6">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B00C6" w:rsidRDefault="00585F58" w:rsidP="00FA72F8">
            <w:pPr>
              <w:pStyle w:val="TAC"/>
            </w:pPr>
            <w:r w:rsidRPr="005B00C6">
              <w:t>38.101-1, 5.3A.5</w:t>
            </w:r>
          </w:p>
          <w:p w14:paraId="432A6C7B" w14:textId="77777777" w:rsidR="00585F58" w:rsidRPr="005B00C6" w:rsidRDefault="00585F58" w:rsidP="00FA72F8">
            <w:pPr>
              <w:pStyle w:val="TAC"/>
            </w:pPr>
            <w:r w:rsidRPr="005B00C6">
              <w:t>38.101-2, 5.3A.4</w:t>
            </w:r>
          </w:p>
          <w:p w14:paraId="4D907FA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B00C6" w:rsidRDefault="00585F58" w:rsidP="00FA72F8">
            <w:pPr>
              <w:pStyle w:val="TAL"/>
              <w:rPr>
                <w:lang w:eastAsia="zh-CN"/>
              </w:rPr>
            </w:pPr>
            <w:r w:rsidRPr="005B00C6">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B00C6" w:rsidRDefault="00585F58" w:rsidP="00FA72F8">
            <w:pPr>
              <w:pStyle w:val="TAL"/>
            </w:pPr>
          </w:p>
        </w:tc>
      </w:tr>
      <w:tr w:rsidR="00585F58" w:rsidRPr="005B00C6"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B00C6" w:rsidRDefault="00585F58" w:rsidP="00FA72F8">
            <w:pPr>
              <w:pStyle w:val="TAL"/>
            </w:pPr>
            <w:r w:rsidRPr="005B00C6">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B00C6" w:rsidRDefault="00585F58" w:rsidP="00FA72F8">
            <w:pPr>
              <w:pStyle w:val="TAC"/>
            </w:pPr>
            <w:r w:rsidRPr="005B00C6">
              <w:t>38.101-1, 5.3A.5</w:t>
            </w:r>
          </w:p>
          <w:p w14:paraId="6B48387D" w14:textId="77777777" w:rsidR="00585F58" w:rsidRPr="005B00C6" w:rsidRDefault="00585F58" w:rsidP="00FA72F8">
            <w:pPr>
              <w:pStyle w:val="TAC"/>
            </w:pPr>
            <w:r w:rsidRPr="005B00C6">
              <w:t>38.101-2, 5.3A.4</w:t>
            </w:r>
          </w:p>
          <w:p w14:paraId="4CABFB7C"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B00C6" w:rsidRDefault="00585F58" w:rsidP="00FA72F8">
            <w:pPr>
              <w:pStyle w:val="TAL"/>
              <w:rPr>
                <w:lang w:eastAsia="zh-CN"/>
              </w:rPr>
            </w:pPr>
            <w:r w:rsidRPr="005B00C6">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B00C6" w:rsidRDefault="00585F58" w:rsidP="00FA72F8">
            <w:pPr>
              <w:pStyle w:val="TAL"/>
            </w:pPr>
          </w:p>
        </w:tc>
      </w:tr>
      <w:tr w:rsidR="00585F58" w:rsidRPr="005B00C6"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B00C6" w:rsidRDefault="00585F58" w:rsidP="00FA72F8">
            <w:pPr>
              <w:pStyle w:val="TAL"/>
            </w:pPr>
            <w:r w:rsidRPr="005B00C6">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B00C6" w:rsidRDefault="00585F58" w:rsidP="00FA72F8">
            <w:pPr>
              <w:pStyle w:val="TAC"/>
            </w:pPr>
            <w:r w:rsidRPr="005B00C6">
              <w:t>38.101-1, 5.3A.5</w:t>
            </w:r>
          </w:p>
          <w:p w14:paraId="42F87B33" w14:textId="77777777" w:rsidR="00585F58" w:rsidRPr="005B00C6" w:rsidRDefault="00585F58" w:rsidP="00FA72F8">
            <w:pPr>
              <w:pStyle w:val="TAC"/>
            </w:pPr>
            <w:r w:rsidRPr="005B00C6">
              <w:t>38.101-2, 5.3A.4</w:t>
            </w:r>
          </w:p>
          <w:p w14:paraId="519B342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B00C6" w:rsidRDefault="00585F58" w:rsidP="00FA72F8">
            <w:pPr>
              <w:pStyle w:val="TAL"/>
              <w:rPr>
                <w:lang w:eastAsia="zh-CN"/>
              </w:rPr>
            </w:pPr>
            <w:r w:rsidRPr="005B00C6">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B00C6" w:rsidRDefault="00585F58" w:rsidP="00FA72F8">
            <w:pPr>
              <w:pStyle w:val="TAL"/>
            </w:pPr>
          </w:p>
        </w:tc>
      </w:tr>
      <w:tr w:rsidR="00585F58" w:rsidRPr="005B00C6"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B00C6" w:rsidRDefault="00585F58"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B00C6" w:rsidRDefault="00585F58" w:rsidP="00FA72F8">
            <w:pPr>
              <w:pStyle w:val="TAL"/>
            </w:pPr>
            <w:r w:rsidRPr="005B00C6">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B00C6" w:rsidRDefault="00585F58" w:rsidP="00FA72F8">
            <w:pPr>
              <w:pStyle w:val="TAC"/>
            </w:pPr>
            <w:r w:rsidRPr="005B00C6">
              <w:t>38.101-1, 5.3A.5</w:t>
            </w:r>
          </w:p>
          <w:p w14:paraId="5A3D601E" w14:textId="77777777" w:rsidR="00585F58" w:rsidRPr="005B00C6" w:rsidRDefault="00585F58" w:rsidP="00FA72F8">
            <w:pPr>
              <w:pStyle w:val="TAC"/>
            </w:pPr>
            <w:r w:rsidRPr="005B00C6">
              <w:t>38.101-2, 5.3A.4</w:t>
            </w:r>
          </w:p>
          <w:p w14:paraId="7F9D4C3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B00C6" w:rsidRDefault="00585F58" w:rsidP="00FA72F8">
            <w:pPr>
              <w:pStyle w:val="TAL"/>
              <w:rPr>
                <w:lang w:eastAsia="zh-CN"/>
              </w:rPr>
            </w:pPr>
            <w:r w:rsidRPr="005B00C6">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B00C6" w:rsidRDefault="00585F58" w:rsidP="00FA72F8">
            <w:pPr>
              <w:pStyle w:val="TAL"/>
            </w:pPr>
          </w:p>
        </w:tc>
      </w:tr>
      <w:tr w:rsidR="00585F58" w:rsidRPr="005B00C6"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B00C6" w:rsidRDefault="00585F58"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B00C6" w:rsidRDefault="00585F58" w:rsidP="00FA72F8">
            <w:pPr>
              <w:pStyle w:val="TAL"/>
            </w:pPr>
            <w:r w:rsidRPr="005B00C6">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B00C6" w:rsidRDefault="00585F58" w:rsidP="00FA72F8">
            <w:pPr>
              <w:pStyle w:val="TAC"/>
            </w:pPr>
            <w:r w:rsidRPr="005B00C6">
              <w:t>38.101-1, 5.3A.5</w:t>
            </w:r>
          </w:p>
          <w:p w14:paraId="46904DBB" w14:textId="77777777" w:rsidR="00585F58" w:rsidRPr="005B00C6" w:rsidRDefault="00585F58" w:rsidP="00FA72F8">
            <w:pPr>
              <w:pStyle w:val="TAC"/>
            </w:pPr>
            <w:r w:rsidRPr="005B00C6">
              <w:t>38.101-2, 5.3A.4</w:t>
            </w:r>
          </w:p>
          <w:p w14:paraId="2902CF09"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B00C6" w:rsidRDefault="00585F58" w:rsidP="00FA72F8">
            <w:pPr>
              <w:pStyle w:val="TAL"/>
              <w:rPr>
                <w:lang w:eastAsia="zh-CN"/>
              </w:rPr>
            </w:pPr>
            <w:r w:rsidRPr="005B00C6">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B00C6" w:rsidRDefault="00585F58" w:rsidP="00FA72F8">
            <w:pPr>
              <w:pStyle w:val="TAL"/>
            </w:pPr>
          </w:p>
        </w:tc>
      </w:tr>
      <w:tr w:rsidR="00585F58" w:rsidRPr="005B00C6"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B00C6" w:rsidRDefault="00585F58"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B00C6" w:rsidRDefault="00585F58" w:rsidP="00FA72F8">
            <w:pPr>
              <w:pStyle w:val="TAL"/>
            </w:pPr>
            <w:r w:rsidRPr="005B00C6">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B00C6" w:rsidRDefault="00585F58" w:rsidP="00FA72F8">
            <w:pPr>
              <w:pStyle w:val="TAC"/>
            </w:pPr>
            <w:r w:rsidRPr="005B00C6">
              <w:t>38.101-1, 5.3A.5</w:t>
            </w:r>
          </w:p>
          <w:p w14:paraId="19BEF6E3" w14:textId="77777777" w:rsidR="00585F58" w:rsidRPr="005B00C6" w:rsidRDefault="00585F58" w:rsidP="00FA72F8">
            <w:pPr>
              <w:pStyle w:val="TAC"/>
            </w:pPr>
            <w:r w:rsidRPr="005B00C6">
              <w:t>38.101-2, 5.3A.4</w:t>
            </w:r>
          </w:p>
          <w:p w14:paraId="4E12240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B00C6" w:rsidRDefault="00585F58" w:rsidP="00FA72F8">
            <w:pPr>
              <w:pStyle w:val="TAL"/>
              <w:rPr>
                <w:lang w:eastAsia="zh-CN"/>
              </w:rPr>
            </w:pPr>
            <w:r w:rsidRPr="005B00C6">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B00C6" w:rsidRDefault="00585F58" w:rsidP="00FA72F8">
            <w:pPr>
              <w:pStyle w:val="TAL"/>
            </w:pPr>
          </w:p>
        </w:tc>
      </w:tr>
      <w:tr w:rsidR="00585F58" w:rsidRPr="005B00C6"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B00C6" w:rsidRDefault="00585F58"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B00C6" w:rsidRDefault="00585F58" w:rsidP="00FA72F8">
            <w:pPr>
              <w:pStyle w:val="TAL"/>
            </w:pPr>
            <w:r w:rsidRPr="005B00C6">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B00C6" w:rsidRDefault="00585F58" w:rsidP="00FA72F8">
            <w:pPr>
              <w:pStyle w:val="TAC"/>
            </w:pPr>
            <w:r w:rsidRPr="005B00C6">
              <w:t>38.101-1, 5.3A.5</w:t>
            </w:r>
          </w:p>
          <w:p w14:paraId="073456B9" w14:textId="77777777" w:rsidR="00585F58" w:rsidRPr="005B00C6" w:rsidRDefault="00585F58" w:rsidP="00FA72F8">
            <w:pPr>
              <w:pStyle w:val="TAC"/>
            </w:pPr>
            <w:r w:rsidRPr="005B00C6">
              <w:t>38.101-2, 5.3A.4</w:t>
            </w:r>
          </w:p>
          <w:p w14:paraId="7DEFAAF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B00C6" w:rsidRDefault="00585F58" w:rsidP="00FA72F8">
            <w:pPr>
              <w:pStyle w:val="TAL"/>
              <w:rPr>
                <w:lang w:eastAsia="zh-CN"/>
              </w:rPr>
            </w:pPr>
            <w:r w:rsidRPr="005B00C6">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B00C6" w:rsidRDefault="00585F58" w:rsidP="00FA72F8">
            <w:pPr>
              <w:pStyle w:val="TAL"/>
            </w:pPr>
          </w:p>
        </w:tc>
      </w:tr>
      <w:tr w:rsidR="00585F58" w:rsidRPr="005B00C6"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B00C6" w:rsidRDefault="00585F58" w:rsidP="00FA72F8">
            <w:pPr>
              <w:pStyle w:val="TAL"/>
            </w:pPr>
            <w:r w:rsidRPr="005B00C6">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B00C6" w:rsidRDefault="00585F58" w:rsidP="00FA72F8">
            <w:pPr>
              <w:pStyle w:val="TAC"/>
            </w:pPr>
            <w:r w:rsidRPr="005B00C6">
              <w:t>38.101-1, 5.3A.5</w:t>
            </w:r>
          </w:p>
          <w:p w14:paraId="2300F35D" w14:textId="77777777" w:rsidR="00585F58" w:rsidRPr="005B00C6" w:rsidRDefault="00585F58" w:rsidP="00FA72F8">
            <w:pPr>
              <w:pStyle w:val="TAC"/>
            </w:pPr>
            <w:r w:rsidRPr="005B00C6">
              <w:t>38.101-2, 5.3A.4</w:t>
            </w:r>
          </w:p>
          <w:p w14:paraId="7685090E"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B00C6" w:rsidRDefault="00585F58" w:rsidP="00FA72F8">
            <w:pPr>
              <w:pStyle w:val="TAL"/>
              <w:rPr>
                <w:lang w:eastAsia="zh-CN"/>
              </w:rPr>
            </w:pPr>
            <w:r w:rsidRPr="005B00C6">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B00C6" w:rsidRDefault="00585F58" w:rsidP="00FA72F8">
            <w:pPr>
              <w:pStyle w:val="TAL"/>
            </w:pPr>
          </w:p>
        </w:tc>
      </w:tr>
    </w:tbl>
    <w:p w14:paraId="2178B2F2" w14:textId="77777777" w:rsidR="00585F58" w:rsidRPr="005B00C6" w:rsidRDefault="00585F58" w:rsidP="00585F58"/>
    <w:p w14:paraId="2E75C3C9" w14:textId="18495E2E" w:rsidR="00586192" w:rsidRPr="005B00C6" w:rsidRDefault="00586192" w:rsidP="00586192">
      <w:pPr>
        <w:pStyle w:val="TH"/>
        <w:ind w:left="567"/>
      </w:pPr>
      <w:r w:rsidRPr="005B00C6">
        <w:t>Table A.4.3.2B.1</w:t>
      </w:r>
      <w:r w:rsidR="009B2227" w:rsidRPr="005B00C6">
        <w:t>.1</w:t>
      </w:r>
      <w:r w:rsidR="0029416B" w:rsidRPr="005B00C6">
        <w:t>.1</w:t>
      </w:r>
      <w:r w:rsidRPr="005B00C6">
        <w:t xml:space="preserve">-2: Supported </w:t>
      </w:r>
      <w:r w:rsidR="00585F58" w:rsidRPr="005B00C6">
        <w:t>NR-DC</w:t>
      </w:r>
      <w:r w:rsidRPr="005B00C6">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5B00C6"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B00C6" w:rsidRDefault="00585F58" w:rsidP="001F77D3">
            <w:pPr>
              <w:keepNext/>
              <w:keepLines/>
              <w:spacing w:after="0"/>
              <w:jc w:val="center"/>
              <w:rPr>
                <w:rFonts w:ascii="Arial" w:eastAsia="PMingLiU" w:hAnsi="Arial"/>
                <w:b/>
                <w:sz w:val="18"/>
              </w:rPr>
            </w:pPr>
            <w:r w:rsidRPr="005B00C6">
              <w:rPr>
                <w:rFonts w:ascii="Arial" w:eastAsia="PMingLiU" w:hAnsi="Arial"/>
                <w:b/>
                <w:sz w:val="18"/>
                <w:lang w:eastAsia="zh-CN"/>
              </w:rPr>
              <w:t>NR-DC</w:t>
            </w:r>
            <w:r w:rsidR="003B47E4" w:rsidRPr="005B00C6">
              <w:rPr>
                <w:rFonts w:ascii="Arial" w:eastAsia="PMingLiU" w:hAnsi="Arial"/>
                <w:b/>
                <w:sz w:val="18"/>
              </w:rPr>
              <w:t xml:space="preserve"> configuration / Item</w:t>
            </w:r>
          </w:p>
          <w:p w14:paraId="41A56C80"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8C3D6B" w:rsidRPr="005B00C6"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B00C6" w:rsidRDefault="008C3D6B" w:rsidP="008C3D6B">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B00C6" w:rsidRDefault="008C3D6B" w:rsidP="008C3D6B">
            <w:pPr>
              <w:keepNext/>
              <w:keepLines/>
              <w:spacing w:after="0"/>
              <w:jc w:val="center"/>
              <w:rPr>
                <w:rFonts w:ascii="Arial" w:eastAsia="SimSun" w:hAnsi="Arial"/>
                <w:sz w:val="18"/>
              </w:rPr>
            </w:pPr>
          </w:p>
        </w:tc>
      </w:tr>
      <w:tr w:rsidR="008C3D6B" w:rsidRPr="005B00C6"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B00C6" w:rsidRDefault="008C3D6B" w:rsidP="008C3D6B">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B00C6" w:rsidRDefault="008C3D6B" w:rsidP="008C3D6B">
            <w:pPr>
              <w:keepNext/>
              <w:keepLines/>
              <w:spacing w:after="0"/>
              <w:jc w:val="center"/>
              <w:rPr>
                <w:rFonts w:ascii="Arial" w:eastAsia="SimSun" w:hAnsi="Arial"/>
                <w:sz w:val="18"/>
              </w:rPr>
            </w:pPr>
          </w:p>
        </w:tc>
      </w:tr>
      <w:tr w:rsidR="008C3D6B" w:rsidRPr="005B00C6"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B00C6" w:rsidRDefault="008C3D6B" w:rsidP="008C3D6B">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B00C6" w:rsidRDefault="008C3D6B" w:rsidP="008C3D6B">
            <w:pPr>
              <w:keepNext/>
              <w:keepLines/>
              <w:spacing w:after="0"/>
              <w:jc w:val="center"/>
              <w:rPr>
                <w:rFonts w:ascii="Arial" w:eastAsia="SimSun" w:hAnsi="Arial"/>
                <w:sz w:val="18"/>
              </w:rPr>
            </w:pPr>
          </w:p>
        </w:tc>
      </w:tr>
      <w:tr w:rsidR="008C3D6B" w:rsidRPr="005B00C6"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B00C6" w:rsidRDefault="008C3D6B" w:rsidP="008C3D6B">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B00C6" w:rsidRDefault="008C3D6B" w:rsidP="008C3D6B">
            <w:pPr>
              <w:keepNext/>
              <w:keepLines/>
              <w:spacing w:after="0"/>
              <w:jc w:val="center"/>
              <w:rPr>
                <w:rFonts w:ascii="Arial" w:eastAsia="SimSun" w:hAnsi="Arial"/>
                <w:sz w:val="18"/>
              </w:rPr>
            </w:pPr>
          </w:p>
        </w:tc>
      </w:tr>
      <w:tr w:rsidR="008C3D6B" w:rsidRPr="005B00C6"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B00C6" w:rsidRDefault="008C3D6B" w:rsidP="008C3D6B">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B00C6" w:rsidRDefault="008C3D6B" w:rsidP="008C3D6B">
            <w:pPr>
              <w:keepNext/>
              <w:keepLines/>
              <w:spacing w:after="0"/>
              <w:jc w:val="center"/>
              <w:rPr>
                <w:rFonts w:ascii="Arial" w:eastAsia="SimSun" w:hAnsi="Arial"/>
                <w:sz w:val="18"/>
              </w:rPr>
            </w:pPr>
          </w:p>
        </w:tc>
      </w:tr>
      <w:tr w:rsidR="008C3D6B" w:rsidRPr="005B00C6"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B00C6" w:rsidRDefault="008C3D6B" w:rsidP="008C3D6B">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B00C6" w:rsidRDefault="008C3D6B" w:rsidP="008C3D6B">
            <w:pPr>
              <w:keepNext/>
              <w:keepLines/>
              <w:spacing w:after="0"/>
              <w:jc w:val="center"/>
              <w:rPr>
                <w:rFonts w:ascii="Arial" w:eastAsia="SimSun" w:hAnsi="Arial"/>
                <w:sz w:val="18"/>
              </w:rPr>
            </w:pPr>
          </w:p>
        </w:tc>
      </w:tr>
      <w:tr w:rsidR="008C3D6B" w:rsidRPr="005B00C6"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B00C6" w:rsidRDefault="008C3D6B" w:rsidP="008C3D6B">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B00C6" w:rsidRDefault="008C3D6B" w:rsidP="008C3D6B">
            <w:pPr>
              <w:keepNext/>
              <w:keepLines/>
              <w:spacing w:after="0"/>
              <w:jc w:val="center"/>
              <w:rPr>
                <w:rFonts w:ascii="Arial" w:eastAsia="SimSun" w:hAnsi="Arial"/>
                <w:sz w:val="18"/>
              </w:rPr>
            </w:pPr>
          </w:p>
        </w:tc>
      </w:tr>
      <w:tr w:rsidR="008C3D6B" w:rsidRPr="005B00C6"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B00C6" w:rsidRDefault="008C3D6B" w:rsidP="008C3D6B">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B00C6" w:rsidRDefault="008C3D6B" w:rsidP="008C3D6B">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B00C6"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B00C6"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B00C6" w:rsidRDefault="008C3D6B" w:rsidP="008C3D6B">
            <w:pPr>
              <w:keepNext/>
              <w:keepLines/>
              <w:spacing w:after="0"/>
              <w:jc w:val="center"/>
              <w:rPr>
                <w:rFonts w:ascii="Arial" w:eastAsia="PMingLiU" w:hAnsi="Arial"/>
                <w:sz w:val="18"/>
              </w:rPr>
            </w:pPr>
          </w:p>
        </w:tc>
      </w:tr>
      <w:tr w:rsidR="008C3D6B" w:rsidRPr="005B00C6"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B00C6" w:rsidRDefault="008C3D6B" w:rsidP="008C3D6B">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72DD3913" w14:textId="77777777" w:rsidR="003B47E4" w:rsidRPr="005B00C6" w:rsidRDefault="003B47E4" w:rsidP="00807CE8"/>
    <w:p w14:paraId="2BE38258" w14:textId="77777777" w:rsidR="00586192" w:rsidRPr="005B00C6" w:rsidRDefault="00586192" w:rsidP="00586192">
      <w:pPr>
        <w:pStyle w:val="Heading4"/>
      </w:pPr>
      <w:bookmarkStart w:id="661" w:name="_Toc27410915"/>
      <w:bookmarkStart w:id="662" w:name="_Toc36039428"/>
      <w:bookmarkStart w:id="663" w:name="_Toc43838788"/>
      <w:bookmarkStart w:id="664" w:name="_Toc51772944"/>
      <w:bookmarkStart w:id="665" w:name="_Toc58245151"/>
      <w:bookmarkStart w:id="666" w:name="_Toc68089600"/>
      <w:bookmarkStart w:id="667" w:name="_Toc69067721"/>
      <w:bookmarkStart w:id="668" w:name="_Toc75383269"/>
      <w:bookmarkStart w:id="669" w:name="_Toc83706917"/>
      <w:bookmarkStart w:id="670" w:name="_Toc90491622"/>
      <w:bookmarkStart w:id="671" w:name="_Toc100147716"/>
      <w:bookmarkStart w:id="672" w:name="_Toc106740988"/>
      <w:bookmarkStart w:id="673" w:name="_Toc114916344"/>
      <w:bookmarkStart w:id="674" w:name="_Toc124016756"/>
      <w:r w:rsidRPr="005B00C6">
        <w:t>A.4.3.2B.2</w:t>
      </w:r>
      <w:r w:rsidRPr="005B00C6">
        <w:tab/>
        <w:t>EN-DC Physical Layer Baseline Implementation Capabilities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20C27EF" w14:textId="77777777" w:rsidR="005015ED" w:rsidRPr="005B00C6" w:rsidRDefault="005015ED" w:rsidP="00F7225E">
      <w:pPr>
        <w:pStyle w:val="Heading5"/>
        <w:ind w:left="0" w:firstLine="0"/>
      </w:pPr>
      <w:bookmarkStart w:id="675" w:name="_Toc51772945"/>
      <w:bookmarkStart w:id="676" w:name="_Toc58245152"/>
      <w:bookmarkStart w:id="677" w:name="_Toc68089601"/>
      <w:bookmarkStart w:id="678" w:name="_Toc69067722"/>
      <w:bookmarkStart w:id="679" w:name="_Toc75383270"/>
      <w:bookmarkStart w:id="680" w:name="_Toc83706918"/>
      <w:bookmarkStart w:id="681" w:name="_Toc90491623"/>
      <w:bookmarkStart w:id="682" w:name="_Toc100147717"/>
      <w:bookmarkStart w:id="683" w:name="_Toc106740989"/>
      <w:bookmarkStart w:id="684" w:name="_Toc114916345"/>
      <w:bookmarkStart w:id="685" w:name="_Toc124016757"/>
      <w:bookmarkStart w:id="686" w:name="_Toc27410916"/>
      <w:bookmarkStart w:id="687" w:name="_Toc36039429"/>
      <w:bookmarkStart w:id="688" w:name="_Toc43838789"/>
      <w:bookmarkEnd w:id="533"/>
      <w:r w:rsidRPr="005B00C6">
        <w:t>A.4.3.2B</w:t>
      </w:r>
      <w:r w:rsidRPr="005B00C6">
        <w:rPr>
          <w:rFonts w:eastAsia="SimSun"/>
          <w:lang w:eastAsia="zh-CN"/>
        </w:rPr>
        <w:t>.2.</w:t>
      </w:r>
      <w:r w:rsidRPr="005B00C6">
        <w:t>0</w:t>
      </w:r>
      <w:r w:rsidRPr="005B00C6">
        <w:tab/>
        <w:t xml:space="preserve">General </w:t>
      </w:r>
      <w:r w:rsidRPr="005B00C6">
        <w:rPr>
          <w:rFonts w:eastAsia="SimSun"/>
          <w:lang w:eastAsia="zh-CN"/>
        </w:rPr>
        <w:t>EN-DC</w:t>
      </w:r>
      <w:r w:rsidRPr="005B00C6">
        <w:t xml:space="preserve"> capabilities</w:t>
      </w:r>
      <w:bookmarkEnd w:id="675"/>
      <w:bookmarkEnd w:id="676"/>
      <w:bookmarkEnd w:id="677"/>
      <w:bookmarkEnd w:id="678"/>
      <w:bookmarkEnd w:id="679"/>
      <w:bookmarkEnd w:id="680"/>
      <w:bookmarkEnd w:id="681"/>
      <w:bookmarkEnd w:id="682"/>
      <w:bookmarkEnd w:id="683"/>
      <w:bookmarkEnd w:id="684"/>
      <w:bookmarkEnd w:id="685"/>
    </w:p>
    <w:p w14:paraId="3764DDFB" w14:textId="77777777"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-1: Downlink </w:t>
      </w:r>
      <w:r w:rsidRPr="005B00C6">
        <w:rPr>
          <w:rFonts w:eastAsia="SimSun"/>
          <w:lang w:eastAsia="zh-CN"/>
        </w:rPr>
        <w:t>EN-DC</w:t>
      </w:r>
      <w:r w:rsidRPr="005B00C6">
        <w:t xml:space="preserve"> capabilities (for one or more of the supported </w:t>
      </w:r>
      <w:r w:rsidRPr="005B00C6">
        <w:rPr>
          <w:rFonts w:eastAsia="SimSun"/>
          <w:lang w:eastAsia="zh-CN"/>
        </w:rPr>
        <w:t>EN-DC</w:t>
      </w:r>
      <w:r w:rsidRPr="005B00C6">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5B00C6"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5B00C6" w:rsidRDefault="00E75832" w:rsidP="00E75832">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5B00C6" w:rsidRDefault="00E75832" w:rsidP="00E75832">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5B00C6" w:rsidRDefault="00E75832" w:rsidP="00E75832">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5B00C6" w:rsidRDefault="00E75832" w:rsidP="00E75832">
            <w:pPr>
              <w:pStyle w:val="TAH"/>
            </w:pPr>
            <w:r>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5B00C6" w:rsidRDefault="00E75832" w:rsidP="00E75832">
            <w:pPr>
              <w:pStyle w:val="TAH"/>
            </w:pPr>
            <w:r w:rsidRPr="005B00C6">
              <w:t>Comments</w:t>
            </w:r>
          </w:p>
        </w:tc>
      </w:tr>
      <w:tr w:rsidR="00E75832" w:rsidRPr="005B00C6"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5B00C6" w:rsidRDefault="00E75832" w:rsidP="00E75832">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5B00C6" w:rsidRDefault="00E75832" w:rsidP="00E75832">
            <w:pPr>
              <w:pStyle w:val="TAL"/>
            </w:pPr>
            <w:r w:rsidRPr="005B00C6">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5B00C6" w:rsidRDefault="00E75832" w:rsidP="00E75832">
            <w:pPr>
              <w:pStyle w:val="TAL"/>
            </w:pPr>
            <w:r>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5B00C6" w:rsidRDefault="00E75832" w:rsidP="00E75832">
            <w:pPr>
              <w:pStyle w:val="TAL"/>
            </w:pPr>
          </w:p>
        </w:tc>
      </w:tr>
      <w:tr w:rsidR="00E75832" w:rsidRPr="005B00C6"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5B00C6" w:rsidRDefault="00E75832" w:rsidP="00E7583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5B00C6" w:rsidRDefault="00E75832" w:rsidP="00E75832">
            <w:pPr>
              <w:pStyle w:val="TAL"/>
            </w:pPr>
            <w:r w:rsidRPr="005B00C6">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5B00C6" w:rsidRDefault="00E75832" w:rsidP="00E75832">
            <w:pPr>
              <w:pStyle w:val="TAL"/>
            </w:pPr>
            <w:r>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5B00C6" w:rsidRDefault="00E75832" w:rsidP="00E75832">
            <w:pPr>
              <w:pStyle w:val="TAL"/>
            </w:pPr>
          </w:p>
        </w:tc>
      </w:tr>
      <w:tr w:rsidR="00E75832" w:rsidRPr="005B00C6"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5B00C6" w:rsidRDefault="00E75832" w:rsidP="00E7583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5B00C6" w:rsidRDefault="00E75832" w:rsidP="00E75832">
            <w:pPr>
              <w:pStyle w:val="TAL"/>
            </w:pPr>
            <w:r w:rsidRPr="005B00C6">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5B00C6" w:rsidRDefault="00E75832" w:rsidP="00E75832">
            <w:pPr>
              <w:pStyle w:val="TAL"/>
            </w:pPr>
            <w:r>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5B00C6" w:rsidRDefault="00E75832" w:rsidP="00E75832">
            <w:pPr>
              <w:pStyle w:val="TAL"/>
            </w:pPr>
          </w:p>
        </w:tc>
      </w:tr>
      <w:tr w:rsidR="00E75832" w:rsidRPr="005B00C6"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5B00C6" w:rsidRDefault="00E75832" w:rsidP="00E7583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5B00C6" w:rsidRDefault="00E75832" w:rsidP="00E75832">
            <w:pPr>
              <w:pStyle w:val="TAL"/>
            </w:pPr>
            <w:r w:rsidRPr="005B00C6">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5B00C6" w:rsidRDefault="00E75832" w:rsidP="00E75832">
            <w:pPr>
              <w:pStyle w:val="TAL"/>
            </w:pPr>
            <w:r>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5B00C6" w:rsidRDefault="00E75832" w:rsidP="00E75832">
            <w:pPr>
              <w:pStyle w:val="TAL"/>
            </w:pPr>
          </w:p>
        </w:tc>
      </w:tr>
      <w:tr w:rsidR="00E75832" w:rsidRPr="005B00C6"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5B00C6" w:rsidRDefault="00E75832" w:rsidP="00E7583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5B00C6" w:rsidRDefault="00E75832" w:rsidP="00E75832">
            <w:pPr>
              <w:pStyle w:val="TAL"/>
            </w:pPr>
            <w:r w:rsidRPr="005B00C6">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5B00C6" w:rsidRDefault="00E75832" w:rsidP="00E75832">
            <w:pPr>
              <w:pStyle w:val="TAL"/>
            </w:pPr>
            <w:r>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5B00C6" w:rsidRDefault="00E75832" w:rsidP="00E75832">
            <w:pPr>
              <w:pStyle w:val="TAL"/>
            </w:pPr>
          </w:p>
        </w:tc>
      </w:tr>
      <w:tr w:rsidR="00E75832" w:rsidRPr="005B00C6"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5B00C6" w:rsidRDefault="00E75832" w:rsidP="00E7583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5B00C6" w:rsidRDefault="00E75832" w:rsidP="00E75832">
            <w:pPr>
              <w:pStyle w:val="TAL"/>
            </w:pPr>
            <w:r w:rsidRPr="005B00C6">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5B00C6" w:rsidRDefault="00E75832" w:rsidP="00E75832">
            <w:pPr>
              <w:pStyle w:val="TAL"/>
            </w:pPr>
            <w:r>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5B00C6" w:rsidRDefault="00E75832" w:rsidP="00E75832">
            <w:pPr>
              <w:pStyle w:val="TAL"/>
            </w:pPr>
          </w:p>
        </w:tc>
      </w:tr>
      <w:tr w:rsidR="00E75832" w:rsidRPr="005B00C6"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5B00C6" w:rsidRDefault="00E75832" w:rsidP="00E7583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5B00C6" w:rsidRDefault="00E75832" w:rsidP="00E75832">
            <w:pPr>
              <w:pStyle w:val="TAL"/>
            </w:pPr>
            <w:r w:rsidRPr="005B00C6">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5B00C6" w:rsidRDefault="00E75832" w:rsidP="00E75832">
            <w:pPr>
              <w:pStyle w:val="TAL"/>
              <w:rPr>
                <w:rFonts w:cs="Arial"/>
                <w:szCs w:val="18"/>
              </w:rPr>
            </w:pPr>
            <w:r>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5B00C6" w:rsidRDefault="00E75832" w:rsidP="00E75832">
            <w:pPr>
              <w:pStyle w:val="TAL"/>
              <w:rPr>
                <w:rFonts w:cs="Arial"/>
                <w:szCs w:val="18"/>
              </w:rPr>
            </w:pPr>
          </w:p>
        </w:tc>
      </w:tr>
    </w:tbl>
    <w:p w14:paraId="6C12C1EB" w14:textId="77777777" w:rsidR="005015ED" w:rsidRPr="005B00C6" w:rsidRDefault="005015ED" w:rsidP="005015ED"/>
    <w:p w14:paraId="26A64956"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-1A: Downlink </w:t>
      </w:r>
      <w:r w:rsidRPr="005B00C6">
        <w:rPr>
          <w:rFonts w:eastAsia="SimSun"/>
          <w:lang w:eastAsia="zh-CN"/>
        </w:rPr>
        <w:t>EN-DC</w:t>
      </w:r>
      <w:r w:rsidRPr="005B00C6">
        <w:t xml:space="preserve"> capabilities (number of NR DL</w:t>
      </w:r>
      <w:r w:rsidRPr="005B00C6">
        <w:rPr>
          <w:rFonts w:eastAsia="SimSun"/>
          <w:lang w:eastAsia="zh-CN"/>
        </w:rPr>
        <w:t xml:space="preserve"> </w:t>
      </w:r>
      <w:r w:rsidRPr="005B00C6">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5B00C6"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5B00C6" w:rsidRDefault="00E75832" w:rsidP="00E75832">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5B00C6" w:rsidRDefault="00E75832" w:rsidP="00E75832">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5B00C6" w:rsidRDefault="00E75832" w:rsidP="00E75832">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5B00C6" w:rsidRDefault="00E75832" w:rsidP="00E75832">
            <w:pPr>
              <w:pStyle w:val="TAH"/>
            </w:pPr>
            <w:r>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5B00C6" w:rsidRDefault="00E75832" w:rsidP="00E75832">
            <w:pPr>
              <w:pStyle w:val="TAH"/>
            </w:pPr>
            <w:r w:rsidRPr="005B00C6">
              <w:t>Comments</w:t>
            </w:r>
          </w:p>
        </w:tc>
      </w:tr>
      <w:tr w:rsidR="00E75832" w:rsidRPr="005B00C6"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5B00C6" w:rsidRDefault="00E75832" w:rsidP="00E75832">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5B00C6" w:rsidRDefault="00E75832" w:rsidP="00E75832">
            <w:pPr>
              <w:pStyle w:val="TAL"/>
            </w:pPr>
            <w:r w:rsidRPr="005B00C6">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5B00C6" w:rsidRDefault="00E75832" w:rsidP="00E75832">
            <w:pPr>
              <w:pStyle w:val="TAL"/>
            </w:pPr>
            <w:r>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5B00C6" w:rsidRDefault="00E75832" w:rsidP="00E75832">
            <w:pPr>
              <w:pStyle w:val="TAL"/>
            </w:pPr>
          </w:p>
        </w:tc>
      </w:tr>
      <w:tr w:rsidR="00E75832" w:rsidRPr="005B00C6"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5B00C6" w:rsidRDefault="00E75832" w:rsidP="00E75832">
            <w:pPr>
              <w:pStyle w:val="TAC"/>
            </w:pPr>
            <w:r w:rsidRPr="005B00C6">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5B00C6" w:rsidRDefault="00E75832" w:rsidP="00E75832">
            <w:pPr>
              <w:pStyle w:val="TAL"/>
            </w:pPr>
            <w:r w:rsidRPr="005B00C6">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5B00C6" w:rsidRDefault="00E75832" w:rsidP="00E75832">
            <w:pPr>
              <w:pStyle w:val="TAL"/>
            </w:pPr>
            <w:r>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5B00C6" w:rsidRDefault="00E75832" w:rsidP="00E75832">
            <w:pPr>
              <w:pStyle w:val="TAL"/>
            </w:pPr>
          </w:p>
        </w:tc>
      </w:tr>
      <w:tr w:rsidR="00E75832" w:rsidRPr="005B00C6"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5B00C6" w:rsidRDefault="00E75832" w:rsidP="00E75832">
            <w:pPr>
              <w:pStyle w:val="TAC"/>
            </w:pPr>
            <w:r w:rsidRPr="005B00C6">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5B00C6" w:rsidRDefault="00E75832" w:rsidP="00E75832">
            <w:pPr>
              <w:pStyle w:val="TAL"/>
            </w:pPr>
            <w:r w:rsidRPr="005B00C6">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5B00C6" w:rsidRDefault="00E75832" w:rsidP="00E75832">
            <w:pPr>
              <w:pStyle w:val="TAL"/>
            </w:pPr>
            <w:r>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5B00C6" w:rsidRDefault="00E75832" w:rsidP="00E75832">
            <w:pPr>
              <w:pStyle w:val="TAL"/>
            </w:pPr>
          </w:p>
        </w:tc>
      </w:tr>
      <w:tr w:rsidR="00E75832" w:rsidRPr="005B00C6"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5B00C6" w:rsidRDefault="00E75832" w:rsidP="00E75832">
            <w:pPr>
              <w:pStyle w:val="TAC"/>
            </w:pPr>
            <w:r w:rsidRPr="005B00C6">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5B00C6" w:rsidRDefault="00E75832" w:rsidP="00E75832">
            <w:pPr>
              <w:pStyle w:val="TAL"/>
            </w:pPr>
            <w:r w:rsidRPr="005B00C6">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5B00C6" w:rsidRDefault="00E75832" w:rsidP="00E75832">
            <w:pPr>
              <w:pStyle w:val="TAL"/>
            </w:pPr>
            <w:r>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5B00C6" w:rsidRDefault="00E75832" w:rsidP="00E75832">
            <w:pPr>
              <w:pStyle w:val="TAL"/>
            </w:pPr>
          </w:p>
        </w:tc>
      </w:tr>
      <w:tr w:rsidR="00E75832" w:rsidRPr="005B00C6"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5B00C6" w:rsidRDefault="00E75832" w:rsidP="00E75832">
            <w:pPr>
              <w:pStyle w:val="TAC"/>
            </w:pPr>
            <w:r w:rsidRPr="005B00C6">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5B00C6" w:rsidRDefault="00E75832" w:rsidP="00E75832">
            <w:pPr>
              <w:pStyle w:val="TAL"/>
            </w:pPr>
            <w:r w:rsidRPr="005B00C6">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5B00C6" w:rsidRDefault="00E75832" w:rsidP="00E75832">
            <w:pPr>
              <w:pStyle w:val="TAL"/>
            </w:pPr>
            <w:r>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5B00C6" w:rsidRDefault="00E75832" w:rsidP="00E75832">
            <w:pPr>
              <w:pStyle w:val="TAL"/>
            </w:pPr>
          </w:p>
        </w:tc>
      </w:tr>
      <w:tr w:rsidR="00E75832" w:rsidRPr="005B00C6"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5B00C6" w:rsidRDefault="00E75832" w:rsidP="00E75832">
            <w:pPr>
              <w:pStyle w:val="TAC"/>
            </w:pPr>
            <w:r w:rsidRPr="005B00C6">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5B00C6" w:rsidRDefault="00E75832" w:rsidP="00E75832">
            <w:pPr>
              <w:pStyle w:val="TAL"/>
            </w:pPr>
            <w:r w:rsidRPr="005B00C6">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5B00C6" w:rsidRDefault="00E75832" w:rsidP="00E75832">
            <w:pPr>
              <w:pStyle w:val="TAL"/>
            </w:pPr>
            <w:r>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5B00C6" w:rsidRDefault="00E75832" w:rsidP="00E75832">
            <w:pPr>
              <w:pStyle w:val="TAL"/>
            </w:pPr>
          </w:p>
        </w:tc>
      </w:tr>
      <w:tr w:rsidR="00E75832" w:rsidRPr="005B00C6"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5B00C6" w:rsidRDefault="00E75832" w:rsidP="00E75832">
            <w:pPr>
              <w:pStyle w:val="TAC"/>
            </w:pPr>
            <w:r w:rsidRPr="005B00C6">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5B00C6" w:rsidRDefault="00E75832" w:rsidP="00E75832">
            <w:pPr>
              <w:pStyle w:val="TAL"/>
            </w:pPr>
            <w:r w:rsidRPr="005B00C6">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5B00C6" w:rsidRDefault="00E75832" w:rsidP="00E75832">
            <w:pPr>
              <w:pStyle w:val="TAL"/>
              <w:rPr>
                <w:rFonts w:cs="Arial"/>
                <w:szCs w:val="18"/>
              </w:rPr>
            </w:pPr>
            <w:r>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5B00C6" w:rsidRDefault="00E75832" w:rsidP="00E75832">
            <w:pPr>
              <w:pStyle w:val="TAL"/>
              <w:rPr>
                <w:rFonts w:cs="Arial"/>
                <w:szCs w:val="18"/>
              </w:rPr>
            </w:pPr>
          </w:p>
        </w:tc>
      </w:tr>
      <w:tr w:rsidR="0038208C" w:rsidRPr="005B00C6"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5B00C6" w:rsidRDefault="0038208C" w:rsidP="00A36FC2">
            <w:pPr>
              <w:pStyle w:val="TAC"/>
            </w:pPr>
            <w:r w:rsidRPr="005F64EB">
              <w:rPr>
                <w:rFonts w:eastAsia="PMingLiU" w:hint="eastAsia"/>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5B00C6" w:rsidRDefault="0038208C" w:rsidP="0038208C">
            <w:pPr>
              <w:pStyle w:val="TAL"/>
            </w:pPr>
            <w:r w:rsidRPr="005F64EB">
              <w:t xml:space="preserve">EN-DC with </w:t>
            </w:r>
            <w:r w:rsidRPr="005F64EB">
              <w:rPr>
                <w:rFonts w:eastAsia="PMingLiU" w:hint="eastAsia"/>
                <w:lang w:eastAsia="zh-TW"/>
              </w:rPr>
              <w:t>8</w:t>
            </w:r>
            <w:r w:rsidRPr="005F64EB">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5B00C6" w:rsidRDefault="0038208C" w:rsidP="0038208C">
            <w:pPr>
              <w:pStyle w:val="TAL"/>
            </w:pPr>
            <w:r w:rsidRPr="005F64EB">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Default="0038208C" w:rsidP="0038208C">
            <w:pPr>
              <w:pStyle w:val="TAL"/>
              <w:rPr>
                <w:lang w:eastAsia="zh-CN"/>
              </w:rPr>
            </w:pPr>
            <w:r w:rsidRPr="005F64EB">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5B00C6" w:rsidRDefault="0038208C" w:rsidP="0038208C">
            <w:pPr>
              <w:pStyle w:val="TAL"/>
              <w:rPr>
                <w:rFonts w:cs="Arial"/>
                <w:szCs w:val="18"/>
              </w:rPr>
            </w:pPr>
          </w:p>
        </w:tc>
      </w:tr>
    </w:tbl>
    <w:p w14:paraId="1425C23E" w14:textId="77777777" w:rsidR="002513DE" w:rsidRPr="005B00C6" w:rsidRDefault="002513DE" w:rsidP="002513DE">
      <w:pPr>
        <w:rPr>
          <w:lang w:eastAsia="en-US"/>
        </w:rPr>
      </w:pPr>
    </w:p>
    <w:p w14:paraId="079970F6" w14:textId="752951E1"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-2: Uplink </w:t>
      </w:r>
      <w:r w:rsidRPr="005B00C6">
        <w:rPr>
          <w:rFonts w:eastAsia="SimSun"/>
          <w:lang w:eastAsia="zh-CN"/>
        </w:rPr>
        <w:t>EN-DC</w:t>
      </w:r>
      <w:r w:rsidRPr="005B00C6">
        <w:t xml:space="preserve"> capabilities (for one or more of the supported </w:t>
      </w:r>
      <w:r w:rsidR="00786C8D" w:rsidRPr="005B00C6">
        <w:t>EN-DC</w:t>
      </w:r>
      <w:r w:rsidR="0038208C">
        <w:t xml:space="preserve"> </w:t>
      </w:r>
      <w:r w:rsidRPr="005B00C6">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5B00C6"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5B00C6" w:rsidRDefault="00E75832" w:rsidP="00E75832">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5B00C6" w:rsidRDefault="00E75832" w:rsidP="00E75832">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5B00C6" w:rsidRDefault="00E75832" w:rsidP="00E75832">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5B00C6" w:rsidRDefault="00E75832" w:rsidP="00E75832">
            <w:pPr>
              <w:pStyle w:val="TAH"/>
            </w:pPr>
            <w:r>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5B00C6" w:rsidRDefault="00E75832" w:rsidP="00E75832">
            <w:pPr>
              <w:pStyle w:val="TAH"/>
            </w:pPr>
            <w:r w:rsidRPr="005B00C6">
              <w:t>Comments</w:t>
            </w:r>
          </w:p>
        </w:tc>
      </w:tr>
      <w:tr w:rsidR="00E75832" w:rsidRPr="005B00C6"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5B00C6" w:rsidRDefault="00E75832" w:rsidP="00E75832">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5B00C6" w:rsidRDefault="00E75832" w:rsidP="00E75832">
            <w:pPr>
              <w:pStyle w:val="TAL"/>
            </w:pPr>
            <w:r w:rsidRPr="005B00C6">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5B00C6" w:rsidRDefault="00E75832" w:rsidP="00E75832">
            <w:pPr>
              <w:pStyle w:val="TAL"/>
            </w:pPr>
            <w:r>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5B00C6" w:rsidRDefault="00E75832" w:rsidP="00E75832">
            <w:pPr>
              <w:pStyle w:val="TAL"/>
            </w:pPr>
          </w:p>
        </w:tc>
      </w:tr>
      <w:tr w:rsidR="00E75832" w:rsidRPr="005B00C6"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5B00C6" w:rsidRDefault="00E75832" w:rsidP="00E75832">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5B00C6" w:rsidRDefault="00E75832" w:rsidP="00E75832">
            <w:pPr>
              <w:pStyle w:val="TAL"/>
            </w:pPr>
            <w:r w:rsidRPr="005B00C6">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5B00C6" w:rsidRDefault="00E75832" w:rsidP="00E75832">
            <w:pPr>
              <w:pStyle w:val="TAL"/>
            </w:pPr>
            <w:r>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5B00C6" w:rsidRDefault="00E75832" w:rsidP="00E75832">
            <w:pPr>
              <w:pStyle w:val="TAL"/>
            </w:pPr>
          </w:p>
        </w:tc>
      </w:tr>
      <w:tr w:rsidR="00E75832" w:rsidRPr="005B00C6"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5B00C6" w:rsidRDefault="00E75832" w:rsidP="00E75832">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5B00C6" w:rsidRDefault="00E75832" w:rsidP="00E75832">
            <w:pPr>
              <w:pStyle w:val="TAL"/>
            </w:pPr>
            <w:r w:rsidRPr="005B00C6">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5B00C6" w:rsidRDefault="00E75832" w:rsidP="00E75832">
            <w:pPr>
              <w:pStyle w:val="TAL"/>
            </w:pPr>
            <w:r>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5B00C6" w:rsidRDefault="00E75832" w:rsidP="00E75832">
            <w:pPr>
              <w:pStyle w:val="TAL"/>
            </w:pPr>
          </w:p>
        </w:tc>
      </w:tr>
      <w:tr w:rsidR="00E75832" w:rsidRPr="005B00C6"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5B00C6" w:rsidRDefault="00E75832" w:rsidP="00E75832">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5B00C6" w:rsidRDefault="00E75832" w:rsidP="00E75832">
            <w:pPr>
              <w:pStyle w:val="TAL"/>
            </w:pPr>
            <w:r w:rsidRPr="005B00C6">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5B00C6" w:rsidRDefault="00E75832" w:rsidP="00E75832">
            <w:pPr>
              <w:pStyle w:val="TAL"/>
            </w:pPr>
            <w:r>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5B00C6" w:rsidRDefault="00E75832" w:rsidP="00E75832">
            <w:pPr>
              <w:pStyle w:val="TAL"/>
            </w:pPr>
          </w:p>
        </w:tc>
      </w:tr>
      <w:tr w:rsidR="00E75832" w:rsidRPr="005B00C6"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5B00C6" w:rsidRDefault="00E75832" w:rsidP="00E75832">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5B00C6" w:rsidRDefault="00E75832" w:rsidP="00E75832">
            <w:pPr>
              <w:pStyle w:val="TAL"/>
            </w:pPr>
            <w:r w:rsidRPr="005B00C6">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5B00C6" w:rsidRDefault="00E75832" w:rsidP="00E75832">
            <w:pPr>
              <w:pStyle w:val="TAL"/>
            </w:pPr>
            <w:r>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5B00C6" w:rsidRDefault="00E75832" w:rsidP="00E75832">
            <w:pPr>
              <w:pStyle w:val="TAL"/>
            </w:pPr>
          </w:p>
        </w:tc>
      </w:tr>
      <w:tr w:rsidR="00E75832" w:rsidRPr="005B00C6"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5B00C6" w:rsidRDefault="00E75832" w:rsidP="00E75832">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5B00C6" w:rsidRDefault="00E75832" w:rsidP="00E75832">
            <w:pPr>
              <w:pStyle w:val="TAL"/>
            </w:pPr>
            <w:r w:rsidRPr="005B00C6">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5B00C6" w:rsidRDefault="00E75832" w:rsidP="00E75832">
            <w:pPr>
              <w:pStyle w:val="TAL"/>
            </w:pPr>
            <w:r>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5B00C6" w:rsidRDefault="00E75832" w:rsidP="00E75832">
            <w:pPr>
              <w:pStyle w:val="TAL"/>
            </w:pPr>
          </w:p>
        </w:tc>
      </w:tr>
      <w:tr w:rsidR="00E75832" w:rsidRPr="005B00C6"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5B00C6" w:rsidRDefault="00E75832" w:rsidP="00E75832">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5B00C6" w:rsidRDefault="00E75832" w:rsidP="00E75832">
            <w:pPr>
              <w:pStyle w:val="TAL"/>
            </w:pPr>
            <w:r w:rsidRPr="005B00C6">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5B00C6" w:rsidRDefault="00E75832" w:rsidP="00E75832">
            <w:pPr>
              <w:pStyle w:val="TAL"/>
            </w:pPr>
            <w:r>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5B00C6" w:rsidRDefault="00E75832" w:rsidP="00E75832">
            <w:pPr>
              <w:pStyle w:val="TAL"/>
            </w:pPr>
          </w:p>
        </w:tc>
      </w:tr>
    </w:tbl>
    <w:p w14:paraId="534DB2A7" w14:textId="77777777" w:rsidR="002513DE" w:rsidRPr="005B00C6" w:rsidRDefault="002513DE" w:rsidP="002513DE">
      <w:pPr>
        <w:rPr>
          <w:rFonts w:eastAsia="SimSun"/>
          <w:lang w:eastAsia="zh-CN"/>
        </w:rPr>
      </w:pPr>
    </w:p>
    <w:p w14:paraId="66CB894E"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-2A: Uplink </w:t>
      </w:r>
      <w:r w:rsidRPr="005B00C6">
        <w:rPr>
          <w:rFonts w:eastAsia="SimSun"/>
          <w:lang w:eastAsia="zh-CN"/>
        </w:rPr>
        <w:t>EN-DC</w:t>
      </w:r>
      <w:r w:rsidRPr="005B00C6">
        <w:t xml:space="preserve"> capabilities (number of NR UL</w:t>
      </w:r>
      <w:r w:rsidRPr="005B00C6">
        <w:rPr>
          <w:rFonts w:eastAsia="SimSun"/>
          <w:lang w:eastAsia="zh-CN"/>
        </w:rPr>
        <w:t xml:space="preserve"> </w:t>
      </w:r>
      <w:r w:rsidRPr="005B00C6">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5B00C6"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5B00C6" w:rsidRDefault="00E75832" w:rsidP="00E75832">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5B00C6" w:rsidRDefault="00E75832" w:rsidP="00E75832">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5B00C6" w:rsidRDefault="00E75832" w:rsidP="00E75832">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5B00C6" w:rsidRDefault="00E75832" w:rsidP="00E75832">
            <w:pPr>
              <w:pStyle w:val="TAH"/>
            </w:pPr>
            <w:r>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5B00C6" w:rsidRDefault="00E75832" w:rsidP="00E75832">
            <w:pPr>
              <w:pStyle w:val="TAH"/>
            </w:pPr>
            <w:r w:rsidRPr="005B00C6">
              <w:t>Comments</w:t>
            </w:r>
          </w:p>
        </w:tc>
      </w:tr>
      <w:tr w:rsidR="00E75832" w:rsidRPr="005B00C6"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5B00C6" w:rsidRDefault="00E75832" w:rsidP="00E75832">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5B00C6" w:rsidRDefault="00E75832" w:rsidP="00E75832">
            <w:pPr>
              <w:pStyle w:val="TAL"/>
            </w:pPr>
            <w:r w:rsidRPr="005B00C6">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5B00C6" w:rsidRDefault="00E75832" w:rsidP="00E75832">
            <w:pPr>
              <w:pStyle w:val="TAL"/>
            </w:pPr>
            <w:r>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5B00C6" w:rsidRDefault="00E75832" w:rsidP="00E75832">
            <w:pPr>
              <w:pStyle w:val="TAL"/>
            </w:pPr>
          </w:p>
        </w:tc>
      </w:tr>
      <w:tr w:rsidR="00E75832" w:rsidRPr="005B00C6"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5B00C6" w:rsidRDefault="00E75832" w:rsidP="00E75832">
            <w:pPr>
              <w:pStyle w:val="TAC"/>
            </w:pPr>
            <w:r w:rsidRPr="005B00C6">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5B00C6" w:rsidRDefault="00E75832" w:rsidP="00E75832">
            <w:pPr>
              <w:pStyle w:val="TAL"/>
            </w:pPr>
            <w:r w:rsidRPr="005B00C6">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5B00C6" w:rsidRDefault="00E75832" w:rsidP="00E75832">
            <w:pPr>
              <w:pStyle w:val="TAL"/>
            </w:pPr>
            <w:r>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5B00C6" w:rsidRDefault="00E75832" w:rsidP="00E75832">
            <w:pPr>
              <w:pStyle w:val="TAL"/>
            </w:pPr>
          </w:p>
        </w:tc>
      </w:tr>
      <w:tr w:rsidR="00E75832" w:rsidRPr="005B00C6"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5B00C6" w:rsidRDefault="00E75832" w:rsidP="00E75832">
            <w:pPr>
              <w:pStyle w:val="TAC"/>
            </w:pPr>
            <w:r w:rsidRPr="005B00C6">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5B00C6" w:rsidRDefault="00E75832" w:rsidP="00E75832">
            <w:pPr>
              <w:pStyle w:val="TAL"/>
            </w:pPr>
            <w:r w:rsidRPr="005B00C6">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5B00C6" w:rsidRDefault="00E75832" w:rsidP="00E75832">
            <w:pPr>
              <w:pStyle w:val="TAL"/>
            </w:pPr>
            <w:r>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5B00C6" w:rsidRDefault="00E75832" w:rsidP="00E75832">
            <w:pPr>
              <w:pStyle w:val="TAL"/>
            </w:pPr>
          </w:p>
        </w:tc>
      </w:tr>
      <w:tr w:rsidR="00E75832" w:rsidRPr="005B00C6"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5B00C6" w:rsidRDefault="00E75832" w:rsidP="00E75832">
            <w:pPr>
              <w:pStyle w:val="TAC"/>
            </w:pPr>
            <w:r w:rsidRPr="005B00C6">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5B00C6" w:rsidRDefault="00E75832" w:rsidP="00E75832">
            <w:pPr>
              <w:pStyle w:val="TAL"/>
            </w:pPr>
            <w:r w:rsidRPr="005B00C6">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5B00C6" w:rsidRDefault="00E75832" w:rsidP="00E75832">
            <w:pPr>
              <w:pStyle w:val="TAL"/>
            </w:pPr>
            <w:r>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5B00C6" w:rsidRDefault="00E75832" w:rsidP="00E75832">
            <w:pPr>
              <w:pStyle w:val="TAL"/>
            </w:pPr>
          </w:p>
        </w:tc>
      </w:tr>
      <w:tr w:rsidR="00E75832" w:rsidRPr="005B00C6"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5B00C6" w:rsidRDefault="00E75832" w:rsidP="00E75832">
            <w:pPr>
              <w:pStyle w:val="TAC"/>
            </w:pPr>
            <w:r w:rsidRPr="005B00C6">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5B00C6" w:rsidRDefault="00E75832" w:rsidP="00E75832">
            <w:pPr>
              <w:pStyle w:val="TAL"/>
            </w:pPr>
            <w:r w:rsidRPr="005B00C6">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5B00C6" w:rsidRDefault="00E75832" w:rsidP="00E75832">
            <w:pPr>
              <w:pStyle w:val="TAL"/>
            </w:pPr>
            <w:r>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5B00C6" w:rsidRDefault="00E75832" w:rsidP="00E75832">
            <w:pPr>
              <w:pStyle w:val="TAL"/>
            </w:pPr>
          </w:p>
        </w:tc>
      </w:tr>
      <w:tr w:rsidR="00E75832" w:rsidRPr="005B00C6"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5B00C6" w:rsidRDefault="00E75832" w:rsidP="00E75832">
            <w:pPr>
              <w:pStyle w:val="TAC"/>
            </w:pPr>
            <w:r w:rsidRPr="005B00C6">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5B00C6" w:rsidRDefault="00E75832" w:rsidP="00E75832">
            <w:pPr>
              <w:pStyle w:val="TAL"/>
            </w:pPr>
            <w:r w:rsidRPr="005B00C6">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5B00C6" w:rsidRDefault="00E75832" w:rsidP="00E75832">
            <w:pPr>
              <w:pStyle w:val="TAL"/>
            </w:pPr>
            <w:r>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5B00C6" w:rsidRDefault="00E75832" w:rsidP="00E75832">
            <w:pPr>
              <w:pStyle w:val="TAL"/>
            </w:pPr>
          </w:p>
        </w:tc>
      </w:tr>
      <w:tr w:rsidR="00E75832" w:rsidRPr="005B00C6"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5B00C6" w:rsidRDefault="00E75832" w:rsidP="00E75832">
            <w:pPr>
              <w:pStyle w:val="TAC"/>
            </w:pPr>
            <w:r w:rsidRPr="005B00C6">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5B00C6" w:rsidRDefault="00E75832" w:rsidP="00E75832">
            <w:pPr>
              <w:pStyle w:val="TAL"/>
            </w:pPr>
            <w:r w:rsidRPr="005B00C6">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5B00C6" w:rsidRDefault="00E75832" w:rsidP="00E75832">
            <w:pPr>
              <w:pStyle w:val="TAL"/>
            </w:pPr>
            <w:r>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5B00C6" w:rsidRDefault="00E75832" w:rsidP="00E75832">
            <w:pPr>
              <w:pStyle w:val="TAL"/>
            </w:pPr>
          </w:p>
        </w:tc>
      </w:tr>
      <w:tr w:rsidR="0038208C" w:rsidRPr="005B00C6"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5B00C6" w:rsidRDefault="0038208C" w:rsidP="0038208C">
            <w:pPr>
              <w:pStyle w:val="TAC"/>
            </w:pPr>
            <w:r w:rsidRPr="005F64EB">
              <w:rPr>
                <w:rFonts w:eastAsia="PMingLiU" w:hint="eastAsia"/>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5B00C6" w:rsidRDefault="0038208C" w:rsidP="0038208C">
            <w:pPr>
              <w:pStyle w:val="TAL"/>
            </w:pPr>
            <w:r w:rsidRPr="005F64EB">
              <w:rPr>
                <w:rFonts w:eastAsia="PMingLiU" w:hint="eastAsia"/>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5B00C6" w:rsidRDefault="0038208C" w:rsidP="0038208C">
            <w:pPr>
              <w:pStyle w:val="TAL"/>
            </w:pPr>
            <w:r w:rsidRPr="005F64EB">
              <w:rPr>
                <w:rFonts w:eastAsia="PMingLiU" w:hint="eastAsia"/>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Default="0038208C" w:rsidP="0038208C">
            <w:pPr>
              <w:pStyle w:val="TAL"/>
              <w:rPr>
                <w:lang w:eastAsia="zh-CN"/>
              </w:rPr>
            </w:pPr>
            <w:r w:rsidRPr="005F64EB">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5B00C6" w:rsidRDefault="0038208C" w:rsidP="0038208C">
            <w:pPr>
              <w:pStyle w:val="TAL"/>
            </w:pPr>
          </w:p>
        </w:tc>
      </w:tr>
    </w:tbl>
    <w:p w14:paraId="63FB9C92" w14:textId="77777777" w:rsidR="005015ED" w:rsidRPr="005B00C6" w:rsidRDefault="005015ED" w:rsidP="005015ED"/>
    <w:p w14:paraId="46B283BA" w14:textId="37CADAC7" w:rsidR="00586192" w:rsidRPr="005B00C6" w:rsidRDefault="00586192" w:rsidP="00586192">
      <w:pPr>
        <w:pStyle w:val="Heading5"/>
      </w:pPr>
      <w:bookmarkStart w:id="689" w:name="_Toc51772946"/>
      <w:bookmarkStart w:id="690" w:name="_Toc58245153"/>
      <w:bookmarkStart w:id="691" w:name="_Toc68089602"/>
      <w:bookmarkStart w:id="692" w:name="_Toc69067723"/>
      <w:bookmarkStart w:id="693" w:name="_Toc75383271"/>
      <w:bookmarkStart w:id="694" w:name="_Toc83706919"/>
      <w:bookmarkStart w:id="695" w:name="_Toc90491624"/>
      <w:bookmarkStart w:id="696" w:name="_Toc100147718"/>
      <w:bookmarkStart w:id="697" w:name="_Toc106740990"/>
      <w:bookmarkStart w:id="698" w:name="_Toc114916346"/>
      <w:bookmarkStart w:id="699" w:name="_Toc124016758"/>
      <w:r w:rsidRPr="005B00C6">
        <w:t>A.4.3.2B.2.1</w:t>
      </w:r>
      <w:r w:rsidRPr="005B00C6">
        <w:tab/>
      </w:r>
      <w:r w:rsidR="009B2227" w:rsidRPr="005B00C6">
        <w:t xml:space="preserve">Intra-band contiguous </w:t>
      </w:r>
      <w:r w:rsidRPr="005B00C6">
        <w:t>EN-DC</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974459F" w14:textId="48D8140B" w:rsidR="00586192" w:rsidRPr="005B00C6" w:rsidRDefault="00586192" w:rsidP="00586192">
      <w:pPr>
        <w:pStyle w:val="TH"/>
        <w:ind w:left="567"/>
      </w:pPr>
      <w:r w:rsidRPr="005B00C6">
        <w:t xml:space="preserve">Table A.4.3.2B.2.1-1: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w:t>
      </w:r>
      <w:r w:rsidR="009B2227" w:rsidRPr="005B00C6">
        <w:t xml:space="preserve">EN-DC </w:t>
      </w:r>
      <w:r w:rsidRPr="005B00C6">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B00C6" w:rsidRDefault="006E2774" w:rsidP="006E2774">
            <w:pPr>
              <w:pStyle w:val="TAH"/>
            </w:pPr>
            <w:r w:rsidRPr="005B00C6">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B00C6" w:rsidRDefault="006E2774" w:rsidP="006E2774">
            <w:pPr>
              <w:pStyle w:val="TAH"/>
            </w:pPr>
            <w:r w:rsidRPr="005B00C6">
              <w:t>Comments</w:t>
            </w:r>
          </w:p>
        </w:tc>
      </w:tr>
      <w:tr w:rsidR="006E2774" w:rsidRPr="005B00C6"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5B00C6" w:rsidRDefault="006E2774" w:rsidP="006E2774">
            <w:pPr>
              <w:pStyle w:val="TAL"/>
            </w:pPr>
            <w:r w:rsidRPr="005B00C6">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B00C6" w:rsidRDefault="006E2774" w:rsidP="006E2774">
            <w:pPr>
              <w:pStyle w:val="TAC"/>
              <w:rPr>
                <w:lang w:eastAsia="zh-CN"/>
              </w:rPr>
            </w:pPr>
            <w:r w:rsidRPr="005B00C6">
              <w:rPr>
                <w:lang w:eastAsia="zh-CN"/>
              </w:rPr>
              <w:t>36.101, 5.6A.1</w:t>
            </w:r>
          </w:p>
          <w:p w14:paraId="6E88314F" w14:textId="77777777" w:rsidR="006E2774" w:rsidRPr="005B00C6" w:rsidRDefault="006E2774" w:rsidP="006E2774">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B00C6" w:rsidRDefault="006E2774" w:rsidP="006E2774">
            <w:pPr>
              <w:pStyle w:val="TAL"/>
            </w:pPr>
            <w:r w:rsidRPr="005B00C6">
              <w:t>pc_</w:t>
            </w:r>
            <w:r w:rsidRPr="005B00C6">
              <w:rPr>
                <w:lang w:eastAsia="zh-CN"/>
              </w:rPr>
              <w:t>D</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B00C6" w:rsidRDefault="006E2774" w:rsidP="006E2774">
            <w:pPr>
              <w:pStyle w:val="TAL"/>
            </w:pPr>
          </w:p>
        </w:tc>
      </w:tr>
      <w:tr w:rsidR="006E2774" w:rsidRPr="005B00C6"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5B00C6" w:rsidRDefault="006E2774" w:rsidP="006E2774">
            <w:pPr>
              <w:pStyle w:val="TAL"/>
            </w:pPr>
            <w:r w:rsidRPr="005B00C6">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B00C6" w:rsidRDefault="006E2774" w:rsidP="006E2774">
            <w:pPr>
              <w:pStyle w:val="TAC"/>
            </w:pPr>
            <w:r w:rsidRPr="005B00C6">
              <w:rPr>
                <w:lang w:eastAsia="zh-CN"/>
              </w:rPr>
              <w:t>36.101, 5.6A.1</w:t>
            </w:r>
          </w:p>
          <w:p w14:paraId="656939D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B00C6" w:rsidRDefault="006E2774" w:rsidP="006E2774">
            <w:pPr>
              <w:pStyle w:val="TAL"/>
            </w:pPr>
            <w:r w:rsidRPr="005B00C6">
              <w:t>pc_</w:t>
            </w:r>
            <w:r w:rsidRPr="005B00C6">
              <w:rPr>
                <w:lang w:eastAsia="zh-CN"/>
              </w:rPr>
              <w:t>D</w:t>
            </w:r>
            <w:r w:rsidRPr="005B00C6">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B00C6" w:rsidRDefault="006E2774" w:rsidP="006E2774">
            <w:pPr>
              <w:pStyle w:val="TAL"/>
            </w:pPr>
          </w:p>
        </w:tc>
      </w:tr>
      <w:tr w:rsidR="006E2774" w:rsidRPr="005B00C6"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5B00C6" w:rsidRDefault="006E2774" w:rsidP="006E2774">
            <w:pPr>
              <w:pStyle w:val="TAL"/>
            </w:pPr>
            <w:r w:rsidRPr="005B00C6">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B00C6" w:rsidRDefault="006E2774" w:rsidP="006E2774">
            <w:pPr>
              <w:pStyle w:val="TAC"/>
            </w:pPr>
            <w:r w:rsidRPr="005B00C6">
              <w:rPr>
                <w:lang w:eastAsia="zh-CN"/>
              </w:rPr>
              <w:t>36.101, 5.6A.1</w:t>
            </w:r>
          </w:p>
          <w:p w14:paraId="26DD6A2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B00C6" w:rsidRDefault="006E2774" w:rsidP="006E2774">
            <w:pPr>
              <w:pStyle w:val="TAL"/>
            </w:pPr>
            <w:r w:rsidRPr="005B00C6">
              <w:t>pc_</w:t>
            </w:r>
            <w:r w:rsidRPr="005B00C6">
              <w:rPr>
                <w:lang w:eastAsia="zh-CN"/>
              </w:rPr>
              <w:t>D</w:t>
            </w:r>
            <w:r w:rsidRPr="005B00C6">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B00C6" w:rsidRDefault="006E2774" w:rsidP="006E2774">
            <w:pPr>
              <w:pStyle w:val="TAL"/>
            </w:pPr>
          </w:p>
        </w:tc>
      </w:tr>
    </w:tbl>
    <w:p w14:paraId="585CD0A1" w14:textId="77777777" w:rsidR="006E2774" w:rsidRPr="005B00C6" w:rsidRDefault="006E2774" w:rsidP="006E2774"/>
    <w:p w14:paraId="7BBC9C28" w14:textId="5D8FE4D8" w:rsidR="006E2774" w:rsidRPr="005B00C6" w:rsidRDefault="006E2774" w:rsidP="006E2774">
      <w:pPr>
        <w:pStyle w:val="TH"/>
        <w:ind w:left="567"/>
      </w:pPr>
      <w:r w:rsidRPr="005B00C6">
        <w:t>Table A.4.3.2B.2.1-1a: Uplink 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B00C6" w:rsidRDefault="006E2774" w:rsidP="007A14A3">
            <w:pPr>
              <w:pStyle w:val="TAH"/>
            </w:pPr>
            <w:r w:rsidRPr="005B00C6">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B00C6" w:rsidRDefault="006E2774" w:rsidP="007A14A3">
            <w:pPr>
              <w:pStyle w:val="TAH"/>
            </w:pPr>
            <w:r w:rsidRPr="005B00C6">
              <w:t>Comments</w:t>
            </w:r>
          </w:p>
        </w:tc>
      </w:tr>
      <w:tr w:rsidR="006E2774" w:rsidRPr="005B00C6"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5B00C6" w:rsidRDefault="006E2774" w:rsidP="007A14A3">
            <w:pPr>
              <w:pStyle w:val="TAL"/>
            </w:pPr>
            <w:r w:rsidRPr="005B00C6">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B00C6" w:rsidRDefault="006E2774" w:rsidP="007A14A3">
            <w:pPr>
              <w:pStyle w:val="TAC"/>
              <w:rPr>
                <w:lang w:eastAsia="zh-CN"/>
              </w:rPr>
            </w:pPr>
            <w:r w:rsidRPr="005B00C6">
              <w:rPr>
                <w:lang w:eastAsia="zh-CN"/>
              </w:rPr>
              <w:t>36.101, 5.6A.1</w:t>
            </w:r>
          </w:p>
          <w:p w14:paraId="33E282C1" w14:textId="77777777" w:rsidR="006E2774" w:rsidRPr="005B00C6" w:rsidRDefault="006E2774" w:rsidP="007A14A3">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B00C6" w:rsidRDefault="006E2774" w:rsidP="007A14A3">
            <w:pPr>
              <w:pStyle w:val="TAL"/>
            </w:pPr>
            <w:r w:rsidRPr="005B00C6">
              <w:t>pc_</w:t>
            </w:r>
            <w:r w:rsidRPr="005B00C6">
              <w:rPr>
                <w:lang w:eastAsia="zh-CN"/>
              </w:rPr>
              <w:t>U</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B00C6" w:rsidRDefault="006E2774" w:rsidP="007A14A3">
            <w:pPr>
              <w:pStyle w:val="TAL"/>
            </w:pPr>
          </w:p>
        </w:tc>
      </w:tr>
      <w:tr w:rsidR="006E2774" w:rsidRPr="005B00C6"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1864B06" w14:textId="7EE77B93" w:rsidR="006E2774" w:rsidRPr="005B00C6" w:rsidRDefault="006E2774" w:rsidP="007A14A3">
            <w:pPr>
              <w:pStyle w:val="TAL"/>
            </w:pPr>
            <w:r w:rsidRPr="005B00C6">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B00C6" w:rsidRDefault="006E2774" w:rsidP="007A14A3">
            <w:pPr>
              <w:pStyle w:val="TAC"/>
            </w:pPr>
            <w:r w:rsidRPr="005B00C6">
              <w:rPr>
                <w:lang w:eastAsia="zh-CN"/>
              </w:rPr>
              <w:t>36.101, 5.6A.1</w:t>
            </w:r>
          </w:p>
          <w:p w14:paraId="193653A4" w14:textId="77777777" w:rsidR="006E2774" w:rsidRPr="005B00C6" w:rsidRDefault="006E2774" w:rsidP="007A14A3">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B00C6" w:rsidRDefault="006E2774" w:rsidP="007A14A3">
            <w:pPr>
              <w:pStyle w:val="TAL"/>
            </w:pPr>
            <w:r w:rsidRPr="005B00C6">
              <w:t>pc_</w:t>
            </w:r>
            <w:r w:rsidRPr="005B00C6">
              <w:rPr>
                <w:lang w:eastAsia="zh-CN"/>
              </w:rPr>
              <w:t>U</w:t>
            </w:r>
            <w:r w:rsidRPr="005B00C6">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B00C6" w:rsidRDefault="006E2774" w:rsidP="007A14A3">
            <w:pPr>
              <w:pStyle w:val="TAL"/>
            </w:pPr>
          </w:p>
        </w:tc>
      </w:tr>
    </w:tbl>
    <w:p w14:paraId="2A041ADF" w14:textId="77777777" w:rsidR="00586192" w:rsidRPr="005B00C6" w:rsidRDefault="00586192" w:rsidP="00586192"/>
    <w:p w14:paraId="7A87A6F6" w14:textId="7C360CEF" w:rsidR="00586192" w:rsidRPr="005B00C6" w:rsidRDefault="00586192" w:rsidP="00586192">
      <w:pPr>
        <w:pStyle w:val="TH"/>
        <w:ind w:left="567"/>
      </w:pPr>
      <w:r w:rsidRPr="005B00C6">
        <w:t xml:space="preserve">Table A.4.3.2B.2.1-2: Supported </w:t>
      </w:r>
      <w:r w:rsidRPr="005B00C6">
        <w:rPr>
          <w:lang w:eastAsia="fi-FI"/>
        </w:rPr>
        <w:t>Intra-band 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5B00C6"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5B00C6" w:rsidRDefault="005015ED" w:rsidP="007A14A3">
            <w:pPr>
              <w:keepNext/>
              <w:keepLines/>
              <w:spacing w:after="0"/>
              <w:jc w:val="center"/>
              <w:rPr>
                <w:rFonts w:ascii="Arial" w:hAnsi="Arial"/>
                <w:b/>
                <w:sz w:val="18"/>
              </w:rPr>
            </w:pPr>
            <w:r w:rsidRPr="005B00C6">
              <w:rPr>
                <w:rFonts w:ascii="Arial" w:hAnsi="Arial"/>
                <w:b/>
                <w:sz w:val="18"/>
                <w:lang w:eastAsia="zh-CN"/>
              </w:rPr>
              <w:t>EN-DC</w:t>
            </w:r>
            <w:r w:rsidRPr="005B00C6">
              <w:rPr>
                <w:rFonts w:ascii="Arial" w:hAnsi="Arial"/>
                <w:b/>
                <w:sz w:val="18"/>
              </w:rPr>
              <w:t xml:space="preserve"> configuration / Item (Note 1</w:t>
            </w:r>
            <w:r w:rsidR="00786C8D" w:rsidRPr="005B00C6">
              <w:rPr>
                <w:rFonts w:ascii="Arial" w:hAnsi="Arial"/>
                <w:b/>
                <w:sz w:val="18"/>
              </w:rPr>
              <w:t>, 3</w:t>
            </w:r>
            <w:r w:rsidRPr="005B00C6">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B00C6" w:rsidRDefault="005015ED" w:rsidP="007A14A3">
            <w:pPr>
              <w:keepNext/>
              <w:keepLines/>
              <w:spacing w:after="0"/>
              <w:ind w:left="113" w:right="113"/>
              <w:jc w:val="center"/>
              <w:rPr>
                <w:rFonts w:ascii="Arial" w:hAnsi="Arial"/>
                <w:b/>
                <w:sz w:val="18"/>
              </w:rPr>
            </w:pPr>
            <w:r w:rsidRPr="005B00C6">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5B00C6" w:rsidRDefault="005015ED" w:rsidP="00786C8D">
            <w:pPr>
              <w:keepNext/>
              <w:keepLines/>
              <w:spacing w:after="0"/>
              <w:jc w:val="center"/>
              <w:rPr>
                <w:rFonts w:ascii="Arial" w:hAnsi="Arial"/>
                <w:b/>
                <w:sz w:val="18"/>
              </w:rPr>
            </w:pPr>
            <w:r w:rsidRPr="005B00C6">
              <w:rPr>
                <w:rFonts w:ascii="Arial" w:hAnsi="Arial"/>
                <w:b/>
                <w:sz w:val="18"/>
              </w:rPr>
              <w:t>Supported EN-DC Bandwidth Class(es) in UL</w:t>
            </w:r>
          </w:p>
          <w:p w14:paraId="5B4CC63A" w14:textId="4C5E1729" w:rsidR="005015ED" w:rsidRPr="005B00C6" w:rsidRDefault="00786C8D" w:rsidP="00786C8D">
            <w:pPr>
              <w:keepNext/>
              <w:keepLines/>
              <w:spacing w:after="0"/>
              <w:jc w:val="center"/>
              <w:rPr>
                <w:rFonts w:ascii="Arial" w:hAnsi="Arial"/>
                <w:b/>
                <w:sz w:val="18"/>
              </w:rPr>
            </w:pPr>
            <w:r w:rsidRPr="005B00C6">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Supported Bandwidth Combination Set(s)</w:t>
            </w:r>
          </w:p>
        </w:tc>
      </w:tr>
      <w:tr w:rsidR="005015ED" w:rsidRPr="005B00C6"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B00C6" w:rsidRDefault="005015ED" w:rsidP="007A14A3">
            <w:pPr>
              <w:pStyle w:val="TAL"/>
            </w:pPr>
            <w:r w:rsidRPr="005B00C6">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B00C6" w:rsidRDefault="005015ED" w:rsidP="007A14A3">
            <w:pPr>
              <w:keepNext/>
              <w:keepLines/>
              <w:spacing w:after="0"/>
              <w:jc w:val="center"/>
              <w:rPr>
                <w:rFonts w:ascii="Arial" w:hAnsi="Arial"/>
                <w:sz w:val="18"/>
              </w:rPr>
            </w:pPr>
          </w:p>
        </w:tc>
      </w:tr>
      <w:tr w:rsidR="005015ED" w:rsidRPr="005B00C6"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B00C6" w:rsidRDefault="005015ED" w:rsidP="007A14A3">
            <w:pPr>
              <w:pStyle w:val="TAL"/>
            </w:pPr>
            <w:r w:rsidRPr="005B00C6">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B00C6" w:rsidRDefault="005015ED" w:rsidP="007A14A3">
            <w:pPr>
              <w:keepNext/>
              <w:keepLines/>
              <w:spacing w:after="0"/>
              <w:jc w:val="center"/>
              <w:rPr>
                <w:rFonts w:ascii="Arial" w:hAnsi="Arial"/>
                <w:sz w:val="18"/>
              </w:rPr>
            </w:pPr>
          </w:p>
        </w:tc>
      </w:tr>
      <w:tr w:rsidR="005015ED" w:rsidRPr="005B00C6"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5B00C6" w:rsidRDefault="005015ED" w:rsidP="00786C8D">
            <w:pPr>
              <w:pStyle w:val="TAN"/>
            </w:pPr>
            <w:r w:rsidRPr="005B00C6">
              <w:t>Note 1:</w:t>
            </w:r>
            <w:r w:rsidRPr="005B00C6">
              <w:tab/>
              <w:t>Notation used for intra-band contiguous EN-DC Bands is according to TS 3</w:t>
            </w:r>
            <w:r w:rsidRPr="005B00C6">
              <w:rPr>
                <w:lang w:eastAsia="zh-CN"/>
              </w:rPr>
              <w:t>8</w:t>
            </w:r>
            <w:r w:rsidRPr="005B00C6">
              <w:t>.101</w:t>
            </w:r>
            <w:r w:rsidRPr="005B00C6">
              <w:rPr>
                <w:lang w:eastAsia="zh-CN"/>
              </w:rPr>
              <w:t>-3</w:t>
            </w:r>
            <w:r w:rsidRPr="005B00C6">
              <w:t xml:space="preserve"> [25] Table 5.3B.1.</w:t>
            </w:r>
            <w:r w:rsidRPr="005B00C6">
              <w:rPr>
                <w:rFonts w:eastAsia="SimSun"/>
                <w:lang w:eastAsia="zh-CN"/>
              </w:rPr>
              <w:t>2</w:t>
            </w:r>
            <w:r w:rsidRPr="005B00C6">
              <w:t xml:space="preserve">-1, e.g. ‘DC_(n)41AA’ indicates contiguous EN-DC operation on E-UTRA band 41 with DL Bandwidth Class A and </w:t>
            </w:r>
            <w:r w:rsidRPr="005B00C6">
              <w:rPr>
                <w:lang w:eastAsia="zh-CN"/>
              </w:rPr>
              <w:t>NR</w:t>
            </w:r>
            <w:r w:rsidRPr="005B00C6">
              <w:t xml:space="preserve"> band </w:t>
            </w:r>
            <w:r w:rsidRPr="005B00C6">
              <w:rPr>
                <w:lang w:eastAsia="zh-CN"/>
              </w:rPr>
              <w:t>n41</w:t>
            </w:r>
            <w:r w:rsidRPr="005B00C6">
              <w:t xml:space="preserve"> with DL CA Bandwidth Class A.</w:t>
            </w:r>
          </w:p>
          <w:p w14:paraId="43ACBE47" w14:textId="77777777" w:rsidR="00786C8D" w:rsidRPr="005B00C6" w:rsidRDefault="00786C8D" w:rsidP="00786C8D">
            <w:pPr>
              <w:pStyle w:val="TAN"/>
              <w:rPr>
                <w:rFonts w:eastAsia="PMingLiU"/>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B43E00" w14:textId="6155EF5C" w:rsidR="005015ED" w:rsidRPr="005B00C6" w:rsidRDefault="00786C8D" w:rsidP="00786C8D">
            <w:pPr>
              <w:pStyle w:val="TAN"/>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3DA697D" w14:textId="77777777" w:rsidR="006E2774" w:rsidRPr="005B00C6" w:rsidRDefault="006E2774" w:rsidP="006E2774"/>
    <w:p w14:paraId="7D0DB3F4" w14:textId="77777777" w:rsidR="006E2774" w:rsidRPr="005B00C6" w:rsidRDefault="006E2774" w:rsidP="006E2774">
      <w:pPr>
        <w:pStyle w:val="TH"/>
        <w:rPr>
          <w:rFonts w:eastAsia="PMingLiU"/>
        </w:rPr>
      </w:pPr>
      <w:r w:rsidRPr="005B00C6">
        <w:rPr>
          <w:rFonts w:eastAsia="PMingLiU"/>
        </w:rPr>
        <w:t xml:space="preserve">Table </w:t>
      </w:r>
      <w:r w:rsidRPr="005B00C6">
        <w:t>A.4.3.2B.2.1-3</w:t>
      </w:r>
      <w:r w:rsidRPr="005B00C6">
        <w:rPr>
          <w:rFonts w:eastAsia="PMingLiU"/>
        </w:rPr>
        <w:t xml:space="preserve">: </w:t>
      </w:r>
      <w:r w:rsidRPr="005B00C6">
        <w:rPr>
          <w:lang w:eastAsia="zh-CN"/>
        </w:rPr>
        <w:t xml:space="preserve">Intra-band 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B00C6" w:rsidRDefault="006E2774" w:rsidP="007A14A3">
            <w:pPr>
              <w:pStyle w:val="TAH"/>
              <w:rPr>
                <w:rFonts w:eastAsia="PMingLiU"/>
              </w:rPr>
            </w:pPr>
            <w:r w:rsidRPr="005B00C6">
              <w:rPr>
                <w:lang w:eastAsia="zh-CN"/>
              </w:rPr>
              <w:t xml:space="preserve">Intra-band 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B00C6" w:rsidRDefault="006E2774" w:rsidP="007A14A3">
            <w:pPr>
              <w:pStyle w:val="TAH"/>
              <w:rPr>
                <w:rFonts w:eastAsia="PMingLiU"/>
              </w:rPr>
            </w:pPr>
            <w:r w:rsidRPr="005B00C6">
              <w:rPr>
                <w:rFonts w:eastAsia="PMingLiU"/>
              </w:rPr>
              <w:t>Comments</w:t>
            </w:r>
          </w:p>
        </w:tc>
      </w:tr>
      <w:tr w:rsidR="006E2774" w:rsidRPr="005B00C6"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0F9CB2F7"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B00C6" w:rsidRDefault="006E2774" w:rsidP="007A14A3">
            <w:pPr>
              <w:pStyle w:val="TAC"/>
              <w:rPr>
                <w:rFonts w:eastAsia="PMingLiU"/>
                <w:lang w:eastAsia="zh-CN"/>
              </w:rPr>
            </w:pPr>
            <w:r w:rsidRPr="005B00C6">
              <w:rPr>
                <w:rFonts w:cs="Arial"/>
                <w:szCs w:val="18"/>
                <w:lang w:eastAsia="ja-JP"/>
              </w:rPr>
              <w:t>DC_(n)</w:t>
            </w:r>
            <w:r w:rsidRPr="005B00C6">
              <w:rPr>
                <w:rFonts w:cs="Arial"/>
                <w:szCs w:val="18"/>
                <w:lang w:eastAsia="zh-CN"/>
              </w:rPr>
              <w:t>41AA</w:t>
            </w:r>
          </w:p>
        </w:tc>
      </w:tr>
    </w:tbl>
    <w:p w14:paraId="543B49EA" w14:textId="77777777" w:rsidR="00B1496E" w:rsidRPr="005B00C6" w:rsidRDefault="00B1496E" w:rsidP="00B1496E">
      <w:pPr>
        <w:rPr>
          <w:lang w:eastAsia="zh-CN"/>
        </w:rPr>
      </w:pPr>
    </w:p>
    <w:p w14:paraId="018F8B20" w14:textId="7833DF75" w:rsidR="00B1496E" w:rsidRPr="005B00C6" w:rsidRDefault="00B1496E" w:rsidP="00B1496E">
      <w:pPr>
        <w:pStyle w:val="TH"/>
        <w:rPr>
          <w:rFonts w:eastAsia="PMingLiU"/>
        </w:rPr>
      </w:pPr>
      <w:r w:rsidRPr="005B00C6">
        <w:rPr>
          <w:rFonts w:eastAsia="PMingLiU"/>
        </w:rPr>
        <w:t xml:space="preserve">Table </w:t>
      </w:r>
      <w:r w:rsidRPr="005B00C6">
        <w:t>A.4.3.2B.2.1-</w:t>
      </w:r>
      <w:r w:rsidRPr="005B00C6">
        <w:rPr>
          <w:lang w:eastAsia="zh-CN"/>
        </w:rPr>
        <w:t>4</w:t>
      </w:r>
      <w:r w:rsidRPr="005B00C6">
        <w:rPr>
          <w:rFonts w:eastAsia="PMingLiU"/>
        </w:rPr>
        <w:t xml:space="preserve">: </w:t>
      </w:r>
      <w:r w:rsidRPr="005B00C6">
        <w:rPr>
          <w:lang w:eastAsia="zh-CN"/>
        </w:rPr>
        <w:t xml:space="preserve">Intra-band 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B00C6" w:rsidRDefault="00B1496E" w:rsidP="00261B49">
            <w:pPr>
              <w:pStyle w:val="TAC"/>
              <w:rPr>
                <w:lang w:eastAsia="zh-CN"/>
              </w:rPr>
            </w:pPr>
            <w:r w:rsidRPr="005B00C6">
              <w:rPr>
                <w:rFonts w:cs="Arial"/>
                <w:szCs w:val="18"/>
                <w:lang w:eastAsia="ja-JP"/>
              </w:rPr>
              <w:t>DC_(n)</w:t>
            </w:r>
            <w:r w:rsidRPr="005B00C6">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B00C6" w:rsidRDefault="00B1496E" w:rsidP="00261B49">
            <w:pPr>
              <w:pStyle w:val="TAC"/>
            </w:pPr>
            <w:r w:rsidRPr="005B00C6">
              <w:rPr>
                <w:rFonts w:cs="Arial"/>
                <w:szCs w:val="18"/>
                <w:lang w:eastAsia="ja-JP"/>
              </w:rPr>
              <w:t>DC_(n)</w:t>
            </w:r>
            <w:r w:rsidRPr="005B00C6">
              <w:rPr>
                <w:rFonts w:cs="Arial"/>
                <w:szCs w:val="18"/>
                <w:lang w:eastAsia="zh-CN"/>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B00C6" w:rsidRDefault="00B1496E" w:rsidP="00261B49">
            <w:pPr>
              <w:pStyle w:val="TAC"/>
              <w:rPr>
                <w:lang w:eastAsia="zh-CN"/>
              </w:rPr>
            </w:pPr>
          </w:p>
        </w:tc>
      </w:tr>
    </w:tbl>
    <w:p w14:paraId="54549AD1" w14:textId="77777777" w:rsidR="00C76379" w:rsidRPr="005B00C6" w:rsidRDefault="00C76379" w:rsidP="00C76379"/>
    <w:p w14:paraId="4CC435F7" w14:textId="77777777" w:rsidR="00C76379" w:rsidRPr="005B00C6" w:rsidRDefault="00C76379" w:rsidP="00C76379">
      <w:pPr>
        <w:pStyle w:val="TH"/>
      </w:pPr>
      <w:r w:rsidRPr="005B00C6">
        <w:rPr>
          <w:rFonts w:eastAsia="PMingLiU"/>
        </w:rPr>
        <w:t xml:space="preserve">Table </w:t>
      </w:r>
      <w:r w:rsidRPr="005B00C6">
        <w:t>A.4.3.2B.2.1-4a</w:t>
      </w:r>
      <w:r w:rsidRPr="005B00C6">
        <w:rPr>
          <w:rFonts w:eastAsia="PMingLiU"/>
        </w:rPr>
        <w:t xml:space="preserve">: </w:t>
      </w:r>
      <w:r w:rsidRPr="005B00C6">
        <w:t xml:space="preserve">Intra-band 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5B00C6" w:rsidRDefault="00C76379">
            <w:pPr>
              <w:pStyle w:val="TAH"/>
            </w:pPr>
            <w:r w:rsidRPr="005B00C6">
              <w:t>Supported maxNumberSRS-Ports-PerResource</w:t>
            </w:r>
          </w:p>
        </w:tc>
      </w:tr>
      <w:tr w:rsidR="00C76379" w:rsidRPr="005B00C6"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5B00C6" w:rsidRDefault="00C76379">
            <w:pPr>
              <w:pStyle w:val="TAC"/>
              <w:rPr>
                <w:lang w:eastAsia="zh-CN"/>
              </w:rPr>
            </w:pPr>
            <w:r w:rsidRPr="005B00C6">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5B00C6" w:rsidRDefault="00C76379"/>
        </w:tc>
      </w:tr>
    </w:tbl>
    <w:p w14:paraId="3B62D7A9" w14:textId="77777777" w:rsidR="00C76379" w:rsidRPr="005B00C6" w:rsidRDefault="00C76379" w:rsidP="00C76379">
      <w:pPr>
        <w:rPr>
          <w:rFonts w:eastAsia="SimSun"/>
          <w:lang w:eastAsia="zh-CN"/>
        </w:rPr>
      </w:pPr>
    </w:p>
    <w:p w14:paraId="59F84709" w14:textId="77777777" w:rsidR="00C76379" w:rsidRPr="005B00C6" w:rsidRDefault="00C76379" w:rsidP="00C76379">
      <w:pPr>
        <w:pStyle w:val="TH"/>
      </w:pPr>
      <w:r w:rsidRPr="005B00C6">
        <w:rPr>
          <w:rFonts w:eastAsia="PMingLiU"/>
        </w:rPr>
        <w:t xml:space="preserve">Table </w:t>
      </w:r>
      <w:r w:rsidRPr="005B00C6">
        <w:t>A.4.3.2B.2.1-4b</w:t>
      </w:r>
      <w:r w:rsidRPr="005B00C6">
        <w:rPr>
          <w:rFonts w:eastAsia="PMingLiU"/>
        </w:rPr>
        <w:t xml:space="preserve">: </w:t>
      </w:r>
      <w:r w:rsidRPr="005B00C6">
        <w:t xml:space="preserve">Intra-band contiguous EN-DC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w:t>
      </w:r>
      <w:r w:rsidRPr="005B00C6">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5B00C6" w:rsidRDefault="00C76379">
            <w:pPr>
              <w:pStyle w:val="TAH"/>
            </w:pPr>
            <w:r w:rsidRPr="005B00C6">
              <w:t>Supported NR part power class</w:t>
            </w:r>
          </w:p>
        </w:tc>
      </w:tr>
      <w:tr w:rsidR="00C76379" w:rsidRPr="005B00C6"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5B00C6" w:rsidRDefault="00C76379">
            <w:pPr>
              <w:pStyle w:val="TAC"/>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5B00C6" w:rsidRDefault="00C76379">
            <w:pPr>
              <w:pStyle w:val="TAC"/>
            </w:pPr>
            <w:r w:rsidRPr="005B00C6">
              <w:rPr>
                <w:rFonts w:cs="Arial"/>
                <w:szCs w:val="18"/>
                <w:lang w:eastAsia="ja-JP"/>
              </w:rPr>
              <w:t>DC_(n)</w:t>
            </w:r>
            <w:r w:rsidRPr="005B00C6">
              <w:rPr>
                <w:rFonts w:cs="Arial"/>
                <w:szCs w:val="18"/>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5B00C6" w:rsidRDefault="00C76379">
            <w:pPr>
              <w:pStyle w:val="TAC"/>
            </w:pPr>
            <w:r w:rsidRPr="005B00C6">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5B00C6" w:rsidRDefault="00C76379"/>
        </w:tc>
      </w:tr>
    </w:tbl>
    <w:p w14:paraId="211AC40A" w14:textId="77777777" w:rsidR="00586192" w:rsidRPr="005B00C6" w:rsidRDefault="00586192" w:rsidP="00586192"/>
    <w:p w14:paraId="1ADF8801" w14:textId="1C493539" w:rsidR="00586192" w:rsidRPr="005B00C6" w:rsidRDefault="00586192" w:rsidP="00586192">
      <w:pPr>
        <w:pStyle w:val="Heading5"/>
      </w:pPr>
      <w:bookmarkStart w:id="700" w:name="_Toc27410917"/>
      <w:bookmarkStart w:id="701" w:name="_Toc36039430"/>
      <w:bookmarkStart w:id="702" w:name="_Toc43838790"/>
      <w:bookmarkStart w:id="703" w:name="_Toc51772947"/>
      <w:bookmarkStart w:id="704" w:name="_Toc58245154"/>
      <w:bookmarkStart w:id="705" w:name="_Toc68089603"/>
      <w:bookmarkStart w:id="706" w:name="_Toc69067724"/>
      <w:bookmarkStart w:id="707" w:name="_Toc75383272"/>
      <w:bookmarkStart w:id="708" w:name="_Toc83706920"/>
      <w:bookmarkStart w:id="709" w:name="_Toc90491625"/>
      <w:bookmarkStart w:id="710" w:name="_Toc100147719"/>
      <w:bookmarkStart w:id="711" w:name="_Toc106740991"/>
      <w:bookmarkStart w:id="712" w:name="_Toc114916347"/>
      <w:bookmarkStart w:id="713" w:name="_Toc124016759"/>
      <w:r w:rsidRPr="005B00C6">
        <w:t>A.4.3.2B.2.2</w:t>
      </w:r>
      <w:r w:rsidRPr="005B00C6">
        <w:tab/>
        <w:t xml:space="preserve">Intra-band non-contiguous </w:t>
      </w:r>
      <w:r w:rsidR="009B2227" w:rsidRPr="005B00C6">
        <w:t>EN-DC</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715613" w14:textId="4EED0784" w:rsidR="00586192" w:rsidRPr="005B00C6" w:rsidRDefault="00586192" w:rsidP="00586192">
      <w:pPr>
        <w:pStyle w:val="TH"/>
        <w:ind w:left="567"/>
      </w:pPr>
      <w:r w:rsidRPr="005B00C6">
        <w:t xml:space="preserve">Table A.4.3.2B.2.2-1: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w:t>
      </w:r>
      <w:r w:rsidR="009B2227" w:rsidRPr="005B00C6">
        <w:t xml:space="preserve">EN-DC </w:t>
      </w:r>
      <w:r w:rsidRPr="005B00C6">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B00C6" w:rsidRDefault="006E2774" w:rsidP="007A14A3">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B00C6" w:rsidRDefault="006E2774" w:rsidP="007A14A3">
            <w:pPr>
              <w:pStyle w:val="TAH"/>
            </w:pPr>
            <w:r w:rsidRPr="005B00C6">
              <w:t>Comments</w:t>
            </w:r>
          </w:p>
        </w:tc>
      </w:tr>
      <w:tr w:rsidR="006E2774" w:rsidRPr="005B00C6"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5B00C6" w:rsidRDefault="006E2774" w:rsidP="007A14A3">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B00C6" w:rsidRDefault="006E2774" w:rsidP="007A14A3">
            <w:pPr>
              <w:pStyle w:val="TAC"/>
            </w:pPr>
            <w:r w:rsidRPr="005B00C6">
              <w:t>36.101, 5.6A.1</w:t>
            </w:r>
          </w:p>
          <w:p w14:paraId="6475ED99"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B00C6" w:rsidRDefault="006E2774" w:rsidP="007A14A3">
            <w:pPr>
              <w:pStyle w:val="TAL"/>
            </w:pPr>
            <w:r w:rsidRPr="005B00C6">
              <w:t>pc_</w:t>
            </w:r>
            <w:r w:rsidRPr="005B00C6">
              <w:rPr>
                <w:lang w:eastAsia="zh-CN"/>
              </w:rPr>
              <w:t>D</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B00C6" w:rsidRDefault="006E2774" w:rsidP="007A14A3">
            <w:pPr>
              <w:pStyle w:val="TAL"/>
            </w:pPr>
          </w:p>
        </w:tc>
      </w:tr>
      <w:tr w:rsidR="006E2774" w:rsidRPr="005B00C6"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5B00C6" w:rsidRDefault="006E2774" w:rsidP="007A14A3">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B00C6" w:rsidRDefault="006E2774" w:rsidP="007A14A3">
            <w:pPr>
              <w:pStyle w:val="TAC"/>
            </w:pPr>
            <w:r w:rsidRPr="005B00C6">
              <w:t>36.101, 5.6A.1</w:t>
            </w:r>
          </w:p>
          <w:p w14:paraId="15CC0006"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B00C6" w:rsidRDefault="006E2774" w:rsidP="007A14A3">
            <w:pPr>
              <w:pStyle w:val="TAL"/>
            </w:pPr>
            <w:r w:rsidRPr="005B00C6">
              <w:t>pc_</w:t>
            </w:r>
            <w:r w:rsidRPr="005B00C6">
              <w:rPr>
                <w:lang w:eastAsia="zh-CN"/>
              </w:rPr>
              <w:t>D</w:t>
            </w:r>
            <w:r w:rsidRPr="005B00C6">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B00C6" w:rsidRDefault="006E2774" w:rsidP="007A14A3">
            <w:pPr>
              <w:pStyle w:val="TAL"/>
            </w:pPr>
          </w:p>
        </w:tc>
      </w:tr>
      <w:tr w:rsidR="006E2774" w:rsidRPr="005B00C6"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5B00C6" w:rsidRDefault="006E2774" w:rsidP="007A14A3">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B00C6" w:rsidRDefault="006E2774" w:rsidP="007A14A3">
            <w:pPr>
              <w:pStyle w:val="TAC"/>
            </w:pPr>
            <w:r w:rsidRPr="005B00C6">
              <w:t>36.101, 5.6A.1</w:t>
            </w:r>
          </w:p>
          <w:p w14:paraId="2D5566D8"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B00C6" w:rsidRDefault="006E2774" w:rsidP="007A14A3">
            <w:pPr>
              <w:pStyle w:val="TAL"/>
            </w:pPr>
            <w:r w:rsidRPr="005B00C6">
              <w:t>pc_</w:t>
            </w:r>
            <w:r w:rsidRPr="005B00C6">
              <w:rPr>
                <w:lang w:eastAsia="zh-CN"/>
              </w:rPr>
              <w:t>D</w:t>
            </w:r>
            <w:r w:rsidRPr="005B00C6">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B00C6" w:rsidRDefault="006E2774" w:rsidP="007A14A3">
            <w:pPr>
              <w:pStyle w:val="TAL"/>
            </w:pPr>
          </w:p>
        </w:tc>
      </w:tr>
      <w:tr w:rsidR="006E2774" w:rsidRPr="005B00C6"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5B00C6" w:rsidRDefault="006E2774" w:rsidP="007A14A3">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B00C6" w:rsidRDefault="006E2774" w:rsidP="007A14A3">
            <w:pPr>
              <w:pStyle w:val="TAC"/>
            </w:pPr>
            <w:r w:rsidRPr="005B00C6">
              <w:t>36.101, 5.6A.1</w:t>
            </w:r>
          </w:p>
          <w:p w14:paraId="3E83EF1F"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B00C6" w:rsidRDefault="006E2774" w:rsidP="007A14A3">
            <w:pPr>
              <w:pStyle w:val="TAL"/>
            </w:pPr>
            <w:r w:rsidRPr="005B00C6">
              <w:t>pc_</w:t>
            </w:r>
            <w:r w:rsidRPr="005B00C6">
              <w:rPr>
                <w:lang w:eastAsia="zh-CN"/>
              </w:rPr>
              <w:t>D</w:t>
            </w:r>
            <w:r w:rsidRPr="005B00C6">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B00C6" w:rsidRDefault="006E2774" w:rsidP="007A14A3">
            <w:pPr>
              <w:pStyle w:val="TAL"/>
            </w:pPr>
          </w:p>
        </w:tc>
      </w:tr>
      <w:tr w:rsidR="006E2774" w:rsidRPr="005B00C6"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5B00C6" w:rsidRDefault="006E2774" w:rsidP="007A14A3">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B00C6" w:rsidRDefault="006E2774" w:rsidP="007A14A3">
            <w:pPr>
              <w:pStyle w:val="TAC"/>
            </w:pPr>
            <w:r w:rsidRPr="005B00C6">
              <w:t>36.101, 5.6A.1</w:t>
            </w:r>
          </w:p>
          <w:p w14:paraId="2A0F1865"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B00C6" w:rsidRDefault="006E2774" w:rsidP="007A14A3">
            <w:pPr>
              <w:pStyle w:val="TAL"/>
            </w:pPr>
            <w:r w:rsidRPr="005B00C6">
              <w:t>pc_</w:t>
            </w:r>
            <w:r w:rsidRPr="005B00C6">
              <w:rPr>
                <w:lang w:eastAsia="zh-CN"/>
              </w:rPr>
              <w:t>D</w:t>
            </w:r>
            <w:r w:rsidRPr="005B00C6">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B00C6" w:rsidRDefault="006E2774" w:rsidP="007A14A3">
            <w:pPr>
              <w:pStyle w:val="TAL"/>
            </w:pPr>
          </w:p>
        </w:tc>
      </w:tr>
    </w:tbl>
    <w:p w14:paraId="4E6954E0" w14:textId="77777777" w:rsidR="006E2774" w:rsidRPr="005B00C6" w:rsidRDefault="006E2774" w:rsidP="006E2774"/>
    <w:p w14:paraId="39E9E360" w14:textId="64DC6309" w:rsidR="006E2774" w:rsidRPr="005B00C6" w:rsidRDefault="006E2774" w:rsidP="00F7225E">
      <w:pPr>
        <w:pStyle w:val="TH"/>
      </w:pPr>
      <w:r w:rsidRPr="005B00C6">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B00C6" w:rsidRDefault="006E2774" w:rsidP="007A14A3">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B00C6" w:rsidRDefault="006E2774" w:rsidP="007A14A3">
            <w:pPr>
              <w:pStyle w:val="TAH"/>
            </w:pPr>
            <w:r w:rsidRPr="005B00C6">
              <w:t>Comments</w:t>
            </w:r>
          </w:p>
        </w:tc>
      </w:tr>
      <w:tr w:rsidR="006E2774" w:rsidRPr="005B00C6"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5B00C6" w:rsidRDefault="006E2774" w:rsidP="007A14A3">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B00C6" w:rsidRDefault="006E2774" w:rsidP="007A14A3">
            <w:pPr>
              <w:pStyle w:val="TAC"/>
            </w:pPr>
            <w:r w:rsidRPr="005B00C6">
              <w:t>36.101, 5.6A.1</w:t>
            </w:r>
          </w:p>
          <w:p w14:paraId="2640EAC7"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B00C6" w:rsidRDefault="006E2774" w:rsidP="007A14A3">
            <w:pPr>
              <w:pStyle w:val="TAL"/>
            </w:pPr>
            <w:r w:rsidRPr="005B00C6">
              <w:t>pc_</w:t>
            </w:r>
            <w:r w:rsidRPr="005B00C6">
              <w:rPr>
                <w:lang w:eastAsia="zh-CN"/>
              </w:rPr>
              <w:t>U</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B00C6" w:rsidRDefault="006E2774" w:rsidP="007A14A3">
            <w:pPr>
              <w:pStyle w:val="TAL"/>
            </w:pPr>
          </w:p>
        </w:tc>
      </w:tr>
      <w:tr w:rsidR="006E2774" w:rsidRPr="005B00C6"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52FF8B63" w:rsidR="006E2774" w:rsidRPr="005B00C6" w:rsidRDefault="006E2774" w:rsidP="007A14A3">
            <w:pPr>
              <w:pStyle w:val="TAL"/>
            </w:pPr>
            <w:r w:rsidRPr="005B00C6">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B00C6" w:rsidRDefault="006E2774" w:rsidP="007A14A3">
            <w:pPr>
              <w:pStyle w:val="TAC"/>
            </w:pPr>
            <w:r w:rsidRPr="005B00C6">
              <w:t>36.101, 5.6A.1</w:t>
            </w:r>
          </w:p>
          <w:p w14:paraId="0F5A4BE4"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B00C6" w:rsidRDefault="006E2774" w:rsidP="007A14A3">
            <w:pPr>
              <w:pStyle w:val="TAL"/>
            </w:pPr>
            <w:r w:rsidRPr="005B00C6">
              <w:t>pc_</w:t>
            </w:r>
            <w:r w:rsidRPr="005B00C6">
              <w:rPr>
                <w:lang w:eastAsia="zh-CN"/>
              </w:rPr>
              <w:t>U</w:t>
            </w:r>
            <w:r w:rsidRPr="005B00C6">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B00C6" w:rsidRDefault="006E2774" w:rsidP="007A14A3">
            <w:pPr>
              <w:pStyle w:val="TAL"/>
            </w:pPr>
          </w:p>
        </w:tc>
      </w:tr>
    </w:tbl>
    <w:p w14:paraId="7D18B3A2" w14:textId="77777777" w:rsidR="006E2774" w:rsidRPr="005B00C6" w:rsidRDefault="006E2774" w:rsidP="006E2774"/>
    <w:p w14:paraId="37B040A5" w14:textId="12410A21" w:rsidR="00586192" w:rsidRPr="005B00C6" w:rsidRDefault="00586192" w:rsidP="00586192">
      <w:pPr>
        <w:pStyle w:val="TH"/>
        <w:ind w:left="567"/>
      </w:pPr>
      <w:r w:rsidRPr="005B00C6">
        <w:t xml:space="preserve">Table A.4.3.2B.2.2-2: Supported </w:t>
      </w:r>
      <w:r w:rsidRPr="005B00C6">
        <w:rPr>
          <w:lang w:eastAsia="fi-FI"/>
        </w:rPr>
        <w:t>Intra-band non-contiguous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B00C6"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56F96C0D"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w:t>
            </w:r>
            <w:r w:rsidR="00786C8D" w:rsidRPr="005B00C6">
              <w:rPr>
                <w:rFonts w:ascii="Arial" w:eastAsia="PMingLiU" w:hAnsi="Arial"/>
                <w:b/>
                <w:sz w:val="18"/>
              </w:rPr>
              <w:t>, 3, 4</w:t>
            </w:r>
            <w:r w:rsidRPr="005B00C6">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5B00C6" w:rsidRDefault="003B47E4"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4CB5145" w14:textId="2F712341" w:rsidR="003B47E4" w:rsidRPr="005B00C6" w:rsidRDefault="00786C8D" w:rsidP="00786C8D">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C76379" w:rsidRPr="005B00C6" w14:paraId="14A4F9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FE0949" w14:textId="47C32CB7" w:rsidR="00C76379" w:rsidRPr="005B00C6" w:rsidRDefault="00C76379" w:rsidP="00C76379">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5B00C6" w:rsidRDefault="00C76379" w:rsidP="00C76379">
            <w:pPr>
              <w:keepNext/>
              <w:keepLines/>
              <w:spacing w:after="0"/>
              <w:jc w:val="center"/>
              <w:rPr>
                <w:rFonts w:ascii="Arial" w:eastAsia="PMingLiU" w:hAnsi="Arial"/>
                <w:sz w:val="18"/>
              </w:rPr>
            </w:pPr>
          </w:p>
        </w:tc>
      </w:tr>
      <w:tr w:rsidR="00C76379" w:rsidRPr="005B00C6" w14:paraId="74BDB98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36B510" w14:textId="028514ED" w:rsidR="00C76379" w:rsidRPr="005B00C6" w:rsidRDefault="00C76379" w:rsidP="00C76379">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5B00C6" w:rsidRDefault="00C76379" w:rsidP="00C76379">
            <w:pPr>
              <w:keepNext/>
              <w:keepLines/>
              <w:spacing w:after="0"/>
              <w:jc w:val="center"/>
              <w:rPr>
                <w:rFonts w:ascii="Arial" w:eastAsia="PMingLiU" w:hAnsi="Arial"/>
                <w:sz w:val="18"/>
              </w:rPr>
            </w:pPr>
          </w:p>
        </w:tc>
      </w:tr>
      <w:tr w:rsidR="00C76379" w:rsidRPr="005B00C6"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C76379" w:rsidRPr="005B00C6" w:rsidRDefault="00C76379" w:rsidP="00C76379">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5B00C6" w:rsidRDefault="00C76379" w:rsidP="00C76379">
            <w:pPr>
              <w:keepNext/>
              <w:keepLines/>
              <w:spacing w:after="0"/>
              <w:jc w:val="center"/>
              <w:rPr>
                <w:rFonts w:ascii="Arial" w:eastAsia="PMingLiU" w:hAnsi="Arial"/>
                <w:sz w:val="18"/>
              </w:rPr>
            </w:pPr>
          </w:p>
        </w:tc>
      </w:tr>
      <w:tr w:rsidR="00C76379" w:rsidRPr="005B00C6"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C76379" w:rsidRPr="005B00C6" w:rsidRDefault="00C76379" w:rsidP="00C76379">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5B00C6" w:rsidRDefault="00C76379" w:rsidP="00C76379">
            <w:pPr>
              <w:keepNext/>
              <w:keepLines/>
              <w:spacing w:after="0"/>
              <w:jc w:val="center"/>
              <w:rPr>
                <w:rFonts w:ascii="Arial" w:eastAsia="PMingLiU" w:hAnsi="Arial"/>
                <w:sz w:val="18"/>
              </w:rPr>
            </w:pPr>
          </w:p>
        </w:tc>
      </w:tr>
      <w:tr w:rsidR="00C76379" w:rsidRPr="005B00C6" w14:paraId="03353FC6"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2375E" w14:textId="2B5C9D6B" w:rsidR="00C76379" w:rsidRPr="005B00C6" w:rsidRDefault="00C76379" w:rsidP="00C76379">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5B00C6" w:rsidRDefault="00C76379" w:rsidP="00C76379">
            <w:pPr>
              <w:keepNext/>
              <w:keepLines/>
              <w:spacing w:after="0"/>
              <w:jc w:val="center"/>
              <w:rPr>
                <w:rFonts w:ascii="Arial" w:eastAsia="PMingLiU" w:hAnsi="Arial"/>
                <w:sz w:val="18"/>
              </w:rPr>
            </w:pPr>
          </w:p>
        </w:tc>
      </w:tr>
      <w:tr w:rsidR="00C76379" w:rsidRPr="005B00C6"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5B00C6" w:rsidRDefault="00C76379" w:rsidP="00C76379">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772CDAF7" w14:textId="77777777" w:rsidR="00C76379" w:rsidRPr="005B00C6" w:rsidRDefault="00C76379" w:rsidP="00C7637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ED92B5F" w14:textId="38CC8BB1" w:rsidR="00C76379" w:rsidRPr="005B00C6" w:rsidRDefault="00C76379" w:rsidP="00C7637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05F5847" w14:textId="77777777" w:rsidR="00C76379" w:rsidRPr="005B00C6" w:rsidRDefault="00C76379" w:rsidP="00C76379">
            <w:pPr>
              <w:pStyle w:val="TAN"/>
            </w:pPr>
            <w:r w:rsidRPr="005B00C6">
              <w:rPr>
                <w:lang w:eastAsia="zh-CN"/>
              </w:rPr>
              <w:t>Note 4:</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p w14:paraId="44CA776E" w14:textId="77777777" w:rsidR="00C76379" w:rsidRPr="005B00C6" w:rsidRDefault="00C76379" w:rsidP="00C76379">
            <w:pPr>
              <w:pStyle w:val="TAN"/>
            </w:pPr>
            <w:r w:rsidRPr="005B00C6">
              <w:t>Note 5:</w:t>
            </w:r>
            <w:r w:rsidRPr="005B00C6">
              <w:tab/>
              <w:t>Only single switched UL is supported in Rel-15.</w:t>
            </w:r>
          </w:p>
          <w:p w14:paraId="6F27824B" w14:textId="2654966C" w:rsidR="00C76379" w:rsidRPr="005B00C6" w:rsidRDefault="00C76379" w:rsidP="00C76379">
            <w:pPr>
              <w:pStyle w:val="TAN"/>
              <w:rPr>
                <w:rFonts w:eastAsia="PMingLiU"/>
              </w:rPr>
            </w:pPr>
            <w:r w:rsidRPr="005B00C6">
              <w:t>Note 6:</w:t>
            </w:r>
            <w:r w:rsidRPr="005B00C6">
              <w:tab/>
              <w:t>Only single switched UL is supported.</w:t>
            </w:r>
          </w:p>
        </w:tc>
      </w:tr>
    </w:tbl>
    <w:p w14:paraId="7AF0A8D5" w14:textId="77777777" w:rsidR="00586192" w:rsidRPr="005B00C6" w:rsidRDefault="00586192" w:rsidP="00586192"/>
    <w:p w14:paraId="7D89FF7E" w14:textId="77777777" w:rsidR="006E2774" w:rsidRPr="005B00C6" w:rsidRDefault="006E2774" w:rsidP="006E2774">
      <w:pPr>
        <w:pStyle w:val="TH"/>
        <w:rPr>
          <w:rFonts w:eastAsia="PMingLiU"/>
        </w:rPr>
      </w:pPr>
      <w:bookmarkStart w:id="714" w:name="_Toc27410918"/>
      <w:bookmarkStart w:id="715" w:name="_Toc36039431"/>
      <w:bookmarkStart w:id="716" w:name="_Toc43838791"/>
      <w:r w:rsidRPr="005B00C6">
        <w:t>Table A.4.3.2B.2.2-3</w:t>
      </w:r>
      <w:r w:rsidRPr="005B00C6">
        <w:rPr>
          <w:rFonts w:eastAsia="PMingLiU"/>
        </w:rPr>
        <w:t xml:space="preserve">: </w:t>
      </w:r>
      <w:r w:rsidRPr="005B00C6">
        <w:rPr>
          <w:lang w:eastAsia="zh-CN"/>
        </w:rPr>
        <w:t xml:space="preserve">Intra-band non-contiguous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B00C6" w:rsidRDefault="006E2774" w:rsidP="007A14A3">
            <w:pPr>
              <w:pStyle w:val="TAH"/>
              <w:rPr>
                <w:rFonts w:eastAsia="PMingLiU"/>
              </w:rPr>
            </w:pPr>
            <w:r w:rsidRPr="005B00C6">
              <w:rPr>
                <w:lang w:eastAsia="zh-CN"/>
              </w:rPr>
              <w:t xml:space="preserve">Intra-band non-contiguous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B00C6" w:rsidRDefault="006E2774" w:rsidP="007A14A3">
            <w:pPr>
              <w:pStyle w:val="TAH"/>
              <w:rPr>
                <w:rFonts w:eastAsia="PMingLiU"/>
              </w:rPr>
            </w:pPr>
            <w:r w:rsidRPr="005B00C6">
              <w:rPr>
                <w:rFonts w:eastAsia="PMingLiU"/>
              </w:rPr>
              <w:t>Comments</w:t>
            </w:r>
          </w:p>
        </w:tc>
      </w:tr>
      <w:tr w:rsidR="006E2774" w:rsidRPr="005B00C6"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28DF68AD"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_NC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B00C6" w:rsidRDefault="006E2774" w:rsidP="007A14A3">
            <w:pPr>
              <w:pStyle w:val="TAC"/>
              <w:rPr>
                <w:rFonts w:eastAsia="PMingLiU"/>
                <w:lang w:eastAsia="zh-CN"/>
              </w:rPr>
            </w:pPr>
            <w:r w:rsidRPr="005B00C6">
              <w:rPr>
                <w:rFonts w:cs="Arial"/>
                <w:szCs w:val="18"/>
                <w:lang w:eastAsia="ja-JP"/>
              </w:rPr>
              <w:t>DC_</w:t>
            </w:r>
            <w:r w:rsidRPr="005B00C6">
              <w:rPr>
                <w:rFonts w:cs="Arial"/>
                <w:szCs w:val="18"/>
                <w:lang w:eastAsia="zh-CN"/>
              </w:rPr>
              <w:t>41A_n41A</w:t>
            </w:r>
          </w:p>
        </w:tc>
      </w:tr>
    </w:tbl>
    <w:p w14:paraId="724FFEAB" w14:textId="77777777" w:rsidR="00B1496E" w:rsidRPr="005B00C6" w:rsidRDefault="00B1496E" w:rsidP="00B1496E">
      <w:pPr>
        <w:rPr>
          <w:lang w:eastAsia="zh-CN"/>
        </w:rPr>
      </w:pPr>
    </w:p>
    <w:p w14:paraId="01E9D2D9" w14:textId="1456A86F"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2</w:t>
      </w:r>
      <w:r w:rsidRPr="005B00C6">
        <w:t>-</w:t>
      </w:r>
      <w:r w:rsidRPr="005B00C6">
        <w:rPr>
          <w:lang w:eastAsia="zh-CN"/>
        </w:rPr>
        <w:t>4</w:t>
      </w:r>
      <w:r w:rsidRPr="005B00C6">
        <w:rPr>
          <w:rFonts w:eastAsia="PMingLiU"/>
        </w:rPr>
        <w:t xml:space="preserve">: </w:t>
      </w:r>
      <w:r w:rsidRPr="005B00C6">
        <w:rPr>
          <w:lang w:eastAsia="zh-CN"/>
        </w:rPr>
        <w:t xml:space="preserve">Intra-band non-contiguous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w:t>
            </w:r>
            <w:r w:rsidRPr="005B00C6">
              <w:rPr>
                <w:lang w:eastAsia="zh-CN"/>
              </w:rPr>
              <w:t>N</w:t>
            </w:r>
            <w:r w:rsidRPr="005B00C6">
              <w:t>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B00C6" w:rsidRDefault="00B1496E" w:rsidP="00261B49">
            <w:pPr>
              <w:pStyle w:val="TAC"/>
              <w:rPr>
                <w:lang w:eastAsia="zh-CN"/>
              </w:rPr>
            </w:pPr>
          </w:p>
        </w:tc>
      </w:tr>
    </w:tbl>
    <w:p w14:paraId="7D12E9B9" w14:textId="77777777" w:rsidR="00C76379" w:rsidRPr="005B00C6" w:rsidRDefault="00C76379" w:rsidP="00C76379"/>
    <w:p w14:paraId="599D660D" w14:textId="77777777" w:rsidR="00C76379" w:rsidRPr="005B00C6" w:rsidRDefault="00C76379" w:rsidP="00C76379">
      <w:pPr>
        <w:pStyle w:val="TH"/>
      </w:pPr>
      <w:r w:rsidRPr="005B00C6">
        <w:rPr>
          <w:rFonts w:eastAsia="PMingLiU"/>
        </w:rPr>
        <w:t xml:space="preserve">Table </w:t>
      </w:r>
      <w:r w:rsidRPr="005B00C6">
        <w:t>A.4.3.2B.2.2-4a</w:t>
      </w:r>
      <w:r w:rsidRPr="005B00C6">
        <w:rPr>
          <w:rFonts w:eastAsia="PMingLiU"/>
        </w:rPr>
        <w:t xml:space="preserve">: </w:t>
      </w:r>
      <w:r w:rsidRPr="005B00C6">
        <w:t xml:space="preserve">Intra-band non-contiguous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5B00C6" w:rsidRDefault="00C76379">
            <w:pPr>
              <w:pStyle w:val="TAH"/>
            </w:pPr>
            <w:r w:rsidRPr="005B00C6">
              <w:t>Supported maxNumberSRS-Ports-PerResource</w:t>
            </w:r>
          </w:p>
        </w:tc>
      </w:tr>
      <w:tr w:rsidR="00C76379" w:rsidRPr="005B00C6"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5B00C6" w:rsidRDefault="00C76379">
            <w:pPr>
              <w:pStyle w:val="TAC"/>
              <w:rPr>
                <w:lang w:eastAsia="zh-CN"/>
              </w:rPr>
            </w:pPr>
            <w:r w:rsidRPr="005B00C6">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5B00C6" w:rsidRDefault="00C76379"/>
        </w:tc>
      </w:tr>
    </w:tbl>
    <w:p w14:paraId="2ED23DCC" w14:textId="77777777" w:rsidR="00C76379" w:rsidRPr="005B00C6" w:rsidRDefault="00C76379" w:rsidP="00C76379">
      <w:pPr>
        <w:rPr>
          <w:rFonts w:eastAsia="SimSun"/>
          <w:lang w:eastAsia="zh-CN"/>
        </w:rPr>
      </w:pPr>
    </w:p>
    <w:p w14:paraId="529991BA" w14:textId="77777777" w:rsidR="00C76379" w:rsidRPr="005B00C6" w:rsidRDefault="00C76379" w:rsidP="00C76379">
      <w:pPr>
        <w:pStyle w:val="TH"/>
      </w:pPr>
      <w:r w:rsidRPr="005B00C6">
        <w:rPr>
          <w:rFonts w:eastAsia="PMingLiU"/>
        </w:rPr>
        <w:t xml:space="preserve">Table </w:t>
      </w:r>
      <w:r w:rsidRPr="005B00C6">
        <w:t>A.4.3.2B.2.2-4b</w:t>
      </w:r>
      <w:r w:rsidRPr="005B00C6">
        <w:rPr>
          <w:rFonts w:eastAsia="PMingLiU"/>
        </w:rPr>
        <w:t xml:space="preserve">: </w:t>
      </w:r>
      <w:r w:rsidRPr="005B00C6">
        <w:t xml:space="preserve">Intra-band non-contiguous EN-DC NR part power class UE </w:t>
      </w:r>
      <w:r w:rsidRPr="005B00C6">
        <w:rPr>
          <w:rFonts w:eastAsia="PMingLiU"/>
        </w:rPr>
        <w:t>RF Baseline Implementation Capabilitie</w:t>
      </w:r>
      <w:r w:rsidRPr="005B00C6">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5B00C6" w:rsidRDefault="00C76379">
            <w:pPr>
              <w:pStyle w:val="TAH"/>
            </w:pPr>
            <w:r w:rsidRPr="005B00C6">
              <w:t>Supported NR part power class</w:t>
            </w:r>
          </w:p>
        </w:tc>
      </w:tr>
      <w:tr w:rsidR="00C76379" w:rsidRPr="005B00C6"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5B00C6" w:rsidRDefault="00C76379">
            <w:pPr>
              <w:pStyle w:val="TAC"/>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5B00C6" w:rsidRDefault="00C76379">
            <w:pPr>
              <w:pStyle w:val="TAC"/>
            </w:pPr>
            <w:r w:rsidRPr="005B00C6">
              <w:rPr>
                <w:rFonts w:cs="Arial"/>
                <w:szCs w:val="18"/>
                <w:lang w:eastAsia="ja-JP"/>
              </w:rPr>
              <w:t>DC_</w:t>
            </w:r>
            <w:r w:rsidRPr="005B00C6">
              <w:rPr>
                <w:rFonts w:cs="Arial"/>
                <w:szCs w:val="18"/>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5B00C6" w:rsidRDefault="00C76379">
            <w:pPr>
              <w:pStyle w:val="TAC"/>
            </w:pPr>
            <w:r w:rsidRPr="005B00C6">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5B00C6" w:rsidRDefault="00C76379"/>
        </w:tc>
      </w:tr>
    </w:tbl>
    <w:p w14:paraId="56911FAC" w14:textId="77777777" w:rsidR="006E2774" w:rsidRPr="005B00C6" w:rsidRDefault="006E2774" w:rsidP="00F7225E"/>
    <w:p w14:paraId="1878E786" w14:textId="77777777" w:rsidR="00586192" w:rsidRPr="005B00C6" w:rsidRDefault="00586192" w:rsidP="00586192">
      <w:pPr>
        <w:pStyle w:val="Heading5"/>
      </w:pPr>
      <w:bookmarkStart w:id="717" w:name="_Toc51772948"/>
      <w:bookmarkStart w:id="718" w:name="_Toc58245155"/>
      <w:bookmarkStart w:id="719" w:name="_Toc68089604"/>
      <w:bookmarkStart w:id="720" w:name="_Toc69067725"/>
      <w:bookmarkStart w:id="721" w:name="_Toc75383273"/>
      <w:bookmarkStart w:id="722" w:name="_Toc83706921"/>
      <w:bookmarkStart w:id="723" w:name="_Toc90491626"/>
      <w:bookmarkStart w:id="724" w:name="_Toc100147720"/>
      <w:bookmarkStart w:id="725" w:name="_Toc106740992"/>
      <w:bookmarkStart w:id="726" w:name="_Toc114916348"/>
      <w:bookmarkStart w:id="727" w:name="_Toc124016760"/>
      <w:r w:rsidRPr="005B00C6">
        <w:t>A.4.3.2B.2.3</w:t>
      </w:r>
      <w:r w:rsidRPr="005B00C6">
        <w:tab/>
        <w:t>Inter-band</w:t>
      </w:r>
      <w:bookmarkEnd w:id="714"/>
      <w:r w:rsidR="009B2227" w:rsidRPr="005B00C6">
        <w:t xml:space="preserve"> EN-DC</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7156B194" w14:textId="77777777" w:rsidR="00586192" w:rsidRPr="005B00C6" w:rsidRDefault="00586192" w:rsidP="00586192">
      <w:pPr>
        <w:pStyle w:val="Heading6"/>
      </w:pPr>
      <w:bookmarkStart w:id="728" w:name="_Toc27410919"/>
      <w:bookmarkStart w:id="729" w:name="_Toc36039432"/>
      <w:bookmarkStart w:id="730" w:name="_Toc43838792"/>
      <w:bookmarkStart w:id="731" w:name="_Toc51772949"/>
      <w:bookmarkStart w:id="732" w:name="_Toc58245156"/>
      <w:bookmarkStart w:id="733" w:name="_Toc68089605"/>
      <w:bookmarkStart w:id="734" w:name="_Toc69067726"/>
      <w:bookmarkStart w:id="735" w:name="_Toc75383274"/>
      <w:bookmarkStart w:id="736" w:name="_Toc83706922"/>
      <w:bookmarkStart w:id="737" w:name="_Toc90491627"/>
      <w:bookmarkStart w:id="738" w:name="_Toc100147721"/>
      <w:bookmarkStart w:id="739" w:name="_Toc106740993"/>
      <w:bookmarkStart w:id="740" w:name="_Toc114916349"/>
      <w:bookmarkStart w:id="741" w:name="_Toc124016761"/>
      <w:r w:rsidRPr="005B00C6">
        <w:t>A.4.3.2B.2.3.1</w:t>
      </w:r>
      <w:r w:rsidRPr="005B00C6">
        <w:tab/>
        <w:t xml:space="preserve">Inter-band </w:t>
      </w:r>
      <w:r w:rsidR="009B2227" w:rsidRPr="005B00C6">
        <w:t xml:space="preserve">EN-DC </w:t>
      </w:r>
      <w:r w:rsidRPr="005B00C6">
        <w:t>with</w:t>
      </w:r>
      <w:r w:rsidR="009B2227" w:rsidRPr="005B00C6">
        <w:t>in</w:t>
      </w:r>
      <w:r w:rsidRPr="005B00C6">
        <w:t xml:space="preserve"> FR1 (two bands)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5E779EC" w14:textId="77777777" w:rsidR="00586192" w:rsidRPr="005B00C6" w:rsidRDefault="00586192" w:rsidP="00586192">
      <w:pPr>
        <w:pStyle w:val="TH"/>
        <w:ind w:left="567"/>
      </w:pPr>
      <w:r w:rsidRPr="005B00C6">
        <w:t xml:space="preserve">Table A.4.3.2B.2.3.1-1: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9B2227" w:rsidRPr="005B00C6">
        <w:t>EN-DC within</w:t>
      </w:r>
      <w:r w:rsidRPr="005B00C6">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B00C6" w:rsidRDefault="006E2774" w:rsidP="007A14A3">
            <w:pPr>
              <w:pStyle w:val="TAH"/>
            </w:pPr>
            <w:r w:rsidRPr="005B00C6">
              <w:t>Comments</w:t>
            </w:r>
          </w:p>
        </w:tc>
      </w:tr>
      <w:tr w:rsidR="006E2774" w:rsidRPr="005B00C6"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B00C6" w:rsidRDefault="006E2774" w:rsidP="007A14A3">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B00C6" w:rsidRDefault="006E2774" w:rsidP="007A14A3">
            <w:pPr>
              <w:pStyle w:val="TAC"/>
            </w:pPr>
            <w:r w:rsidRPr="005B00C6">
              <w:t>36.101, 5.6A.1</w:t>
            </w:r>
          </w:p>
          <w:p w14:paraId="733EC82E"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B00C6" w:rsidRDefault="006E2774" w:rsidP="007A14A3">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B00C6" w:rsidRDefault="006E2774" w:rsidP="007A14A3">
            <w:pPr>
              <w:pStyle w:val="TAL"/>
            </w:pPr>
          </w:p>
        </w:tc>
      </w:tr>
      <w:tr w:rsidR="006E2774" w:rsidRPr="005B00C6"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B00C6" w:rsidRDefault="006E2774" w:rsidP="007A14A3">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B00C6" w:rsidRDefault="006E2774" w:rsidP="007A14A3">
            <w:pPr>
              <w:pStyle w:val="TAC"/>
            </w:pPr>
            <w:r w:rsidRPr="005B00C6">
              <w:t>36.101, 5.6A.1</w:t>
            </w:r>
          </w:p>
          <w:p w14:paraId="1B005D8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B00C6" w:rsidRDefault="006E2774" w:rsidP="007A14A3">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B00C6" w:rsidRDefault="006E2774" w:rsidP="007A14A3">
            <w:pPr>
              <w:pStyle w:val="TAL"/>
            </w:pPr>
          </w:p>
        </w:tc>
      </w:tr>
      <w:tr w:rsidR="006E2774" w:rsidRPr="005B00C6"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B00C6" w:rsidRDefault="006E2774" w:rsidP="007A14A3">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B00C6" w:rsidRDefault="006E2774" w:rsidP="007A14A3">
            <w:pPr>
              <w:pStyle w:val="TAC"/>
            </w:pPr>
            <w:r w:rsidRPr="005B00C6">
              <w:t>36.101, 5.6A.1</w:t>
            </w:r>
          </w:p>
          <w:p w14:paraId="127DA63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B00C6" w:rsidRDefault="006E2774" w:rsidP="007A14A3">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B00C6" w:rsidRDefault="006E2774" w:rsidP="007A14A3">
            <w:pPr>
              <w:pStyle w:val="TAL"/>
            </w:pPr>
          </w:p>
        </w:tc>
      </w:tr>
      <w:tr w:rsidR="006E2774" w:rsidRPr="005B00C6"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B00C6" w:rsidRDefault="006E2774" w:rsidP="007A14A3">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B00C6" w:rsidRDefault="006E2774" w:rsidP="007A14A3">
            <w:pPr>
              <w:pStyle w:val="TAC"/>
            </w:pPr>
            <w:r w:rsidRPr="005B00C6">
              <w:t>36.101, 5.6A.1</w:t>
            </w:r>
          </w:p>
          <w:p w14:paraId="176ECA0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B00C6" w:rsidRDefault="006E2774" w:rsidP="007A14A3">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B00C6" w:rsidRDefault="006E2774" w:rsidP="007A14A3">
            <w:pPr>
              <w:pStyle w:val="TAL"/>
            </w:pPr>
          </w:p>
        </w:tc>
      </w:tr>
      <w:tr w:rsidR="006E2774" w:rsidRPr="005B00C6"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B00C6" w:rsidRDefault="006E2774" w:rsidP="007A14A3">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B00C6" w:rsidRDefault="006E2774" w:rsidP="007A14A3">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B00C6" w:rsidRDefault="006E2774" w:rsidP="007A14A3">
            <w:pPr>
              <w:pStyle w:val="TAC"/>
            </w:pPr>
            <w:r w:rsidRPr="005B00C6">
              <w:t>36.101, 5.6A.1</w:t>
            </w:r>
          </w:p>
          <w:p w14:paraId="59DC35C5"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B00C6" w:rsidRDefault="006E2774" w:rsidP="007A14A3">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B00C6" w:rsidRDefault="006E2774" w:rsidP="007A14A3">
            <w:pPr>
              <w:pStyle w:val="TAL"/>
            </w:pPr>
          </w:p>
        </w:tc>
      </w:tr>
      <w:tr w:rsidR="006E2774" w:rsidRPr="005B00C6"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B00C6" w:rsidRDefault="006E2774"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B00C6" w:rsidRDefault="006E2774" w:rsidP="007A14A3">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B00C6" w:rsidRDefault="006E2774" w:rsidP="007A14A3">
            <w:pPr>
              <w:pStyle w:val="TAC"/>
            </w:pPr>
            <w:r w:rsidRPr="005B00C6">
              <w:t>36.101, 5.6A.1</w:t>
            </w:r>
          </w:p>
          <w:p w14:paraId="3389447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B00C6" w:rsidRDefault="006E2774" w:rsidP="007A14A3">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B00C6" w:rsidRDefault="006E2774" w:rsidP="007A14A3">
            <w:pPr>
              <w:pStyle w:val="TAL"/>
            </w:pPr>
          </w:p>
        </w:tc>
      </w:tr>
      <w:tr w:rsidR="006E2774" w:rsidRPr="005B00C6"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B00C6" w:rsidRDefault="006E2774"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B00C6" w:rsidRDefault="006E2774" w:rsidP="007A14A3">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B00C6" w:rsidRDefault="006E2774" w:rsidP="007A14A3">
            <w:pPr>
              <w:pStyle w:val="TAC"/>
            </w:pPr>
            <w:r w:rsidRPr="005B00C6">
              <w:t>36.101, 5.6A.1</w:t>
            </w:r>
          </w:p>
          <w:p w14:paraId="1597BC5D"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B00C6" w:rsidRDefault="006E2774" w:rsidP="007A14A3">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B00C6" w:rsidRDefault="006E2774" w:rsidP="007A14A3">
            <w:pPr>
              <w:pStyle w:val="TAL"/>
            </w:pPr>
          </w:p>
        </w:tc>
      </w:tr>
      <w:tr w:rsidR="006E2774" w:rsidRPr="005B00C6"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B00C6" w:rsidRDefault="006E2774" w:rsidP="007A14A3">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B00C6" w:rsidRDefault="006E2774" w:rsidP="007A14A3">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B00C6" w:rsidRDefault="006E2774" w:rsidP="007A14A3">
            <w:pPr>
              <w:pStyle w:val="TAC"/>
            </w:pPr>
            <w:r w:rsidRPr="005B00C6">
              <w:t>36.101, 5.6A.1</w:t>
            </w:r>
          </w:p>
          <w:p w14:paraId="29148252"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B00C6" w:rsidRDefault="006E2774" w:rsidP="007A14A3">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B00C6" w:rsidRDefault="006E2774" w:rsidP="007A14A3">
            <w:pPr>
              <w:pStyle w:val="TAL"/>
            </w:pPr>
          </w:p>
        </w:tc>
      </w:tr>
      <w:tr w:rsidR="006E2774" w:rsidRPr="005B00C6"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B00C6" w:rsidRDefault="006E2774" w:rsidP="007A14A3">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B00C6" w:rsidRDefault="006E2774" w:rsidP="007A14A3">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B00C6" w:rsidRDefault="006E2774" w:rsidP="007A14A3">
            <w:pPr>
              <w:pStyle w:val="TAC"/>
            </w:pPr>
            <w:r w:rsidRPr="005B00C6">
              <w:t>36.101, 5.6A.1</w:t>
            </w:r>
          </w:p>
          <w:p w14:paraId="399210F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B00C6" w:rsidRDefault="006E2774" w:rsidP="007A14A3">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B00C6" w:rsidRDefault="006E2774" w:rsidP="007A14A3">
            <w:pPr>
              <w:pStyle w:val="TAL"/>
            </w:pPr>
          </w:p>
        </w:tc>
      </w:tr>
      <w:tr w:rsidR="006E2774" w:rsidRPr="005B00C6"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B00C6" w:rsidRDefault="006E2774" w:rsidP="007A14A3">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B00C6" w:rsidRDefault="006E2774" w:rsidP="007A14A3">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B00C6" w:rsidRDefault="006E2774" w:rsidP="007A14A3">
            <w:pPr>
              <w:pStyle w:val="TAC"/>
            </w:pPr>
            <w:r w:rsidRPr="005B00C6">
              <w:t>36.101, 5.6A.1</w:t>
            </w:r>
          </w:p>
          <w:p w14:paraId="2CDE5C3B"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B00C6" w:rsidRDefault="006E2774" w:rsidP="007A14A3">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B00C6" w:rsidRDefault="006E2774" w:rsidP="007A14A3">
            <w:pPr>
              <w:pStyle w:val="TAL"/>
            </w:pPr>
          </w:p>
        </w:tc>
      </w:tr>
      <w:tr w:rsidR="006E2774" w:rsidRPr="005B00C6"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B00C6" w:rsidRDefault="006E2774" w:rsidP="007A14A3">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B00C6" w:rsidRDefault="006E2774" w:rsidP="007A14A3">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B00C6" w:rsidRDefault="006E2774" w:rsidP="007A14A3">
            <w:pPr>
              <w:pStyle w:val="TAC"/>
            </w:pPr>
            <w:r w:rsidRPr="005B00C6">
              <w:t>36.101, 5.6A.1</w:t>
            </w:r>
          </w:p>
          <w:p w14:paraId="3BF3AF1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B00C6" w:rsidRDefault="006E2774" w:rsidP="007A14A3">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B00C6" w:rsidRDefault="006E2774" w:rsidP="007A14A3">
            <w:pPr>
              <w:pStyle w:val="TAL"/>
            </w:pPr>
          </w:p>
        </w:tc>
      </w:tr>
      <w:tr w:rsidR="006E2774" w:rsidRPr="005B00C6"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B00C6" w:rsidRDefault="006E2774" w:rsidP="007A14A3">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B00C6" w:rsidRDefault="006E2774" w:rsidP="007A14A3">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B00C6" w:rsidRDefault="006E2774" w:rsidP="007A14A3">
            <w:pPr>
              <w:pStyle w:val="TAC"/>
            </w:pPr>
            <w:r w:rsidRPr="005B00C6">
              <w:t>36.101, 5.6A.1</w:t>
            </w:r>
          </w:p>
          <w:p w14:paraId="19517817"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B00C6" w:rsidRDefault="006E2774" w:rsidP="007A14A3">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B00C6" w:rsidRDefault="006E2774" w:rsidP="007A14A3">
            <w:pPr>
              <w:pStyle w:val="TAL"/>
            </w:pPr>
          </w:p>
        </w:tc>
      </w:tr>
      <w:tr w:rsidR="006E2774" w:rsidRPr="005B00C6"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B00C6" w:rsidRDefault="006E2774" w:rsidP="007A14A3">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B00C6" w:rsidRDefault="006E2774" w:rsidP="007A14A3">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B00C6" w:rsidRDefault="006E2774" w:rsidP="007A14A3">
            <w:pPr>
              <w:pStyle w:val="TAC"/>
            </w:pPr>
            <w:r w:rsidRPr="005B00C6">
              <w:t>36.101, 5.6A.1</w:t>
            </w:r>
          </w:p>
          <w:p w14:paraId="63CEBB6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B00C6" w:rsidRDefault="006E2774" w:rsidP="007A14A3">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B00C6" w:rsidRDefault="006E2774" w:rsidP="007A14A3">
            <w:pPr>
              <w:pStyle w:val="TAL"/>
            </w:pPr>
          </w:p>
        </w:tc>
      </w:tr>
      <w:tr w:rsidR="006E2774" w:rsidRPr="005B00C6"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B00C6" w:rsidRDefault="006E2774" w:rsidP="007A14A3">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B00C6" w:rsidRDefault="006E2774" w:rsidP="007A14A3">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B00C6" w:rsidRDefault="006E2774" w:rsidP="007A14A3">
            <w:pPr>
              <w:pStyle w:val="TAC"/>
            </w:pPr>
            <w:r w:rsidRPr="005B00C6">
              <w:t>36.101, 5.6A.1</w:t>
            </w:r>
          </w:p>
          <w:p w14:paraId="0008ABC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B00C6" w:rsidRDefault="006E2774" w:rsidP="007A14A3">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B00C6" w:rsidRDefault="006E2774" w:rsidP="007A14A3">
            <w:pPr>
              <w:pStyle w:val="TAL"/>
            </w:pPr>
          </w:p>
        </w:tc>
      </w:tr>
      <w:tr w:rsidR="006E2774" w:rsidRPr="005B00C6"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B00C6" w:rsidRDefault="006E2774" w:rsidP="007A14A3">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B00C6" w:rsidRDefault="006E2774" w:rsidP="007A14A3">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B00C6" w:rsidRDefault="006E2774" w:rsidP="007A14A3">
            <w:pPr>
              <w:pStyle w:val="TAC"/>
            </w:pPr>
            <w:r w:rsidRPr="005B00C6">
              <w:t>36.101, 5.6A.1</w:t>
            </w:r>
          </w:p>
          <w:p w14:paraId="4CB6732A"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B00C6" w:rsidRDefault="006E2774" w:rsidP="007A14A3">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B00C6" w:rsidRDefault="006E2774" w:rsidP="007A14A3">
            <w:pPr>
              <w:pStyle w:val="TAL"/>
            </w:pPr>
          </w:p>
        </w:tc>
      </w:tr>
      <w:tr w:rsidR="006E2774" w:rsidRPr="005B00C6"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B00C6" w:rsidDel="00142FC9" w:rsidRDefault="006E2774" w:rsidP="007A14A3">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B00C6" w:rsidRDefault="006E2774" w:rsidP="007A14A3">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B00C6" w:rsidRDefault="006E2774" w:rsidP="007A14A3">
            <w:pPr>
              <w:pStyle w:val="TAC"/>
            </w:pPr>
            <w:r w:rsidRPr="005B00C6">
              <w:t>36.101, 5.6A.1</w:t>
            </w:r>
          </w:p>
          <w:p w14:paraId="251CC2F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B00C6" w:rsidRDefault="006E2774" w:rsidP="007A14A3">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B00C6" w:rsidRDefault="006E2774" w:rsidP="007A14A3">
            <w:pPr>
              <w:pStyle w:val="TAL"/>
            </w:pPr>
          </w:p>
        </w:tc>
      </w:tr>
      <w:tr w:rsidR="006E2774" w:rsidRPr="005B00C6"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B00C6" w:rsidDel="00142FC9" w:rsidRDefault="006E2774" w:rsidP="007A14A3">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B00C6" w:rsidRDefault="006E2774" w:rsidP="007A14A3">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B00C6" w:rsidRDefault="006E2774" w:rsidP="007A14A3">
            <w:pPr>
              <w:pStyle w:val="TAC"/>
            </w:pPr>
            <w:r w:rsidRPr="005B00C6">
              <w:t>36.101, 5.6A.1</w:t>
            </w:r>
          </w:p>
          <w:p w14:paraId="0D148DF6"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B00C6" w:rsidRDefault="006E2774" w:rsidP="007A14A3">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B00C6" w:rsidRDefault="006E2774" w:rsidP="007A14A3">
            <w:pPr>
              <w:pStyle w:val="TAL"/>
            </w:pPr>
          </w:p>
        </w:tc>
      </w:tr>
    </w:tbl>
    <w:p w14:paraId="0ADCCADF" w14:textId="77777777" w:rsidR="006E2774" w:rsidRPr="005B00C6" w:rsidRDefault="006E2774" w:rsidP="006E2774"/>
    <w:p w14:paraId="535F7639" w14:textId="26D4D6D8" w:rsidR="006E2774" w:rsidRPr="005B00C6" w:rsidRDefault="006E2774" w:rsidP="00807EE5">
      <w:pPr>
        <w:pStyle w:val="TH"/>
      </w:pPr>
      <w:r w:rsidRPr="005B00C6">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B00C6" w:rsidRDefault="006E2774" w:rsidP="007A14A3">
            <w:pPr>
              <w:pStyle w:val="TAH"/>
            </w:pPr>
            <w:r w:rsidRPr="005B00C6">
              <w:t>Comments</w:t>
            </w:r>
          </w:p>
        </w:tc>
      </w:tr>
      <w:tr w:rsidR="006E2774" w:rsidRPr="005B00C6"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B00C6" w:rsidRDefault="006E2774" w:rsidP="007A14A3">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B00C6" w:rsidRDefault="006E2774" w:rsidP="007A14A3">
            <w:pPr>
              <w:pStyle w:val="TAC"/>
            </w:pPr>
            <w:r w:rsidRPr="005B00C6">
              <w:t>36.101, 5.6A.1</w:t>
            </w:r>
          </w:p>
          <w:p w14:paraId="1EF3FFB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B00C6" w:rsidRDefault="006E2774" w:rsidP="007A14A3">
            <w:pPr>
              <w:pStyle w:val="TAL"/>
            </w:pPr>
          </w:p>
        </w:tc>
      </w:tr>
      <w:tr w:rsidR="006E2774" w:rsidRPr="005B00C6"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B00C6" w:rsidRDefault="006E2774" w:rsidP="007A14A3">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B00C6" w:rsidRDefault="006E2774" w:rsidP="007A14A3">
            <w:pPr>
              <w:pStyle w:val="TAC"/>
            </w:pPr>
            <w:r w:rsidRPr="005B00C6">
              <w:t>36.101, 5.6A.1</w:t>
            </w:r>
          </w:p>
          <w:p w14:paraId="16BD6114"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B00C6" w:rsidRDefault="006E2774" w:rsidP="007A14A3">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B00C6" w:rsidRDefault="006E2774" w:rsidP="007A14A3">
            <w:pPr>
              <w:pStyle w:val="TAL"/>
            </w:pPr>
          </w:p>
        </w:tc>
      </w:tr>
      <w:tr w:rsidR="006E2774" w:rsidRPr="005B00C6"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B00C6" w:rsidRDefault="006E2774" w:rsidP="007A14A3">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B00C6" w:rsidRDefault="006E2774" w:rsidP="007A14A3">
            <w:pPr>
              <w:pStyle w:val="TAC"/>
            </w:pPr>
            <w:r w:rsidRPr="005B00C6">
              <w:t>36.101, 5.6A.1</w:t>
            </w:r>
          </w:p>
          <w:p w14:paraId="30D97D18"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B00C6" w:rsidRDefault="006E2774" w:rsidP="007A14A3">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B00C6" w:rsidRDefault="006E2774" w:rsidP="007A14A3">
            <w:pPr>
              <w:pStyle w:val="TAL"/>
            </w:pPr>
          </w:p>
        </w:tc>
      </w:tr>
      <w:tr w:rsidR="006E2774" w:rsidRPr="005B00C6"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B00C6" w:rsidRDefault="006E2774" w:rsidP="007A14A3">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B00C6" w:rsidRDefault="006E2774" w:rsidP="007A14A3">
            <w:pPr>
              <w:pStyle w:val="TAC"/>
            </w:pPr>
            <w:r w:rsidRPr="005B00C6">
              <w:t>36.101, 5.6A.1</w:t>
            </w:r>
          </w:p>
          <w:p w14:paraId="22FFF253"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B00C6" w:rsidRDefault="006E2774" w:rsidP="007A14A3">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B00C6" w:rsidRDefault="006E2774" w:rsidP="007A14A3">
            <w:pPr>
              <w:pStyle w:val="TAL"/>
            </w:pPr>
          </w:p>
        </w:tc>
      </w:tr>
      <w:tr w:rsidR="006E2774" w:rsidRPr="005B00C6"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B00C6" w:rsidRDefault="006E2774" w:rsidP="007A14A3">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B00C6" w:rsidRDefault="006E2774" w:rsidP="007A14A3">
            <w:pPr>
              <w:pStyle w:val="TAC"/>
            </w:pPr>
            <w:r w:rsidRPr="005B00C6">
              <w:t>36.101, 5.6A.1</w:t>
            </w:r>
          </w:p>
          <w:p w14:paraId="37F86AE7"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B00C6" w:rsidRDefault="006E2774" w:rsidP="007A14A3">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B00C6" w:rsidRDefault="006E2774" w:rsidP="007A14A3">
            <w:pPr>
              <w:pStyle w:val="TAL"/>
            </w:pPr>
          </w:p>
        </w:tc>
      </w:tr>
    </w:tbl>
    <w:p w14:paraId="35AD7611" w14:textId="77777777" w:rsidR="006E2774" w:rsidRPr="005B00C6" w:rsidRDefault="006E2774" w:rsidP="006E2774"/>
    <w:p w14:paraId="5A97436A" w14:textId="09800DDC" w:rsidR="00586192" w:rsidRPr="005B00C6" w:rsidRDefault="00586192" w:rsidP="00586192">
      <w:pPr>
        <w:pStyle w:val="TH"/>
        <w:ind w:left="567"/>
      </w:pPr>
      <w:r w:rsidRPr="005B00C6">
        <w:t xml:space="preserve">Table A.4.3.2B.2.3.1-2: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(two bands)</w:t>
      </w:r>
    </w:p>
    <w:tbl>
      <w:tblPr>
        <w:tblW w:w="3814" w:type="pct"/>
        <w:jc w:val="center"/>
        <w:tblCellMar>
          <w:left w:w="28" w:type="dxa"/>
          <w:right w:w="56" w:type="dxa"/>
        </w:tblCellMar>
        <w:tblLook w:val="0000" w:firstRow="0" w:lastRow="0" w:firstColumn="0" w:lastColumn="0" w:noHBand="0" w:noVBand="0"/>
      </w:tblPr>
      <w:tblGrid>
        <w:gridCol w:w="1895"/>
        <w:gridCol w:w="948"/>
        <w:gridCol w:w="371"/>
        <w:gridCol w:w="1893"/>
        <w:gridCol w:w="2311"/>
      </w:tblGrid>
      <w:tr w:rsidR="009A3905" w:rsidRPr="005B00C6" w14:paraId="4EEC5EE9" w14:textId="77777777" w:rsidTr="00983AF9">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14:paraId="57FFC28E" w14:textId="010989F2"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639" w:type="pct"/>
            <w:tcBorders>
              <w:top w:val="single" w:sz="4" w:space="0" w:color="auto"/>
              <w:left w:val="single" w:sz="4" w:space="0" w:color="auto"/>
              <w:bottom w:val="single" w:sz="4" w:space="0" w:color="auto"/>
              <w:right w:val="single" w:sz="4" w:space="0" w:color="auto"/>
            </w:tcBorders>
          </w:tcPr>
          <w:p w14:paraId="09D7A791" w14:textId="77777777"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9A3905" w:rsidRPr="005B00C6" w:rsidRDefault="009A3905"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tcPr>
          <w:p w14:paraId="1DBF10BF" w14:textId="53A6C930"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58" w:type="pct"/>
            <w:tcBorders>
              <w:top w:val="single" w:sz="4" w:space="0" w:color="auto"/>
              <w:left w:val="single" w:sz="4" w:space="0" w:color="auto"/>
              <w:bottom w:val="single" w:sz="4" w:space="0" w:color="auto"/>
              <w:right w:val="single" w:sz="4" w:space="0" w:color="auto"/>
            </w:tcBorders>
          </w:tcPr>
          <w:p w14:paraId="71E73BC1" w14:textId="34349021" w:rsidR="009A3905" w:rsidRPr="005B00C6" w:rsidRDefault="009A3905" w:rsidP="000F1A13">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r>
      <w:tr w:rsidR="009A3905" w:rsidRPr="005B00C6" w14:paraId="7306D68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01FDF7" w14:textId="77777777" w:rsidR="009A3905" w:rsidRPr="005B00C6" w:rsidRDefault="009A3905" w:rsidP="000F1A13">
            <w:pPr>
              <w:pStyle w:val="TAL"/>
            </w:pPr>
            <w:r w:rsidRPr="005B00C6">
              <w:t>DC_1A_n3A</w:t>
            </w:r>
          </w:p>
        </w:tc>
        <w:tc>
          <w:tcPr>
            <w:tcW w:w="639" w:type="pct"/>
            <w:tcBorders>
              <w:top w:val="single" w:sz="4" w:space="0" w:color="auto"/>
              <w:left w:val="single" w:sz="4" w:space="0" w:color="auto"/>
              <w:bottom w:val="single" w:sz="4" w:space="0" w:color="auto"/>
              <w:right w:val="single" w:sz="4" w:space="0" w:color="auto"/>
            </w:tcBorders>
          </w:tcPr>
          <w:p w14:paraId="3078C718" w14:textId="77777777" w:rsidR="009A3905" w:rsidRPr="005B00C6" w:rsidRDefault="009A3905" w:rsidP="000F1A13">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7ABFCF"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1D24BF" w14:textId="77777777" w:rsidR="009A3905" w:rsidRPr="005B00C6" w:rsidRDefault="009A3905" w:rsidP="000F1A13">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4790D7A" w14:textId="77777777" w:rsidR="009A3905" w:rsidRPr="005B00C6" w:rsidRDefault="009A3905" w:rsidP="000F1A13">
            <w:pPr>
              <w:pStyle w:val="TAC"/>
              <w:rPr>
                <w:rFonts w:eastAsia="PMingLiU"/>
              </w:rPr>
            </w:pPr>
          </w:p>
        </w:tc>
      </w:tr>
      <w:tr w:rsidR="00304FDE" w:rsidRPr="005B00C6" w14:paraId="51FAAEC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EFEFE45" w14:textId="36EC8392" w:rsidR="00304FDE" w:rsidRPr="005B00C6" w:rsidRDefault="00304FDE" w:rsidP="00304FDE">
            <w:pPr>
              <w:pStyle w:val="TAL"/>
            </w:pPr>
            <w:r w:rsidRPr="005B00C6">
              <w:t>DC_1A_n5A</w:t>
            </w:r>
          </w:p>
        </w:tc>
        <w:tc>
          <w:tcPr>
            <w:tcW w:w="639" w:type="pct"/>
            <w:tcBorders>
              <w:top w:val="single" w:sz="4" w:space="0" w:color="auto"/>
              <w:left w:val="single" w:sz="4" w:space="0" w:color="auto"/>
              <w:bottom w:val="single" w:sz="4" w:space="0" w:color="auto"/>
              <w:right w:val="single" w:sz="4" w:space="0" w:color="auto"/>
            </w:tcBorders>
          </w:tcPr>
          <w:p w14:paraId="176D9C5F" w14:textId="2A804C09" w:rsidR="00304FDE" w:rsidRPr="005B00C6" w:rsidRDefault="00304FDE" w:rsidP="00304FD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314B35D" w14:textId="77777777" w:rsidR="00304FDE" w:rsidRPr="005B00C6" w:rsidRDefault="00304FDE" w:rsidP="00304FD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C31E23C" w14:textId="77777777" w:rsidR="00304FDE" w:rsidRPr="005B00C6" w:rsidRDefault="00304FDE" w:rsidP="00304FD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C0DD69" w14:textId="77777777" w:rsidR="00304FDE" w:rsidRPr="005B00C6" w:rsidRDefault="00304FDE" w:rsidP="00304FDE">
            <w:pPr>
              <w:pStyle w:val="TAC"/>
              <w:rPr>
                <w:rFonts w:eastAsia="PMingLiU"/>
              </w:rPr>
            </w:pPr>
          </w:p>
        </w:tc>
      </w:tr>
      <w:tr w:rsidR="00304FDE" w:rsidRPr="005B00C6" w14:paraId="68ED085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7156A69" w14:textId="16F1C080" w:rsidR="00304FDE" w:rsidRPr="005B00C6" w:rsidRDefault="00304FDE" w:rsidP="00304FDE">
            <w:pPr>
              <w:pStyle w:val="TAL"/>
            </w:pPr>
            <w:r w:rsidRPr="005B00C6">
              <w:t>DC_1A_n7A</w:t>
            </w:r>
          </w:p>
        </w:tc>
        <w:tc>
          <w:tcPr>
            <w:tcW w:w="639" w:type="pct"/>
            <w:tcBorders>
              <w:top w:val="single" w:sz="4" w:space="0" w:color="auto"/>
              <w:left w:val="single" w:sz="4" w:space="0" w:color="auto"/>
              <w:bottom w:val="single" w:sz="4" w:space="0" w:color="auto"/>
              <w:right w:val="single" w:sz="4" w:space="0" w:color="auto"/>
            </w:tcBorders>
          </w:tcPr>
          <w:p w14:paraId="0BA03CED" w14:textId="5372B010" w:rsidR="00304FDE" w:rsidRPr="005B00C6" w:rsidRDefault="00304FDE" w:rsidP="00304FDE">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D4E1077" w14:textId="77777777" w:rsidR="00304FDE" w:rsidRPr="005B00C6" w:rsidRDefault="00304FDE" w:rsidP="00304FDE">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6DA59D4" w14:textId="77777777" w:rsidR="00304FDE" w:rsidRPr="005B00C6" w:rsidRDefault="00304FDE" w:rsidP="00304FDE">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1B5077D" w14:textId="77777777" w:rsidR="00304FDE" w:rsidRPr="005B00C6" w:rsidRDefault="00304FDE" w:rsidP="00304FDE">
            <w:pPr>
              <w:pStyle w:val="TAC"/>
              <w:rPr>
                <w:rFonts w:eastAsia="PMingLiU"/>
              </w:rPr>
            </w:pPr>
          </w:p>
        </w:tc>
      </w:tr>
      <w:tr w:rsidR="009A3905" w:rsidRPr="005B00C6" w14:paraId="5ED6048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8604D95" w14:textId="77777777" w:rsidR="009A3905" w:rsidRPr="005B00C6" w:rsidRDefault="009A3905" w:rsidP="000F1A13">
            <w:pPr>
              <w:pStyle w:val="TAL"/>
              <w:rPr>
                <w:rFonts w:eastAsia="PMingLiU"/>
                <w:lang w:eastAsia="ja-JP"/>
              </w:rPr>
            </w:pPr>
            <w:r w:rsidRPr="005B00C6">
              <w:t>DC_1A_n28A</w:t>
            </w:r>
          </w:p>
        </w:tc>
        <w:tc>
          <w:tcPr>
            <w:tcW w:w="639" w:type="pct"/>
            <w:tcBorders>
              <w:top w:val="single" w:sz="4" w:space="0" w:color="auto"/>
              <w:left w:val="single" w:sz="4" w:space="0" w:color="auto"/>
              <w:bottom w:val="single" w:sz="4" w:space="0" w:color="auto"/>
              <w:right w:val="single" w:sz="4" w:space="0" w:color="auto"/>
            </w:tcBorders>
          </w:tcPr>
          <w:p w14:paraId="518D3FD8"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2D71ED5"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1C6914C" w14:textId="77777777" w:rsidR="009A3905" w:rsidRPr="005B00C6" w:rsidRDefault="009A3905" w:rsidP="000F1A13">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2D635AD" w14:textId="77777777" w:rsidR="009A3905" w:rsidRPr="005B00C6" w:rsidRDefault="009A3905" w:rsidP="000F1A13">
            <w:pPr>
              <w:pStyle w:val="TAC"/>
              <w:rPr>
                <w:rFonts w:eastAsia="PMingLiU"/>
              </w:rPr>
            </w:pPr>
          </w:p>
        </w:tc>
      </w:tr>
      <w:tr w:rsidR="009A3905" w:rsidRPr="005B00C6" w14:paraId="539229F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79020A" w14:textId="77777777" w:rsidR="009A3905" w:rsidRPr="005B00C6" w:rsidRDefault="009A3905" w:rsidP="000F1A13">
            <w:pPr>
              <w:pStyle w:val="TAL"/>
              <w:rPr>
                <w:rFonts w:eastAsia="PMingLiU"/>
                <w:lang w:eastAsia="ja-JP"/>
              </w:rPr>
            </w:pPr>
            <w:r w:rsidRPr="005B00C6">
              <w:t>DC_1A_n77A</w:t>
            </w:r>
          </w:p>
        </w:tc>
        <w:tc>
          <w:tcPr>
            <w:tcW w:w="639" w:type="pct"/>
            <w:tcBorders>
              <w:top w:val="single" w:sz="4" w:space="0" w:color="auto"/>
              <w:left w:val="single" w:sz="4" w:space="0" w:color="auto"/>
              <w:bottom w:val="single" w:sz="4" w:space="0" w:color="auto"/>
              <w:right w:val="single" w:sz="4" w:space="0" w:color="auto"/>
            </w:tcBorders>
          </w:tcPr>
          <w:p w14:paraId="645026A7"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1E7B985"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C50FE3" w14:textId="77777777" w:rsidR="009A3905" w:rsidRPr="005B00C6" w:rsidRDefault="009A3905" w:rsidP="000F1A13">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20421D1" w14:textId="77777777" w:rsidR="009A3905" w:rsidRPr="005B00C6" w:rsidRDefault="009A3905" w:rsidP="000F1A13">
            <w:pPr>
              <w:pStyle w:val="TAC"/>
              <w:rPr>
                <w:rFonts w:eastAsia="PMingLiU"/>
              </w:rPr>
            </w:pPr>
          </w:p>
        </w:tc>
      </w:tr>
      <w:tr w:rsidR="009A3905" w:rsidRPr="005B00C6" w14:paraId="46828FF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960B6CF" w14:textId="77777777" w:rsidR="009A3905" w:rsidRPr="005B00C6" w:rsidRDefault="009A3905" w:rsidP="000F1A13">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39" w:type="pct"/>
            <w:tcBorders>
              <w:top w:val="single" w:sz="4" w:space="0" w:color="auto"/>
              <w:left w:val="single" w:sz="4" w:space="0" w:color="auto"/>
              <w:bottom w:val="single" w:sz="4" w:space="0" w:color="auto"/>
              <w:right w:val="single" w:sz="4" w:space="0" w:color="auto"/>
            </w:tcBorders>
          </w:tcPr>
          <w:p w14:paraId="7E51E103"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322AAD"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9BE89D" w14:textId="77777777" w:rsidR="009A3905" w:rsidRPr="005B00C6" w:rsidRDefault="009A3905" w:rsidP="000F1A13">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5584602" w14:textId="77777777" w:rsidR="009A3905" w:rsidRPr="005B00C6" w:rsidRDefault="009A3905" w:rsidP="000F1A13">
            <w:pPr>
              <w:pStyle w:val="TAC"/>
              <w:rPr>
                <w:rFonts w:eastAsia="PMingLiU"/>
              </w:rPr>
            </w:pPr>
          </w:p>
        </w:tc>
      </w:tr>
      <w:tr w:rsidR="009A3905" w:rsidRPr="005B00C6" w14:paraId="2C7B663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9DAF83D" w14:textId="77777777" w:rsidR="009A3905" w:rsidRPr="005B00C6" w:rsidRDefault="009A3905" w:rsidP="000F1A13">
            <w:pPr>
              <w:pStyle w:val="TAL"/>
              <w:rPr>
                <w:rFonts w:eastAsia="PMingLiU"/>
                <w:lang w:eastAsia="ja-JP"/>
              </w:rPr>
            </w:pPr>
            <w:r w:rsidRPr="005B00C6">
              <w:t>DC_1A_n78C</w:t>
            </w:r>
          </w:p>
        </w:tc>
        <w:tc>
          <w:tcPr>
            <w:tcW w:w="639" w:type="pct"/>
            <w:tcBorders>
              <w:top w:val="single" w:sz="4" w:space="0" w:color="auto"/>
              <w:left w:val="single" w:sz="4" w:space="0" w:color="auto"/>
              <w:bottom w:val="single" w:sz="4" w:space="0" w:color="auto"/>
              <w:right w:val="single" w:sz="4" w:space="0" w:color="auto"/>
            </w:tcBorders>
          </w:tcPr>
          <w:p w14:paraId="00720465" w14:textId="77777777" w:rsidR="009A3905" w:rsidRPr="005B00C6" w:rsidRDefault="009A3905" w:rsidP="000F1A13">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11F4E11" w14:textId="77777777" w:rsidR="009A3905" w:rsidRPr="005B00C6" w:rsidRDefault="009A3905" w:rsidP="000F1A13">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029E92" w14:textId="77777777" w:rsidR="009A3905" w:rsidRPr="005B00C6" w:rsidRDefault="009A3905" w:rsidP="000F1A13">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65CD23" w14:textId="77777777" w:rsidR="009A3905" w:rsidRPr="005B00C6" w:rsidRDefault="009A3905" w:rsidP="000F1A13">
            <w:pPr>
              <w:pStyle w:val="TAC"/>
              <w:rPr>
                <w:rFonts w:eastAsia="PMingLiU"/>
              </w:rPr>
            </w:pPr>
          </w:p>
        </w:tc>
      </w:tr>
      <w:tr w:rsidR="009A3905" w:rsidRPr="005B00C6" w14:paraId="432EE2C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FAAD4C0" w14:textId="0F5D9627" w:rsidR="009A3905" w:rsidRPr="005B00C6" w:rsidRDefault="009A3905" w:rsidP="005305EC">
            <w:pPr>
              <w:pStyle w:val="TAL"/>
            </w:pPr>
            <w:r w:rsidRPr="005B00C6">
              <w:rPr>
                <w:lang w:eastAsia="fi-FI"/>
              </w:rPr>
              <w:t>DC_1A-1A_n78A</w:t>
            </w:r>
          </w:p>
        </w:tc>
        <w:tc>
          <w:tcPr>
            <w:tcW w:w="639" w:type="pct"/>
            <w:tcBorders>
              <w:top w:val="single" w:sz="4" w:space="0" w:color="auto"/>
              <w:left w:val="single" w:sz="4" w:space="0" w:color="auto"/>
              <w:bottom w:val="single" w:sz="4" w:space="0" w:color="auto"/>
              <w:right w:val="single" w:sz="4" w:space="0" w:color="auto"/>
            </w:tcBorders>
          </w:tcPr>
          <w:p w14:paraId="07B0B979" w14:textId="145603A7" w:rsidR="009A3905" w:rsidRPr="005B00C6" w:rsidRDefault="009A3905" w:rsidP="005305EC">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21C81AC5"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B7B9CE" w14:textId="77777777" w:rsidR="009A3905" w:rsidRPr="005B00C6" w:rsidRDefault="009A3905" w:rsidP="005305EC">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3B573F8" w14:textId="77777777" w:rsidR="009A3905" w:rsidRPr="005B00C6" w:rsidRDefault="009A3905" w:rsidP="005305EC">
            <w:pPr>
              <w:pStyle w:val="TAC"/>
              <w:rPr>
                <w:rFonts w:eastAsia="PMingLiU"/>
              </w:rPr>
            </w:pPr>
          </w:p>
        </w:tc>
      </w:tr>
      <w:tr w:rsidR="009A3905" w:rsidRPr="005B00C6" w14:paraId="48131BF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0CE113" w14:textId="77777777" w:rsidR="009A3905" w:rsidRPr="005B00C6" w:rsidRDefault="009A3905" w:rsidP="005305EC">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39" w:type="pct"/>
            <w:tcBorders>
              <w:top w:val="single" w:sz="4" w:space="0" w:color="auto"/>
              <w:left w:val="single" w:sz="4" w:space="0" w:color="auto"/>
              <w:bottom w:val="single" w:sz="4" w:space="0" w:color="auto"/>
              <w:right w:val="single" w:sz="4" w:space="0" w:color="auto"/>
            </w:tcBorders>
          </w:tcPr>
          <w:p w14:paraId="2A23619E" w14:textId="77777777" w:rsidR="009A3905" w:rsidRPr="005B00C6" w:rsidRDefault="009A3905" w:rsidP="005305EC">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A64C613"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0F96A9" w14:textId="77777777" w:rsidR="009A3905" w:rsidRPr="005B00C6" w:rsidRDefault="009A3905" w:rsidP="005305EC">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E8965CD" w14:textId="77777777" w:rsidR="009A3905" w:rsidRPr="005B00C6" w:rsidRDefault="009A3905" w:rsidP="005305EC">
            <w:pPr>
              <w:pStyle w:val="TAC"/>
              <w:rPr>
                <w:rFonts w:eastAsia="PMingLiU"/>
              </w:rPr>
            </w:pPr>
          </w:p>
        </w:tc>
      </w:tr>
      <w:tr w:rsidR="009A3905" w:rsidRPr="005B00C6" w14:paraId="3E24C25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2509A2" w14:textId="77777777" w:rsidR="009A3905" w:rsidRPr="005B00C6" w:rsidRDefault="009A3905" w:rsidP="005305EC">
            <w:pPr>
              <w:pStyle w:val="TAL"/>
              <w:rPr>
                <w:rFonts w:eastAsia="PMingLiU"/>
                <w:lang w:eastAsia="ja-JP"/>
              </w:rPr>
            </w:pPr>
            <w:r w:rsidRPr="005B00C6">
              <w:t>DC_2A_n5A</w:t>
            </w:r>
          </w:p>
        </w:tc>
        <w:tc>
          <w:tcPr>
            <w:tcW w:w="639" w:type="pct"/>
            <w:tcBorders>
              <w:top w:val="single" w:sz="4" w:space="0" w:color="auto"/>
              <w:left w:val="single" w:sz="4" w:space="0" w:color="auto"/>
              <w:bottom w:val="single" w:sz="4" w:space="0" w:color="auto"/>
              <w:right w:val="single" w:sz="4" w:space="0" w:color="auto"/>
            </w:tcBorders>
          </w:tcPr>
          <w:p w14:paraId="47EF4E17" w14:textId="77777777" w:rsidR="009A3905" w:rsidRPr="005B00C6" w:rsidRDefault="009A3905" w:rsidP="005305EC">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9391B6"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49C64A" w14:textId="77777777" w:rsidR="009A3905" w:rsidRPr="005B00C6" w:rsidRDefault="009A3905" w:rsidP="005305EC">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6789F8" w14:textId="77777777" w:rsidR="009A3905" w:rsidRPr="005B00C6" w:rsidRDefault="009A3905" w:rsidP="005305EC">
            <w:pPr>
              <w:pStyle w:val="TAC"/>
              <w:rPr>
                <w:rFonts w:eastAsia="PMingLiU"/>
              </w:rPr>
            </w:pPr>
          </w:p>
        </w:tc>
      </w:tr>
      <w:tr w:rsidR="009A3905" w:rsidRPr="005B00C6" w14:paraId="2C5962AC"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055E1" w14:textId="77777777" w:rsidR="009A3905" w:rsidRPr="005B00C6" w:rsidRDefault="009A3905" w:rsidP="005305EC">
            <w:pPr>
              <w:pStyle w:val="TAL"/>
              <w:rPr>
                <w:lang w:eastAsia="zh-CN"/>
              </w:rPr>
            </w:pPr>
            <w:r w:rsidRPr="005B00C6">
              <w:rPr>
                <w:lang w:eastAsia="zh-CN"/>
              </w:rPr>
              <w:t>DC_2A_n41A</w:t>
            </w:r>
          </w:p>
        </w:tc>
        <w:tc>
          <w:tcPr>
            <w:tcW w:w="639" w:type="pct"/>
            <w:tcBorders>
              <w:top w:val="single" w:sz="4" w:space="0" w:color="auto"/>
              <w:left w:val="single" w:sz="4" w:space="0" w:color="auto"/>
              <w:bottom w:val="single" w:sz="4" w:space="0" w:color="auto"/>
              <w:right w:val="single" w:sz="4" w:space="0" w:color="auto"/>
            </w:tcBorders>
          </w:tcPr>
          <w:p w14:paraId="762B5D25" w14:textId="77777777" w:rsidR="009A3905" w:rsidRPr="005B00C6" w:rsidRDefault="009A3905" w:rsidP="005305EC">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78A14E6C"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4A7A59" w14:textId="77777777" w:rsidR="009A3905" w:rsidRPr="005B00C6" w:rsidRDefault="009A3905" w:rsidP="005305EC">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9B8A9DE" w14:textId="77777777" w:rsidR="009A3905" w:rsidRPr="005B00C6" w:rsidRDefault="009A3905" w:rsidP="005305EC">
            <w:pPr>
              <w:pStyle w:val="TAC"/>
              <w:rPr>
                <w:rFonts w:eastAsia="PMingLiU"/>
              </w:rPr>
            </w:pPr>
          </w:p>
        </w:tc>
      </w:tr>
      <w:tr w:rsidR="009A3905" w:rsidRPr="005B00C6" w14:paraId="7A2A84B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C2B1CB9" w14:textId="77777777" w:rsidR="009A3905" w:rsidRPr="005B00C6" w:rsidRDefault="009A3905" w:rsidP="005305EC">
            <w:pPr>
              <w:pStyle w:val="TAL"/>
              <w:rPr>
                <w:lang w:eastAsia="zh-CN"/>
              </w:rPr>
            </w:pPr>
            <w:r w:rsidRPr="005B00C6">
              <w:rPr>
                <w:lang w:eastAsia="zh-CN"/>
              </w:rPr>
              <w:t>DC_2C_n41A</w:t>
            </w:r>
          </w:p>
        </w:tc>
        <w:tc>
          <w:tcPr>
            <w:tcW w:w="639" w:type="pct"/>
            <w:tcBorders>
              <w:top w:val="single" w:sz="4" w:space="0" w:color="auto"/>
              <w:left w:val="single" w:sz="4" w:space="0" w:color="auto"/>
              <w:bottom w:val="single" w:sz="4" w:space="0" w:color="auto"/>
              <w:right w:val="single" w:sz="4" w:space="0" w:color="auto"/>
            </w:tcBorders>
          </w:tcPr>
          <w:p w14:paraId="1CF9E6E9" w14:textId="77777777" w:rsidR="009A3905" w:rsidRPr="005B00C6" w:rsidRDefault="009A3905" w:rsidP="005305EC">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A1C3C4E"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4256FF" w14:textId="77777777" w:rsidR="009A3905" w:rsidRPr="005B00C6" w:rsidRDefault="009A3905" w:rsidP="005305EC">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522FC02" w14:textId="77777777" w:rsidR="009A3905" w:rsidRPr="005B00C6" w:rsidRDefault="009A3905" w:rsidP="005305EC">
            <w:pPr>
              <w:pStyle w:val="TAC"/>
              <w:rPr>
                <w:rFonts w:eastAsia="PMingLiU"/>
              </w:rPr>
            </w:pPr>
          </w:p>
        </w:tc>
      </w:tr>
      <w:tr w:rsidR="00C76379" w:rsidRPr="005B00C6" w14:paraId="52450A3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5964AD" w14:textId="48E7A1B5" w:rsidR="00C76379" w:rsidRPr="005B00C6" w:rsidRDefault="00C76379" w:rsidP="00C76379">
            <w:pPr>
              <w:pStyle w:val="TAL"/>
              <w:rPr>
                <w:lang w:eastAsia="zh-CN"/>
              </w:rPr>
            </w:pPr>
            <w:r w:rsidRPr="005B00C6">
              <w:t>DC_2A_n66A</w:t>
            </w:r>
          </w:p>
        </w:tc>
        <w:tc>
          <w:tcPr>
            <w:tcW w:w="639" w:type="pct"/>
            <w:tcBorders>
              <w:top w:val="single" w:sz="4" w:space="0" w:color="auto"/>
              <w:left w:val="single" w:sz="4" w:space="0" w:color="auto"/>
              <w:bottom w:val="single" w:sz="4" w:space="0" w:color="auto"/>
              <w:right w:val="single" w:sz="4" w:space="0" w:color="auto"/>
            </w:tcBorders>
          </w:tcPr>
          <w:p w14:paraId="08780A22" w14:textId="79338A25" w:rsidR="00C76379" w:rsidRPr="005B00C6" w:rsidRDefault="00C76379" w:rsidP="00C76379">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0296032"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5C0739" w14:textId="77777777" w:rsidR="00C76379" w:rsidRPr="005B00C6" w:rsidRDefault="00C76379" w:rsidP="00C7637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B8E043A" w14:textId="77777777" w:rsidR="00C76379" w:rsidRPr="005B00C6" w:rsidRDefault="00C76379" w:rsidP="00C76379">
            <w:pPr>
              <w:pStyle w:val="TAC"/>
              <w:rPr>
                <w:rFonts w:eastAsia="PMingLiU"/>
              </w:rPr>
            </w:pPr>
          </w:p>
        </w:tc>
      </w:tr>
      <w:tr w:rsidR="009A3905" w:rsidRPr="005B00C6" w14:paraId="2D5EB340"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32057F" w14:textId="77777777" w:rsidR="009A3905" w:rsidRPr="005B00C6" w:rsidRDefault="009A3905" w:rsidP="005305EC">
            <w:pPr>
              <w:pStyle w:val="TAL"/>
              <w:rPr>
                <w:rFonts w:eastAsia="PMingLiU"/>
                <w:lang w:eastAsia="ja-JP"/>
              </w:rPr>
            </w:pPr>
            <w:r w:rsidRPr="005B00C6">
              <w:t>DC_2A_n71A</w:t>
            </w:r>
          </w:p>
        </w:tc>
        <w:tc>
          <w:tcPr>
            <w:tcW w:w="639" w:type="pct"/>
            <w:tcBorders>
              <w:top w:val="single" w:sz="4" w:space="0" w:color="auto"/>
              <w:left w:val="single" w:sz="4" w:space="0" w:color="auto"/>
              <w:bottom w:val="single" w:sz="4" w:space="0" w:color="auto"/>
              <w:right w:val="single" w:sz="4" w:space="0" w:color="auto"/>
            </w:tcBorders>
          </w:tcPr>
          <w:p w14:paraId="3609A8C9" w14:textId="77777777" w:rsidR="009A3905" w:rsidRPr="005B00C6" w:rsidRDefault="009A3905" w:rsidP="005305EC">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9D0415" w14:textId="77777777" w:rsidR="009A3905" w:rsidRPr="005B00C6" w:rsidRDefault="009A3905" w:rsidP="005305EC">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1B26408" w14:textId="77777777" w:rsidR="009A3905" w:rsidRPr="005B00C6" w:rsidRDefault="009A3905" w:rsidP="005305EC">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C0F989D" w14:textId="77777777" w:rsidR="009A3905" w:rsidRPr="005B00C6" w:rsidRDefault="009A3905" w:rsidP="005305EC">
            <w:pPr>
              <w:pStyle w:val="TAC"/>
              <w:rPr>
                <w:rFonts w:eastAsia="PMingLiU"/>
              </w:rPr>
            </w:pPr>
          </w:p>
        </w:tc>
      </w:tr>
      <w:tr w:rsidR="003F5DD1" w:rsidRPr="005B00C6" w14:paraId="2414367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154A1B" w14:textId="54A436AD" w:rsidR="003F5DD1" w:rsidRPr="005B00C6" w:rsidRDefault="003F5DD1" w:rsidP="003F5DD1">
            <w:pPr>
              <w:pStyle w:val="TAL"/>
            </w:pPr>
            <w:r w:rsidRPr="005B00C6">
              <w:t>DC_2A_n77A</w:t>
            </w:r>
          </w:p>
        </w:tc>
        <w:tc>
          <w:tcPr>
            <w:tcW w:w="639" w:type="pct"/>
            <w:tcBorders>
              <w:top w:val="single" w:sz="4" w:space="0" w:color="auto"/>
              <w:left w:val="single" w:sz="4" w:space="0" w:color="auto"/>
              <w:bottom w:val="single" w:sz="4" w:space="0" w:color="auto"/>
              <w:right w:val="single" w:sz="4" w:space="0" w:color="auto"/>
            </w:tcBorders>
          </w:tcPr>
          <w:p w14:paraId="54C8AE19" w14:textId="3AD260A4" w:rsidR="003F5DD1" w:rsidRPr="005B00C6" w:rsidRDefault="003F5DD1" w:rsidP="003F5DD1">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1CBC914"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EDCF7E" w14:textId="77777777" w:rsidR="003F5DD1" w:rsidRPr="005B00C6" w:rsidRDefault="003F5DD1" w:rsidP="003F5DD1">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3DFCB3" w14:textId="77777777" w:rsidR="003F5DD1" w:rsidRPr="005B00C6" w:rsidRDefault="003F5DD1" w:rsidP="003F5DD1">
            <w:pPr>
              <w:pStyle w:val="TAC"/>
              <w:rPr>
                <w:rFonts w:eastAsia="PMingLiU"/>
              </w:rPr>
            </w:pPr>
          </w:p>
        </w:tc>
      </w:tr>
      <w:tr w:rsidR="00C76379" w:rsidRPr="005B00C6" w14:paraId="192998F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39A3671" w14:textId="28613223" w:rsidR="00C76379" w:rsidRPr="005B00C6" w:rsidRDefault="00C76379" w:rsidP="00C76379">
            <w:pPr>
              <w:pStyle w:val="TAL"/>
            </w:pPr>
            <w:r w:rsidRPr="005B00C6">
              <w:t>DC_2A_n78A</w:t>
            </w:r>
          </w:p>
        </w:tc>
        <w:tc>
          <w:tcPr>
            <w:tcW w:w="639" w:type="pct"/>
            <w:tcBorders>
              <w:top w:val="single" w:sz="4" w:space="0" w:color="auto"/>
              <w:left w:val="single" w:sz="4" w:space="0" w:color="auto"/>
              <w:bottom w:val="single" w:sz="4" w:space="0" w:color="auto"/>
              <w:right w:val="single" w:sz="4" w:space="0" w:color="auto"/>
            </w:tcBorders>
          </w:tcPr>
          <w:p w14:paraId="7E278994" w14:textId="33CD3A8A" w:rsidR="00C76379" w:rsidRPr="005B00C6" w:rsidRDefault="00C76379" w:rsidP="00C7637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D5EEC5" w14:textId="77777777" w:rsidR="00C76379" w:rsidRPr="005B00C6" w:rsidRDefault="00C76379" w:rsidP="00C7637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335ED16" w14:textId="77777777" w:rsidR="00C76379" w:rsidRPr="005B00C6" w:rsidRDefault="00C76379" w:rsidP="00C7637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D51F96" w14:textId="77777777" w:rsidR="00C76379" w:rsidRPr="005B00C6" w:rsidRDefault="00C76379" w:rsidP="00C76379">
            <w:pPr>
              <w:pStyle w:val="TAC"/>
              <w:rPr>
                <w:rFonts w:eastAsia="PMingLiU"/>
              </w:rPr>
            </w:pPr>
          </w:p>
        </w:tc>
      </w:tr>
      <w:tr w:rsidR="003F5DD1" w:rsidRPr="005B00C6" w14:paraId="44825CD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50F6D9A" w14:textId="77777777" w:rsidR="003F5DD1" w:rsidRPr="005B00C6" w:rsidRDefault="003F5DD1" w:rsidP="003F5DD1">
            <w:pPr>
              <w:pStyle w:val="TAL"/>
            </w:pPr>
            <w:r w:rsidRPr="005B00C6">
              <w:t>DC_3A_n1A</w:t>
            </w:r>
          </w:p>
        </w:tc>
        <w:tc>
          <w:tcPr>
            <w:tcW w:w="639" w:type="pct"/>
            <w:tcBorders>
              <w:top w:val="single" w:sz="4" w:space="0" w:color="auto"/>
              <w:left w:val="single" w:sz="4" w:space="0" w:color="auto"/>
              <w:bottom w:val="single" w:sz="4" w:space="0" w:color="auto"/>
              <w:right w:val="single" w:sz="4" w:space="0" w:color="auto"/>
            </w:tcBorders>
          </w:tcPr>
          <w:p w14:paraId="5BEC6E22" w14:textId="77777777" w:rsidR="003F5DD1" w:rsidRPr="005B00C6" w:rsidRDefault="003F5DD1" w:rsidP="003F5DD1">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849E93E" w14:textId="77777777" w:rsidR="003F5DD1" w:rsidRPr="005B00C6" w:rsidRDefault="003F5DD1" w:rsidP="003F5DD1">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85AFA9" w14:textId="77777777" w:rsidR="003F5DD1" w:rsidRPr="005B00C6" w:rsidRDefault="003F5DD1" w:rsidP="003F5DD1">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7946F65" w14:textId="77777777" w:rsidR="003F5DD1" w:rsidRPr="005B00C6" w:rsidRDefault="003F5DD1" w:rsidP="003F5DD1">
            <w:pPr>
              <w:pStyle w:val="TAC"/>
              <w:rPr>
                <w:rFonts w:eastAsia="PMingLiU"/>
              </w:rPr>
            </w:pPr>
          </w:p>
        </w:tc>
      </w:tr>
      <w:tr w:rsidR="00983AF9" w:rsidRPr="005B00C6" w14:paraId="54FCA60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251C7F" w14:textId="19A35C3A" w:rsidR="00983AF9" w:rsidRPr="005B00C6" w:rsidRDefault="00983AF9" w:rsidP="00983AF9">
            <w:pPr>
              <w:pStyle w:val="TAL"/>
            </w:pPr>
            <w:r w:rsidRPr="00FC16B3">
              <w:rPr>
                <w:rFonts w:eastAsia="SimSun"/>
              </w:rPr>
              <w:t>DC_3A_n8A</w:t>
            </w:r>
          </w:p>
        </w:tc>
        <w:tc>
          <w:tcPr>
            <w:tcW w:w="639" w:type="pct"/>
            <w:tcBorders>
              <w:top w:val="single" w:sz="4" w:space="0" w:color="auto"/>
              <w:left w:val="single" w:sz="4" w:space="0" w:color="auto"/>
              <w:bottom w:val="single" w:sz="4" w:space="0" w:color="auto"/>
              <w:right w:val="single" w:sz="4" w:space="0" w:color="auto"/>
            </w:tcBorders>
          </w:tcPr>
          <w:p w14:paraId="1EC2F819" w14:textId="2B15D545" w:rsidR="00983AF9" w:rsidRPr="005B00C6" w:rsidRDefault="00983AF9" w:rsidP="00983AF9">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8B4A742"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581501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CEA5646" w14:textId="77777777" w:rsidR="00983AF9" w:rsidRPr="005B00C6" w:rsidRDefault="00983AF9" w:rsidP="00983AF9">
            <w:pPr>
              <w:pStyle w:val="TAC"/>
              <w:rPr>
                <w:rFonts w:eastAsia="PMingLiU"/>
              </w:rPr>
            </w:pPr>
          </w:p>
        </w:tc>
      </w:tr>
      <w:tr w:rsidR="00983AF9" w:rsidRPr="005B00C6" w14:paraId="20E152E2"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318F0F" w14:textId="77777777" w:rsidR="00983AF9" w:rsidRPr="005B00C6" w:rsidRDefault="00983AF9" w:rsidP="00983AF9">
            <w:pPr>
              <w:keepNext/>
              <w:keepLines/>
              <w:spacing w:after="0"/>
              <w:rPr>
                <w:rFonts w:ascii="Arial" w:eastAsia="SimSun" w:hAnsi="Arial"/>
                <w:sz w:val="18"/>
              </w:rPr>
            </w:pPr>
            <w:r w:rsidRPr="005B00C6">
              <w:rPr>
                <w:rFonts w:ascii="Arial" w:eastAsia="SimSun" w:hAnsi="Arial"/>
                <w:sz w:val="18"/>
              </w:rPr>
              <w:t>DC_3A_n7A</w:t>
            </w:r>
          </w:p>
        </w:tc>
        <w:tc>
          <w:tcPr>
            <w:tcW w:w="639" w:type="pct"/>
            <w:tcBorders>
              <w:top w:val="single" w:sz="4" w:space="0" w:color="auto"/>
              <w:left w:val="single" w:sz="4" w:space="0" w:color="auto"/>
              <w:bottom w:val="single" w:sz="4" w:space="0" w:color="auto"/>
              <w:right w:val="single" w:sz="4" w:space="0" w:color="auto"/>
            </w:tcBorders>
          </w:tcPr>
          <w:p w14:paraId="004A0733" w14:textId="77777777" w:rsidR="00983AF9" w:rsidRPr="005B00C6" w:rsidRDefault="00983AF9" w:rsidP="00983AF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302CD5A" w14:textId="77777777" w:rsidR="00983AF9" w:rsidRPr="005B00C6" w:rsidRDefault="00983AF9" w:rsidP="00983AF9">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0D8CB46A" w14:textId="77777777" w:rsidR="00983AF9" w:rsidRPr="005B00C6" w:rsidRDefault="00983AF9" w:rsidP="00983AF9">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0568CF32" w14:textId="77777777" w:rsidR="00983AF9" w:rsidRPr="005B00C6" w:rsidRDefault="00983AF9" w:rsidP="00983AF9">
            <w:pPr>
              <w:keepNext/>
              <w:keepLines/>
              <w:spacing w:after="0"/>
              <w:jc w:val="center"/>
              <w:rPr>
                <w:rFonts w:ascii="Arial" w:eastAsia="PMingLiU" w:hAnsi="Arial"/>
                <w:sz w:val="18"/>
              </w:rPr>
            </w:pPr>
          </w:p>
        </w:tc>
      </w:tr>
      <w:tr w:rsidR="00983AF9" w:rsidRPr="005B00C6" w14:paraId="78001F1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70825D8" w14:textId="4F324AE7" w:rsidR="00983AF9" w:rsidRPr="005B00C6" w:rsidRDefault="00983AF9" w:rsidP="00983AF9">
            <w:pPr>
              <w:pStyle w:val="TAL"/>
              <w:rPr>
                <w:rFonts w:eastAsia="SimSun"/>
              </w:rPr>
            </w:pPr>
            <w:r w:rsidRPr="005B00C6">
              <w:t>DC_3A_n5A</w:t>
            </w:r>
          </w:p>
        </w:tc>
        <w:tc>
          <w:tcPr>
            <w:tcW w:w="639" w:type="pct"/>
            <w:tcBorders>
              <w:top w:val="single" w:sz="4" w:space="0" w:color="auto"/>
              <w:left w:val="single" w:sz="4" w:space="0" w:color="auto"/>
              <w:bottom w:val="single" w:sz="4" w:space="0" w:color="auto"/>
              <w:right w:val="single" w:sz="4" w:space="0" w:color="auto"/>
            </w:tcBorders>
          </w:tcPr>
          <w:p w14:paraId="5EA08FE8" w14:textId="57706EBC"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50BD9936" w14:textId="77777777" w:rsidR="00983AF9" w:rsidRPr="005B00C6" w:rsidRDefault="00983AF9" w:rsidP="00983AF9">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AB95F8" w14:textId="77777777" w:rsidR="00983AF9" w:rsidRPr="005B00C6" w:rsidRDefault="00983AF9" w:rsidP="00983AF9">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15A50D68" w14:textId="77777777" w:rsidR="00983AF9" w:rsidRPr="005B00C6" w:rsidRDefault="00983AF9" w:rsidP="00983AF9">
            <w:pPr>
              <w:keepNext/>
              <w:keepLines/>
              <w:spacing w:after="0"/>
              <w:jc w:val="center"/>
              <w:rPr>
                <w:rFonts w:ascii="Arial" w:eastAsia="PMingLiU" w:hAnsi="Arial"/>
                <w:sz w:val="18"/>
              </w:rPr>
            </w:pPr>
          </w:p>
        </w:tc>
      </w:tr>
      <w:tr w:rsidR="00983AF9" w:rsidRPr="005B00C6" w14:paraId="32F8F41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3577E6" w14:textId="77777777" w:rsidR="00983AF9" w:rsidRPr="005B00C6" w:rsidRDefault="00983AF9" w:rsidP="00983AF9">
            <w:pPr>
              <w:pStyle w:val="TAL"/>
              <w:rPr>
                <w:rFonts w:eastAsia="PMingLiU"/>
                <w:lang w:eastAsia="ja-JP"/>
              </w:rPr>
            </w:pPr>
            <w:r w:rsidRPr="005B00C6">
              <w:t>DC_3A_n28A</w:t>
            </w:r>
          </w:p>
        </w:tc>
        <w:tc>
          <w:tcPr>
            <w:tcW w:w="639" w:type="pct"/>
            <w:tcBorders>
              <w:top w:val="single" w:sz="4" w:space="0" w:color="auto"/>
              <w:left w:val="single" w:sz="4" w:space="0" w:color="auto"/>
              <w:bottom w:val="single" w:sz="4" w:space="0" w:color="auto"/>
              <w:right w:val="single" w:sz="4" w:space="0" w:color="auto"/>
            </w:tcBorders>
          </w:tcPr>
          <w:p w14:paraId="41459D8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BA12C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6E122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9937A9" w14:textId="77777777" w:rsidR="00983AF9" w:rsidRPr="005B00C6" w:rsidRDefault="00983AF9" w:rsidP="00983AF9">
            <w:pPr>
              <w:pStyle w:val="TAC"/>
              <w:rPr>
                <w:rFonts w:eastAsia="PMingLiU"/>
              </w:rPr>
            </w:pPr>
          </w:p>
        </w:tc>
      </w:tr>
      <w:tr w:rsidR="00983AF9" w:rsidRPr="005B00C6" w14:paraId="017345B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B8B17C"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39" w:type="pct"/>
            <w:tcBorders>
              <w:top w:val="single" w:sz="4" w:space="0" w:color="auto"/>
              <w:left w:val="single" w:sz="4" w:space="0" w:color="auto"/>
              <w:bottom w:val="single" w:sz="4" w:space="0" w:color="auto"/>
              <w:right w:val="single" w:sz="4" w:space="0" w:color="auto"/>
            </w:tcBorders>
          </w:tcPr>
          <w:p w14:paraId="2F7D8C15"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73D7A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24C2D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D9D2A7A" w14:textId="77777777" w:rsidR="00983AF9" w:rsidRPr="005B00C6" w:rsidRDefault="00983AF9" w:rsidP="00983AF9">
            <w:pPr>
              <w:pStyle w:val="TAC"/>
              <w:rPr>
                <w:rFonts w:eastAsia="PMingLiU"/>
              </w:rPr>
            </w:pPr>
          </w:p>
        </w:tc>
      </w:tr>
      <w:tr w:rsidR="00983AF9" w:rsidRPr="005B00C6" w14:paraId="2514847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473F13" w14:textId="77777777" w:rsidR="00983AF9" w:rsidRPr="005B00C6" w:rsidRDefault="00983AF9" w:rsidP="00983AF9">
            <w:pPr>
              <w:pStyle w:val="TAL"/>
              <w:rPr>
                <w:rFonts w:eastAsia="PMingLiU"/>
                <w:lang w:eastAsia="ja-JP"/>
              </w:rPr>
            </w:pPr>
            <w:r w:rsidRPr="005B00C6">
              <w:t>DC_3A_n77A</w:t>
            </w:r>
          </w:p>
        </w:tc>
        <w:tc>
          <w:tcPr>
            <w:tcW w:w="639" w:type="pct"/>
            <w:tcBorders>
              <w:top w:val="single" w:sz="4" w:space="0" w:color="auto"/>
              <w:left w:val="single" w:sz="4" w:space="0" w:color="auto"/>
              <w:bottom w:val="single" w:sz="4" w:space="0" w:color="auto"/>
              <w:right w:val="single" w:sz="4" w:space="0" w:color="auto"/>
            </w:tcBorders>
          </w:tcPr>
          <w:p w14:paraId="4E4B8675"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72118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17CF9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C795091" w14:textId="77777777" w:rsidR="00983AF9" w:rsidRPr="005B00C6" w:rsidRDefault="00983AF9" w:rsidP="00983AF9">
            <w:pPr>
              <w:pStyle w:val="TAC"/>
              <w:rPr>
                <w:rFonts w:eastAsia="PMingLiU"/>
              </w:rPr>
            </w:pPr>
          </w:p>
        </w:tc>
      </w:tr>
      <w:tr w:rsidR="00983AF9" w:rsidRPr="005B00C6" w14:paraId="1977B70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F29E4FB"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39" w:type="pct"/>
            <w:tcBorders>
              <w:top w:val="single" w:sz="4" w:space="0" w:color="auto"/>
              <w:left w:val="single" w:sz="4" w:space="0" w:color="auto"/>
              <w:bottom w:val="single" w:sz="4" w:space="0" w:color="auto"/>
              <w:right w:val="single" w:sz="4" w:space="0" w:color="auto"/>
            </w:tcBorders>
          </w:tcPr>
          <w:p w14:paraId="2542235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5517B64"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1F7A88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267F6E5" w14:textId="77777777" w:rsidR="00983AF9" w:rsidRPr="005B00C6" w:rsidRDefault="00983AF9" w:rsidP="00983AF9">
            <w:pPr>
              <w:pStyle w:val="TAC"/>
              <w:rPr>
                <w:rFonts w:eastAsia="PMingLiU"/>
              </w:rPr>
            </w:pPr>
          </w:p>
        </w:tc>
      </w:tr>
      <w:tr w:rsidR="00983AF9" w:rsidRPr="005B00C6" w14:paraId="20420FA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613A3A" w14:textId="1DAD3753"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39" w:type="pct"/>
            <w:tcBorders>
              <w:top w:val="single" w:sz="4" w:space="0" w:color="auto"/>
              <w:left w:val="single" w:sz="4" w:space="0" w:color="auto"/>
              <w:bottom w:val="single" w:sz="4" w:space="0" w:color="auto"/>
              <w:right w:val="single" w:sz="4" w:space="0" w:color="auto"/>
            </w:tcBorders>
          </w:tcPr>
          <w:p w14:paraId="2C038755" w14:textId="19302320" w:rsidR="00983AF9" w:rsidRPr="005B00C6" w:rsidRDefault="00983AF9" w:rsidP="00983AF9">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1E6B8D91"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22A44E"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816DDA6" w14:textId="77777777" w:rsidR="00983AF9" w:rsidRPr="005B00C6" w:rsidRDefault="00983AF9" w:rsidP="00983AF9">
            <w:pPr>
              <w:pStyle w:val="TAC"/>
              <w:rPr>
                <w:rFonts w:eastAsia="PMingLiU"/>
              </w:rPr>
            </w:pPr>
          </w:p>
        </w:tc>
      </w:tr>
      <w:tr w:rsidR="00983AF9" w:rsidRPr="005B00C6" w14:paraId="2601B23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B5BA40"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39" w:type="pct"/>
            <w:tcBorders>
              <w:top w:val="single" w:sz="4" w:space="0" w:color="auto"/>
              <w:left w:val="single" w:sz="4" w:space="0" w:color="auto"/>
              <w:bottom w:val="single" w:sz="4" w:space="0" w:color="auto"/>
              <w:right w:val="single" w:sz="4" w:space="0" w:color="auto"/>
            </w:tcBorders>
          </w:tcPr>
          <w:p w14:paraId="76B6E4E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177EF2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11E4312"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36F75A9" w14:textId="77777777" w:rsidR="00983AF9" w:rsidRPr="005B00C6" w:rsidRDefault="00983AF9" w:rsidP="00983AF9">
            <w:pPr>
              <w:pStyle w:val="TAC"/>
              <w:rPr>
                <w:rFonts w:eastAsia="PMingLiU"/>
              </w:rPr>
            </w:pPr>
          </w:p>
        </w:tc>
      </w:tr>
      <w:tr w:rsidR="00983AF9" w:rsidRPr="005B00C6" w14:paraId="56A26F2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8B6AED0" w14:textId="77777777" w:rsidR="00983AF9" w:rsidRPr="005B00C6" w:rsidRDefault="00983AF9" w:rsidP="00983AF9">
            <w:pPr>
              <w:pStyle w:val="TAL"/>
              <w:rPr>
                <w:rFonts w:eastAsia="PMingLiU"/>
                <w:lang w:eastAsia="ja-JP"/>
              </w:rPr>
            </w:pPr>
            <w:r w:rsidRPr="005B00C6">
              <w:t>DC_3A_n82A</w:t>
            </w:r>
          </w:p>
        </w:tc>
        <w:tc>
          <w:tcPr>
            <w:tcW w:w="639" w:type="pct"/>
            <w:tcBorders>
              <w:top w:val="single" w:sz="4" w:space="0" w:color="auto"/>
              <w:left w:val="single" w:sz="4" w:space="0" w:color="auto"/>
              <w:bottom w:val="single" w:sz="4" w:space="0" w:color="auto"/>
              <w:right w:val="single" w:sz="4" w:space="0" w:color="auto"/>
            </w:tcBorders>
          </w:tcPr>
          <w:p w14:paraId="535D33C2" w14:textId="77777777"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9977D4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AE0AE7"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E4E7EE" w14:textId="77777777" w:rsidR="00983AF9" w:rsidRPr="005B00C6" w:rsidRDefault="00983AF9" w:rsidP="00983AF9">
            <w:pPr>
              <w:pStyle w:val="TAC"/>
              <w:rPr>
                <w:rFonts w:eastAsia="PMingLiU"/>
              </w:rPr>
            </w:pPr>
          </w:p>
        </w:tc>
      </w:tr>
      <w:tr w:rsidR="00983AF9" w:rsidRPr="005B00C6" w14:paraId="4116C96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A1E5E9E" w14:textId="77777777" w:rsidR="00983AF9" w:rsidRPr="005B00C6" w:rsidRDefault="00983AF9" w:rsidP="00983AF9">
            <w:pPr>
              <w:pStyle w:val="TAL"/>
            </w:pPr>
            <w:r w:rsidRPr="005B00C6">
              <w:t>DC_3C_n78A</w:t>
            </w:r>
          </w:p>
        </w:tc>
        <w:tc>
          <w:tcPr>
            <w:tcW w:w="639" w:type="pct"/>
            <w:tcBorders>
              <w:top w:val="single" w:sz="4" w:space="0" w:color="auto"/>
              <w:left w:val="single" w:sz="4" w:space="0" w:color="auto"/>
              <w:bottom w:val="single" w:sz="4" w:space="0" w:color="auto"/>
              <w:right w:val="single" w:sz="4" w:space="0" w:color="auto"/>
            </w:tcBorders>
          </w:tcPr>
          <w:p w14:paraId="6A20923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E951D84"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99A483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05944B" w14:textId="77777777" w:rsidR="00983AF9" w:rsidRPr="005B00C6" w:rsidRDefault="00983AF9" w:rsidP="00983AF9">
            <w:pPr>
              <w:pStyle w:val="TAC"/>
              <w:rPr>
                <w:rFonts w:eastAsia="PMingLiU"/>
              </w:rPr>
            </w:pPr>
          </w:p>
        </w:tc>
      </w:tr>
      <w:tr w:rsidR="00983AF9" w:rsidRPr="005B00C6" w14:paraId="1CF8865C"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2394B30" w14:textId="77777777" w:rsidR="00983AF9" w:rsidRPr="005B00C6" w:rsidRDefault="00983AF9" w:rsidP="00983AF9">
            <w:pPr>
              <w:keepNext/>
              <w:keepLines/>
              <w:spacing w:after="0"/>
              <w:rPr>
                <w:rFonts w:ascii="Arial" w:hAnsi="Arial"/>
                <w:sz w:val="18"/>
              </w:rPr>
            </w:pPr>
            <w:r w:rsidRPr="005B00C6">
              <w:rPr>
                <w:rFonts w:ascii="Arial" w:hAnsi="Arial"/>
                <w:sz w:val="18"/>
              </w:rPr>
              <w:t>DC_5A_n2A</w:t>
            </w:r>
          </w:p>
        </w:tc>
        <w:tc>
          <w:tcPr>
            <w:tcW w:w="639" w:type="pct"/>
            <w:tcBorders>
              <w:top w:val="single" w:sz="4" w:space="0" w:color="auto"/>
              <w:left w:val="single" w:sz="4" w:space="0" w:color="auto"/>
              <w:bottom w:val="single" w:sz="4" w:space="0" w:color="auto"/>
              <w:right w:val="single" w:sz="4" w:space="0" w:color="auto"/>
            </w:tcBorders>
          </w:tcPr>
          <w:p w14:paraId="0B0630F4" w14:textId="77777777" w:rsidR="00983AF9" w:rsidRPr="005B00C6" w:rsidRDefault="00983AF9" w:rsidP="00983AF9">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790C32E"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579C7A93"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7C5D28F0" w14:textId="77777777" w:rsidR="00983AF9" w:rsidRPr="005B00C6" w:rsidRDefault="00983AF9" w:rsidP="00983AF9">
            <w:pPr>
              <w:pStyle w:val="TAC"/>
            </w:pPr>
          </w:p>
        </w:tc>
      </w:tr>
      <w:tr w:rsidR="00983AF9" w:rsidRPr="005B00C6" w14:paraId="64544E9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4744FA" w14:textId="77777777" w:rsidR="00983AF9" w:rsidRPr="005B00C6" w:rsidRDefault="00983AF9" w:rsidP="00983AF9">
            <w:pPr>
              <w:pStyle w:val="TAL"/>
              <w:rPr>
                <w:rFonts w:eastAsia="PMingLiU"/>
                <w:lang w:eastAsia="ja-JP"/>
              </w:rPr>
            </w:pPr>
            <w:r w:rsidRPr="005B00C6">
              <w:t>DC_5A_n66A</w:t>
            </w:r>
          </w:p>
        </w:tc>
        <w:tc>
          <w:tcPr>
            <w:tcW w:w="639" w:type="pct"/>
            <w:tcBorders>
              <w:top w:val="single" w:sz="4" w:space="0" w:color="auto"/>
              <w:left w:val="single" w:sz="4" w:space="0" w:color="auto"/>
              <w:bottom w:val="single" w:sz="4" w:space="0" w:color="auto"/>
              <w:right w:val="single" w:sz="4" w:space="0" w:color="auto"/>
            </w:tcBorders>
          </w:tcPr>
          <w:p w14:paraId="1A2DDE3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CB2FB6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63C8A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D16875F" w14:textId="77777777" w:rsidR="00983AF9" w:rsidRPr="005B00C6" w:rsidRDefault="00983AF9" w:rsidP="00983AF9">
            <w:pPr>
              <w:pStyle w:val="TAC"/>
              <w:rPr>
                <w:rFonts w:eastAsia="PMingLiU"/>
              </w:rPr>
            </w:pPr>
          </w:p>
        </w:tc>
      </w:tr>
      <w:tr w:rsidR="00983AF9" w:rsidRPr="005B00C6" w14:paraId="4396536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CD1E2D8" w14:textId="7C2F2CEE" w:rsidR="00983AF9" w:rsidRPr="005B00C6" w:rsidRDefault="00983AF9" w:rsidP="00983AF9">
            <w:pPr>
              <w:pStyle w:val="TAL"/>
            </w:pPr>
            <w:r w:rsidRPr="005B00C6">
              <w:t>DC_5A_n77A</w:t>
            </w:r>
          </w:p>
        </w:tc>
        <w:tc>
          <w:tcPr>
            <w:tcW w:w="639" w:type="pct"/>
            <w:tcBorders>
              <w:top w:val="single" w:sz="4" w:space="0" w:color="auto"/>
              <w:left w:val="single" w:sz="4" w:space="0" w:color="auto"/>
              <w:bottom w:val="single" w:sz="4" w:space="0" w:color="auto"/>
              <w:right w:val="single" w:sz="4" w:space="0" w:color="auto"/>
            </w:tcBorders>
          </w:tcPr>
          <w:p w14:paraId="4AF86710" w14:textId="38DB9595" w:rsidR="00983AF9" w:rsidRPr="005B00C6" w:rsidRDefault="00983AF9" w:rsidP="00983AF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696AE8C"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B3139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A04574F" w14:textId="77777777" w:rsidR="00983AF9" w:rsidRPr="005B00C6" w:rsidRDefault="00983AF9" w:rsidP="00983AF9">
            <w:pPr>
              <w:pStyle w:val="TAC"/>
              <w:rPr>
                <w:rFonts w:eastAsia="PMingLiU"/>
              </w:rPr>
            </w:pPr>
          </w:p>
        </w:tc>
      </w:tr>
      <w:tr w:rsidR="00983AF9" w:rsidRPr="005B00C6" w14:paraId="36326D80"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587D55" w14:textId="77777777" w:rsidR="00983AF9" w:rsidRPr="005B00C6" w:rsidRDefault="00983AF9" w:rsidP="00983AF9">
            <w:pPr>
              <w:pStyle w:val="TAL"/>
              <w:rPr>
                <w:rFonts w:eastAsia="PMingLiU"/>
                <w:lang w:eastAsia="ja-JP"/>
              </w:rPr>
            </w:pPr>
            <w:r w:rsidRPr="005B00C6">
              <w:t>DC_5A_n78A</w:t>
            </w:r>
          </w:p>
        </w:tc>
        <w:tc>
          <w:tcPr>
            <w:tcW w:w="639" w:type="pct"/>
            <w:tcBorders>
              <w:top w:val="single" w:sz="4" w:space="0" w:color="auto"/>
              <w:left w:val="single" w:sz="4" w:space="0" w:color="auto"/>
              <w:bottom w:val="single" w:sz="4" w:space="0" w:color="auto"/>
              <w:right w:val="single" w:sz="4" w:space="0" w:color="auto"/>
            </w:tcBorders>
          </w:tcPr>
          <w:p w14:paraId="0ACCE45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161D6B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1773240"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C410A3D" w14:textId="77777777" w:rsidR="00983AF9" w:rsidRPr="005B00C6" w:rsidRDefault="00983AF9" w:rsidP="00983AF9">
            <w:pPr>
              <w:pStyle w:val="TAC"/>
              <w:rPr>
                <w:rFonts w:eastAsia="PMingLiU"/>
              </w:rPr>
            </w:pPr>
          </w:p>
        </w:tc>
      </w:tr>
      <w:tr w:rsidR="00983AF9" w:rsidRPr="005B00C6" w14:paraId="05F3AC30"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405909" w14:textId="5A24EE3B" w:rsidR="00983AF9" w:rsidRPr="005B00C6" w:rsidRDefault="00983AF9" w:rsidP="00983AF9">
            <w:pPr>
              <w:pStyle w:val="TAL"/>
            </w:pPr>
            <w:r w:rsidRPr="005B00C6">
              <w:rPr>
                <w:lang w:eastAsia="zh-CN"/>
              </w:rPr>
              <w:t>DC_5A_n78C</w:t>
            </w:r>
          </w:p>
        </w:tc>
        <w:tc>
          <w:tcPr>
            <w:tcW w:w="639" w:type="pct"/>
            <w:tcBorders>
              <w:top w:val="single" w:sz="4" w:space="0" w:color="auto"/>
              <w:left w:val="single" w:sz="4" w:space="0" w:color="auto"/>
              <w:bottom w:val="single" w:sz="4" w:space="0" w:color="auto"/>
              <w:right w:val="single" w:sz="4" w:space="0" w:color="auto"/>
            </w:tcBorders>
          </w:tcPr>
          <w:p w14:paraId="15A497EC" w14:textId="55D43B34" w:rsidR="00983AF9" w:rsidRPr="005B00C6" w:rsidRDefault="00983AF9" w:rsidP="00983AF9">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6664F08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96D5DC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67C346B" w14:textId="77777777" w:rsidR="00983AF9" w:rsidRPr="005B00C6" w:rsidRDefault="00983AF9" w:rsidP="00983AF9">
            <w:pPr>
              <w:pStyle w:val="TAC"/>
              <w:rPr>
                <w:rFonts w:eastAsia="PMingLiU"/>
              </w:rPr>
            </w:pPr>
          </w:p>
        </w:tc>
      </w:tr>
      <w:tr w:rsidR="00983AF9" w:rsidRPr="005B00C6" w14:paraId="4C32073C"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79F88D6" w14:textId="77777777" w:rsidR="00983AF9" w:rsidRPr="005B00C6" w:rsidRDefault="00983AF9" w:rsidP="00983AF9">
            <w:pPr>
              <w:pStyle w:val="TAL"/>
            </w:pPr>
            <w:r w:rsidRPr="005B00C6">
              <w:t>DC_7A_n1A</w:t>
            </w:r>
          </w:p>
        </w:tc>
        <w:tc>
          <w:tcPr>
            <w:tcW w:w="639" w:type="pct"/>
            <w:tcBorders>
              <w:top w:val="single" w:sz="4" w:space="0" w:color="auto"/>
              <w:left w:val="single" w:sz="4" w:space="0" w:color="auto"/>
              <w:bottom w:val="single" w:sz="4" w:space="0" w:color="auto"/>
              <w:right w:val="single" w:sz="4" w:space="0" w:color="auto"/>
            </w:tcBorders>
          </w:tcPr>
          <w:p w14:paraId="4E516291"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3F32F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91E7FF"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C22C025" w14:textId="77777777" w:rsidR="00983AF9" w:rsidRPr="005B00C6" w:rsidRDefault="00983AF9" w:rsidP="00983AF9">
            <w:pPr>
              <w:pStyle w:val="TAC"/>
              <w:rPr>
                <w:rFonts w:eastAsia="PMingLiU"/>
              </w:rPr>
            </w:pPr>
          </w:p>
        </w:tc>
      </w:tr>
      <w:tr w:rsidR="00983AF9" w:rsidRPr="005B00C6" w14:paraId="088D6A1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64C60B0" w14:textId="77777777" w:rsidR="00983AF9" w:rsidRPr="005B00C6" w:rsidRDefault="00983AF9" w:rsidP="00983AF9">
            <w:pPr>
              <w:pStyle w:val="TAL"/>
            </w:pPr>
            <w:r w:rsidRPr="005B00C6">
              <w:t>DC_7A_n3A</w:t>
            </w:r>
          </w:p>
        </w:tc>
        <w:tc>
          <w:tcPr>
            <w:tcW w:w="639" w:type="pct"/>
            <w:tcBorders>
              <w:top w:val="single" w:sz="4" w:space="0" w:color="auto"/>
              <w:left w:val="single" w:sz="4" w:space="0" w:color="auto"/>
              <w:bottom w:val="single" w:sz="4" w:space="0" w:color="auto"/>
              <w:right w:val="single" w:sz="4" w:space="0" w:color="auto"/>
            </w:tcBorders>
          </w:tcPr>
          <w:p w14:paraId="2B261C40"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01694B2"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535B8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EFEE15" w14:textId="77777777" w:rsidR="00983AF9" w:rsidRPr="005B00C6" w:rsidRDefault="00983AF9" w:rsidP="00983AF9">
            <w:pPr>
              <w:pStyle w:val="TAC"/>
              <w:rPr>
                <w:rFonts w:eastAsia="PMingLiU"/>
              </w:rPr>
            </w:pPr>
          </w:p>
        </w:tc>
      </w:tr>
      <w:tr w:rsidR="00983AF9" w:rsidRPr="005B00C6" w14:paraId="15DDDF9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86610AC" w14:textId="106902ED" w:rsidR="00983AF9" w:rsidRPr="005B00C6" w:rsidRDefault="00983AF9" w:rsidP="00983AF9">
            <w:pPr>
              <w:pStyle w:val="TAL"/>
            </w:pPr>
            <w:r w:rsidRPr="005B00C6">
              <w:t>DC_7A_n5A</w:t>
            </w:r>
          </w:p>
        </w:tc>
        <w:tc>
          <w:tcPr>
            <w:tcW w:w="639" w:type="pct"/>
            <w:tcBorders>
              <w:top w:val="single" w:sz="4" w:space="0" w:color="auto"/>
              <w:left w:val="single" w:sz="4" w:space="0" w:color="auto"/>
              <w:bottom w:val="single" w:sz="4" w:space="0" w:color="auto"/>
              <w:right w:val="single" w:sz="4" w:space="0" w:color="auto"/>
            </w:tcBorders>
          </w:tcPr>
          <w:p w14:paraId="2E9A9557" w14:textId="27A20B20"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B5FF1E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D15B0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C9E0977" w14:textId="77777777" w:rsidR="00983AF9" w:rsidRPr="005B00C6" w:rsidRDefault="00983AF9" w:rsidP="00983AF9">
            <w:pPr>
              <w:pStyle w:val="TAC"/>
              <w:rPr>
                <w:rFonts w:eastAsia="PMingLiU"/>
              </w:rPr>
            </w:pPr>
          </w:p>
        </w:tc>
      </w:tr>
      <w:tr w:rsidR="00983AF9" w:rsidRPr="005B00C6" w14:paraId="6E14E32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A025C39" w14:textId="0F088A90" w:rsidR="00983AF9" w:rsidRPr="005B00C6" w:rsidRDefault="00983AF9" w:rsidP="00983AF9">
            <w:pPr>
              <w:pStyle w:val="TAL"/>
            </w:pPr>
            <w:r w:rsidRPr="00FC16B3">
              <w:rPr>
                <w:rFonts w:eastAsia="SimSun"/>
              </w:rPr>
              <w:t>DC_</w:t>
            </w:r>
            <w:r>
              <w:rPr>
                <w:rFonts w:eastAsia="SimSun"/>
              </w:rPr>
              <w:t>7</w:t>
            </w:r>
            <w:r w:rsidRPr="00FC16B3">
              <w:rPr>
                <w:rFonts w:eastAsia="SimSun"/>
              </w:rPr>
              <w:t>A_n8A</w:t>
            </w:r>
          </w:p>
        </w:tc>
        <w:tc>
          <w:tcPr>
            <w:tcW w:w="639" w:type="pct"/>
            <w:tcBorders>
              <w:top w:val="single" w:sz="4" w:space="0" w:color="auto"/>
              <w:left w:val="single" w:sz="4" w:space="0" w:color="auto"/>
              <w:bottom w:val="single" w:sz="4" w:space="0" w:color="auto"/>
              <w:right w:val="single" w:sz="4" w:space="0" w:color="auto"/>
            </w:tcBorders>
          </w:tcPr>
          <w:p w14:paraId="7798F6FB" w14:textId="55B87926" w:rsidR="00983AF9" w:rsidRPr="005B00C6" w:rsidRDefault="00983AF9" w:rsidP="00983AF9">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247FA3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55D8C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E6A463A" w14:textId="77777777" w:rsidR="00983AF9" w:rsidRPr="005B00C6" w:rsidRDefault="00983AF9" w:rsidP="00983AF9">
            <w:pPr>
              <w:pStyle w:val="TAC"/>
              <w:rPr>
                <w:rFonts w:eastAsia="PMingLiU"/>
              </w:rPr>
            </w:pPr>
          </w:p>
        </w:tc>
      </w:tr>
      <w:tr w:rsidR="00983AF9" w:rsidRPr="005B00C6" w14:paraId="1933F84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2B61ED" w14:textId="77777777" w:rsidR="00983AF9" w:rsidRPr="005B00C6" w:rsidRDefault="00983AF9" w:rsidP="00983AF9">
            <w:pPr>
              <w:pStyle w:val="TAL"/>
              <w:rPr>
                <w:rFonts w:eastAsia="PMingLiU"/>
                <w:lang w:eastAsia="ja-JP"/>
              </w:rPr>
            </w:pPr>
            <w:r w:rsidRPr="005B00C6">
              <w:t>DC_7A_n28A</w:t>
            </w:r>
          </w:p>
        </w:tc>
        <w:tc>
          <w:tcPr>
            <w:tcW w:w="639" w:type="pct"/>
            <w:tcBorders>
              <w:top w:val="single" w:sz="4" w:space="0" w:color="auto"/>
              <w:left w:val="single" w:sz="4" w:space="0" w:color="auto"/>
              <w:bottom w:val="single" w:sz="4" w:space="0" w:color="auto"/>
              <w:right w:val="single" w:sz="4" w:space="0" w:color="auto"/>
            </w:tcBorders>
          </w:tcPr>
          <w:p w14:paraId="7F5880B5"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14EA821"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1949D9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41AF4F4" w14:textId="77777777" w:rsidR="00983AF9" w:rsidRPr="005B00C6" w:rsidRDefault="00983AF9" w:rsidP="00983AF9">
            <w:pPr>
              <w:pStyle w:val="TAC"/>
              <w:rPr>
                <w:rFonts w:eastAsia="PMingLiU"/>
              </w:rPr>
            </w:pPr>
          </w:p>
        </w:tc>
      </w:tr>
      <w:tr w:rsidR="00983AF9" w:rsidRPr="005B00C6" w14:paraId="28AE38A1"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9C97CA2" w14:textId="77777777" w:rsidR="00983AF9" w:rsidRPr="005B00C6" w:rsidRDefault="00983AF9" w:rsidP="00983AF9">
            <w:pPr>
              <w:pStyle w:val="TAL"/>
              <w:rPr>
                <w:rFonts w:eastAsia="PMingLiU"/>
                <w:lang w:eastAsia="ja-JP"/>
              </w:rPr>
            </w:pPr>
            <w:r w:rsidRPr="005B00C6">
              <w:t>DC_7A_n78A</w:t>
            </w:r>
          </w:p>
        </w:tc>
        <w:tc>
          <w:tcPr>
            <w:tcW w:w="639" w:type="pct"/>
            <w:tcBorders>
              <w:top w:val="single" w:sz="4" w:space="0" w:color="auto"/>
              <w:left w:val="single" w:sz="4" w:space="0" w:color="auto"/>
              <w:bottom w:val="single" w:sz="4" w:space="0" w:color="auto"/>
              <w:right w:val="single" w:sz="4" w:space="0" w:color="auto"/>
            </w:tcBorders>
          </w:tcPr>
          <w:p w14:paraId="41BF4AD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2A5E00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9178C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AE184BE" w14:textId="77777777" w:rsidR="00983AF9" w:rsidRPr="005B00C6" w:rsidRDefault="00983AF9" w:rsidP="00983AF9">
            <w:pPr>
              <w:pStyle w:val="TAC"/>
              <w:rPr>
                <w:rFonts w:eastAsia="PMingLiU"/>
              </w:rPr>
            </w:pPr>
          </w:p>
        </w:tc>
      </w:tr>
      <w:tr w:rsidR="00983AF9" w:rsidRPr="005B00C6" w14:paraId="15F7D92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BF3688" w14:textId="77777777" w:rsidR="00983AF9" w:rsidRPr="005B00C6" w:rsidRDefault="00983AF9" w:rsidP="00983AF9">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489BC22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A74BF6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DF3C0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1D5E67B" w14:textId="77777777" w:rsidR="00983AF9" w:rsidRPr="005B00C6" w:rsidRDefault="00983AF9" w:rsidP="00983AF9">
            <w:pPr>
              <w:pStyle w:val="TAC"/>
              <w:rPr>
                <w:rFonts w:eastAsia="PMingLiU"/>
              </w:rPr>
            </w:pPr>
          </w:p>
        </w:tc>
      </w:tr>
      <w:tr w:rsidR="00983AF9" w:rsidRPr="005B00C6" w14:paraId="7B2998A2"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523FD3" w14:textId="77777777" w:rsidR="00983AF9" w:rsidRPr="005B00C6" w:rsidRDefault="00983AF9" w:rsidP="00983AF9">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4E67644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7E135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B7CE0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ECDE07B" w14:textId="77777777" w:rsidR="00983AF9" w:rsidRPr="005B00C6" w:rsidRDefault="00983AF9" w:rsidP="00983AF9">
            <w:pPr>
              <w:pStyle w:val="TAC"/>
              <w:rPr>
                <w:rFonts w:eastAsia="PMingLiU"/>
              </w:rPr>
            </w:pPr>
          </w:p>
        </w:tc>
      </w:tr>
      <w:tr w:rsidR="00983AF9" w:rsidRPr="005B00C6" w14:paraId="702DAC8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5D189C6" w14:textId="77777777" w:rsidR="00983AF9" w:rsidRPr="005B00C6" w:rsidRDefault="00983AF9" w:rsidP="00983AF9">
            <w:pPr>
              <w:pStyle w:val="TAL"/>
              <w:rPr>
                <w:rFonts w:eastAsia="PMingLiU"/>
                <w:lang w:eastAsia="ja-JP"/>
              </w:rPr>
            </w:pPr>
            <w:r w:rsidRPr="005B00C6">
              <w:t>DC_7C_n78A</w:t>
            </w:r>
          </w:p>
        </w:tc>
        <w:tc>
          <w:tcPr>
            <w:tcW w:w="639" w:type="pct"/>
            <w:tcBorders>
              <w:top w:val="single" w:sz="4" w:space="0" w:color="auto"/>
              <w:left w:val="single" w:sz="4" w:space="0" w:color="auto"/>
              <w:bottom w:val="single" w:sz="4" w:space="0" w:color="auto"/>
              <w:right w:val="single" w:sz="4" w:space="0" w:color="auto"/>
            </w:tcBorders>
          </w:tcPr>
          <w:p w14:paraId="529F1B6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CEB8AF9"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3F47A7"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181EB54" w14:textId="77777777" w:rsidR="00983AF9" w:rsidRPr="005B00C6" w:rsidRDefault="00983AF9" w:rsidP="00983AF9">
            <w:pPr>
              <w:pStyle w:val="TAC"/>
              <w:rPr>
                <w:rFonts w:eastAsia="PMingLiU"/>
              </w:rPr>
            </w:pPr>
          </w:p>
        </w:tc>
      </w:tr>
      <w:tr w:rsidR="00983AF9" w:rsidRPr="005B00C6" w14:paraId="715B5A3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003DF" w14:textId="77777777" w:rsidR="00983AF9" w:rsidRPr="005B00C6" w:rsidRDefault="00983AF9" w:rsidP="00983AF9">
            <w:pPr>
              <w:pStyle w:val="TAL"/>
            </w:pPr>
            <w:r w:rsidRPr="005B00C6">
              <w:t>DC_8A_n1A</w:t>
            </w:r>
          </w:p>
        </w:tc>
        <w:tc>
          <w:tcPr>
            <w:tcW w:w="639" w:type="pct"/>
            <w:tcBorders>
              <w:top w:val="single" w:sz="4" w:space="0" w:color="auto"/>
              <w:left w:val="single" w:sz="4" w:space="0" w:color="auto"/>
              <w:bottom w:val="single" w:sz="4" w:space="0" w:color="auto"/>
              <w:right w:val="single" w:sz="4" w:space="0" w:color="auto"/>
            </w:tcBorders>
          </w:tcPr>
          <w:p w14:paraId="69E13EC7"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1323E0D"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831F7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9BEA20C" w14:textId="77777777" w:rsidR="00983AF9" w:rsidRPr="005B00C6" w:rsidRDefault="00983AF9" w:rsidP="00983AF9">
            <w:pPr>
              <w:pStyle w:val="TAC"/>
              <w:rPr>
                <w:rFonts w:eastAsia="PMingLiU"/>
              </w:rPr>
            </w:pPr>
          </w:p>
        </w:tc>
      </w:tr>
      <w:tr w:rsidR="00983AF9" w:rsidRPr="005B00C6" w14:paraId="47DC397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A097C4" w14:textId="77777777" w:rsidR="00983AF9" w:rsidRPr="005B00C6" w:rsidRDefault="00983AF9" w:rsidP="00983AF9">
            <w:pPr>
              <w:pStyle w:val="TAL"/>
            </w:pPr>
            <w:r w:rsidRPr="005B00C6">
              <w:t>DC_8A_n3A</w:t>
            </w:r>
          </w:p>
        </w:tc>
        <w:tc>
          <w:tcPr>
            <w:tcW w:w="639" w:type="pct"/>
            <w:tcBorders>
              <w:top w:val="single" w:sz="4" w:space="0" w:color="auto"/>
              <w:left w:val="single" w:sz="4" w:space="0" w:color="auto"/>
              <w:bottom w:val="single" w:sz="4" w:space="0" w:color="auto"/>
              <w:right w:val="single" w:sz="4" w:space="0" w:color="auto"/>
            </w:tcBorders>
          </w:tcPr>
          <w:p w14:paraId="23EB256D"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F079DA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385F2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8F3464A" w14:textId="77777777" w:rsidR="00983AF9" w:rsidRPr="005B00C6" w:rsidRDefault="00983AF9" w:rsidP="00983AF9">
            <w:pPr>
              <w:pStyle w:val="TAC"/>
              <w:rPr>
                <w:rFonts w:eastAsia="PMingLiU"/>
              </w:rPr>
            </w:pPr>
          </w:p>
        </w:tc>
      </w:tr>
      <w:tr w:rsidR="00983AF9" w:rsidRPr="005B00C6" w14:paraId="2DC972E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39BD8FB" w14:textId="708C4B2A" w:rsidR="00983AF9" w:rsidRPr="005B00C6" w:rsidRDefault="00983AF9" w:rsidP="00983AF9">
            <w:pPr>
              <w:pStyle w:val="TAL"/>
            </w:pPr>
            <w:r w:rsidRPr="005B00C6">
              <w:t>DC_8A_n20A</w:t>
            </w:r>
          </w:p>
        </w:tc>
        <w:tc>
          <w:tcPr>
            <w:tcW w:w="639" w:type="pct"/>
            <w:tcBorders>
              <w:top w:val="single" w:sz="4" w:space="0" w:color="auto"/>
              <w:left w:val="single" w:sz="4" w:space="0" w:color="auto"/>
              <w:bottom w:val="single" w:sz="4" w:space="0" w:color="auto"/>
              <w:right w:val="single" w:sz="4" w:space="0" w:color="auto"/>
            </w:tcBorders>
          </w:tcPr>
          <w:p w14:paraId="4CDFEE46" w14:textId="512C910E"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C4CC2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D883AE"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24074B0" w14:textId="77777777" w:rsidR="00983AF9" w:rsidRPr="005B00C6" w:rsidRDefault="00983AF9" w:rsidP="00983AF9">
            <w:pPr>
              <w:pStyle w:val="TAC"/>
              <w:rPr>
                <w:rFonts w:eastAsia="PMingLiU"/>
              </w:rPr>
            </w:pPr>
          </w:p>
        </w:tc>
      </w:tr>
      <w:tr w:rsidR="00983AF9" w:rsidRPr="005B00C6" w14:paraId="045052C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6961127"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39" w:type="pct"/>
            <w:tcBorders>
              <w:top w:val="single" w:sz="4" w:space="0" w:color="auto"/>
              <w:left w:val="single" w:sz="4" w:space="0" w:color="auto"/>
              <w:bottom w:val="single" w:sz="4" w:space="0" w:color="auto"/>
              <w:right w:val="single" w:sz="4" w:space="0" w:color="auto"/>
            </w:tcBorders>
          </w:tcPr>
          <w:p w14:paraId="261CED78"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ECEE87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B7F45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C228B8B" w14:textId="77777777" w:rsidR="00983AF9" w:rsidRPr="005B00C6" w:rsidRDefault="00983AF9" w:rsidP="00983AF9">
            <w:pPr>
              <w:pStyle w:val="TAC"/>
              <w:rPr>
                <w:rFonts w:eastAsia="PMingLiU"/>
              </w:rPr>
            </w:pPr>
          </w:p>
        </w:tc>
      </w:tr>
      <w:tr w:rsidR="00983AF9" w:rsidRPr="005B00C6" w14:paraId="2C13A78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E47661" w14:textId="79B3C6F0" w:rsidR="00983AF9" w:rsidRPr="005B00C6" w:rsidRDefault="00983AF9" w:rsidP="00983AF9">
            <w:pPr>
              <w:pStyle w:val="TAL"/>
              <w:rPr>
                <w:rFonts w:eastAsia="PMingLiU"/>
                <w:lang w:eastAsia="ja-JP"/>
              </w:rPr>
            </w:pPr>
            <w:r w:rsidRPr="005B00C6">
              <w:t>DC_8A_n77A</w:t>
            </w:r>
          </w:p>
        </w:tc>
        <w:tc>
          <w:tcPr>
            <w:tcW w:w="639" w:type="pct"/>
            <w:tcBorders>
              <w:top w:val="single" w:sz="4" w:space="0" w:color="auto"/>
              <w:left w:val="single" w:sz="4" w:space="0" w:color="auto"/>
              <w:bottom w:val="single" w:sz="4" w:space="0" w:color="auto"/>
              <w:right w:val="single" w:sz="4" w:space="0" w:color="auto"/>
            </w:tcBorders>
          </w:tcPr>
          <w:p w14:paraId="169E3DDC" w14:textId="00E3E0E6"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FB7D37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A39A047"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3324F29" w14:textId="77777777" w:rsidR="00983AF9" w:rsidRPr="005B00C6" w:rsidRDefault="00983AF9" w:rsidP="00983AF9">
            <w:pPr>
              <w:pStyle w:val="TAC"/>
              <w:rPr>
                <w:rFonts w:eastAsia="PMingLiU"/>
              </w:rPr>
            </w:pPr>
          </w:p>
        </w:tc>
      </w:tr>
      <w:tr w:rsidR="00983AF9" w:rsidRPr="005B00C6" w14:paraId="7933ED2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8854D54" w14:textId="77777777" w:rsidR="00983AF9" w:rsidRPr="005B00C6" w:rsidRDefault="00983AF9" w:rsidP="00983AF9">
            <w:pPr>
              <w:pStyle w:val="TAL"/>
              <w:rPr>
                <w:rFonts w:eastAsia="PMingLiU"/>
                <w:lang w:eastAsia="ja-JP"/>
              </w:rPr>
            </w:pPr>
            <w:r w:rsidRPr="005B00C6">
              <w:t>DC_8A_n78A</w:t>
            </w:r>
          </w:p>
        </w:tc>
        <w:tc>
          <w:tcPr>
            <w:tcW w:w="639" w:type="pct"/>
            <w:tcBorders>
              <w:top w:val="single" w:sz="4" w:space="0" w:color="auto"/>
              <w:left w:val="single" w:sz="4" w:space="0" w:color="auto"/>
              <w:bottom w:val="single" w:sz="4" w:space="0" w:color="auto"/>
              <w:right w:val="single" w:sz="4" w:space="0" w:color="auto"/>
            </w:tcBorders>
          </w:tcPr>
          <w:p w14:paraId="4CF4549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45E5D8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37E09C"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F18E5C7" w14:textId="77777777" w:rsidR="00983AF9" w:rsidRPr="005B00C6" w:rsidRDefault="00983AF9" w:rsidP="00983AF9">
            <w:pPr>
              <w:pStyle w:val="TAC"/>
              <w:rPr>
                <w:rFonts w:eastAsia="PMingLiU"/>
              </w:rPr>
            </w:pPr>
          </w:p>
        </w:tc>
      </w:tr>
      <w:tr w:rsidR="00983AF9" w:rsidRPr="005B00C6" w14:paraId="4EFA788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6C89BB" w14:textId="79397AD2" w:rsidR="00983AF9" w:rsidRPr="005B00C6" w:rsidRDefault="00983AF9" w:rsidP="00983AF9">
            <w:pPr>
              <w:pStyle w:val="TAL"/>
            </w:pPr>
            <w:r w:rsidRPr="005B00C6">
              <w:t>DC_11A_n77A</w:t>
            </w:r>
          </w:p>
        </w:tc>
        <w:tc>
          <w:tcPr>
            <w:tcW w:w="639" w:type="pct"/>
            <w:tcBorders>
              <w:top w:val="single" w:sz="4" w:space="0" w:color="auto"/>
              <w:left w:val="single" w:sz="4" w:space="0" w:color="auto"/>
              <w:bottom w:val="single" w:sz="4" w:space="0" w:color="auto"/>
              <w:right w:val="single" w:sz="4" w:space="0" w:color="auto"/>
            </w:tcBorders>
          </w:tcPr>
          <w:p w14:paraId="3DECCA89" w14:textId="2D29B98F"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022D07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A5731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086D087" w14:textId="77777777" w:rsidR="00983AF9" w:rsidRPr="005B00C6" w:rsidRDefault="00983AF9" w:rsidP="00983AF9">
            <w:pPr>
              <w:pStyle w:val="TAC"/>
              <w:rPr>
                <w:rFonts w:eastAsia="PMingLiU"/>
              </w:rPr>
            </w:pPr>
          </w:p>
        </w:tc>
      </w:tr>
      <w:tr w:rsidR="00983AF9" w:rsidRPr="005B00C6" w14:paraId="3F24DCC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33A5070" w14:textId="34C072C0" w:rsidR="00983AF9" w:rsidRPr="005B00C6" w:rsidRDefault="00983AF9" w:rsidP="00983AF9">
            <w:pPr>
              <w:pStyle w:val="TAL"/>
            </w:pPr>
            <w:r w:rsidRPr="005B00C6">
              <w:t>DC_11A_n78A</w:t>
            </w:r>
          </w:p>
        </w:tc>
        <w:tc>
          <w:tcPr>
            <w:tcW w:w="639" w:type="pct"/>
            <w:tcBorders>
              <w:top w:val="single" w:sz="4" w:space="0" w:color="auto"/>
              <w:left w:val="single" w:sz="4" w:space="0" w:color="auto"/>
              <w:bottom w:val="single" w:sz="4" w:space="0" w:color="auto"/>
              <w:right w:val="single" w:sz="4" w:space="0" w:color="auto"/>
            </w:tcBorders>
          </w:tcPr>
          <w:p w14:paraId="5F2CBAB1" w14:textId="55FEF462"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203089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6E79F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E821322" w14:textId="77777777" w:rsidR="00983AF9" w:rsidRPr="005B00C6" w:rsidRDefault="00983AF9" w:rsidP="00983AF9">
            <w:pPr>
              <w:pStyle w:val="TAC"/>
              <w:rPr>
                <w:rFonts w:eastAsia="PMingLiU"/>
              </w:rPr>
            </w:pPr>
          </w:p>
        </w:tc>
      </w:tr>
      <w:tr w:rsidR="00983AF9" w:rsidRPr="005B00C6" w14:paraId="7C394BE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B44A5E" w14:textId="30F23C21" w:rsidR="00983AF9" w:rsidRPr="005B00C6" w:rsidRDefault="00983AF9" w:rsidP="00983AF9">
            <w:pPr>
              <w:pStyle w:val="TAL"/>
            </w:pPr>
            <w:r w:rsidRPr="005B00C6">
              <w:t>DC_11A_n79A</w:t>
            </w:r>
          </w:p>
        </w:tc>
        <w:tc>
          <w:tcPr>
            <w:tcW w:w="639" w:type="pct"/>
            <w:tcBorders>
              <w:top w:val="single" w:sz="4" w:space="0" w:color="auto"/>
              <w:left w:val="single" w:sz="4" w:space="0" w:color="auto"/>
              <w:bottom w:val="single" w:sz="4" w:space="0" w:color="auto"/>
              <w:right w:val="single" w:sz="4" w:space="0" w:color="auto"/>
            </w:tcBorders>
          </w:tcPr>
          <w:p w14:paraId="5C95DD60" w14:textId="57F98060"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C5A94EC"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1014E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3C44934" w14:textId="77777777" w:rsidR="00983AF9" w:rsidRPr="005B00C6" w:rsidRDefault="00983AF9" w:rsidP="00983AF9">
            <w:pPr>
              <w:pStyle w:val="TAC"/>
              <w:rPr>
                <w:rFonts w:eastAsia="PMingLiU"/>
              </w:rPr>
            </w:pPr>
          </w:p>
        </w:tc>
      </w:tr>
      <w:tr w:rsidR="00983AF9" w:rsidRPr="005B00C6" w14:paraId="2719E104"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DC164E5" w14:textId="1627FFFA" w:rsidR="00983AF9" w:rsidRPr="005B00C6" w:rsidRDefault="00983AF9" w:rsidP="00983AF9">
            <w:pPr>
              <w:pStyle w:val="TAL"/>
            </w:pPr>
            <w:r w:rsidRPr="005B00C6">
              <w:t>DC_12A_n5A</w:t>
            </w:r>
          </w:p>
        </w:tc>
        <w:tc>
          <w:tcPr>
            <w:tcW w:w="639" w:type="pct"/>
            <w:tcBorders>
              <w:top w:val="single" w:sz="4" w:space="0" w:color="auto"/>
              <w:left w:val="single" w:sz="4" w:space="0" w:color="auto"/>
              <w:bottom w:val="single" w:sz="4" w:space="0" w:color="auto"/>
              <w:right w:val="single" w:sz="4" w:space="0" w:color="auto"/>
            </w:tcBorders>
          </w:tcPr>
          <w:p w14:paraId="4F485C43" w14:textId="1793C67B"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6086396"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E144E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F1C98AD" w14:textId="77777777" w:rsidR="00983AF9" w:rsidRPr="005B00C6" w:rsidRDefault="00983AF9" w:rsidP="00983AF9">
            <w:pPr>
              <w:pStyle w:val="TAC"/>
              <w:rPr>
                <w:rFonts w:eastAsia="PMingLiU"/>
              </w:rPr>
            </w:pPr>
          </w:p>
        </w:tc>
      </w:tr>
      <w:tr w:rsidR="00983AF9" w:rsidRPr="005B00C6" w14:paraId="52045FC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81E576C" w14:textId="77777777" w:rsidR="00983AF9" w:rsidRPr="005B00C6" w:rsidRDefault="00983AF9" w:rsidP="00983AF9">
            <w:pPr>
              <w:pStyle w:val="TAL"/>
              <w:rPr>
                <w:rFonts w:eastAsia="PMingLiU"/>
                <w:lang w:eastAsia="ja-JP"/>
              </w:rPr>
            </w:pPr>
            <w:r w:rsidRPr="005B00C6">
              <w:t>DC_12A_n66A</w:t>
            </w:r>
          </w:p>
        </w:tc>
        <w:tc>
          <w:tcPr>
            <w:tcW w:w="639" w:type="pct"/>
            <w:tcBorders>
              <w:top w:val="single" w:sz="4" w:space="0" w:color="auto"/>
              <w:left w:val="single" w:sz="4" w:space="0" w:color="auto"/>
              <w:bottom w:val="single" w:sz="4" w:space="0" w:color="auto"/>
              <w:right w:val="single" w:sz="4" w:space="0" w:color="auto"/>
            </w:tcBorders>
          </w:tcPr>
          <w:p w14:paraId="1F0CAB1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0D726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EB488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298FBE5" w14:textId="77777777" w:rsidR="00983AF9" w:rsidRPr="005B00C6" w:rsidRDefault="00983AF9" w:rsidP="00983AF9">
            <w:pPr>
              <w:pStyle w:val="TAC"/>
              <w:rPr>
                <w:rFonts w:eastAsia="PMingLiU"/>
              </w:rPr>
            </w:pPr>
          </w:p>
        </w:tc>
      </w:tr>
      <w:tr w:rsidR="00983AF9" w:rsidRPr="005B00C6" w14:paraId="4F175B6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CDC0CA0" w14:textId="77777777" w:rsidR="00983AF9" w:rsidRPr="005B00C6" w:rsidRDefault="00983AF9" w:rsidP="00983AF9">
            <w:pPr>
              <w:pStyle w:val="TAL"/>
            </w:pPr>
            <w:r w:rsidRPr="005B00C6">
              <w:rPr>
                <w:lang w:eastAsia="fi-FI"/>
              </w:rPr>
              <w:t>DC_12A_n78A</w:t>
            </w:r>
          </w:p>
        </w:tc>
        <w:tc>
          <w:tcPr>
            <w:tcW w:w="639" w:type="pct"/>
            <w:tcBorders>
              <w:top w:val="single" w:sz="4" w:space="0" w:color="auto"/>
              <w:left w:val="single" w:sz="4" w:space="0" w:color="auto"/>
              <w:bottom w:val="single" w:sz="4" w:space="0" w:color="auto"/>
              <w:right w:val="single" w:sz="4" w:space="0" w:color="auto"/>
            </w:tcBorders>
          </w:tcPr>
          <w:p w14:paraId="70DCFEBC"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255D5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7BCEB7"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11288CF" w14:textId="77777777" w:rsidR="00983AF9" w:rsidRPr="005B00C6" w:rsidRDefault="00983AF9" w:rsidP="00983AF9">
            <w:pPr>
              <w:pStyle w:val="TAC"/>
              <w:rPr>
                <w:rFonts w:eastAsia="PMingLiU"/>
              </w:rPr>
            </w:pPr>
          </w:p>
        </w:tc>
      </w:tr>
      <w:tr w:rsidR="00983AF9" w:rsidRPr="005B00C6" w14:paraId="65729220"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1AF921" w14:textId="77777777" w:rsidR="00983AF9" w:rsidRPr="005B00C6" w:rsidRDefault="00983AF9" w:rsidP="00983AF9">
            <w:pPr>
              <w:keepNext/>
              <w:keepLines/>
              <w:spacing w:after="0"/>
              <w:rPr>
                <w:rFonts w:ascii="Arial" w:hAnsi="Arial"/>
                <w:sz w:val="18"/>
                <w:lang w:eastAsia="fi-FI"/>
              </w:rPr>
            </w:pPr>
            <w:r w:rsidRPr="005B00C6">
              <w:rPr>
                <w:rFonts w:ascii="Arial" w:hAnsi="Arial"/>
                <w:sz w:val="18"/>
                <w:lang w:eastAsia="fi-FI"/>
              </w:rPr>
              <w:t>DC_13A_n2A</w:t>
            </w:r>
          </w:p>
        </w:tc>
        <w:tc>
          <w:tcPr>
            <w:tcW w:w="639" w:type="pct"/>
            <w:tcBorders>
              <w:top w:val="single" w:sz="4" w:space="0" w:color="auto"/>
              <w:left w:val="single" w:sz="4" w:space="0" w:color="auto"/>
              <w:bottom w:val="single" w:sz="4" w:space="0" w:color="auto"/>
              <w:right w:val="single" w:sz="4" w:space="0" w:color="auto"/>
            </w:tcBorders>
          </w:tcPr>
          <w:p w14:paraId="7BD437FC" w14:textId="77777777" w:rsidR="00983AF9" w:rsidRPr="005B00C6" w:rsidRDefault="00983AF9" w:rsidP="00983AF9">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774A5F3"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710F283A"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750F4262" w14:textId="77777777" w:rsidR="00983AF9" w:rsidRPr="005B00C6" w:rsidRDefault="00983AF9" w:rsidP="00983AF9">
            <w:pPr>
              <w:pStyle w:val="TAC"/>
            </w:pPr>
          </w:p>
        </w:tc>
      </w:tr>
      <w:tr w:rsidR="00983AF9" w:rsidRPr="005B00C6" w14:paraId="54BBA87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75CBE72" w14:textId="77777777" w:rsidR="00983AF9" w:rsidRPr="005B00C6" w:rsidRDefault="00983AF9" w:rsidP="00983AF9">
            <w:pPr>
              <w:pStyle w:val="TAL"/>
              <w:rPr>
                <w:lang w:eastAsia="fi-FI"/>
              </w:rPr>
            </w:pPr>
            <w:r w:rsidRPr="005B00C6">
              <w:rPr>
                <w:lang w:eastAsia="fi-FI"/>
              </w:rPr>
              <w:t>DC_13A_n66A</w:t>
            </w:r>
          </w:p>
        </w:tc>
        <w:tc>
          <w:tcPr>
            <w:tcW w:w="639" w:type="pct"/>
            <w:tcBorders>
              <w:top w:val="single" w:sz="4" w:space="0" w:color="auto"/>
              <w:left w:val="single" w:sz="4" w:space="0" w:color="auto"/>
              <w:bottom w:val="single" w:sz="4" w:space="0" w:color="auto"/>
              <w:right w:val="single" w:sz="4" w:space="0" w:color="auto"/>
            </w:tcBorders>
          </w:tcPr>
          <w:p w14:paraId="3C03200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EF0E697"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ACB093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F64AFDD" w14:textId="77777777" w:rsidR="00983AF9" w:rsidRPr="005B00C6" w:rsidRDefault="00983AF9" w:rsidP="00983AF9">
            <w:pPr>
              <w:pStyle w:val="TAC"/>
              <w:rPr>
                <w:rFonts w:eastAsia="PMingLiU"/>
              </w:rPr>
            </w:pPr>
          </w:p>
        </w:tc>
      </w:tr>
      <w:tr w:rsidR="00983AF9" w:rsidRPr="005B00C6" w14:paraId="0403CAC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68A64F" w14:textId="0590C1BD" w:rsidR="00983AF9" w:rsidRPr="005B00C6" w:rsidRDefault="00983AF9" w:rsidP="00983AF9">
            <w:pPr>
              <w:pStyle w:val="TAL"/>
              <w:rPr>
                <w:lang w:eastAsia="fi-FI"/>
              </w:rPr>
            </w:pPr>
            <w:r w:rsidRPr="005B00C6">
              <w:t>DC_13A_n77A</w:t>
            </w:r>
          </w:p>
        </w:tc>
        <w:tc>
          <w:tcPr>
            <w:tcW w:w="639" w:type="pct"/>
            <w:tcBorders>
              <w:top w:val="single" w:sz="4" w:space="0" w:color="auto"/>
              <w:left w:val="single" w:sz="4" w:space="0" w:color="auto"/>
              <w:bottom w:val="single" w:sz="4" w:space="0" w:color="auto"/>
              <w:right w:val="single" w:sz="4" w:space="0" w:color="auto"/>
            </w:tcBorders>
          </w:tcPr>
          <w:p w14:paraId="48C0E6DC" w14:textId="1D653353" w:rsidR="00983AF9" w:rsidRPr="005B00C6" w:rsidRDefault="00983AF9" w:rsidP="00983AF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B656EAC"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5393C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A590439" w14:textId="77777777" w:rsidR="00983AF9" w:rsidRPr="005B00C6" w:rsidRDefault="00983AF9" w:rsidP="00983AF9">
            <w:pPr>
              <w:pStyle w:val="TAC"/>
              <w:rPr>
                <w:rFonts w:eastAsia="PMingLiU"/>
              </w:rPr>
            </w:pPr>
          </w:p>
        </w:tc>
      </w:tr>
      <w:tr w:rsidR="00983AF9" w:rsidRPr="005B00C6" w14:paraId="4857010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3BE9AD" w14:textId="77777777" w:rsidR="00983AF9" w:rsidRPr="005B00C6" w:rsidRDefault="00983AF9" w:rsidP="00983AF9">
            <w:pPr>
              <w:pStyle w:val="TAL"/>
              <w:rPr>
                <w:lang w:eastAsia="fi-FI"/>
              </w:rPr>
            </w:pPr>
            <w:r w:rsidRPr="005B00C6">
              <w:rPr>
                <w:lang w:eastAsia="fi-FI"/>
              </w:rPr>
              <w:t>DC_14A_n2A</w:t>
            </w:r>
          </w:p>
        </w:tc>
        <w:tc>
          <w:tcPr>
            <w:tcW w:w="639" w:type="pct"/>
            <w:tcBorders>
              <w:top w:val="single" w:sz="4" w:space="0" w:color="auto"/>
              <w:left w:val="single" w:sz="4" w:space="0" w:color="auto"/>
              <w:bottom w:val="single" w:sz="4" w:space="0" w:color="auto"/>
              <w:right w:val="single" w:sz="4" w:space="0" w:color="auto"/>
            </w:tcBorders>
          </w:tcPr>
          <w:p w14:paraId="1B806E03" w14:textId="77777777" w:rsidR="00983AF9" w:rsidRPr="005B00C6" w:rsidRDefault="00983AF9" w:rsidP="00983AF9">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9092C9A"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6000DCAC"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5AFA1DD3" w14:textId="77777777" w:rsidR="00983AF9" w:rsidRPr="005B00C6" w:rsidRDefault="00983AF9" w:rsidP="00983AF9">
            <w:pPr>
              <w:pStyle w:val="TAC"/>
            </w:pPr>
          </w:p>
        </w:tc>
      </w:tr>
      <w:tr w:rsidR="00983AF9" w:rsidRPr="005B00C6" w14:paraId="4D2B2134"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CFD139" w14:textId="77777777" w:rsidR="00983AF9" w:rsidRPr="005B00C6" w:rsidRDefault="00983AF9" w:rsidP="00983AF9">
            <w:pPr>
              <w:pStyle w:val="TAL"/>
              <w:rPr>
                <w:lang w:eastAsia="fi-FI"/>
              </w:rPr>
            </w:pPr>
            <w:r w:rsidRPr="005B00C6">
              <w:rPr>
                <w:lang w:eastAsia="fi-FI"/>
              </w:rPr>
              <w:t>DC_14A_n66A</w:t>
            </w:r>
          </w:p>
        </w:tc>
        <w:tc>
          <w:tcPr>
            <w:tcW w:w="639" w:type="pct"/>
            <w:tcBorders>
              <w:top w:val="single" w:sz="4" w:space="0" w:color="auto"/>
              <w:left w:val="single" w:sz="4" w:space="0" w:color="auto"/>
              <w:bottom w:val="single" w:sz="4" w:space="0" w:color="auto"/>
              <w:right w:val="single" w:sz="4" w:space="0" w:color="auto"/>
            </w:tcBorders>
          </w:tcPr>
          <w:p w14:paraId="5B9A4375" w14:textId="77777777" w:rsidR="00983AF9" w:rsidRPr="005B00C6" w:rsidRDefault="00983AF9" w:rsidP="00983AF9">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81AD1D8"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47F12C5A"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39820CA0" w14:textId="77777777" w:rsidR="00983AF9" w:rsidRPr="005B00C6" w:rsidRDefault="00983AF9" w:rsidP="00983AF9">
            <w:pPr>
              <w:pStyle w:val="TAC"/>
            </w:pPr>
          </w:p>
        </w:tc>
      </w:tr>
      <w:tr w:rsidR="00983AF9" w:rsidRPr="005B00C6" w14:paraId="7D338BF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614B846D" w14:textId="7D6D3CF6" w:rsidR="00983AF9" w:rsidRPr="005B00C6" w:rsidRDefault="00983AF9" w:rsidP="00983AF9">
            <w:pPr>
              <w:pStyle w:val="TAL"/>
              <w:rPr>
                <w:lang w:eastAsia="fi-FI"/>
              </w:rPr>
            </w:pPr>
            <w:r w:rsidRPr="005B00C6">
              <w:t>DC_18A_n77A</w:t>
            </w:r>
          </w:p>
        </w:tc>
        <w:tc>
          <w:tcPr>
            <w:tcW w:w="639" w:type="pct"/>
            <w:tcBorders>
              <w:top w:val="single" w:sz="4" w:space="0" w:color="auto"/>
              <w:left w:val="single" w:sz="4" w:space="0" w:color="auto"/>
              <w:bottom w:val="single" w:sz="4" w:space="0" w:color="auto"/>
              <w:right w:val="single" w:sz="4" w:space="0" w:color="auto"/>
            </w:tcBorders>
          </w:tcPr>
          <w:p w14:paraId="29243964" w14:textId="62C8B256"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DBA8B77"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288541C7"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1B39385A" w14:textId="77777777" w:rsidR="00983AF9" w:rsidRPr="005B00C6" w:rsidRDefault="00983AF9" w:rsidP="00983AF9">
            <w:pPr>
              <w:pStyle w:val="TAC"/>
            </w:pPr>
          </w:p>
        </w:tc>
      </w:tr>
      <w:tr w:rsidR="00983AF9" w:rsidRPr="005B00C6" w14:paraId="72ACD8A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74A5FF2F" w14:textId="486E6894" w:rsidR="00983AF9" w:rsidRPr="005B00C6" w:rsidRDefault="00983AF9" w:rsidP="00983AF9">
            <w:pPr>
              <w:pStyle w:val="TAL"/>
              <w:rPr>
                <w:lang w:eastAsia="fi-FI"/>
              </w:rPr>
            </w:pPr>
            <w:r w:rsidRPr="005B00C6">
              <w:t>DC_18A_n78A</w:t>
            </w:r>
          </w:p>
        </w:tc>
        <w:tc>
          <w:tcPr>
            <w:tcW w:w="639" w:type="pct"/>
            <w:tcBorders>
              <w:top w:val="single" w:sz="4" w:space="0" w:color="auto"/>
              <w:left w:val="single" w:sz="4" w:space="0" w:color="auto"/>
              <w:bottom w:val="single" w:sz="4" w:space="0" w:color="auto"/>
              <w:right w:val="single" w:sz="4" w:space="0" w:color="auto"/>
            </w:tcBorders>
          </w:tcPr>
          <w:p w14:paraId="1F3B9EFE" w14:textId="4EAEDFB7"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4F45EC"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753A4BCB"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587A9B83" w14:textId="77777777" w:rsidR="00983AF9" w:rsidRPr="005B00C6" w:rsidRDefault="00983AF9" w:rsidP="00983AF9">
            <w:pPr>
              <w:pStyle w:val="TAC"/>
            </w:pPr>
          </w:p>
        </w:tc>
      </w:tr>
      <w:tr w:rsidR="00983AF9" w:rsidRPr="005B00C6" w14:paraId="0C93E70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5B78BE8" w14:textId="25C9432D" w:rsidR="00983AF9" w:rsidRPr="005B00C6" w:rsidRDefault="00983AF9" w:rsidP="00983AF9">
            <w:pPr>
              <w:pStyle w:val="TAL"/>
              <w:rPr>
                <w:lang w:eastAsia="fi-FI"/>
              </w:rPr>
            </w:pPr>
            <w:r w:rsidRPr="005B00C6">
              <w:t>DC_18A_n79A</w:t>
            </w:r>
          </w:p>
        </w:tc>
        <w:tc>
          <w:tcPr>
            <w:tcW w:w="639" w:type="pct"/>
            <w:tcBorders>
              <w:top w:val="single" w:sz="4" w:space="0" w:color="auto"/>
              <w:left w:val="single" w:sz="4" w:space="0" w:color="auto"/>
              <w:bottom w:val="single" w:sz="4" w:space="0" w:color="auto"/>
              <w:right w:val="single" w:sz="4" w:space="0" w:color="auto"/>
            </w:tcBorders>
          </w:tcPr>
          <w:p w14:paraId="2D7F0EBC" w14:textId="3522EB11"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E6518C3"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0773E236"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03B9DE5A" w14:textId="77777777" w:rsidR="00983AF9" w:rsidRPr="005B00C6" w:rsidRDefault="00983AF9" w:rsidP="00983AF9">
            <w:pPr>
              <w:pStyle w:val="TAC"/>
            </w:pPr>
          </w:p>
        </w:tc>
      </w:tr>
      <w:tr w:rsidR="00983AF9" w:rsidRPr="005B00C6" w14:paraId="33F72E12"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73A7B0" w14:textId="77777777" w:rsidR="00983AF9" w:rsidRPr="005B00C6" w:rsidRDefault="00983AF9" w:rsidP="00983AF9">
            <w:pPr>
              <w:pStyle w:val="TAL"/>
              <w:rPr>
                <w:lang w:eastAsia="fi-FI"/>
              </w:rPr>
            </w:pPr>
            <w:r w:rsidRPr="005B00C6">
              <w:rPr>
                <w:lang w:eastAsia="ja-JP"/>
              </w:rPr>
              <w:t>DC_19A_n1A</w:t>
            </w:r>
          </w:p>
        </w:tc>
        <w:tc>
          <w:tcPr>
            <w:tcW w:w="639" w:type="pct"/>
            <w:tcBorders>
              <w:top w:val="single" w:sz="4" w:space="0" w:color="auto"/>
              <w:left w:val="single" w:sz="4" w:space="0" w:color="auto"/>
              <w:bottom w:val="single" w:sz="4" w:space="0" w:color="auto"/>
              <w:right w:val="single" w:sz="4" w:space="0" w:color="auto"/>
            </w:tcBorders>
          </w:tcPr>
          <w:p w14:paraId="26F4E1B5" w14:textId="77777777" w:rsidR="00983AF9" w:rsidRPr="005B00C6" w:rsidRDefault="00983AF9" w:rsidP="00983AF9">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B839D45"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2335229B"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0AECA80A" w14:textId="77777777" w:rsidR="00983AF9" w:rsidRPr="005B00C6" w:rsidRDefault="00983AF9" w:rsidP="00983AF9">
            <w:pPr>
              <w:pStyle w:val="TAC"/>
            </w:pPr>
          </w:p>
        </w:tc>
      </w:tr>
      <w:tr w:rsidR="00983AF9" w:rsidRPr="005B00C6" w14:paraId="70905B2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6EE8CB" w14:textId="77777777" w:rsidR="00983AF9" w:rsidRPr="005B00C6" w:rsidRDefault="00983AF9" w:rsidP="00983AF9">
            <w:pPr>
              <w:pStyle w:val="TAL"/>
              <w:rPr>
                <w:rFonts w:eastAsia="PMingLiU"/>
                <w:lang w:eastAsia="ja-JP"/>
              </w:rPr>
            </w:pPr>
            <w:r w:rsidRPr="005B00C6">
              <w:t>DC_19A_n77A</w:t>
            </w:r>
          </w:p>
        </w:tc>
        <w:tc>
          <w:tcPr>
            <w:tcW w:w="639" w:type="pct"/>
            <w:tcBorders>
              <w:top w:val="single" w:sz="4" w:space="0" w:color="auto"/>
              <w:left w:val="single" w:sz="4" w:space="0" w:color="auto"/>
              <w:bottom w:val="single" w:sz="4" w:space="0" w:color="auto"/>
              <w:right w:val="single" w:sz="4" w:space="0" w:color="auto"/>
            </w:tcBorders>
          </w:tcPr>
          <w:p w14:paraId="58E5820C"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7BAD914"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626C27C"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0B59135" w14:textId="77777777" w:rsidR="00983AF9" w:rsidRPr="005B00C6" w:rsidRDefault="00983AF9" w:rsidP="00983AF9">
            <w:pPr>
              <w:pStyle w:val="TAC"/>
              <w:rPr>
                <w:rFonts w:eastAsia="PMingLiU"/>
              </w:rPr>
            </w:pPr>
          </w:p>
        </w:tc>
      </w:tr>
      <w:tr w:rsidR="00983AF9" w:rsidRPr="005B00C6" w14:paraId="0FF1A5C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A5F77C" w14:textId="77777777" w:rsidR="00983AF9" w:rsidRPr="005B00C6" w:rsidRDefault="00983AF9" w:rsidP="00983AF9">
            <w:pPr>
              <w:pStyle w:val="TAL"/>
            </w:pPr>
            <w:r w:rsidRPr="005B00C6">
              <w:t>DC_19A_n77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1D1457D2" w14:textId="77777777" w:rsidR="00983AF9" w:rsidRPr="005B00C6" w:rsidRDefault="00983AF9" w:rsidP="00983AF9">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079CBDC"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8E961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FA88B37" w14:textId="77777777" w:rsidR="00983AF9" w:rsidRPr="005B00C6" w:rsidRDefault="00983AF9" w:rsidP="00983AF9">
            <w:pPr>
              <w:pStyle w:val="TAC"/>
              <w:rPr>
                <w:rFonts w:eastAsia="PMingLiU"/>
              </w:rPr>
            </w:pPr>
          </w:p>
        </w:tc>
      </w:tr>
      <w:tr w:rsidR="00983AF9" w:rsidRPr="005B00C6" w14:paraId="67DA6A4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06744F"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39" w:type="pct"/>
            <w:tcBorders>
              <w:top w:val="single" w:sz="4" w:space="0" w:color="auto"/>
              <w:left w:val="single" w:sz="4" w:space="0" w:color="auto"/>
              <w:bottom w:val="single" w:sz="4" w:space="0" w:color="auto"/>
              <w:right w:val="single" w:sz="4" w:space="0" w:color="auto"/>
            </w:tcBorders>
          </w:tcPr>
          <w:p w14:paraId="2BA8E5EC"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98965E1"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1625B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DFCD73E" w14:textId="77777777" w:rsidR="00983AF9" w:rsidRPr="005B00C6" w:rsidRDefault="00983AF9" w:rsidP="00983AF9">
            <w:pPr>
              <w:pStyle w:val="TAC"/>
              <w:rPr>
                <w:rFonts w:eastAsia="PMingLiU"/>
              </w:rPr>
            </w:pPr>
          </w:p>
        </w:tc>
      </w:tr>
      <w:tr w:rsidR="00983AF9" w:rsidRPr="005B00C6" w14:paraId="3C2F59B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0B4FA56" w14:textId="77777777" w:rsidR="00983AF9" w:rsidRPr="005B00C6" w:rsidRDefault="00983AF9" w:rsidP="00983AF9">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49F4A14A" w14:textId="77777777" w:rsidR="00983AF9" w:rsidRPr="005B00C6" w:rsidRDefault="00983AF9" w:rsidP="00983AF9">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8DC6AE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FCE8CB"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65B0083" w14:textId="77777777" w:rsidR="00983AF9" w:rsidRPr="005B00C6" w:rsidRDefault="00983AF9" w:rsidP="00983AF9">
            <w:pPr>
              <w:pStyle w:val="TAC"/>
              <w:rPr>
                <w:rFonts w:eastAsia="PMingLiU"/>
              </w:rPr>
            </w:pPr>
          </w:p>
        </w:tc>
      </w:tr>
      <w:tr w:rsidR="00983AF9" w:rsidRPr="005B00C6" w14:paraId="5147702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2CBA5B"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39" w:type="pct"/>
            <w:tcBorders>
              <w:top w:val="single" w:sz="4" w:space="0" w:color="auto"/>
              <w:left w:val="single" w:sz="4" w:space="0" w:color="auto"/>
              <w:bottom w:val="single" w:sz="4" w:space="0" w:color="auto"/>
              <w:right w:val="single" w:sz="4" w:space="0" w:color="auto"/>
            </w:tcBorders>
          </w:tcPr>
          <w:p w14:paraId="6BF5F93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667A49A"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228322"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6A84ABA" w14:textId="77777777" w:rsidR="00983AF9" w:rsidRPr="005B00C6" w:rsidRDefault="00983AF9" w:rsidP="00983AF9">
            <w:pPr>
              <w:pStyle w:val="TAC"/>
              <w:rPr>
                <w:rFonts w:eastAsia="PMingLiU"/>
              </w:rPr>
            </w:pPr>
          </w:p>
        </w:tc>
      </w:tr>
      <w:tr w:rsidR="00983AF9" w:rsidRPr="005B00C6" w14:paraId="7A7A1434"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7104141C" w14:textId="7B2A6AD6" w:rsidR="00983AF9" w:rsidRPr="005B00C6" w:rsidRDefault="00983AF9" w:rsidP="00983AF9">
            <w:pPr>
              <w:pStyle w:val="TAL"/>
              <w:rPr>
                <w:rFonts w:eastAsia="PMingLiU"/>
                <w:lang w:eastAsia="ja-JP"/>
              </w:rPr>
            </w:pPr>
            <w:r w:rsidRPr="005B00C6">
              <w:t>DC_20A_n1A</w:t>
            </w:r>
          </w:p>
        </w:tc>
        <w:tc>
          <w:tcPr>
            <w:tcW w:w="639" w:type="pct"/>
            <w:tcBorders>
              <w:top w:val="single" w:sz="4" w:space="0" w:color="auto"/>
              <w:left w:val="single" w:sz="4" w:space="0" w:color="auto"/>
              <w:bottom w:val="single" w:sz="4" w:space="0" w:color="auto"/>
              <w:right w:val="single" w:sz="4" w:space="0" w:color="auto"/>
            </w:tcBorders>
          </w:tcPr>
          <w:p w14:paraId="4484782C" w14:textId="25517AFF"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9030F8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772B7E"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7CC7A3B" w14:textId="77777777" w:rsidR="00983AF9" w:rsidRPr="005B00C6" w:rsidRDefault="00983AF9" w:rsidP="00983AF9">
            <w:pPr>
              <w:pStyle w:val="TAC"/>
              <w:rPr>
                <w:rFonts w:eastAsia="PMingLiU"/>
              </w:rPr>
            </w:pPr>
          </w:p>
        </w:tc>
      </w:tr>
      <w:tr w:rsidR="00983AF9" w:rsidRPr="005B00C6" w14:paraId="0083EAE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D3E5593" w14:textId="41E847CD" w:rsidR="00983AF9" w:rsidRPr="005B00C6" w:rsidRDefault="00983AF9" w:rsidP="00983AF9">
            <w:pPr>
              <w:pStyle w:val="TAL"/>
              <w:rPr>
                <w:rFonts w:eastAsia="PMingLiU"/>
                <w:lang w:eastAsia="ja-JP"/>
              </w:rPr>
            </w:pPr>
            <w:r w:rsidRPr="005B00C6">
              <w:t>DC_20A_n3A</w:t>
            </w:r>
          </w:p>
        </w:tc>
        <w:tc>
          <w:tcPr>
            <w:tcW w:w="639" w:type="pct"/>
            <w:tcBorders>
              <w:top w:val="single" w:sz="4" w:space="0" w:color="auto"/>
              <w:left w:val="single" w:sz="4" w:space="0" w:color="auto"/>
              <w:bottom w:val="single" w:sz="4" w:space="0" w:color="auto"/>
              <w:right w:val="single" w:sz="4" w:space="0" w:color="auto"/>
            </w:tcBorders>
          </w:tcPr>
          <w:p w14:paraId="6B65D13A" w14:textId="07176209"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3C187C5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668FD7"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3A8DF1C" w14:textId="77777777" w:rsidR="00983AF9" w:rsidRPr="005B00C6" w:rsidRDefault="00983AF9" w:rsidP="00983AF9">
            <w:pPr>
              <w:pStyle w:val="TAC"/>
              <w:rPr>
                <w:rFonts w:eastAsia="PMingLiU"/>
              </w:rPr>
            </w:pPr>
          </w:p>
        </w:tc>
      </w:tr>
      <w:tr w:rsidR="00983AF9" w:rsidRPr="005B00C6" w14:paraId="2869082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B330D23" w14:textId="5A1B5D50" w:rsidR="00983AF9" w:rsidRPr="005B00C6" w:rsidRDefault="00983AF9" w:rsidP="00983AF9">
            <w:pPr>
              <w:pStyle w:val="TAL"/>
              <w:rPr>
                <w:rFonts w:eastAsia="PMingLiU"/>
                <w:lang w:eastAsia="ja-JP"/>
              </w:rPr>
            </w:pPr>
            <w:r w:rsidRPr="005B00C6">
              <w:t>DC_20A_n7A</w:t>
            </w:r>
          </w:p>
        </w:tc>
        <w:tc>
          <w:tcPr>
            <w:tcW w:w="639" w:type="pct"/>
            <w:tcBorders>
              <w:top w:val="single" w:sz="4" w:space="0" w:color="auto"/>
              <w:left w:val="single" w:sz="4" w:space="0" w:color="auto"/>
              <w:bottom w:val="single" w:sz="4" w:space="0" w:color="auto"/>
              <w:right w:val="single" w:sz="4" w:space="0" w:color="auto"/>
            </w:tcBorders>
          </w:tcPr>
          <w:p w14:paraId="208BEFAD" w14:textId="66D79B6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376925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D9134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0C59EC7" w14:textId="77777777" w:rsidR="00983AF9" w:rsidRPr="005B00C6" w:rsidRDefault="00983AF9" w:rsidP="00983AF9">
            <w:pPr>
              <w:pStyle w:val="TAC"/>
              <w:rPr>
                <w:rFonts w:eastAsia="PMingLiU"/>
              </w:rPr>
            </w:pPr>
          </w:p>
        </w:tc>
      </w:tr>
      <w:tr w:rsidR="00983AF9" w:rsidRPr="005B00C6" w14:paraId="3329AFE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DDD8AE" w14:textId="27337AC1" w:rsidR="00983AF9" w:rsidRPr="005B00C6" w:rsidRDefault="00983AF9" w:rsidP="00983AF9">
            <w:pPr>
              <w:pStyle w:val="TAL"/>
            </w:pPr>
            <w:r w:rsidRPr="005B00C6">
              <w:t>DC_20A_n8A</w:t>
            </w:r>
          </w:p>
        </w:tc>
        <w:tc>
          <w:tcPr>
            <w:tcW w:w="639" w:type="pct"/>
            <w:tcBorders>
              <w:top w:val="single" w:sz="4" w:space="0" w:color="auto"/>
              <w:left w:val="single" w:sz="4" w:space="0" w:color="auto"/>
              <w:bottom w:val="single" w:sz="4" w:space="0" w:color="auto"/>
              <w:right w:val="single" w:sz="4" w:space="0" w:color="auto"/>
            </w:tcBorders>
          </w:tcPr>
          <w:p w14:paraId="18CE6354" w14:textId="7CF90418"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0C5585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DBF99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032831" w14:textId="77777777" w:rsidR="00983AF9" w:rsidRPr="005B00C6" w:rsidRDefault="00983AF9" w:rsidP="00983AF9">
            <w:pPr>
              <w:pStyle w:val="TAC"/>
              <w:rPr>
                <w:rFonts w:eastAsia="PMingLiU"/>
              </w:rPr>
            </w:pPr>
          </w:p>
        </w:tc>
      </w:tr>
      <w:tr w:rsidR="00983AF9" w:rsidRPr="005B00C6" w14:paraId="66834D7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CA74770" w14:textId="77777777" w:rsidR="00983AF9" w:rsidRPr="005B00C6" w:rsidRDefault="00983AF9" w:rsidP="00983AF9">
            <w:pPr>
              <w:pStyle w:val="TAL"/>
              <w:rPr>
                <w:rFonts w:eastAsia="PMingLiU"/>
                <w:lang w:eastAsia="ja-JP"/>
              </w:rPr>
            </w:pPr>
            <w:r w:rsidRPr="005B00C6">
              <w:t>DC_20A_n28A</w:t>
            </w:r>
          </w:p>
        </w:tc>
        <w:tc>
          <w:tcPr>
            <w:tcW w:w="639" w:type="pct"/>
            <w:tcBorders>
              <w:top w:val="single" w:sz="4" w:space="0" w:color="auto"/>
              <w:left w:val="single" w:sz="4" w:space="0" w:color="auto"/>
              <w:bottom w:val="single" w:sz="4" w:space="0" w:color="auto"/>
              <w:right w:val="single" w:sz="4" w:space="0" w:color="auto"/>
            </w:tcBorders>
          </w:tcPr>
          <w:p w14:paraId="786C6C6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8787A7"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46C029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27B624" w14:textId="77777777" w:rsidR="00983AF9" w:rsidRPr="005B00C6" w:rsidRDefault="00983AF9" w:rsidP="00983AF9">
            <w:pPr>
              <w:pStyle w:val="TAC"/>
              <w:rPr>
                <w:rFonts w:eastAsia="PMingLiU"/>
              </w:rPr>
            </w:pPr>
          </w:p>
        </w:tc>
      </w:tr>
      <w:tr w:rsidR="00983AF9" w:rsidRPr="005B00C6" w14:paraId="04E48BA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6404FAF" w14:textId="77777777" w:rsidR="00983AF9" w:rsidRPr="005B00C6" w:rsidRDefault="00983AF9" w:rsidP="00983AF9">
            <w:pPr>
              <w:pStyle w:val="TAL"/>
              <w:rPr>
                <w:rFonts w:eastAsia="PMingLiU"/>
                <w:lang w:eastAsia="ja-JP"/>
              </w:rPr>
            </w:pPr>
            <w:r w:rsidRPr="005B00C6">
              <w:t>DC_20A_n78A</w:t>
            </w:r>
          </w:p>
        </w:tc>
        <w:tc>
          <w:tcPr>
            <w:tcW w:w="639" w:type="pct"/>
            <w:tcBorders>
              <w:top w:val="single" w:sz="4" w:space="0" w:color="auto"/>
              <w:left w:val="single" w:sz="4" w:space="0" w:color="auto"/>
              <w:bottom w:val="single" w:sz="4" w:space="0" w:color="auto"/>
              <w:right w:val="single" w:sz="4" w:space="0" w:color="auto"/>
            </w:tcBorders>
          </w:tcPr>
          <w:p w14:paraId="7C3DCAE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99E1A6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6869B0"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173F4F" w14:textId="77777777" w:rsidR="00983AF9" w:rsidRPr="005B00C6" w:rsidRDefault="00983AF9" w:rsidP="00983AF9">
            <w:pPr>
              <w:pStyle w:val="TAC"/>
              <w:rPr>
                <w:rFonts w:eastAsia="PMingLiU"/>
              </w:rPr>
            </w:pPr>
          </w:p>
        </w:tc>
      </w:tr>
      <w:tr w:rsidR="00983AF9" w:rsidRPr="005B00C6" w14:paraId="4105AEB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7453F4B" w14:textId="55D3D680" w:rsidR="00983AF9" w:rsidRPr="005B00C6" w:rsidRDefault="00983AF9" w:rsidP="00983AF9">
            <w:pPr>
              <w:pStyle w:val="TAL"/>
            </w:pPr>
            <w:r w:rsidRPr="005B00C6">
              <w:t>DC_20A_n83A</w:t>
            </w:r>
          </w:p>
        </w:tc>
        <w:tc>
          <w:tcPr>
            <w:tcW w:w="639" w:type="pct"/>
            <w:tcBorders>
              <w:top w:val="single" w:sz="4" w:space="0" w:color="auto"/>
              <w:left w:val="single" w:sz="4" w:space="0" w:color="auto"/>
              <w:bottom w:val="single" w:sz="4" w:space="0" w:color="auto"/>
              <w:right w:val="single" w:sz="4" w:space="0" w:color="auto"/>
            </w:tcBorders>
          </w:tcPr>
          <w:p w14:paraId="169A0541" w14:textId="3AD8C631" w:rsidR="00983AF9" w:rsidRPr="005B00C6" w:rsidRDefault="00983AF9" w:rsidP="00983AF9">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DC83C6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C1C7D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61CFC3E" w14:textId="77777777" w:rsidR="00983AF9" w:rsidRPr="005B00C6" w:rsidRDefault="00983AF9" w:rsidP="00983AF9">
            <w:pPr>
              <w:pStyle w:val="TAC"/>
              <w:rPr>
                <w:rFonts w:eastAsia="PMingLiU"/>
              </w:rPr>
            </w:pPr>
          </w:p>
        </w:tc>
      </w:tr>
      <w:tr w:rsidR="00983AF9" w:rsidRPr="005B00C6" w14:paraId="70DE056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FC9621" w14:textId="77777777" w:rsidR="00983AF9" w:rsidRPr="005B00C6" w:rsidRDefault="00983AF9" w:rsidP="00983AF9">
            <w:pPr>
              <w:pStyle w:val="TAL"/>
            </w:pPr>
            <w:r w:rsidRPr="005B00C6">
              <w:rPr>
                <w:lang w:eastAsia="ja-JP"/>
              </w:rPr>
              <w:t>DC_21A_n1A</w:t>
            </w:r>
          </w:p>
        </w:tc>
        <w:tc>
          <w:tcPr>
            <w:tcW w:w="639" w:type="pct"/>
            <w:tcBorders>
              <w:top w:val="single" w:sz="4" w:space="0" w:color="auto"/>
              <w:left w:val="single" w:sz="4" w:space="0" w:color="auto"/>
              <w:bottom w:val="single" w:sz="4" w:space="0" w:color="auto"/>
              <w:right w:val="single" w:sz="4" w:space="0" w:color="auto"/>
            </w:tcBorders>
          </w:tcPr>
          <w:p w14:paraId="22181ED2" w14:textId="77777777" w:rsidR="00983AF9" w:rsidRPr="005B00C6" w:rsidRDefault="00983AF9" w:rsidP="00983AF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26325EC"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B29B17"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3B9FAF9" w14:textId="77777777" w:rsidR="00983AF9" w:rsidRPr="005B00C6" w:rsidRDefault="00983AF9" w:rsidP="00983AF9">
            <w:pPr>
              <w:pStyle w:val="TAC"/>
              <w:rPr>
                <w:rFonts w:eastAsia="PMingLiU"/>
              </w:rPr>
            </w:pPr>
          </w:p>
        </w:tc>
      </w:tr>
      <w:tr w:rsidR="00983AF9" w:rsidRPr="005B00C6" w14:paraId="3479BC4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0837182" w14:textId="77777777" w:rsidR="00983AF9" w:rsidRPr="005B00C6" w:rsidRDefault="00983AF9" w:rsidP="00983AF9">
            <w:pPr>
              <w:pStyle w:val="TAL"/>
              <w:rPr>
                <w:lang w:eastAsia="ja-JP"/>
              </w:rPr>
            </w:pPr>
            <w:r w:rsidRPr="005B00C6">
              <w:rPr>
                <w:lang w:eastAsia="ja-JP"/>
              </w:rPr>
              <w:t>DC_21A_n28A</w:t>
            </w:r>
          </w:p>
        </w:tc>
        <w:tc>
          <w:tcPr>
            <w:tcW w:w="639" w:type="pct"/>
            <w:tcBorders>
              <w:top w:val="single" w:sz="4" w:space="0" w:color="auto"/>
              <w:left w:val="single" w:sz="4" w:space="0" w:color="auto"/>
              <w:bottom w:val="single" w:sz="4" w:space="0" w:color="auto"/>
              <w:right w:val="single" w:sz="4" w:space="0" w:color="auto"/>
            </w:tcBorders>
          </w:tcPr>
          <w:p w14:paraId="1DA63736" w14:textId="77777777" w:rsidR="00983AF9" w:rsidRPr="005B00C6" w:rsidRDefault="00983AF9" w:rsidP="00983AF9">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CA0C1D3"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387FC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9DDFE83" w14:textId="77777777" w:rsidR="00983AF9" w:rsidRPr="005B00C6" w:rsidRDefault="00983AF9" w:rsidP="00983AF9">
            <w:pPr>
              <w:pStyle w:val="TAC"/>
              <w:rPr>
                <w:rFonts w:eastAsia="PMingLiU"/>
              </w:rPr>
            </w:pPr>
          </w:p>
        </w:tc>
      </w:tr>
      <w:tr w:rsidR="00983AF9" w:rsidRPr="005B00C6" w14:paraId="63164100"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CF1462" w14:textId="77777777" w:rsidR="00983AF9" w:rsidRPr="005B00C6" w:rsidRDefault="00983AF9" w:rsidP="00983AF9">
            <w:pPr>
              <w:pStyle w:val="TAL"/>
              <w:rPr>
                <w:rFonts w:eastAsia="PMingLiU"/>
                <w:lang w:eastAsia="ja-JP"/>
              </w:rPr>
            </w:pPr>
            <w:r w:rsidRPr="005B00C6">
              <w:t>DC_21A_n77A</w:t>
            </w:r>
          </w:p>
        </w:tc>
        <w:tc>
          <w:tcPr>
            <w:tcW w:w="639" w:type="pct"/>
            <w:tcBorders>
              <w:top w:val="single" w:sz="4" w:space="0" w:color="auto"/>
              <w:left w:val="single" w:sz="4" w:space="0" w:color="auto"/>
              <w:bottom w:val="single" w:sz="4" w:space="0" w:color="auto"/>
              <w:right w:val="single" w:sz="4" w:space="0" w:color="auto"/>
            </w:tcBorders>
          </w:tcPr>
          <w:p w14:paraId="794DD7B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A590801"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494F2B2"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F7B2A64" w14:textId="77777777" w:rsidR="00983AF9" w:rsidRPr="005B00C6" w:rsidRDefault="00983AF9" w:rsidP="00983AF9">
            <w:pPr>
              <w:pStyle w:val="TAC"/>
              <w:rPr>
                <w:rFonts w:eastAsia="PMingLiU"/>
              </w:rPr>
            </w:pPr>
          </w:p>
        </w:tc>
      </w:tr>
      <w:tr w:rsidR="00983AF9" w:rsidRPr="005B00C6" w14:paraId="50CAF7F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D1BE75B" w14:textId="77777777" w:rsidR="00983AF9" w:rsidRPr="005B00C6" w:rsidRDefault="00983AF9" w:rsidP="00983AF9">
            <w:pPr>
              <w:pStyle w:val="TAL"/>
            </w:pPr>
            <w:r w:rsidRPr="005B00C6">
              <w:t>DC_21A_n77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42877CCE" w14:textId="77777777" w:rsidR="00983AF9" w:rsidRPr="005B00C6" w:rsidRDefault="00983AF9" w:rsidP="00983AF9">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2CBB02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B3155F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4B8636C" w14:textId="77777777" w:rsidR="00983AF9" w:rsidRPr="005B00C6" w:rsidRDefault="00983AF9" w:rsidP="00983AF9">
            <w:pPr>
              <w:pStyle w:val="TAC"/>
              <w:rPr>
                <w:rFonts w:eastAsia="PMingLiU"/>
              </w:rPr>
            </w:pPr>
          </w:p>
        </w:tc>
      </w:tr>
      <w:tr w:rsidR="00983AF9" w:rsidRPr="005B00C6" w14:paraId="1114910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7C894CF"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39" w:type="pct"/>
            <w:tcBorders>
              <w:top w:val="single" w:sz="4" w:space="0" w:color="auto"/>
              <w:left w:val="single" w:sz="4" w:space="0" w:color="auto"/>
              <w:bottom w:val="single" w:sz="4" w:space="0" w:color="auto"/>
              <w:right w:val="single" w:sz="4" w:space="0" w:color="auto"/>
            </w:tcBorders>
          </w:tcPr>
          <w:p w14:paraId="1501B40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D650AF2"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861D6E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62268A0" w14:textId="77777777" w:rsidR="00983AF9" w:rsidRPr="005B00C6" w:rsidRDefault="00983AF9" w:rsidP="00983AF9">
            <w:pPr>
              <w:pStyle w:val="TAC"/>
              <w:rPr>
                <w:rFonts w:eastAsia="PMingLiU"/>
              </w:rPr>
            </w:pPr>
          </w:p>
        </w:tc>
      </w:tr>
      <w:tr w:rsidR="00983AF9" w:rsidRPr="005B00C6" w14:paraId="557FC41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8EC0D4" w14:textId="77777777" w:rsidR="00983AF9" w:rsidRPr="005B00C6" w:rsidRDefault="00983AF9" w:rsidP="00983AF9">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228882D3" w14:textId="77777777" w:rsidR="00983AF9" w:rsidRPr="005B00C6" w:rsidRDefault="00983AF9" w:rsidP="00983AF9">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A0F8B3A"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5D213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193FDE2" w14:textId="77777777" w:rsidR="00983AF9" w:rsidRPr="005B00C6" w:rsidRDefault="00983AF9" w:rsidP="00983AF9">
            <w:pPr>
              <w:pStyle w:val="TAC"/>
              <w:rPr>
                <w:rFonts w:eastAsia="PMingLiU"/>
              </w:rPr>
            </w:pPr>
          </w:p>
        </w:tc>
      </w:tr>
      <w:tr w:rsidR="00983AF9" w:rsidRPr="005B00C6" w14:paraId="585192E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0C7748" w14:textId="77777777" w:rsidR="00983AF9" w:rsidRPr="005B00C6" w:rsidRDefault="00983AF9" w:rsidP="00983AF9">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39" w:type="pct"/>
            <w:tcBorders>
              <w:top w:val="single" w:sz="4" w:space="0" w:color="auto"/>
              <w:left w:val="single" w:sz="4" w:space="0" w:color="auto"/>
              <w:bottom w:val="single" w:sz="4" w:space="0" w:color="auto"/>
              <w:right w:val="single" w:sz="4" w:space="0" w:color="auto"/>
            </w:tcBorders>
          </w:tcPr>
          <w:p w14:paraId="4248F8C5"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47C81D3"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8D307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0C5CD1" w14:textId="77777777" w:rsidR="00983AF9" w:rsidRPr="005B00C6" w:rsidRDefault="00983AF9" w:rsidP="00983AF9">
            <w:pPr>
              <w:pStyle w:val="TAC"/>
              <w:rPr>
                <w:rFonts w:eastAsia="PMingLiU"/>
              </w:rPr>
            </w:pPr>
          </w:p>
        </w:tc>
      </w:tr>
      <w:tr w:rsidR="00983AF9" w:rsidRPr="005B00C6" w14:paraId="00C884B0"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7D3448" w14:textId="77777777" w:rsidR="00983AF9" w:rsidRPr="005B00C6" w:rsidRDefault="00983AF9" w:rsidP="00983AF9">
            <w:pPr>
              <w:pStyle w:val="TAL"/>
              <w:rPr>
                <w:rFonts w:eastAsia="PMingLiU"/>
                <w:lang w:eastAsia="ja-JP"/>
              </w:rPr>
            </w:pPr>
            <w:r w:rsidRPr="005B00C6">
              <w:t>DC_25A_n41A</w:t>
            </w:r>
          </w:p>
        </w:tc>
        <w:tc>
          <w:tcPr>
            <w:tcW w:w="639" w:type="pct"/>
            <w:tcBorders>
              <w:top w:val="single" w:sz="4" w:space="0" w:color="auto"/>
              <w:left w:val="single" w:sz="4" w:space="0" w:color="auto"/>
              <w:bottom w:val="single" w:sz="4" w:space="0" w:color="auto"/>
              <w:right w:val="single" w:sz="4" w:space="0" w:color="auto"/>
            </w:tcBorders>
          </w:tcPr>
          <w:p w14:paraId="7A4B86D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E81F54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AA62CE"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EFBA3D" w14:textId="77777777" w:rsidR="00983AF9" w:rsidRPr="005B00C6" w:rsidRDefault="00983AF9" w:rsidP="00983AF9">
            <w:pPr>
              <w:pStyle w:val="TAC"/>
              <w:rPr>
                <w:rFonts w:eastAsia="PMingLiU"/>
              </w:rPr>
            </w:pPr>
          </w:p>
        </w:tc>
      </w:tr>
      <w:tr w:rsidR="00983AF9" w:rsidRPr="005B00C6" w14:paraId="1FFDAAE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33A833" w14:textId="49665869" w:rsidR="00983AF9" w:rsidRPr="005B00C6" w:rsidRDefault="00983AF9" w:rsidP="00983AF9">
            <w:pPr>
              <w:pStyle w:val="TAL"/>
            </w:pPr>
            <w:r w:rsidRPr="005B00C6">
              <w:rPr>
                <w:lang w:eastAsia="fi-FI"/>
              </w:rPr>
              <w:t>DC_26A_n41A</w:t>
            </w:r>
          </w:p>
        </w:tc>
        <w:tc>
          <w:tcPr>
            <w:tcW w:w="639" w:type="pct"/>
            <w:tcBorders>
              <w:top w:val="single" w:sz="4" w:space="0" w:color="auto"/>
              <w:left w:val="single" w:sz="4" w:space="0" w:color="auto"/>
              <w:bottom w:val="single" w:sz="4" w:space="0" w:color="auto"/>
              <w:right w:val="single" w:sz="4" w:space="0" w:color="auto"/>
            </w:tcBorders>
          </w:tcPr>
          <w:p w14:paraId="75C885C4" w14:textId="765A95C6"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8C096D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6823B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5FEC6B" w14:textId="77777777" w:rsidR="00983AF9" w:rsidRPr="005B00C6" w:rsidRDefault="00983AF9" w:rsidP="00983AF9">
            <w:pPr>
              <w:pStyle w:val="TAC"/>
              <w:rPr>
                <w:rFonts w:eastAsia="PMingLiU"/>
              </w:rPr>
            </w:pPr>
          </w:p>
        </w:tc>
      </w:tr>
      <w:tr w:rsidR="00983AF9" w:rsidRPr="005B00C6" w14:paraId="206A343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AF4E341" w14:textId="0C30C0C6" w:rsidR="00983AF9" w:rsidRPr="005B00C6" w:rsidRDefault="00983AF9" w:rsidP="00983AF9">
            <w:pPr>
              <w:pStyle w:val="TAL"/>
            </w:pPr>
            <w:r w:rsidRPr="005B00C6">
              <w:rPr>
                <w:lang w:eastAsia="fi-FI"/>
              </w:rPr>
              <w:t>DC_26A_n77A</w:t>
            </w:r>
          </w:p>
        </w:tc>
        <w:tc>
          <w:tcPr>
            <w:tcW w:w="639" w:type="pct"/>
            <w:tcBorders>
              <w:top w:val="single" w:sz="4" w:space="0" w:color="auto"/>
              <w:left w:val="single" w:sz="4" w:space="0" w:color="auto"/>
              <w:bottom w:val="single" w:sz="4" w:space="0" w:color="auto"/>
              <w:right w:val="single" w:sz="4" w:space="0" w:color="auto"/>
            </w:tcBorders>
          </w:tcPr>
          <w:p w14:paraId="4FBF126C" w14:textId="45601883"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032A2F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A27628"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1F21DB3" w14:textId="77777777" w:rsidR="00983AF9" w:rsidRPr="005B00C6" w:rsidRDefault="00983AF9" w:rsidP="00983AF9">
            <w:pPr>
              <w:pStyle w:val="TAC"/>
              <w:rPr>
                <w:rFonts w:eastAsia="PMingLiU"/>
              </w:rPr>
            </w:pPr>
          </w:p>
        </w:tc>
      </w:tr>
      <w:tr w:rsidR="00983AF9" w:rsidRPr="005B00C6" w14:paraId="584646B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9185A30" w14:textId="1299365B" w:rsidR="00983AF9" w:rsidRPr="005B00C6" w:rsidRDefault="00983AF9" w:rsidP="00983AF9">
            <w:pPr>
              <w:pStyle w:val="TAL"/>
            </w:pPr>
            <w:r w:rsidRPr="005B00C6">
              <w:rPr>
                <w:lang w:eastAsia="fi-FI"/>
              </w:rPr>
              <w:t>DC_26A_n78A</w:t>
            </w:r>
          </w:p>
        </w:tc>
        <w:tc>
          <w:tcPr>
            <w:tcW w:w="639" w:type="pct"/>
            <w:tcBorders>
              <w:top w:val="single" w:sz="4" w:space="0" w:color="auto"/>
              <w:left w:val="single" w:sz="4" w:space="0" w:color="auto"/>
              <w:bottom w:val="single" w:sz="4" w:space="0" w:color="auto"/>
              <w:right w:val="single" w:sz="4" w:space="0" w:color="auto"/>
            </w:tcBorders>
          </w:tcPr>
          <w:p w14:paraId="6648E489" w14:textId="1AC6EF97"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5745AB3"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BC8535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B773C04" w14:textId="77777777" w:rsidR="00983AF9" w:rsidRPr="005B00C6" w:rsidRDefault="00983AF9" w:rsidP="00983AF9">
            <w:pPr>
              <w:pStyle w:val="TAC"/>
              <w:rPr>
                <w:rFonts w:eastAsia="PMingLiU"/>
              </w:rPr>
            </w:pPr>
          </w:p>
        </w:tc>
      </w:tr>
      <w:tr w:rsidR="00983AF9" w:rsidRPr="005B00C6" w14:paraId="2A20DCF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D69389F" w14:textId="5CE245FA" w:rsidR="00983AF9" w:rsidRPr="005B00C6" w:rsidRDefault="00983AF9" w:rsidP="00983AF9">
            <w:pPr>
              <w:pStyle w:val="TAL"/>
            </w:pPr>
            <w:r w:rsidRPr="005B00C6">
              <w:rPr>
                <w:lang w:eastAsia="fi-FI"/>
              </w:rPr>
              <w:t>DC_26A_n79A</w:t>
            </w:r>
          </w:p>
        </w:tc>
        <w:tc>
          <w:tcPr>
            <w:tcW w:w="639" w:type="pct"/>
            <w:tcBorders>
              <w:top w:val="single" w:sz="4" w:space="0" w:color="auto"/>
              <w:left w:val="single" w:sz="4" w:space="0" w:color="auto"/>
              <w:bottom w:val="single" w:sz="4" w:space="0" w:color="auto"/>
              <w:right w:val="single" w:sz="4" w:space="0" w:color="auto"/>
            </w:tcBorders>
          </w:tcPr>
          <w:p w14:paraId="08ADFAE4" w14:textId="6FA364A7"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57EA91D"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2A7E6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70F89A8" w14:textId="77777777" w:rsidR="00983AF9" w:rsidRPr="005B00C6" w:rsidRDefault="00983AF9" w:rsidP="00983AF9">
            <w:pPr>
              <w:pStyle w:val="TAC"/>
              <w:rPr>
                <w:rFonts w:eastAsia="PMingLiU"/>
              </w:rPr>
            </w:pPr>
          </w:p>
        </w:tc>
      </w:tr>
      <w:tr w:rsidR="00983AF9" w:rsidRPr="005B00C6" w14:paraId="644563A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2AEC640" w14:textId="6A595CE4" w:rsidR="00983AF9" w:rsidRPr="005B00C6" w:rsidRDefault="00983AF9" w:rsidP="00983AF9">
            <w:pPr>
              <w:pStyle w:val="TAL"/>
            </w:pPr>
            <w:r w:rsidRPr="005B00C6">
              <w:rPr>
                <w:lang w:eastAsia="fi-FI"/>
              </w:rPr>
              <w:t>DC_28A_n3A</w:t>
            </w:r>
          </w:p>
        </w:tc>
        <w:tc>
          <w:tcPr>
            <w:tcW w:w="639" w:type="pct"/>
            <w:tcBorders>
              <w:top w:val="single" w:sz="4" w:space="0" w:color="auto"/>
              <w:left w:val="single" w:sz="4" w:space="0" w:color="auto"/>
              <w:bottom w:val="single" w:sz="4" w:space="0" w:color="auto"/>
              <w:right w:val="single" w:sz="4" w:space="0" w:color="auto"/>
            </w:tcBorders>
          </w:tcPr>
          <w:p w14:paraId="35F87365" w14:textId="014D8B59" w:rsidR="00983AF9" w:rsidRPr="005B00C6" w:rsidRDefault="00983AF9" w:rsidP="00983AF9">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76FC422"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C4090B"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98CEE1" w14:textId="77777777" w:rsidR="00983AF9" w:rsidRPr="005B00C6" w:rsidRDefault="00983AF9" w:rsidP="00983AF9">
            <w:pPr>
              <w:pStyle w:val="TAC"/>
              <w:rPr>
                <w:rFonts w:eastAsia="PMingLiU"/>
              </w:rPr>
            </w:pPr>
          </w:p>
        </w:tc>
      </w:tr>
      <w:tr w:rsidR="00983AF9" w:rsidRPr="005B00C6" w14:paraId="4182EDC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38E4D1" w14:textId="446A525D" w:rsidR="00983AF9" w:rsidRPr="005B00C6" w:rsidRDefault="00983AF9" w:rsidP="00983AF9">
            <w:pPr>
              <w:pStyle w:val="TAL"/>
              <w:rPr>
                <w:lang w:eastAsia="fi-FI"/>
              </w:rPr>
            </w:pPr>
            <w:r w:rsidRPr="005B00C6">
              <w:rPr>
                <w:lang w:eastAsia="fi-FI"/>
              </w:rPr>
              <w:t>DC_28A_n5A</w:t>
            </w:r>
          </w:p>
        </w:tc>
        <w:tc>
          <w:tcPr>
            <w:tcW w:w="639" w:type="pct"/>
            <w:tcBorders>
              <w:top w:val="single" w:sz="4" w:space="0" w:color="auto"/>
              <w:left w:val="single" w:sz="4" w:space="0" w:color="auto"/>
              <w:bottom w:val="single" w:sz="4" w:space="0" w:color="auto"/>
              <w:right w:val="single" w:sz="4" w:space="0" w:color="auto"/>
            </w:tcBorders>
          </w:tcPr>
          <w:p w14:paraId="53AEFD5E" w14:textId="3DE6822B" w:rsidR="00983AF9" w:rsidRPr="005B00C6" w:rsidRDefault="00983AF9" w:rsidP="00983AF9">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B3AD803"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7DD54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56B5404" w14:textId="77777777" w:rsidR="00983AF9" w:rsidRPr="005B00C6" w:rsidRDefault="00983AF9" w:rsidP="00983AF9">
            <w:pPr>
              <w:pStyle w:val="TAC"/>
              <w:rPr>
                <w:rFonts w:eastAsia="PMingLiU"/>
              </w:rPr>
            </w:pPr>
          </w:p>
        </w:tc>
      </w:tr>
      <w:tr w:rsidR="00983AF9" w:rsidRPr="005B00C6" w14:paraId="621AF4E2"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9573A8" w14:textId="5BE3D93F" w:rsidR="00983AF9" w:rsidRPr="005B00C6" w:rsidRDefault="00983AF9" w:rsidP="00983AF9">
            <w:pPr>
              <w:pStyle w:val="TAL"/>
              <w:rPr>
                <w:lang w:eastAsia="fi-FI"/>
              </w:rPr>
            </w:pPr>
            <w:r w:rsidRPr="005B00C6">
              <w:t>DC_28A_n7A</w:t>
            </w:r>
          </w:p>
        </w:tc>
        <w:tc>
          <w:tcPr>
            <w:tcW w:w="639" w:type="pct"/>
            <w:tcBorders>
              <w:top w:val="single" w:sz="4" w:space="0" w:color="auto"/>
              <w:left w:val="single" w:sz="4" w:space="0" w:color="auto"/>
              <w:bottom w:val="single" w:sz="4" w:space="0" w:color="auto"/>
              <w:right w:val="single" w:sz="4" w:space="0" w:color="auto"/>
            </w:tcBorders>
          </w:tcPr>
          <w:p w14:paraId="2282B4EC" w14:textId="4F121EC0" w:rsidR="00983AF9" w:rsidRPr="005B00C6" w:rsidRDefault="00983AF9" w:rsidP="00983AF9">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B6380C1"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4F1660"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C1A2570" w14:textId="77777777" w:rsidR="00983AF9" w:rsidRPr="005B00C6" w:rsidRDefault="00983AF9" w:rsidP="00983AF9">
            <w:pPr>
              <w:pStyle w:val="TAC"/>
              <w:rPr>
                <w:rFonts w:eastAsia="PMingLiU"/>
              </w:rPr>
            </w:pPr>
          </w:p>
        </w:tc>
      </w:tr>
      <w:tr w:rsidR="00983AF9" w:rsidRPr="005B00C6" w14:paraId="28BAB83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9474EC6" w14:textId="334C26CE" w:rsidR="00983AF9" w:rsidRPr="005B00C6" w:rsidRDefault="00983AF9" w:rsidP="00983AF9">
            <w:pPr>
              <w:pStyle w:val="TAL"/>
            </w:pPr>
            <w:r w:rsidRPr="005B00C6">
              <w:t>DC_28A n51A</w:t>
            </w:r>
          </w:p>
        </w:tc>
        <w:tc>
          <w:tcPr>
            <w:tcW w:w="639" w:type="pct"/>
            <w:tcBorders>
              <w:top w:val="single" w:sz="4" w:space="0" w:color="auto"/>
              <w:left w:val="single" w:sz="4" w:space="0" w:color="auto"/>
              <w:bottom w:val="single" w:sz="4" w:space="0" w:color="auto"/>
              <w:right w:val="single" w:sz="4" w:space="0" w:color="auto"/>
            </w:tcBorders>
          </w:tcPr>
          <w:p w14:paraId="2FA5D7A6" w14:textId="0B797C57"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84ECD5B"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28CB90"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216334D" w14:textId="77777777" w:rsidR="00983AF9" w:rsidRPr="005B00C6" w:rsidRDefault="00983AF9" w:rsidP="00983AF9">
            <w:pPr>
              <w:pStyle w:val="TAC"/>
              <w:rPr>
                <w:rFonts w:eastAsia="PMingLiU"/>
              </w:rPr>
            </w:pPr>
          </w:p>
        </w:tc>
      </w:tr>
      <w:tr w:rsidR="00983AF9" w:rsidRPr="005B00C6" w14:paraId="43AC4942"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971534" w14:textId="77777777" w:rsidR="00983AF9" w:rsidRPr="005B00C6" w:rsidRDefault="00983AF9" w:rsidP="00983AF9">
            <w:pPr>
              <w:pStyle w:val="TAL"/>
              <w:rPr>
                <w:rFonts w:eastAsia="PMingLiU"/>
                <w:lang w:eastAsia="ja-JP"/>
              </w:rPr>
            </w:pPr>
            <w:r w:rsidRPr="005B00C6">
              <w:t>DC_28A_n77A</w:t>
            </w:r>
          </w:p>
        </w:tc>
        <w:tc>
          <w:tcPr>
            <w:tcW w:w="639" w:type="pct"/>
            <w:tcBorders>
              <w:top w:val="single" w:sz="4" w:space="0" w:color="auto"/>
              <w:left w:val="single" w:sz="4" w:space="0" w:color="auto"/>
              <w:bottom w:val="single" w:sz="4" w:space="0" w:color="auto"/>
              <w:right w:val="single" w:sz="4" w:space="0" w:color="auto"/>
            </w:tcBorders>
          </w:tcPr>
          <w:p w14:paraId="6A15276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894C87C"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DC122B"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C910CFE" w14:textId="77777777" w:rsidR="00983AF9" w:rsidRPr="005B00C6" w:rsidRDefault="00983AF9" w:rsidP="00983AF9">
            <w:pPr>
              <w:pStyle w:val="TAC"/>
              <w:rPr>
                <w:rFonts w:eastAsia="PMingLiU"/>
              </w:rPr>
            </w:pPr>
          </w:p>
        </w:tc>
      </w:tr>
      <w:tr w:rsidR="00983AF9" w:rsidRPr="005B00C6" w14:paraId="030DA97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38352C7" w14:textId="77777777" w:rsidR="00983AF9" w:rsidRPr="005B00C6" w:rsidRDefault="00983AF9" w:rsidP="00983AF9">
            <w:pPr>
              <w:pStyle w:val="TAL"/>
              <w:rPr>
                <w:rFonts w:eastAsia="PMingLiU"/>
                <w:lang w:eastAsia="ja-JP"/>
              </w:rPr>
            </w:pPr>
            <w:r w:rsidRPr="005B00C6">
              <w:t>DC_28A_n78A</w:t>
            </w:r>
          </w:p>
        </w:tc>
        <w:tc>
          <w:tcPr>
            <w:tcW w:w="639" w:type="pct"/>
            <w:tcBorders>
              <w:top w:val="single" w:sz="4" w:space="0" w:color="auto"/>
              <w:left w:val="single" w:sz="4" w:space="0" w:color="auto"/>
              <w:bottom w:val="single" w:sz="4" w:space="0" w:color="auto"/>
              <w:right w:val="single" w:sz="4" w:space="0" w:color="auto"/>
            </w:tcBorders>
          </w:tcPr>
          <w:p w14:paraId="200B620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FBD6AA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B28CDF"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18D76F" w14:textId="77777777" w:rsidR="00983AF9" w:rsidRPr="005B00C6" w:rsidRDefault="00983AF9" w:rsidP="00983AF9">
            <w:pPr>
              <w:pStyle w:val="TAC"/>
              <w:rPr>
                <w:rFonts w:eastAsia="PMingLiU"/>
              </w:rPr>
            </w:pPr>
          </w:p>
        </w:tc>
      </w:tr>
      <w:tr w:rsidR="00983AF9" w:rsidRPr="005B00C6" w14:paraId="139B618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2A5873" w14:textId="77777777" w:rsidR="00983AF9" w:rsidRPr="005B00C6" w:rsidRDefault="00983AF9" w:rsidP="00983AF9">
            <w:pPr>
              <w:pStyle w:val="TAL"/>
              <w:rPr>
                <w:rFonts w:eastAsia="PMingLiU"/>
                <w:lang w:eastAsia="ja-JP"/>
              </w:rPr>
            </w:pPr>
            <w:r w:rsidRPr="005B00C6">
              <w:t>DC_28A_n79A</w:t>
            </w:r>
          </w:p>
        </w:tc>
        <w:tc>
          <w:tcPr>
            <w:tcW w:w="639" w:type="pct"/>
            <w:tcBorders>
              <w:top w:val="single" w:sz="4" w:space="0" w:color="auto"/>
              <w:left w:val="single" w:sz="4" w:space="0" w:color="auto"/>
              <w:bottom w:val="single" w:sz="4" w:space="0" w:color="auto"/>
              <w:right w:val="single" w:sz="4" w:space="0" w:color="auto"/>
            </w:tcBorders>
          </w:tcPr>
          <w:p w14:paraId="79900C0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62AF1CA"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88AAC8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7C8232" w14:textId="77777777" w:rsidR="00983AF9" w:rsidRPr="005B00C6" w:rsidRDefault="00983AF9" w:rsidP="00983AF9">
            <w:pPr>
              <w:pStyle w:val="TAC"/>
              <w:rPr>
                <w:rFonts w:eastAsia="PMingLiU"/>
              </w:rPr>
            </w:pPr>
          </w:p>
        </w:tc>
      </w:tr>
      <w:tr w:rsidR="00983AF9" w:rsidRPr="005B00C6" w14:paraId="6CA36D3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AF935B5" w14:textId="77777777" w:rsidR="00983AF9" w:rsidRPr="005B00C6" w:rsidRDefault="00983AF9" w:rsidP="00983AF9">
            <w:pPr>
              <w:pStyle w:val="TAL"/>
              <w:rPr>
                <w:rFonts w:eastAsia="PMingLiU"/>
                <w:lang w:eastAsia="ja-JP"/>
              </w:rPr>
            </w:pPr>
            <w:r w:rsidRPr="005B00C6">
              <w:t>DC_30A_n5A</w:t>
            </w:r>
          </w:p>
        </w:tc>
        <w:tc>
          <w:tcPr>
            <w:tcW w:w="639" w:type="pct"/>
            <w:tcBorders>
              <w:top w:val="single" w:sz="4" w:space="0" w:color="auto"/>
              <w:left w:val="single" w:sz="4" w:space="0" w:color="auto"/>
              <w:bottom w:val="single" w:sz="4" w:space="0" w:color="auto"/>
              <w:right w:val="single" w:sz="4" w:space="0" w:color="auto"/>
            </w:tcBorders>
          </w:tcPr>
          <w:p w14:paraId="558E4D6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F3C2A6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3498C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1B8766A" w14:textId="77777777" w:rsidR="00983AF9" w:rsidRPr="005B00C6" w:rsidRDefault="00983AF9" w:rsidP="00983AF9">
            <w:pPr>
              <w:pStyle w:val="TAC"/>
              <w:rPr>
                <w:rFonts w:eastAsia="PMingLiU"/>
              </w:rPr>
            </w:pPr>
          </w:p>
        </w:tc>
      </w:tr>
      <w:tr w:rsidR="00983AF9" w:rsidRPr="005B00C6" w14:paraId="30DB0BF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CD8E8E8" w14:textId="11D686E7" w:rsidR="00983AF9" w:rsidRPr="005B00C6" w:rsidRDefault="00983AF9" w:rsidP="00983AF9">
            <w:pPr>
              <w:pStyle w:val="TAL"/>
            </w:pPr>
            <w:r w:rsidRPr="005B00C6">
              <w:t>DC_30A_n66A</w:t>
            </w:r>
          </w:p>
        </w:tc>
        <w:tc>
          <w:tcPr>
            <w:tcW w:w="639" w:type="pct"/>
            <w:tcBorders>
              <w:top w:val="single" w:sz="4" w:space="0" w:color="auto"/>
              <w:left w:val="single" w:sz="4" w:space="0" w:color="auto"/>
              <w:bottom w:val="single" w:sz="4" w:space="0" w:color="auto"/>
              <w:right w:val="single" w:sz="4" w:space="0" w:color="auto"/>
            </w:tcBorders>
          </w:tcPr>
          <w:p w14:paraId="386BDA22" w14:textId="6E020D41"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C9C19A1"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B8FEFB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EBD1C3" w14:textId="77777777" w:rsidR="00983AF9" w:rsidRPr="005B00C6" w:rsidRDefault="00983AF9" w:rsidP="00983AF9">
            <w:pPr>
              <w:pStyle w:val="TAC"/>
              <w:rPr>
                <w:rFonts w:eastAsia="PMingLiU"/>
              </w:rPr>
            </w:pPr>
          </w:p>
        </w:tc>
      </w:tr>
      <w:tr w:rsidR="00983AF9" w:rsidRPr="005B00C6" w14:paraId="774E666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B69220" w14:textId="5FC35F70" w:rsidR="00983AF9" w:rsidRPr="005B00C6" w:rsidRDefault="00983AF9" w:rsidP="00983AF9">
            <w:pPr>
              <w:pStyle w:val="TAL"/>
            </w:pPr>
            <w:r w:rsidRPr="005B00C6">
              <w:t>DC_38A_n78A</w:t>
            </w:r>
          </w:p>
        </w:tc>
        <w:tc>
          <w:tcPr>
            <w:tcW w:w="639" w:type="pct"/>
            <w:tcBorders>
              <w:top w:val="single" w:sz="4" w:space="0" w:color="auto"/>
              <w:left w:val="single" w:sz="4" w:space="0" w:color="auto"/>
              <w:bottom w:val="single" w:sz="4" w:space="0" w:color="auto"/>
              <w:right w:val="single" w:sz="4" w:space="0" w:color="auto"/>
            </w:tcBorders>
          </w:tcPr>
          <w:p w14:paraId="2E1095FD" w14:textId="65312A05" w:rsidR="00983AF9" w:rsidRPr="005B00C6" w:rsidRDefault="00983AF9" w:rsidP="00983AF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56E5D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BD897C"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7501BFD" w14:textId="77777777" w:rsidR="00983AF9" w:rsidRPr="005B00C6" w:rsidRDefault="00983AF9" w:rsidP="00983AF9">
            <w:pPr>
              <w:pStyle w:val="TAC"/>
              <w:rPr>
                <w:rFonts w:eastAsia="PMingLiU"/>
              </w:rPr>
            </w:pPr>
          </w:p>
        </w:tc>
      </w:tr>
      <w:tr w:rsidR="00983AF9" w:rsidRPr="005B00C6" w14:paraId="31394A6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4A2A7DB" w14:textId="77777777" w:rsidR="00983AF9" w:rsidRPr="005B00C6" w:rsidRDefault="00983AF9" w:rsidP="00983AF9">
            <w:pPr>
              <w:pStyle w:val="TAL"/>
              <w:rPr>
                <w:rFonts w:eastAsia="PMingLiU"/>
                <w:lang w:eastAsia="ja-JP"/>
              </w:rPr>
            </w:pPr>
            <w:r w:rsidRPr="005B00C6">
              <w:t>DC_39A_n41A</w:t>
            </w:r>
          </w:p>
        </w:tc>
        <w:tc>
          <w:tcPr>
            <w:tcW w:w="639" w:type="pct"/>
            <w:tcBorders>
              <w:top w:val="single" w:sz="4" w:space="0" w:color="auto"/>
              <w:left w:val="single" w:sz="4" w:space="0" w:color="auto"/>
              <w:bottom w:val="single" w:sz="4" w:space="0" w:color="auto"/>
              <w:right w:val="single" w:sz="4" w:space="0" w:color="auto"/>
            </w:tcBorders>
          </w:tcPr>
          <w:p w14:paraId="7F0E6F92"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DB2D4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64AC5F"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3361BC" w14:textId="77777777" w:rsidR="00983AF9" w:rsidRPr="005B00C6" w:rsidRDefault="00983AF9" w:rsidP="00983AF9">
            <w:pPr>
              <w:pStyle w:val="TAC"/>
              <w:rPr>
                <w:rFonts w:eastAsia="PMingLiU"/>
              </w:rPr>
            </w:pPr>
          </w:p>
        </w:tc>
      </w:tr>
      <w:tr w:rsidR="00983AF9" w:rsidRPr="005B00C6" w14:paraId="3A0CB08E"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E83AD7" w14:textId="77777777" w:rsidR="00983AF9" w:rsidRPr="005B00C6" w:rsidRDefault="00983AF9" w:rsidP="00983AF9">
            <w:pPr>
              <w:pStyle w:val="TAL"/>
              <w:rPr>
                <w:rFonts w:eastAsia="PMingLiU"/>
                <w:lang w:eastAsia="ja-JP"/>
              </w:rPr>
            </w:pPr>
            <w:r w:rsidRPr="005B00C6">
              <w:t>DC_39A_n79A</w:t>
            </w:r>
          </w:p>
        </w:tc>
        <w:tc>
          <w:tcPr>
            <w:tcW w:w="639" w:type="pct"/>
            <w:tcBorders>
              <w:top w:val="single" w:sz="4" w:space="0" w:color="auto"/>
              <w:left w:val="single" w:sz="4" w:space="0" w:color="auto"/>
              <w:bottom w:val="single" w:sz="4" w:space="0" w:color="auto"/>
              <w:right w:val="single" w:sz="4" w:space="0" w:color="auto"/>
            </w:tcBorders>
          </w:tcPr>
          <w:p w14:paraId="512639B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282471A"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EE8DCF"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F9B760C" w14:textId="77777777" w:rsidR="00983AF9" w:rsidRPr="005B00C6" w:rsidRDefault="00983AF9" w:rsidP="00983AF9">
            <w:pPr>
              <w:pStyle w:val="TAC"/>
              <w:rPr>
                <w:rFonts w:eastAsia="PMingLiU"/>
              </w:rPr>
            </w:pPr>
          </w:p>
        </w:tc>
      </w:tr>
      <w:tr w:rsidR="00983AF9" w:rsidRPr="005B00C6" w14:paraId="4D97653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DE1DB7" w14:textId="77777777" w:rsidR="00983AF9" w:rsidRPr="005B00C6" w:rsidRDefault="00983AF9" w:rsidP="00983AF9">
            <w:pPr>
              <w:pStyle w:val="TAL"/>
            </w:pPr>
            <w:r w:rsidRPr="005B00C6">
              <w:t>DC_40A_n1A</w:t>
            </w:r>
          </w:p>
        </w:tc>
        <w:tc>
          <w:tcPr>
            <w:tcW w:w="639" w:type="pct"/>
            <w:tcBorders>
              <w:top w:val="single" w:sz="4" w:space="0" w:color="auto"/>
              <w:left w:val="single" w:sz="4" w:space="0" w:color="auto"/>
              <w:bottom w:val="single" w:sz="4" w:space="0" w:color="auto"/>
              <w:right w:val="single" w:sz="4" w:space="0" w:color="auto"/>
            </w:tcBorders>
          </w:tcPr>
          <w:p w14:paraId="4B26BF0F"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87C8A87"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CDB1BFB"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56FF92" w14:textId="77777777" w:rsidR="00983AF9" w:rsidRPr="005B00C6" w:rsidRDefault="00983AF9" w:rsidP="00983AF9">
            <w:pPr>
              <w:pStyle w:val="TAC"/>
              <w:rPr>
                <w:rFonts w:eastAsia="PMingLiU"/>
              </w:rPr>
            </w:pPr>
          </w:p>
        </w:tc>
      </w:tr>
      <w:tr w:rsidR="00983AF9" w:rsidRPr="005B00C6" w14:paraId="22D3825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41305BC" w14:textId="77777777" w:rsidR="00983AF9" w:rsidRPr="005B00C6" w:rsidRDefault="00983AF9" w:rsidP="00983AF9">
            <w:pPr>
              <w:pStyle w:val="TAL"/>
              <w:rPr>
                <w:rFonts w:eastAsia="PMingLiU"/>
                <w:lang w:eastAsia="ja-JP"/>
              </w:rPr>
            </w:pPr>
            <w:r w:rsidRPr="005B00C6">
              <w:t>DC_40A_n41A</w:t>
            </w:r>
          </w:p>
        </w:tc>
        <w:tc>
          <w:tcPr>
            <w:tcW w:w="639" w:type="pct"/>
            <w:tcBorders>
              <w:top w:val="single" w:sz="4" w:space="0" w:color="auto"/>
              <w:left w:val="single" w:sz="4" w:space="0" w:color="auto"/>
              <w:bottom w:val="single" w:sz="4" w:space="0" w:color="auto"/>
              <w:right w:val="single" w:sz="4" w:space="0" w:color="auto"/>
            </w:tcBorders>
          </w:tcPr>
          <w:p w14:paraId="28CFE8D2"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B238CDE"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DFEC8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BB8925A" w14:textId="77777777" w:rsidR="00983AF9" w:rsidRPr="005B00C6" w:rsidRDefault="00983AF9" w:rsidP="00983AF9">
            <w:pPr>
              <w:pStyle w:val="TAC"/>
              <w:rPr>
                <w:rFonts w:eastAsia="PMingLiU"/>
              </w:rPr>
            </w:pPr>
          </w:p>
        </w:tc>
      </w:tr>
      <w:tr w:rsidR="00983AF9" w:rsidRPr="005B00C6" w14:paraId="7729136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3BB632" w14:textId="77777777" w:rsidR="00983AF9" w:rsidRPr="005B00C6" w:rsidRDefault="00983AF9" w:rsidP="00983AF9">
            <w:pPr>
              <w:pStyle w:val="TAL"/>
            </w:pPr>
            <w:r w:rsidRPr="005B00C6">
              <w:t>DC_40A_n78A</w:t>
            </w:r>
          </w:p>
        </w:tc>
        <w:tc>
          <w:tcPr>
            <w:tcW w:w="639" w:type="pct"/>
            <w:tcBorders>
              <w:top w:val="single" w:sz="4" w:space="0" w:color="auto"/>
              <w:left w:val="single" w:sz="4" w:space="0" w:color="auto"/>
              <w:bottom w:val="single" w:sz="4" w:space="0" w:color="auto"/>
              <w:right w:val="single" w:sz="4" w:space="0" w:color="auto"/>
            </w:tcBorders>
          </w:tcPr>
          <w:p w14:paraId="38C9624C"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0CCD80D"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89276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4AACA8C" w14:textId="77777777" w:rsidR="00983AF9" w:rsidRPr="005B00C6" w:rsidRDefault="00983AF9" w:rsidP="00983AF9">
            <w:pPr>
              <w:pStyle w:val="TAC"/>
              <w:rPr>
                <w:rFonts w:eastAsia="PMingLiU"/>
              </w:rPr>
            </w:pPr>
          </w:p>
        </w:tc>
      </w:tr>
      <w:tr w:rsidR="00983AF9" w:rsidRPr="005B00C6" w14:paraId="312F58B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F7B48E" w14:textId="69D5EF33" w:rsidR="00983AF9" w:rsidRPr="005B00C6" w:rsidRDefault="00983AF9" w:rsidP="00983AF9">
            <w:pPr>
              <w:pStyle w:val="TAL"/>
            </w:pPr>
            <w:r w:rsidRPr="005B00C6">
              <w:t>DC_40A_n79A</w:t>
            </w:r>
          </w:p>
        </w:tc>
        <w:tc>
          <w:tcPr>
            <w:tcW w:w="639" w:type="pct"/>
            <w:tcBorders>
              <w:top w:val="single" w:sz="4" w:space="0" w:color="auto"/>
              <w:left w:val="single" w:sz="4" w:space="0" w:color="auto"/>
              <w:bottom w:val="single" w:sz="4" w:space="0" w:color="auto"/>
              <w:right w:val="single" w:sz="4" w:space="0" w:color="auto"/>
            </w:tcBorders>
          </w:tcPr>
          <w:p w14:paraId="1DD68640" w14:textId="4F4669CB"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9E916D9"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1E5542"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CB970F6" w14:textId="77777777" w:rsidR="00983AF9" w:rsidRPr="005B00C6" w:rsidRDefault="00983AF9" w:rsidP="00983AF9">
            <w:pPr>
              <w:pStyle w:val="TAC"/>
              <w:rPr>
                <w:rFonts w:eastAsia="PMingLiU"/>
              </w:rPr>
            </w:pPr>
          </w:p>
        </w:tc>
      </w:tr>
      <w:tr w:rsidR="00983AF9" w:rsidRPr="005B00C6" w14:paraId="11E2DA9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DA5F9C" w14:textId="77777777" w:rsidR="00983AF9" w:rsidRPr="005B00C6" w:rsidRDefault="00983AF9" w:rsidP="00983AF9">
            <w:pPr>
              <w:pStyle w:val="TAL"/>
            </w:pPr>
            <w:r w:rsidRPr="005B00C6">
              <w:t>DC_40C_n78A</w:t>
            </w:r>
          </w:p>
        </w:tc>
        <w:tc>
          <w:tcPr>
            <w:tcW w:w="639" w:type="pct"/>
            <w:tcBorders>
              <w:top w:val="single" w:sz="4" w:space="0" w:color="auto"/>
              <w:left w:val="single" w:sz="4" w:space="0" w:color="auto"/>
              <w:bottom w:val="single" w:sz="4" w:space="0" w:color="auto"/>
              <w:right w:val="single" w:sz="4" w:space="0" w:color="auto"/>
            </w:tcBorders>
          </w:tcPr>
          <w:p w14:paraId="3D92D3FD"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4DB758A"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3906C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1096E8C" w14:textId="77777777" w:rsidR="00983AF9" w:rsidRPr="005B00C6" w:rsidRDefault="00983AF9" w:rsidP="00983AF9">
            <w:pPr>
              <w:pStyle w:val="TAC"/>
              <w:rPr>
                <w:rFonts w:eastAsia="PMingLiU"/>
              </w:rPr>
            </w:pPr>
          </w:p>
        </w:tc>
      </w:tr>
      <w:tr w:rsidR="00983AF9" w:rsidRPr="005B00C6" w14:paraId="65C70BDD"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CF975C" w14:textId="6727916F" w:rsidR="00983AF9" w:rsidRPr="005B00C6" w:rsidRDefault="00983AF9" w:rsidP="00983AF9">
            <w:pPr>
              <w:pStyle w:val="TAL"/>
            </w:pPr>
            <w:r w:rsidRPr="005B00C6">
              <w:t>DC_40C_n79A</w:t>
            </w:r>
          </w:p>
        </w:tc>
        <w:tc>
          <w:tcPr>
            <w:tcW w:w="639" w:type="pct"/>
            <w:tcBorders>
              <w:top w:val="single" w:sz="4" w:space="0" w:color="auto"/>
              <w:left w:val="single" w:sz="4" w:space="0" w:color="auto"/>
              <w:bottom w:val="single" w:sz="4" w:space="0" w:color="auto"/>
              <w:right w:val="single" w:sz="4" w:space="0" w:color="auto"/>
            </w:tcBorders>
          </w:tcPr>
          <w:p w14:paraId="68EE8B25" w14:textId="740343E9" w:rsidR="00983AF9" w:rsidRPr="005B00C6" w:rsidRDefault="00983AF9" w:rsidP="00983AF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25D0BC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994BAC"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1F8EDC9" w14:textId="77777777" w:rsidR="00983AF9" w:rsidRPr="005B00C6" w:rsidRDefault="00983AF9" w:rsidP="00983AF9">
            <w:pPr>
              <w:pStyle w:val="TAC"/>
              <w:rPr>
                <w:rFonts w:eastAsia="PMingLiU"/>
              </w:rPr>
            </w:pPr>
          </w:p>
        </w:tc>
      </w:tr>
      <w:tr w:rsidR="00983AF9" w:rsidRPr="005B00C6" w14:paraId="599B3E8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4DED81" w14:textId="02F0D10E" w:rsidR="00983AF9" w:rsidRPr="005B00C6" w:rsidRDefault="00983AF9" w:rsidP="00983AF9">
            <w:pPr>
              <w:pStyle w:val="TAL"/>
            </w:pPr>
            <w:r w:rsidRPr="005B00C6">
              <w:rPr>
                <w:lang w:eastAsia="fi-FI"/>
              </w:rPr>
              <w:t>DC_41A_n77A</w:t>
            </w:r>
          </w:p>
        </w:tc>
        <w:tc>
          <w:tcPr>
            <w:tcW w:w="639" w:type="pct"/>
            <w:tcBorders>
              <w:top w:val="single" w:sz="4" w:space="0" w:color="auto"/>
              <w:left w:val="single" w:sz="4" w:space="0" w:color="auto"/>
              <w:bottom w:val="single" w:sz="4" w:space="0" w:color="auto"/>
              <w:right w:val="single" w:sz="4" w:space="0" w:color="auto"/>
            </w:tcBorders>
          </w:tcPr>
          <w:p w14:paraId="7F9D41B4" w14:textId="6B90B7FC" w:rsidR="00983AF9" w:rsidRPr="005B00C6" w:rsidRDefault="00983AF9" w:rsidP="00983AF9">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EEEA06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8CA61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25ECAEA" w14:textId="77777777" w:rsidR="00983AF9" w:rsidRPr="005B00C6" w:rsidRDefault="00983AF9" w:rsidP="00983AF9">
            <w:pPr>
              <w:pStyle w:val="TAC"/>
              <w:rPr>
                <w:rFonts w:eastAsia="PMingLiU"/>
              </w:rPr>
            </w:pPr>
          </w:p>
        </w:tc>
      </w:tr>
      <w:tr w:rsidR="00983AF9" w:rsidRPr="005B00C6" w14:paraId="73BCE416"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5733E5" w14:textId="29EF3DB4" w:rsidR="00983AF9" w:rsidRPr="005B00C6" w:rsidRDefault="00983AF9" w:rsidP="00983AF9">
            <w:pPr>
              <w:pStyle w:val="TAL"/>
            </w:pPr>
            <w:r w:rsidRPr="005B00C6">
              <w:rPr>
                <w:lang w:eastAsia="fi-FI"/>
              </w:rPr>
              <w:t>DC_41A_n78A</w:t>
            </w:r>
          </w:p>
        </w:tc>
        <w:tc>
          <w:tcPr>
            <w:tcW w:w="639" w:type="pct"/>
            <w:tcBorders>
              <w:top w:val="single" w:sz="4" w:space="0" w:color="auto"/>
              <w:left w:val="single" w:sz="4" w:space="0" w:color="auto"/>
              <w:bottom w:val="single" w:sz="4" w:space="0" w:color="auto"/>
              <w:right w:val="single" w:sz="4" w:space="0" w:color="auto"/>
            </w:tcBorders>
          </w:tcPr>
          <w:p w14:paraId="4C6EA179" w14:textId="5A1EF63C" w:rsidR="00983AF9" w:rsidRPr="005B00C6" w:rsidRDefault="00983AF9" w:rsidP="00983AF9">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B356B29"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B5CD351"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C7AF2AE" w14:textId="77777777" w:rsidR="00983AF9" w:rsidRPr="005B00C6" w:rsidRDefault="00983AF9" w:rsidP="00983AF9">
            <w:pPr>
              <w:pStyle w:val="TAC"/>
              <w:rPr>
                <w:rFonts w:eastAsia="PMingLiU"/>
              </w:rPr>
            </w:pPr>
          </w:p>
        </w:tc>
      </w:tr>
      <w:tr w:rsidR="00983AF9" w:rsidRPr="005B00C6" w14:paraId="76AADEC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6E86B5B" w14:textId="77777777" w:rsidR="00983AF9" w:rsidRPr="005B00C6" w:rsidRDefault="00983AF9" w:rsidP="00983AF9">
            <w:pPr>
              <w:pStyle w:val="TAL"/>
              <w:rPr>
                <w:rFonts w:eastAsia="PMingLiU"/>
                <w:lang w:eastAsia="ja-JP"/>
              </w:rPr>
            </w:pPr>
            <w:r w:rsidRPr="005B00C6">
              <w:t>DC_41A_n79A</w:t>
            </w:r>
          </w:p>
        </w:tc>
        <w:tc>
          <w:tcPr>
            <w:tcW w:w="639" w:type="pct"/>
            <w:tcBorders>
              <w:top w:val="single" w:sz="4" w:space="0" w:color="auto"/>
              <w:left w:val="single" w:sz="4" w:space="0" w:color="auto"/>
              <w:bottom w:val="single" w:sz="4" w:space="0" w:color="auto"/>
              <w:right w:val="single" w:sz="4" w:space="0" w:color="auto"/>
            </w:tcBorders>
          </w:tcPr>
          <w:p w14:paraId="5D6B6B1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CF8DDF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2687A43"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83EA773" w14:textId="77777777" w:rsidR="00983AF9" w:rsidRPr="005B00C6" w:rsidRDefault="00983AF9" w:rsidP="00983AF9">
            <w:pPr>
              <w:pStyle w:val="TAC"/>
              <w:rPr>
                <w:rFonts w:eastAsia="PMingLiU"/>
              </w:rPr>
            </w:pPr>
          </w:p>
        </w:tc>
      </w:tr>
      <w:tr w:rsidR="00983AF9" w:rsidRPr="005B00C6" w14:paraId="4A86AA87"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92A9EC" w14:textId="77777777" w:rsidR="00983AF9" w:rsidRPr="005B00C6" w:rsidRDefault="00983AF9" w:rsidP="00983AF9">
            <w:pPr>
              <w:pStyle w:val="TAL"/>
            </w:pPr>
            <w:r w:rsidRPr="005B00C6">
              <w:t>DC_42A_n1A</w:t>
            </w:r>
          </w:p>
        </w:tc>
        <w:tc>
          <w:tcPr>
            <w:tcW w:w="639" w:type="pct"/>
            <w:tcBorders>
              <w:top w:val="single" w:sz="4" w:space="0" w:color="auto"/>
              <w:left w:val="single" w:sz="4" w:space="0" w:color="auto"/>
              <w:bottom w:val="single" w:sz="4" w:space="0" w:color="auto"/>
              <w:right w:val="single" w:sz="4" w:space="0" w:color="auto"/>
            </w:tcBorders>
          </w:tcPr>
          <w:p w14:paraId="378D69C6" w14:textId="77777777" w:rsidR="00983AF9" w:rsidRPr="005B00C6" w:rsidRDefault="00983AF9" w:rsidP="00983AF9">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71F9CC2"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CD916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D5E389" w14:textId="77777777" w:rsidR="00983AF9" w:rsidRPr="005B00C6" w:rsidRDefault="00983AF9" w:rsidP="00983AF9">
            <w:pPr>
              <w:pStyle w:val="TAC"/>
              <w:rPr>
                <w:rFonts w:eastAsia="PMingLiU"/>
              </w:rPr>
            </w:pPr>
          </w:p>
        </w:tc>
      </w:tr>
      <w:tr w:rsidR="00983AF9" w:rsidRPr="005B00C6" w14:paraId="0B2FAA7F"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48D9E1" w14:textId="77777777" w:rsidR="00983AF9" w:rsidRPr="005B00C6" w:rsidRDefault="00983AF9" w:rsidP="00983AF9">
            <w:pPr>
              <w:pStyle w:val="TAL"/>
            </w:pPr>
            <w:r w:rsidRPr="005B00C6">
              <w:t>DC_42C_n1A</w:t>
            </w:r>
          </w:p>
        </w:tc>
        <w:tc>
          <w:tcPr>
            <w:tcW w:w="639" w:type="pct"/>
            <w:tcBorders>
              <w:top w:val="single" w:sz="4" w:space="0" w:color="auto"/>
              <w:left w:val="single" w:sz="4" w:space="0" w:color="auto"/>
              <w:bottom w:val="single" w:sz="4" w:space="0" w:color="auto"/>
              <w:right w:val="single" w:sz="4" w:space="0" w:color="auto"/>
            </w:tcBorders>
          </w:tcPr>
          <w:p w14:paraId="24DB689A" w14:textId="77777777" w:rsidR="00983AF9" w:rsidRPr="005B00C6" w:rsidRDefault="00983AF9" w:rsidP="00983AF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1048A9F3"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AC8620"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D2F507E" w14:textId="77777777" w:rsidR="00983AF9" w:rsidRPr="005B00C6" w:rsidRDefault="00983AF9" w:rsidP="00983AF9">
            <w:pPr>
              <w:pStyle w:val="TAC"/>
              <w:rPr>
                <w:rFonts w:eastAsia="PMingLiU"/>
              </w:rPr>
            </w:pPr>
          </w:p>
        </w:tc>
      </w:tr>
      <w:tr w:rsidR="00983AF9" w:rsidRPr="005B00C6" w14:paraId="1487CDC3"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12712D3" w14:textId="0CD17799" w:rsidR="00983AF9" w:rsidRPr="005B00C6" w:rsidRDefault="00983AF9" w:rsidP="00983AF9">
            <w:pPr>
              <w:pStyle w:val="TAL"/>
            </w:pPr>
            <w:r w:rsidRPr="005B00C6">
              <w:t>DC_42A_n77A</w:t>
            </w:r>
          </w:p>
        </w:tc>
        <w:tc>
          <w:tcPr>
            <w:tcW w:w="639" w:type="pct"/>
            <w:tcBorders>
              <w:top w:val="single" w:sz="4" w:space="0" w:color="auto"/>
              <w:left w:val="single" w:sz="4" w:space="0" w:color="auto"/>
              <w:bottom w:val="single" w:sz="4" w:space="0" w:color="auto"/>
              <w:right w:val="single" w:sz="4" w:space="0" w:color="auto"/>
            </w:tcBorders>
          </w:tcPr>
          <w:p w14:paraId="5309C832" w14:textId="5AE5EC04"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952121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8BC456"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F7C686" w14:textId="77777777" w:rsidR="00983AF9" w:rsidRPr="005B00C6" w:rsidRDefault="00983AF9" w:rsidP="00983AF9">
            <w:pPr>
              <w:pStyle w:val="TAC"/>
              <w:rPr>
                <w:rFonts w:eastAsia="PMingLiU"/>
              </w:rPr>
            </w:pPr>
          </w:p>
        </w:tc>
      </w:tr>
      <w:tr w:rsidR="00983AF9" w:rsidRPr="005B00C6" w14:paraId="52735E5B"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11CB1CD" w14:textId="419C4193" w:rsidR="00983AF9" w:rsidRPr="005B00C6" w:rsidRDefault="00983AF9" w:rsidP="00983AF9">
            <w:pPr>
              <w:pStyle w:val="TAL"/>
            </w:pPr>
            <w:r w:rsidRPr="005B00C6">
              <w:t>DC_42A_n78A</w:t>
            </w:r>
          </w:p>
        </w:tc>
        <w:tc>
          <w:tcPr>
            <w:tcW w:w="639" w:type="pct"/>
            <w:tcBorders>
              <w:top w:val="single" w:sz="4" w:space="0" w:color="auto"/>
              <w:left w:val="single" w:sz="4" w:space="0" w:color="auto"/>
              <w:bottom w:val="single" w:sz="4" w:space="0" w:color="auto"/>
              <w:right w:val="single" w:sz="4" w:space="0" w:color="auto"/>
            </w:tcBorders>
          </w:tcPr>
          <w:p w14:paraId="44DDA4A5" w14:textId="228C825D"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6021700"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391DC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37959C" w14:textId="77777777" w:rsidR="00983AF9" w:rsidRPr="005B00C6" w:rsidRDefault="00983AF9" w:rsidP="00983AF9">
            <w:pPr>
              <w:pStyle w:val="TAC"/>
              <w:rPr>
                <w:rFonts w:eastAsia="PMingLiU"/>
              </w:rPr>
            </w:pPr>
          </w:p>
        </w:tc>
      </w:tr>
      <w:tr w:rsidR="00983AF9" w:rsidRPr="005B00C6" w14:paraId="2A9AE8F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1FDD9B4" w14:textId="0371FB16" w:rsidR="00983AF9" w:rsidRPr="005B00C6" w:rsidRDefault="00983AF9" w:rsidP="00983AF9">
            <w:pPr>
              <w:pStyle w:val="TAL"/>
            </w:pPr>
            <w:r w:rsidRPr="005B00C6">
              <w:t>DC_42A_n79A</w:t>
            </w:r>
          </w:p>
        </w:tc>
        <w:tc>
          <w:tcPr>
            <w:tcW w:w="639" w:type="pct"/>
            <w:tcBorders>
              <w:top w:val="single" w:sz="4" w:space="0" w:color="auto"/>
              <w:left w:val="single" w:sz="4" w:space="0" w:color="auto"/>
              <w:bottom w:val="single" w:sz="4" w:space="0" w:color="auto"/>
              <w:right w:val="single" w:sz="4" w:space="0" w:color="auto"/>
            </w:tcBorders>
          </w:tcPr>
          <w:p w14:paraId="4295A349" w14:textId="46BA318A" w:rsidR="00983AF9" w:rsidRPr="005B00C6" w:rsidRDefault="00983AF9" w:rsidP="00983AF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1A5F9A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766E56A"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17BEF60" w14:textId="77777777" w:rsidR="00983AF9" w:rsidRPr="005B00C6" w:rsidRDefault="00983AF9" w:rsidP="00983AF9">
            <w:pPr>
              <w:pStyle w:val="TAC"/>
              <w:rPr>
                <w:rFonts w:eastAsia="PMingLiU"/>
              </w:rPr>
            </w:pPr>
          </w:p>
        </w:tc>
      </w:tr>
      <w:tr w:rsidR="00983AF9" w:rsidRPr="005B00C6" w14:paraId="6D73514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F25D18" w14:textId="2B89E9F4" w:rsidR="00983AF9" w:rsidRPr="005B00C6" w:rsidRDefault="00983AF9" w:rsidP="00983AF9">
            <w:pPr>
              <w:pStyle w:val="TAL"/>
            </w:pPr>
            <w:r w:rsidRPr="005B00C6">
              <w:rPr>
                <w:lang w:eastAsia="fi-FI"/>
              </w:rPr>
              <w:t>DC_48A_n5A</w:t>
            </w:r>
          </w:p>
        </w:tc>
        <w:tc>
          <w:tcPr>
            <w:tcW w:w="639" w:type="pct"/>
            <w:tcBorders>
              <w:top w:val="single" w:sz="4" w:space="0" w:color="auto"/>
              <w:left w:val="single" w:sz="4" w:space="0" w:color="auto"/>
              <w:bottom w:val="single" w:sz="4" w:space="0" w:color="auto"/>
              <w:right w:val="single" w:sz="4" w:space="0" w:color="auto"/>
            </w:tcBorders>
          </w:tcPr>
          <w:p w14:paraId="72EA2C6B" w14:textId="64E10331" w:rsidR="00983AF9" w:rsidRPr="005B00C6" w:rsidRDefault="00983AF9" w:rsidP="00983AF9">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CB708BF"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D7553D"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5FB86E9" w14:textId="77777777" w:rsidR="00983AF9" w:rsidRPr="005B00C6" w:rsidRDefault="00983AF9" w:rsidP="00983AF9">
            <w:pPr>
              <w:pStyle w:val="TAC"/>
              <w:rPr>
                <w:rFonts w:eastAsia="PMingLiU"/>
              </w:rPr>
            </w:pPr>
          </w:p>
        </w:tc>
      </w:tr>
      <w:tr w:rsidR="00983AF9" w:rsidRPr="005B00C6" w14:paraId="7BCC938C"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D326DE5" w14:textId="27444891" w:rsidR="00983AF9" w:rsidRPr="005B00C6" w:rsidRDefault="00983AF9" w:rsidP="00983AF9">
            <w:pPr>
              <w:pStyle w:val="TAL"/>
            </w:pPr>
            <w:r w:rsidRPr="005B00C6">
              <w:rPr>
                <w:lang w:eastAsia="fi-FI"/>
              </w:rPr>
              <w:t>DC_48A_n66A</w:t>
            </w:r>
          </w:p>
        </w:tc>
        <w:tc>
          <w:tcPr>
            <w:tcW w:w="639" w:type="pct"/>
            <w:tcBorders>
              <w:top w:val="single" w:sz="4" w:space="0" w:color="auto"/>
              <w:left w:val="single" w:sz="4" w:space="0" w:color="auto"/>
              <w:bottom w:val="single" w:sz="4" w:space="0" w:color="auto"/>
              <w:right w:val="single" w:sz="4" w:space="0" w:color="auto"/>
            </w:tcBorders>
          </w:tcPr>
          <w:p w14:paraId="22AEBD84" w14:textId="01A0AD62" w:rsidR="00983AF9" w:rsidRPr="005B00C6" w:rsidRDefault="00983AF9" w:rsidP="00983AF9">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A923D5"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7D062AC"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386020" w14:textId="77777777" w:rsidR="00983AF9" w:rsidRPr="005B00C6" w:rsidRDefault="00983AF9" w:rsidP="00983AF9">
            <w:pPr>
              <w:pStyle w:val="TAC"/>
              <w:rPr>
                <w:rFonts w:eastAsia="PMingLiU"/>
              </w:rPr>
            </w:pPr>
          </w:p>
        </w:tc>
      </w:tr>
      <w:tr w:rsidR="00983AF9" w:rsidRPr="005B00C6" w14:paraId="56763748"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432AAF4" w14:textId="77777777" w:rsidR="00983AF9" w:rsidRPr="005B00C6" w:rsidRDefault="00983AF9" w:rsidP="00983AF9">
            <w:pPr>
              <w:keepNext/>
              <w:keepLines/>
              <w:spacing w:after="0"/>
              <w:rPr>
                <w:rFonts w:ascii="Arial" w:hAnsi="Arial"/>
                <w:sz w:val="18"/>
              </w:rPr>
            </w:pPr>
            <w:r w:rsidRPr="005B00C6">
              <w:rPr>
                <w:rFonts w:ascii="Arial" w:hAnsi="Arial"/>
                <w:sz w:val="18"/>
              </w:rPr>
              <w:t>DC_66A_n2A</w:t>
            </w:r>
          </w:p>
        </w:tc>
        <w:tc>
          <w:tcPr>
            <w:tcW w:w="639" w:type="pct"/>
            <w:tcBorders>
              <w:top w:val="single" w:sz="4" w:space="0" w:color="auto"/>
              <w:left w:val="single" w:sz="4" w:space="0" w:color="auto"/>
              <w:bottom w:val="single" w:sz="4" w:space="0" w:color="auto"/>
              <w:right w:val="single" w:sz="4" w:space="0" w:color="auto"/>
            </w:tcBorders>
          </w:tcPr>
          <w:p w14:paraId="76D520F0" w14:textId="77777777" w:rsidR="00983AF9" w:rsidRPr="005B00C6" w:rsidRDefault="00983AF9" w:rsidP="00983AF9">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5D9045" w14:textId="77777777" w:rsidR="00983AF9" w:rsidRPr="005B00C6" w:rsidRDefault="00983AF9" w:rsidP="00983AF9">
            <w:pPr>
              <w:pStyle w:val="TAC"/>
            </w:pPr>
          </w:p>
        </w:tc>
        <w:tc>
          <w:tcPr>
            <w:tcW w:w="1276" w:type="pct"/>
            <w:tcBorders>
              <w:top w:val="single" w:sz="4" w:space="0" w:color="auto"/>
              <w:left w:val="single" w:sz="4" w:space="0" w:color="auto"/>
              <w:bottom w:val="single" w:sz="4" w:space="0" w:color="auto"/>
              <w:right w:val="single" w:sz="4" w:space="0" w:color="auto"/>
            </w:tcBorders>
          </w:tcPr>
          <w:p w14:paraId="45749549" w14:textId="77777777" w:rsidR="00983AF9" w:rsidRPr="005B00C6" w:rsidRDefault="00983AF9" w:rsidP="00983AF9">
            <w:pPr>
              <w:pStyle w:val="TAC"/>
            </w:pPr>
          </w:p>
        </w:tc>
        <w:tc>
          <w:tcPr>
            <w:tcW w:w="1558" w:type="pct"/>
            <w:tcBorders>
              <w:top w:val="single" w:sz="4" w:space="0" w:color="auto"/>
              <w:left w:val="single" w:sz="4" w:space="0" w:color="auto"/>
              <w:bottom w:val="single" w:sz="4" w:space="0" w:color="auto"/>
              <w:right w:val="single" w:sz="4" w:space="0" w:color="auto"/>
            </w:tcBorders>
          </w:tcPr>
          <w:p w14:paraId="41618D4A" w14:textId="77777777" w:rsidR="00983AF9" w:rsidRPr="005B00C6" w:rsidRDefault="00983AF9" w:rsidP="00983AF9">
            <w:pPr>
              <w:pStyle w:val="TAC"/>
            </w:pPr>
          </w:p>
        </w:tc>
      </w:tr>
      <w:tr w:rsidR="00983AF9" w:rsidRPr="005B00C6" w14:paraId="7816F3A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033B879" w14:textId="77777777" w:rsidR="00983AF9" w:rsidRPr="005B00C6" w:rsidRDefault="00983AF9" w:rsidP="00983AF9">
            <w:pPr>
              <w:pStyle w:val="TAL"/>
              <w:rPr>
                <w:rFonts w:eastAsia="PMingLiU"/>
                <w:lang w:eastAsia="ja-JP"/>
              </w:rPr>
            </w:pPr>
            <w:r w:rsidRPr="005B00C6">
              <w:t>DC_66A_n5A</w:t>
            </w:r>
          </w:p>
        </w:tc>
        <w:tc>
          <w:tcPr>
            <w:tcW w:w="639" w:type="pct"/>
            <w:tcBorders>
              <w:top w:val="single" w:sz="4" w:space="0" w:color="auto"/>
              <w:left w:val="single" w:sz="4" w:space="0" w:color="auto"/>
              <w:bottom w:val="single" w:sz="4" w:space="0" w:color="auto"/>
              <w:right w:val="single" w:sz="4" w:space="0" w:color="auto"/>
            </w:tcBorders>
          </w:tcPr>
          <w:p w14:paraId="2B38C25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8448EA"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EE1385"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E0C4745" w14:textId="77777777" w:rsidR="00983AF9" w:rsidRPr="005B00C6" w:rsidRDefault="00983AF9" w:rsidP="00983AF9">
            <w:pPr>
              <w:pStyle w:val="TAC"/>
              <w:rPr>
                <w:rFonts w:eastAsia="PMingLiU"/>
              </w:rPr>
            </w:pPr>
          </w:p>
        </w:tc>
      </w:tr>
      <w:tr w:rsidR="00983AF9" w:rsidRPr="005B00C6" w14:paraId="26D321F9"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38E932E" w14:textId="77777777" w:rsidR="00983AF9" w:rsidRPr="005B00C6" w:rsidRDefault="00983AF9" w:rsidP="00983AF9">
            <w:pPr>
              <w:pStyle w:val="TAL"/>
              <w:rPr>
                <w:lang w:eastAsia="zh-CN"/>
              </w:rPr>
            </w:pPr>
            <w:r w:rsidRPr="005B00C6">
              <w:rPr>
                <w:lang w:eastAsia="zh-CN"/>
              </w:rPr>
              <w:t>DC_66A_n41A</w:t>
            </w:r>
          </w:p>
        </w:tc>
        <w:tc>
          <w:tcPr>
            <w:tcW w:w="639" w:type="pct"/>
            <w:tcBorders>
              <w:top w:val="single" w:sz="4" w:space="0" w:color="auto"/>
              <w:left w:val="single" w:sz="4" w:space="0" w:color="auto"/>
              <w:bottom w:val="single" w:sz="4" w:space="0" w:color="auto"/>
              <w:right w:val="single" w:sz="4" w:space="0" w:color="auto"/>
            </w:tcBorders>
          </w:tcPr>
          <w:p w14:paraId="2FB11E0F" w14:textId="77777777" w:rsidR="00983AF9" w:rsidRPr="005B00C6" w:rsidRDefault="00983AF9" w:rsidP="00983AF9">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8DAF0D4"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255C48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F5B90E9" w14:textId="77777777" w:rsidR="00983AF9" w:rsidRPr="005B00C6" w:rsidRDefault="00983AF9" w:rsidP="00983AF9">
            <w:pPr>
              <w:pStyle w:val="TAC"/>
              <w:rPr>
                <w:rFonts w:eastAsia="PMingLiU"/>
              </w:rPr>
            </w:pPr>
          </w:p>
        </w:tc>
      </w:tr>
      <w:tr w:rsidR="00983AF9" w:rsidRPr="005B00C6" w14:paraId="08AD75E5"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CCB1385" w14:textId="77777777" w:rsidR="00983AF9" w:rsidRPr="005B00C6" w:rsidRDefault="00983AF9" w:rsidP="00983AF9">
            <w:pPr>
              <w:pStyle w:val="TAL"/>
              <w:rPr>
                <w:rFonts w:eastAsia="PMingLiU"/>
                <w:lang w:eastAsia="ja-JP"/>
              </w:rPr>
            </w:pPr>
            <w:r w:rsidRPr="005B00C6">
              <w:t>DC_66A_n71A</w:t>
            </w:r>
          </w:p>
        </w:tc>
        <w:tc>
          <w:tcPr>
            <w:tcW w:w="639" w:type="pct"/>
            <w:tcBorders>
              <w:top w:val="single" w:sz="4" w:space="0" w:color="auto"/>
              <w:left w:val="single" w:sz="4" w:space="0" w:color="auto"/>
              <w:bottom w:val="single" w:sz="4" w:space="0" w:color="auto"/>
              <w:right w:val="single" w:sz="4" w:space="0" w:color="auto"/>
            </w:tcBorders>
          </w:tcPr>
          <w:p w14:paraId="65B8826C"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70506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9C9AA8E"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E7E2710" w14:textId="77777777" w:rsidR="00983AF9" w:rsidRPr="005B00C6" w:rsidRDefault="00983AF9" w:rsidP="00983AF9">
            <w:pPr>
              <w:pStyle w:val="TAC"/>
              <w:rPr>
                <w:rFonts w:eastAsia="PMingLiU"/>
              </w:rPr>
            </w:pPr>
          </w:p>
        </w:tc>
      </w:tr>
      <w:tr w:rsidR="00983AF9" w:rsidRPr="005B00C6" w14:paraId="2768F49A"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DB0482" w14:textId="689226A6" w:rsidR="00983AF9" w:rsidRPr="005B00C6" w:rsidRDefault="00983AF9" w:rsidP="00983AF9">
            <w:pPr>
              <w:pStyle w:val="TAL"/>
            </w:pPr>
            <w:r w:rsidRPr="005B00C6">
              <w:t>DC_66A_n77A</w:t>
            </w:r>
          </w:p>
        </w:tc>
        <w:tc>
          <w:tcPr>
            <w:tcW w:w="639" w:type="pct"/>
            <w:tcBorders>
              <w:top w:val="single" w:sz="4" w:space="0" w:color="auto"/>
              <w:left w:val="single" w:sz="4" w:space="0" w:color="auto"/>
              <w:bottom w:val="single" w:sz="4" w:space="0" w:color="auto"/>
              <w:right w:val="single" w:sz="4" w:space="0" w:color="auto"/>
            </w:tcBorders>
          </w:tcPr>
          <w:p w14:paraId="4D48DCFF" w14:textId="49E1A1C5" w:rsidR="00983AF9" w:rsidRPr="005B00C6" w:rsidRDefault="00983AF9" w:rsidP="00983AF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F530072"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44FF2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7FCC6F2" w14:textId="77777777" w:rsidR="00983AF9" w:rsidRPr="005B00C6" w:rsidRDefault="00983AF9" w:rsidP="00983AF9">
            <w:pPr>
              <w:pStyle w:val="TAC"/>
              <w:rPr>
                <w:rFonts w:eastAsia="PMingLiU"/>
              </w:rPr>
            </w:pPr>
          </w:p>
        </w:tc>
      </w:tr>
      <w:tr w:rsidR="00983AF9" w:rsidRPr="005B00C6" w14:paraId="5C04DFB2" w14:textId="77777777" w:rsidTr="00983AF9">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19086F2" w14:textId="77777777" w:rsidR="00983AF9" w:rsidRPr="005B00C6" w:rsidRDefault="00983AF9" w:rsidP="00983AF9">
            <w:pPr>
              <w:pStyle w:val="TAL"/>
              <w:rPr>
                <w:rFonts w:eastAsia="PMingLiU"/>
                <w:lang w:eastAsia="ja-JP"/>
              </w:rPr>
            </w:pPr>
            <w:r w:rsidRPr="005B00C6">
              <w:t>DC_66A_n78A</w:t>
            </w:r>
          </w:p>
        </w:tc>
        <w:tc>
          <w:tcPr>
            <w:tcW w:w="639" w:type="pct"/>
            <w:tcBorders>
              <w:top w:val="single" w:sz="4" w:space="0" w:color="auto"/>
              <w:left w:val="single" w:sz="4" w:space="0" w:color="auto"/>
              <w:bottom w:val="single" w:sz="4" w:space="0" w:color="auto"/>
              <w:right w:val="single" w:sz="4" w:space="0" w:color="auto"/>
            </w:tcBorders>
          </w:tcPr>
          <w:p w14:paraId="2095A09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73EC748" w14:textId="77777777" w:rsidR="00983AF9" w:rsidRPr="005B00C6" w:rsidRDefault="00983AF9" w:rsidP="00983AF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6FCEE4" w14:textId="77777777" w:rsidR="00983AF9" w:rsidRPr="005B00C6" w:rsidRDefault="00983AF9" w:rsidP="00983AF9">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58E37F1" w14:textId="77777777" w:rsidR="00983AF9" w:rsidRPr="005B00C6" w:rsidRDefault="00983AF9" w:rsidP="00983AF9">
            <w:pPr>
              <w:pStyle w:val="TAC"/>
              <w:rPr>
                <w:rFonts w:eastAsia="PMingLiU"/>
              </w:rPr>
            </w:pPr>
          </w:p>
        </w:tc>
      </w:tr>
    </w:tbl>
    <w:p w14:paraId="05E5BE88" w14:textId="77777777" w:rsidR="000F1A13" w:rsidRPr="005B00C6" w:rsidRDefault="000F1A13" w:rsidP="000F1A13"/>
    <w:p w14:paraId="3B52358C" w14:textId="68DB980F" w:rsidR="005015ED" w:rsidRPr="005B00C6" w:rsidRDefault="005015ED" w:rsidP="005015ED">
      <w:pPr>
        <w:pStyle w:val="TH"/>
      </w:pPr>
      <w:bookmarkStart w:id="742" w:name="_Toc27410920"/>
      <w:bookmarkStart w:id="743" w:name="_Toc36039433"/>
      <w:bookmarkStart w:id="744" w:name="_Toc43838793"/>
      <w:r w:rsidRPr="005B00C6">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58" w:type="dxa"/>
        <w:jc w:val="center"/>
        <w:tblLayout w:type="fixed"/>
        <w:tblCellMar>
          <w:left w:w="28" w:type="dxa"/>
          <w:right w:w="56" w:type="dxa"/>
        </w:tblCellMar>
        <w:tblLook w:val="04A0" w:firstRow="1" w:lastRow="0" w:firstColumn="1" w:lastColumn="0" w:noHBand="0" w:noVBand="1"/>
      </w:tblPr>
      <w:tblGrid>
        <w:gridCol w:w="33"/>
        <w:gridCol w:w="450"/>
        <w:gridCol w:w="34"/>
        <w:gridCol w:w="1298"/>
        <w:gridCol w:w="33"/>
        <w:gridCol w:w="3255"/>
        <w:gridCol w:w="30"/>
        <w:gridCol w:w="822"/>
        <w:gridCol w:w="29"/>
        <w:gridCol w:w="822"/>
        <w:gridCol w:w="28"/>
        <w:gridCol w:w="1533"/>
        <w:gridCol w:w="27"/>
        <w:gridCol w:w="1108"/>
        <w:gridCol w:w="56"/>
      </w:tblGrid>
      <w:tr w:rsidR="00B05689" w:rsidRPr="005B00C6" w14:paraId="5A04CBF8" w14:textId="77777777" w:rsidTr="00F3154F">
        <w:trPr>
          <w:gridAfter w:val="1"/>
          <w:wAfter w:w="56"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3B8ED2E1" w14:textId="77777777" w:rsidR="00B05689" w:rsidRPr="005B00C6" w:rsidRDefault="00B05689" w:rsidP="00386DCA">
            <w:pPr>
              <w:pStyle w:val="TAH"/>
            </w:pPr>
            <w:r w:rsidRPr="005B00C6">
              <w:t>Item</w:t>
            </w:r>
          </w:p>
        </w:tc>
        <w:tc>
          <w:tcPr>
            <w:tcW w:w="1332" w:type="dxa"/>
            <w:gridSpan w:val="2"/>
            <w:tcBorders>
              <w:top w:val="single" w:sz="6" w:space="0" w:color="auto"/>
              <w:left w:val="single" w:sz="6" w:space="0" w:color="auto"/>
              <w:bottom w:val="single" w:sz="6" w:space="0" w:color="auto"/>
              <w:right w:val="single" w:sz="6" w:space="0" w:color="auto"/>
            </w:tcBorders>
          </w:tcPr>
          <w:p w14:paraId="713CD91A" w14:textId="77777777" w:rsidR="00B05689" w:rsidRPr="005B00C6" w:rsidRDefault="00B05689" w:rsidP="00386DCA">
            <w:pPr>
              <w:pStyle w:val="TAH"/>
            </w:pPr>
            <w:r w:rsidRPr="005B00C6">
              <w:t>EN-DC configuration</w:t>
            </w:r>
          </w:p>
        </w:tc>
        <w:tc>
          <w:tcPr>
            <w:tcW w:w="3288" w:type="dxa"/>
            <w:gridSpan w:val="2"/>
            <w:tcBorders>
              <w:top w:val="single" w:sz="6" w:space="0" w:color="auto"/>
              <w:left w:val="single" w:sz="6" w:space="0" w:color="auto"/>
              <w:bottom w:val="single" w:sz="6" w:space="0" w:color="auto"/>
              <w:right w:val="single" w:sz="6" w:space="0" w:color="auto"/>
            </w:tcBorders>
          </w:tcPr>
          <w:p w14:paraId="4661B2B5" w14:textId="77777777" w:rsidR="00B05689" w:rsidRPr="005B00C6" w:rsidRDefault="00B05689" w:rsidP="00386DCA">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2D1191C3" w14:textId="77777777" w:rsidR="00B05689" w:rsidRPr="005B00C6" w:rsidRDefault="00B05689" w:rsidP="00386DCA">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611AEAC" w14:textId="77777777" w:rsidR="00B05689" w:rsidRPr="005B00C6" w:rsidRDefault="00B05689" w:rsidP="00386DCA">
            <w:pPr>
              <w:pStyle w:val="TAH"/>
            </w:pPr>
            <w:r w:rsidRPr="005B00C6">
              <w:t>Release</w:t>
            </w:r>
          </w:p>
        </w:tc>
        <w:tc>
          <w:tcPr>
            <w:tcW w:w="1561" w:type="dxa"/>
            <w:gridSpan w:val="2"/>
            <w:tcBorders>
              <w:top w:val="single" w:sz="4" w:space="0" w:color="auto"/>
              <w:left w:val="single" w:sz="4" w:space="0" w:color="auto"/>
              <w:bottom w:val="single" w:sz="4" w:space="0" w:color="auto"/>
              <w:right w:val="single" w:sz="4" w:space="0" w:color="auto"/>
            </w:tcBorders>
            <w:hideMark/>
          </w:tcPr>
          <w:p w14:paraId="3F66C53D" w14:textId="77777777" w:rsidR="00B05689" w:rsidRPr="005B00C6" w:rsidRDefault="00B05689" w:rsidP="00386DCA">
            <w:pPr>
              <w:pStyle w:val="TAH"/>
            </w:pPr>
            <w:r w:rsidRPr="005B00C6">
              <w:t>Mnemonic</w:t>
            </w:r>
          </w:p>
        </w:tc>
        <w:tc>
          <w:tcPr>
            <w:tcW w:w="1135" w:type="dxa"/>
            <w:gridSpan w:val="2"/>
            <w:tcBorders>
              <w:top w:val="single" w:sz="4" w:space="0" w:color="auto"/>
              <w:left w:val="single" w:sz="4" w:space="0" w:color="auto"/>
              <w:bottom w:val="single" w:sz="4" w:space="0" w:color="auto"/>
              <w:right w:val="single" w:sz="4" w:space="0" w:color="auto"/>
            </w:tcBorders>
          </w:tcPr>
          <w:p w14:paraId="64A99D4F" w14:textId="77777777" w:rsidR="00B05689" w:rsidRPr="005B00C6" w:rsidRDefault="00B05689" w:rsidP="00386DCA">
            <w:pPr>
              <w:pStyle w:val="TAH"/>
            </w:pPr>
            <w:r w:rsidRPr="005B00C6">
              <w:t>Comments</w:t>
            </w:r>
          </w:p>
        </w:tc>
      </w:tr>
      <w:tr w:rsidR="00B05689" w:rsidRPr="005B00C6" w14:paraId="404119C0"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0511D4FF" w14:textId="77777777" w:rsidR="00B05689" w:rsidRPr="005B00C6" w:rsidRDefault="00B05689" w:rsidP="00386DCA">
            <w:pPr>
              <w:pStyle w:val="TAC"/>
            </w:pPr>
            <w:r w:rsidRPr="005B00C6">
              <w:t>1</w:t>
            </w:r>
          </w:p>
        </w:tc>
        <w:tc>
          <w:tcPr>
            <w:tcW w:w="1332" w:type="dxa"/>
            <w:gridSpan w:val="2"/>
            <w:tcBorders>
              <w:top w:val="single" w:sz="6" w:space="0" w:color="auto"/>
              <w:left w:val="single" w:sz="6" w:space="0" w:color="auto"/>
              <w:bottom w:val="single" w:sz="6" w:space="0" w:color="auto"/>
              <w:right w:val="single" w:sz="6" w:space="0" w:color="auto"/>
            </w:tcBorders>
          </w:tcPr>
          <w:p w14:paraId="1824DD5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288" w:type="dxa"/>
            <w:gridSpan w:val="2"/>
            <w:tcBorders>
              <w:top w:val="single" w:sz="6" w:space="0" w:color="auto"/>
              <w:left w:val="single" w:sz="6" w:space="0" w:color="auto"/>
              <w:bottom w:val="single" w:sz="6" w:space="0" w:color="auto"/>
              <w:right w:val="single" w:sz="6" w:space="0" w:color="auto"/>
            </w:tcBorders>
          </w:tcPr>
          <w:p w14:paraId="594BBD2D"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9A54322" w14:textId="77777777" w:rsidR="00B05689" w:rsidRPr="005B00C6" w:rsidRDefault="00B05689" w:rsidP="00AC111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40D5CBF" w14:textId="77777777" w:rsidR="00B05689" w:rsidRPr="005B00C6" w:rsidRDefault="00B05689" w:rsidP="00386DCA">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6FABECB7" w14:textId="77777777" w:rsidR="00B05689" w:rsidRPr="005B00C6" w:rsidRDefault="00B05689" w:rsidP="00386DCA">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31A526D0"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27CEB6A2" w14:textId="77777777" w:rsidR="00B05689" w:rsidRPr="005B00C6" w:rsidRDefault="00B05689" w:rsidP="00386DCA">
            <w:pPr>
              <w:pStyle w:val="TAC"/>
              <w:rPr>
                <w:rFonts w:cs="Arial"/>
                <w:szCs w:val="18"/>
                <w:lang w:eastAsia="ja-JP"/>
              </w:rPr>
            </w:pPr>
          </w:p>
        </w:tc>
      </w:tr>
      <w:tr w:rsidR="00B05689" w:rsidRPr="005B00C6" w14:paraId="5C4542B9"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C85BDBC" w14:textId="77777777" w:rsidR="00B05689" w:rsidRPr="005B00C6" w:rsidRDefault="00B05689" w:rsidP="00386DCA">
            <w:pPr>
              <w:pStyle w:val="TAC"/>
            </w:pPr>
            <w:r w:rsidRPr="005B00C6">
              <w:t>2</w:t>
            </w:r>
          </w:p>
        </w:tc>
        <w:tc>
          <w:tcPr>
            <w:tcW w:w="1332" w:type="dxa"/>
            <w:gridSpan w:val="2"/>
            <w:tcBorders>
              <w:top w:val="single" w:sz="6" w:space="0" w:color="auto"/>
              <w:left w:val="single" w:sz="6" w:space="0" w:color="auto"/>
              <w:bottom w:val="single" w:sz="6" w:space="0" w:color="auto"/>
              <w:right w:val="single" w:sz="6" w:space="0" w:color="auto"/>
            </w:tcBorders>
          </w:tcPr>
          <w:p w14:paraId="51CC86C0"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2E5A4918"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8B2F349"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42C21FE"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0C20EB63" w14:textId="77777777" w:rsidR="00B05689" w:rsidRPr="005B00C6" w:rsidRDefault="00B05689" w:rsidP="00386DCA">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65F2EDD5"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339AFF6A" w14:textId="77777777" w:rsidR="00B05689" w:rsidRPr="005B00C6" w:rsidRDefault="00B05689" w:rsidP="00386DCA">
            <w:pPr>
              <w:pStyle w:val="TAC"/>
              <w:rPr>
                <w:rFonts w:cs="Arial"/>
                <w:szCs w:val="18"/>
                <w:lang w:eastAsia="ja-JP"/>
              </w:rPr>
            </w:pPr>
          </w:p>
        </w:tc>
      </w:tr>
      <w:tr w:rsidR="00B05689" w:rsidRPr="005B00C6" w14:paraId="57329D86"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681D9C67" w14:textId="77777777" w:rsidR="00B05689" w:rsidRPr="005B00C6" w:rsidRDefault="00B05689" w:rsidP="00386DCA">
            <w:pPr>
              <w:pStyle w:val="TAC"/>
            </w:pPr>
            <w:r w:rsidRPr="005B00C6">
              <w:t>3</w:t>
            </w:r>
          </w:p>
        </w:tc>
        <w:tc>
          <w:tcPr>
            <w:tcW w:w="1332" w:type="dxa"/>
            <w:gridSpan w:val="2"/>
            <w:tcBorders>
              <w:top w:val="single" w:sz="6" w:space="0" w:color="auto"/>
              <w:left w:val="single" w:sz="6" w:space="0" w:color="auto"/>
              <w:bottom w:val="single" w:sz="6" w:space="0" w:color="auto"/>
              <w:right w:val="single" w:sz="6" w:space="0" w:color="auto"/>
            </w:tcBorders>
          </w:tcPr>
          <w:p w14:paraId="53061C8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2C80F2E2"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9F29666"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1A80C024"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5857ECEF"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40296E15" w14:textId="77777777" w:rsidR="00B05689" w:rsidRPr="005B00C6" w:rsidRDefault="00B05689" w:rsidP="00386DCA">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1070ECA1" w14:textId="77777777" w:rsidR="00B05689" w:rsidRPr="005B00C6" w:rsidRDefault="00B05689" w:rsidP="00386DCA">
            <w:pPr>
              <w:pStyle w:val="TAC"/>
              <w:rPr>
                <w:rFonts w:cs="Arial"/>
                <w:szCs w:val="18"/>
                <w:lang w:eastAsia="ja-JP"/>
              </w:rPr>
            </w:pPr>
          </w:p>
        </w:tc>
      </w:tr>
      <w:tr w:rsidR="00B05689" w:rsidRPr="005B00C6" w14:paraId="6BEAE1D4"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BD210FE" w14:textId="77777777" w:rsidR="00B05689" w:rsidRPr="005B00C6" w:rsidRDefault="00B05689" w:rsidP="00386DCA">
            <w:pPr>
              <w:pStyle w:val="TAC"/>
            </w:pPr>
            <w:r w:rsidRPr="005B00C6">
              <w:t>4</w:t>
            </w:r>
          </w:p>
        </w:tc>
        <w:tc>
          <w:tcPr>
            <w:tcW w:w="1332" w:type="dxa"/>
            <w:gridSpan w:val="2"/>
            <w:tcBorders>
              <w:top w:val="single" w:sz="6" w:space="0" w:color="auto"/>
              <w:left w:val="single" w:sz="6" w:space="0" w:color="auto"/>
              <w:bottom w:val="single" w:sz="6" w:space="0" w:color="auto"/>
              <w:right w:val="single" w:sz="6" w:space="0" w:color="auto"/>
            </w:tcBorders>
          </w:tcPr>
          <w:p w14:paraId="1C2CB821" w14:textId="32EA28AA" w:rsidR="00B05689" w:rsidRPr="005B00C6" w:rsidRDefault="00B05689" w:rsidP="00386DCA">
            <w:pPr>
              <w:pStyle w:val="TAC"/>
            </w:pPr>
            <w:r w:rsidRPr="005B00C6">
              <w:rPr>
                <w:rFonts w:cs="Arial"/>
                <w:szCs w:val="18"/>
                <w:lang w:eastAsia="ja-JP"/>
              </w:rPr>
              <w:t>DC_3A_n78A</w:t>
            </w:r>
          </w:p>
        </w:tc>
        <w:tc>
          <w:tcPr>
            <w:tcW w:w="3288" w:type="dxa"/>
            <w:gridSpan w:val="2"/>
            <w:tcBorders>
              <w:top w:val="single" w:sz="6" w:space="0" w:color="auto"/>
              <w:left w:val="single" w:sz="6" w:space="0" w:color="auto"/>
              <w:bottom w:val="single" w:sz="6" w:space="0" w:color="auto"/>
              <w:right w:val="single" w:sz="6" w:space="0" w:color="auto"/>
            </w:tcBorders>
          </w:tcPr>
          <w:p w14:paraId="7AA07E23" w14:textId="77777777" w:rsidR="00B05689" w:rsidRPr="005B00C6" w:rsidRDefault="00B05689" w:rsidP="00386DCA">
            <w:pPr>
              <w:pStyle w:val="TAL"/>
              <w:rPr>
                <w:lang w:eastAsia="zh-CN"/>
              </w:rPr>
            </w:pPr>
            <w:r w:rsidRPr="005B00C6">
              <w:rPr>
                <w:lang w:eastAsia="zh-CN"/>
              </w:rPr>
              <w:t>LTE Frequency band: 1710-1785 MHz (UL), 1805-1880 MHz (DL)</w:t>
            </w:r>
          </w:p>
          <w:p w14:paraId="7A13EEBC" w14:textId="77777777" w:rsidR="00B05689" w:rsidRPr="005B00C6" w:rsidRDefault="00B05689" w:rsidP="00AC1112">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9BAA365"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381B58B2"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0C2679F0" w14:textId="77777777" w:rsidR="00B05689" w:rsidRPr="005B00C6" w:rsidRDefault="00B05689" w:rsidP="00386DCA">
            <w:pPr>
              <w:pStyle w:val="TAC"/>
            </w:pPr>
            <w:r w:rsidRPr="005B00C6">
              <w:t>pc_Band3_nrBand78_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3B20946D" w14:textId="77777777" w:rsidR="00B05689" w:rsidRPr="005B00C6" w:rsidRDefault="00B05689" w:rsidP="00386DCA">
            <w:pPr>
              <w:pStyle w:val="TAC"/>
              <w:rPr>
                <w:rFonts w:cs="Arial"/>
                <w:szCs w:val="18"/>
                <w:lang w:eastAsia="ja-JP"/>
              </w:rPr>
            </w:pPr>
          </w:p>
        </w:tc>
      </w:tr>
      <w:tr w:rsidR="00B05689" w:rsidRPr="005B00C6" w14:paraId="21A1B975"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CE65FC1" w14:textId="77777777" w:rsidR="00B05689" w:rsidRPr="005B00C6" w:rsidRDefault="00B05689" w:rsidP="00386DCA">
            <w:pPr>
              <w:pStyle w:val="TAC"/>
            </w:pPr>
            <w:r w:rsidRPr="005B00C6">
              <w:t>5</w:t>
            </w:r>
          </w:p>
        </w:tc>
        <w:tc>
          <w:tcPr>
            <w:tcW w:w="1332" w:type="dxa"/>
            <w:gridSpan w:val="2"/>
            <w:tcBorders>
              <w:top w:val="single" w:sz="6" w:space="0" w:color="auto"/>
              <w:left w:val="single" w:sz="6" w:space="0" w:color="auto"/>
              <w:bottom w:val="single" w:sz="6" w:space="0" w:color="auto"/>
              <w:right w:val="single" w:sz="6" w:space="0" w:color="auto"/>
            </w:tcBorders>
          </w:tcPr>
          <w:p w14:paraId="41B7D350" w14:textId="7BE16B61" w:rsidR="00B05689" w:rsidRPr="005B00C6" w:rsidRDefault="00B05689" w:rsidP="00386DCA">
            <w:pPr>
              <w:pStyle w:val="TAC"/>
            </w:pPr>
            <w:r w:rsidRPr="005B00C6">
              <w:rPr>
                <w:rFonts w:cs="Arial"/>
                <w:szCs w:val="18"/>
                <w:lang w:eastAsia="ja-JP"/>
              </w:rPr>
              <w:t>DC_3A_n41A</w:t>
            </w:r>
          </w:p>
        </w:tc>
        <w:tc>
          <w:tcPr>
            <w:tcW w:w="3288" w:type="dxa"/>
            <w:gridSpan w:val="2"/>
            <w:tcBorders>
              <w:top w:val="single" w:sz="6" w:space="0" w:color="auto"/>
              <w:left w:val="single" w:sz="6" w:space="0" w:color="auto"/>
              <w:bottom w:val="single" w:sz="6" w:space="0" w:color="auto"/>
              <w:right w:val="single" w:sz="6" w:space="0" w:color="auto"/>
            </w:tcBorders>
          </w:tcPr>
          <w:p w14:paraId="443278E2" w14:textId="77777777" w:rsidR="00B05689" w:rsidRPr="005B00C6" w:rsidRDefault="00B05689" w:rsidP="00386DCA">
            <w:pPr>
              <w:pStyle w:val="TAL"/>
              <w:rPr>
                <w:lang w:eastAsia="zh-CN"/>
              </w:rPr>
            </w:pPr>
            <w:r w:rsidRPr="005B00C6">
              <w:rPr>
                <w:lang w:eastAsia="zh-CN"/>
              </w:rPr>
              <w:t>LTE Frequency band: 1710-1785 MHz (UL), 1805-1880 MHz (DL)</w:t>
            </w:r>
          </w:p>
          <w:p w14:paraId="5F544141" w14:textId="77777777" w:rsidR="00B05689" w:rsidRPr="005B00C6" w:rsidRDefault="00B05689" w:rsidP="00AC1112">
            <w:pPr>
              <w:pStyle w:val="TAC"/>
              <w:jc w:val="left"/>
            </w:pPr>
            <w:r w:rsidRPr="005B00C6">
              <w:rPr>
                <w:lang w:eastAsia="zh-CN"/>
              </w:rPr>
              <w:t>NR Frequency band: 2496-2690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3E583B92"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59F22B86" w14:textId="77777777" w:rsidR="00B05689" w:rsidRPr="005B00C6" w:rsidRDefault="00B05689" w:rsidP="00386DCA">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3A7CAB91" w14:textId="77777777" w:rsidR="00B05689" w:rsidRPr="005B00C6" w:rsidRDefault="00B05689" w:rsidP="00386DCA">
            <w:pPr>
              <w:pStyle w:val="TAC"/>
            </w:pPr>
            <w:r w:rsidRPr="005B00C6">
              <w:t>pc_Band3_nrBand41_ PC2_Supp</w:t>
            </w:r>
          </w:p>
        </w:tc>
        <w:tc>
          <w:tcPr>
            <w:tcW w:w="1135" w:type="dxa"/>
            <w:gridSpan w:val="2"/>
            <w:tcBorders>
              <w:top w:val="single" w:sz="4" w:space="0" w:color="auto"/>
              <w:left w:val="single" w:sz="4" w:space="0" w:color="auto"/>
              <w:bottom w:val="single" w:sz="4" w:space="0" w:color="auto"/>
              <w:right w:val="single" w:sz="4" w:space="0" w:color="auto"/>
            </w:tcBorders>
          </w:tcPr>
          <w:p w14:paraId="5BCEA521" w14:textId="77777777" w:rsidR="00B05689" w:rsidRPr="005B00C6" w:rsidRDefault="00B05689" w:rsidP="00386DCA">
            <w:pPr>
              <w:pStyle w:val="TAC"/>
              <w:rPr>
                <w:rFonts w:cs="Arial"/>
                <w:szCs w:val="18"/>
                <w:lang w:eastAsia="ja-JP"/>
              </w:rPr>
            </w:pPr>
          </w:p>
        </w:tc>
      </w:tr>
      <w:tr w:rsidR="00B05689" w:rsidRPr="005B00C6" w14:paraId="74105483"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4548882" w14:textId="77777777" w:rsidR="00B05689" w:rsidRPr="005B00C6" w:rsidRDefault="00B05689" w:rsidP="00386DCA">
            <w:pPr>
              <w:pStyle w:val="TAC"/>
              <w:rPr>
                <w:lang w:eastAsia="zh-CN"/>
              </w:rPr>
            </w:pPr>
            <w:r w:rsidRPr="005B00C6">
              <w:rPr>
                <w:lang w:eastAsia="zh-CN"/>
              </w:rPr>
              <w:t>6</w:t>
            </w:r>
          </w:p>
        </w:tc>
        <w:tc>
          <w:tcPr>
            <w:tcW w:w="1332" w:type="dxa"/>
            <w:gridSpan w:val="2"/>
            <w:tcBorders>
              <w:top w:val="single" w:sz="6" w:space="0" w:color="auto"/>
              <w:left w:val="single" w:sz="6" w:space="0" w:color="auto"/>
              <w:bottom w:val="single" w:sz="6" w:space="0" w:color="auto"/>
              <w:right w:val="single" w:sz="6" w:space="0" w:color="auto"/>
            </w:tcBorders>
          </w:tcPr>
          <w:p w14:paraId="582D729D" w14:textId="115EF28F" w:rsidR="00B05689" w:rsidRPr="005B00C6" w:rsidRDefault="00B05689" w:rsidP="00386DCA">
            <w:pPr>
              <w:pStyle w:val="TAC"/>
            </w:pPr>
            <w:r w:rsidRPr="005B00C6">
              <w:rPr>
                <w:rFonts w:cs="Arial"/>
                <w:szCs w:val="18"/>
                <w:lang w:eastAsia="zh-Hans"/>
              </w:rPr>
              <w:t>D</w:t>
            </w:r>
            <w:r w:rsidRPr="005B00C6">
              <w:rPr>
                <w:rFonts w:cs="Arial"/>
                <w:szCs w:val="18"/>
                <w:lang w:eastAsia="ja-JP"/>
              </w:rPr>
              <w:t>C_1A_n78A</w:t>
            </w:r>
          </w:p>
        </w:tc>
        <w:tc>
          <w:tcPr>
            <w:tcW w:w="3288" w:type="dxa"/>
            <w:gridSpan w:val="2"/>
            <w:tcBorders>
              <w:top w:val="single" w:sz="6" w:space="0" w:color="auto"/>
              <w:left w:val="single" w:sz="6" w:space="0" w:color="auto"/>
              <w:bottom w:val="single" w:sz="6" w:space="0" w:color="auto"/>
              <w:right w:val="single" w:sz="6" w:space="0" w:color="auto"/>
            </w:tcBorders>
          </w:tcPr>
          <w:p w14:paraId="6292E82B" w14:textId="77777777" w:rsidR="00B05689" w:rsidRPr="005B00C6" w:rsidRDefault="00B05689" w:rsidP="00386DCA">
            <w:pPr>
              <w:pStyle w:val="TAL"/>
              <w:rPr>
                <w:lang w:eastAsia="zh-CN"/>
              </w:rPr>
            </w:pPr>
            <w:r w:rsidRPr="005B00C6">
              <w:rPr>
                <w:lang w:eastAsia="zh-CN"/>
              </w:rPr>
              <w:t>LTE Frequency band: 1920-1980 MHz (UL),2110- 2170 MHz (DL)</w:t>
            </w:r>
          </w:p>
          <w:p w14:paraId="38E1B27B" w14:textId="77777777" w:rsidR="00B05689" w:rsidRPr="005B00C6" w:rsidRDefault="00B05689" w:rsidP="00AC1112">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4588F200" w14:textId="77777777" w:rsidR="00B05689" w:rsidRPr="005B00C6" w:rsidRDefault="00B05689" w:rsidP="00386DCA">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1B8B142" w14:textId="77777777" w:rsidR="00B05689" w:rsidRPr="005B00C6" w:rsidRDefault="00B05689" w:rsidP="00386DCA">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157500DA" w14:textId="77777777" w:rsidR="00B05689" w:rsidRPr="005B00C6" w:rsidRDefault="00B05689" w:rsidP="00386DCA">
            <w:pPr>
              <w:pStyle w:val="TAC"/>
            </w:pPr>
            <w:r w:rsidRPr="005B00C6">
              <w:t>pc_Band1_nrBand78_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44AE76CC" w14:textId="77777777" w:rsidR="00B05689" w:rsidRPr="005B00C6" w:rsidRDefault="00B05689" w:rsidP="00386DCA">
            <w:pPr>
              <w:pStyle w:val="TAC"/>
              <w:rPr>
                <w:rFonts w:cs="Arial"/>
                <w:szCs w:val="18"/>
                <w:lang w:eastAsia="zh-Hans"/>
              </w:rPr>
            </w:pPr>
          </w:p>
        </w:tc>
      </w:tr>
      <w:tr w:rsidR="00B05689" w:rsidRPr="005B00C6" w14:paraId="566BDBA7"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1870EB7" w14:textId="77777777" w:rsidR="00B05689" w:rsidRPr="005B00C6" w:rsidRDefault="00B05689" w:rsidP="00386DCA">
            <w:pPr>
              <w:pStyle w:val="TAC"/>
              <w:rPr>
                <w:lang w:eastAsia="zh-CN"/>
              </w:rPr>
            </w:pPr>
            <w:r w:rsidRPr="005B00C6">
              <w:rPr>
                <w:lang w:eastAsia="zh-CN"/>
              </w:rPr>
              <w:t>7</w:t>
            </w:r>
          </w:p>
        </w:tc>
        <w:tc>
          <w:tcPr>
            <w:tcW w:w="1332" w:type="dxa"/>
            <w:gridSpan w:val="2"/>
            <w:tcBorders>
              <w:top w:val="single" w:sz="6" w:space="0" w:color="auto"/>
              <w:left w:val="single" w:sz="6" w:space="0" w:color="auto"/>
              <w:bottom w:val="single" w:sz="6" w:space="0" w:color="auto"/>
              <w:right w:val="single" w:sz="6" w:space="0" w:color="auto"/>
            </w:tcBorders>
          </w:tcPr>
          <w:p w14:paraId="254C5654" w14:textId="4FDBDA93" w:rsidR="00B05689" w:rsidRPr="005B00C6" w:rsidRDefault="00C76379" w:rsidP="00386DCA">
            <w:pPr>
              <w:pStyle w:val="TAC"/>
              <w:rPr>
                <w:rFonts w:cs="Arial"/>
                <w:szCs w:val="18"/>
                <w:lang w:eastAsia="zh-Hans"/>
              </w:rPr>
            </w:pPr>
            <w:r w:rsidRPr="005B00C6">
              <w:rPr>
                <w:rFonts w:cs="Arial"/>
                <w:szCs w:val="18"/>
                <w:lang w:eastAsia="zh-Hans"/>
              </w:rPr>
              <w:t>Void</w:t>
            </w:r>
          </w:p>
        </w:tc>
        <w:tc>
          <w:tcPr>
            <w:tcW w:w="3288" w:type="dxa"/>
            <w:gridSpan w:val="2"/>
            <w:tcBorders>
              <w:top w:val="single" w:sz="6" w:space="0" w:color="auto"/>
              <w:left w:val="single" w:sz="6" w:space="0" w:color="auto"/>
              <w:bottom w:val="single" w:sz="6" w:space="0" w:color="auto"/>
              <w:right w:val="single" w:sz="6" w:space="0" w:color="auto"/>
            </w:tcBorders>
          </w:tcPr>
          <w:p w14:paraId="041E7C02" w14:textId="5C30E10D" w:rsidR="00B05689" w:rsidRPr="005B00C6" w:rsidRDefault="00B05689" w:rsidP="00386DCA">
            <w:pPr>
              <w:pStyle w:val="TAL"/>
              <w:rPr>
                <w:lang w:eastAsia="zh-CN"/>
              </w:rPr>
            </w:pPr>
          </w:p>
        </w:tc>
        <w:tc>
          <w:tcPr>
            <w:tcW w:w="852" w:type="dxa"/>
            <w:gridSpan w:val="2"/>
            <w:tcBorders>
              <w:top w:val="single" w:sz="6" w:space="0" w:color="auto"/>
              <w:left w:val="single" w:sz="6" w:space="0" w:color="auto"/>
              <w:bottom w:val="single" w:sz="6" w:space="0" w:color="auto"/>
              <w:right w:val="single" w:sz="4" w:space="0" w:color="auto"/>
            </w:tcBorders>
          </w:tcPr>
          <w:p w14:paraId="2088090F" w14:textId="5A368909" w:rsidR="00B05689" w:rsidRPr="005B00C6" w:rsidRDefault="00B05689" w:rsidP="00386DCA">
            <w:pPr>
              <w:pStyle w:val="TAC"/>
            </w:pPr>
          </w:p>
        </w:tc>
        <w:tc>
          <w:tcPr>
            <w:tcW w:w="851" w:type="dxa"/>
            <w:gridSpan w:val="2"/>
            <w:tcBorders>
              <w:top w:val="single" w:sz="4" w:space="0" w:color="auto"/>
              <w:left w:val="single" w:sz="4" w:space="0" w:color="auto"/>
              <w:bottom w:val="single" w:sz="4" w:space="0" w:color="auto"/>
              <w:right w:val="single" w:sz="4" w:space="0" w:color="auto"/>
            </w:tcBorders>
          </w:tcPr>
          <w:p w14:paraId="1DD03DFF" w14:textId="79340BE3" w:rsidR="00B05689" w:rsidRPr="005B00C6" w:rsidRDefault="00B05689" w:rsidP="00386DCA">
            <w:pPr>
              <w:pStyle w:val="TAC"/>
              <w:rPr>
                <w:lang w:eastAsia="zh-TW"/>
              </w:rPr>
            </w:pPr>
          </w:p>
        </w:tc>
        <w:tc>
          <w:tcPr>
            <w:tcW w:w="1561" w:type="dxa"/>
            <w:gridSpan w:val="2"/>
            <w:tcBorders>
              <w:top w:val="single" w:sz="4" w:space="0" w:color="auto"/>
              <w:left w:val="single" w:sz="4" w:space="0" w:color="auto"/>
              <w:bottom w:val="single" w:sz="4" w:space="0" w:color="auto"/>
              <w:right w:val="single" w:sz="4" w:space="0" w:color="auto"/>
            </w:tcBorders>
          </w:tcPr>
          <w:p w14:paraId="58E7264B" w14:textId="5CB8F9B3" w:rsidR="00B05689" w:rsidRPr="005B00C6" w:rsidRDefault="00B05689" w:rsidP="00386DCA">
            <w:pPr>
              <w:pStyle w:val="TAC"/>
            </w:pPr>
          </w:p>
        </w:tc>
        <w:tc>
          <w:tcPr>
            <w:tcW w:w="1135" w:type="dxa"/>
            <w:gridSpan w:val="2"/>
            <w:tcBorders>
              <w:top w:val="single" w:sz="4" w:space="0" w:color="auto"/>
              <w:left w:val="single" w:sz="4" w:space="0" w:color="auto"/>
              <w:bottom w:val="single" w:sz="4" w:space="0" w:color="auto"/>
              <w:right w:val="single" w:sz="4" w:space="0" w:color="auto"/>
            </w:tcBorders>
          </w:tcPr>
          <w:p w14:paraId="36B4F01A" w14:textId="77777777" w:rsidR="00B05689" w:rsidRPr="005B00C6" w:rsidRDefault="00B05689" w:rsidP="00386DCA">
            <w:pPr>
              <w:pStyle w:val="TAC"/>
              <w:rPr>
                <w:rFonts w:cs="Arial"/>
                <w:szCs w:val="18"/>
                <w:highlight w:val="yellow"/>
                <w:lang w:eastAsia="zh-Hans"/>
              </w:rPr>
            </w:pPr>
          </w:p>
        </w:tc>
      </w:tr>
      <w:tr w:rsidR="008E5F11" w:rsidRPr="005B00C6" w14:paraId="401F2BF3" w14:textId="77777777" w:rsidTr="00F3154F">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7C77B470" w14:textId="77777777" w:rsidR="008E5F11" w:rsidRPr="005B00C6" w:rsidRDefault="008E5F11" w:rsidP="006374E8">
            <w:pPr>
              <w:pStyle w:val="TAC"/>
              <w:rPr>
                <w:lang w:eastAsia="zh-CN"/>
              </w:rPr>
            </w:pPr>
            <w:r w:rsidRPr="005B00C6">
              <w:rPr>
                <w:lang w:eastAsia="zh-CN"/>
              </w:rPr>
              <w:t>8</w:t>
            </w:r>
          </w:p>
        </w:tc>
        <w:tc>
          <w:tcPr>
            <w:tcW w:w="1332" w:type="dxa"/>
            <w:gridSpan w:val="2"/>
            <w:tcBorders>
              <w:top w:val="single" w:sz="6" w:space="0" w:color="auto"/>
              <w:left w:val="single" w:sz="6" w:space="0" w:color="auto"/>
              <w:bottom w:val="single" w:sz="6" w:space="0" w:color="auto"/>
              <w:right w:val="single" w:sz="6" w:space="0" w:color="auto"/>
            </w:tcBorders>
          </w:tcPr>
          <w:p w14:paraId="17521D9B" w14:textId="77777777" w:rsidR="008E5F11" w:rsidRPr="005B00C6" w:rsidRDefault="008E5F11" w:rsidP="006374E8">
            <w:pPr>
              <w:pStyle w:val="TAC"/>
              <w:rPr>
                <w:rFonts w:cs="Arial"/>
                <w:szCs w:val="18"/>
                <w:lang w:eastAsia="zh-Hans"/>
              </w:rPr>
            </w:pPr>
            <w:r w:rsidRPr="005B00C6">
              <w:rPr>
                <w:rFonts w:cs="Arial"/>
                <w:szCs w:val="18"/>
                <w:lang w:eastAsia="zh-Hans"/>
              </w:rPr>
              <w:t>DC_8A_n78A</w:t>
            </w:r>
          </w:p>
        </w:tc>
        <w:tc>
          <w:tcPr>
            <w:tcW w:w="3288" w:type="dxa"/>
            <w:gridSpan w:val="2"/>
            <w:tcBorders>
              <w:top w:val="single" w:sz="6" w:space="0" w:color="auto"/>
              <w:left w:val="single" w:sz="6" w:space="0" w:color="auto"/>
              <w:bottom w:val="single" w:sz="6" w:space="0" w:color="auto"/>
              <w:right w:val="single" w:sz="6" w:space="0" w:color="auto"/>
            </w:tcBorders>
          </w:tcPr>
          <w:p w14:paraId="444692F5" w14:textId="6CB5B46C" w:rsidR="008E5F11" w:rsidRPr="005B00C6" w:rsidRDefault="008E5F11" w:rsidP="006374E8">
            <w:pPr>
              <w:pStyle w:val="TAL"/>
              <w:rPr>
                <w:lang w:eastAsia="zh-CN"/>
              </w:rPr>
            </w:pPr>
            <w:r w:rsidRPr="005B00C6">
              <w:rPr>
                <w:lang w:eastAsia="zh-CN"/>
              </w:rPr>
              <w:t>LTE Frequency band: 703-748 MHz (UL), 758-803 MHz (DL)</w:t>
            </w:r>
          </w:p>
          <w:p w14:paraId="62809E10" w14:textId="77777777" w:rsidR="008E5F11" w:rsidRPr="005B00C6" w:rsidRDefault="008E5F11" w:rsidP="006374E8">
            <w:pPr>
              <w:pStyle w:val="TAL"/>
              <w:rPr>
                <w:lang w:eastAsia="zh-CN"/>
              </w:rPr>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7B3CBC94" w14:textId="77777777" w:rsidR="008E5F11" w:rsidRPr="005B00C6" w:rsidRDefault="008E5F11" w:rsidP="006374E8">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641B61C4" w14:textId="77777777" w:rsidR="008E5F11" w:rsidRPr="005B00C6" w:rsidRDefault="008E5F11" w:rsidP="006374E8">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09827A8B" w14:textId="77777777" w:rsidR="008E5F11" w:rsidRPr="005B00C6" w:rsidRDefault="008E5F11" w:rsidP="006374E8">
            <w:pPr>
              <w:pStyle w:val="TAC"/>
            </w:pPr>
            <w:r w:rsidRPr="005B00C6">
              <w:t>pc_Band8_nrBand78_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6DA3CDE8" w14:textId="77777777" w:rsidR="008E5F11" w:rsidRPr="005B00C6" w:rsidRDefault="008E5F11" w:rsidP="006374E8">
            <w:pPr>
              <w:pStyle w:val="TAC"/>
              <w:rPr>
                <w:rFonts w:cs="Arial"/>
                <w:szCs w:val="18"/>
                <w:highlight w:val="yellow"/>
                <w:lang w:eastAsia="zh-Hans"/>
              </w:rPr>
            </w:pPr>
          </w:p>
        </w:tc>
      </w:tr>
      <w:tr w:rsidR="00F3154F" w:rsidRPr="005B00C6" w14:paraId="57F95638"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0E33BC14" w14:textId="77777777" w:rsidR="00F3154F" w:rsidRPr="005B00C6" w:rsidRDefault="00F3154F">
            <w:pPr>
              <w:pStyle w:val="TAC"/>
              <w:rPr>
                <w:lang w:eastAsia="zh-CN"/>
              </w:rPr>
            </w:pPr>
            <w:r w:rsidRPr="005B00C6">
              <w:rPr>
                <w:lang w:eastAsia="zh-CN"/>
              </w:rPr>
              <w:t>9</w:t>
            </w:r>
          </w:p>
        </w:tc>
        <w:tc>
          <w:tcPr>
            <w:tcW w:w="1331" w:type="dxa"/>
            <w:gridSpan w:val="2"/>
            <w:tcBorders>
              <w:top w:val="single" w:sz="6" w:space="0" w:color="auto"/>
              <w:left w:val="single" w:sz="6" w:space="0" w:color="auto"/>
              <w:bottom w:val="single" w:sz="6" w:space="0" w:color="auto"/>
              <w:right w:val="single" w:sz="6" w:space="0" w:color="auto"/>
            </w:tcBorders>
            <w:hideMark/>
          </w:tcPr>
          <w:p w14:paraId="71C2FB97"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603AD620" w14:textId="77777777" w:rsidR="00F3154F" w:rsidRPr="005B00C6" w:rsidRDefault="00F3154F">
            <w:pPr>
              <w:pStyle w:val="TAL"/>
              <w:rPr>
                <w:lang w:eastAsia="zh-CN"/>
              </w:rPr>
            </w:pPr>
            <w:r w:rsidRPr="005B00C6">
              <w:rPr>
                <w:lang w:eastAsia="zh-CN"/>
              </w:rPr>
              <w:t>LTE Frequency band: 1850-1910 MHz (UL),1930-1990 MHz (DL)</w:t>
            </w:r>
          </w:p>
          <w:p w14:paraId="4C3576A5"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3A157CCC"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65616451"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645258D5" w14:textId="77777777" w:rsidR="00F3154F" w:rsidRPr="005B00C6" w:rsidRDefault="00F3154F">
            <w:pPr>
              <w:pStyle w:val="TAC"/>
              <w:rPr>
                <w:lang w:eastAsia="en-US"/>
              </w:rPr>
            </w:pPr>
            <w:r w:rsidRPr="005B00C6">
              <w:t>pc_Band2_nrBand77_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4626C250" w14:textId="77777777" w:rsidR="00F3154F" w:rsidRPr="005B00C6" w:rsidRDefault="00F3154F">
            <w:pPr>
              <w:pStyle w:val="TAC"/>
              <w:rPr>
                <w:rFonts w:cs="Arial"/>
                <w:szCs w:val="18"/>
                <w:highlight w:val="yellow"/>
                <w:lang w:eastAsia="zh-Hans"/>
              </w:rPr>
            </w:pPr>
          </w:p>
        </w:tc>
      </w:tr>
      <w:tr w:rsidR="00F3154F" w:rsidRPr="005B00C6" w14:paraId="7B6D0D21"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136D9669" w14:textId="77777777" w:rsidR="00F3154F" w:rsidRPr="005B00C6" w:rsidRDefault="00F3154F">
            <w:pPr>
              <w:pStyle w:val="TAC"/>
              <w:rPr>
                <w:lang w:eastAsia="zh-CN"/>
              </w:rPr>
            </w:pPr>
            <w:r w:rsidRPr="005B00C6">
              <w:rPr>
                <w:lang w:eastAsia="zh-CN"/>
              </w:rPr>
              <w:t>10</w:t>
            </w:r>
          </w:p>
        </w:tc>
        <w:tc>
          <w:tcPr>
            <w:tcW w:w="1331" w:type="dxa"/>
            <w:gridSpan w:val="2"/>
            <w:tcBorders>
              <w:top w:val="single" w:sz="6" w:space="0" w:color="auto"/>
              <w:left w:val="single" w:sz="6" w:space="0" w:color="auto"/>
              <w:bottom w:val="single" w:sz="6" w:space="0" w:color="auto"/>
              <w:right w:val="single" w:sz="6" w:space="0" w:color="auto"/>
            </w:tcBorders>
            <w:hideMark/>
          </w:tcPr>
          <w:p w14:paraId="6E2FFB7B"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1CF8682" w14:textId="77777777" w:rsidR="00F3154F" w:rsidRPr="005B00C6" w:rsidRDefault="00F3154F">
            <w:pPr>
              <w:pStyle w:val="TAL"/>
              <w:rPr>
                <w:lang w:eastAsia="zh-CN"/>
              </w:rPr>
            </w:pPr>
            <w:r w:rsidRPr="005B00C6">
              <w:rPr>
                <w:lang w:eastAsia="zh-CN"/>
              </w:rPr>
              <w:t>LTE Frequency band: 824-849 MHz (UL),869- 894 MHz (DL)</w:t>
            </w:r>
          </w:p>
          <w:p w14:paraId="5168078F"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1EF6ED17"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01F253AA"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48805F19" w14:textId="77777777" w:rsidR="00F3154F" w:rsidRPr="005B00C6" w:rsidRDefault="00F3154F">
            <w:pPr>
              <w:pStyle w:val="TAC"/>
              <w:rPr>
                <w:lang w:eastAsia="en-US"/>
              </w:rPr>
            </w:pPr>
            <w:r w:rsidRPr="005B00C6">
              <w:t>pc_Band5_nrBand77_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7FCD20B7" w14:textId="77777777" w:rsidR="00F3154F" w:rsidRPr="005B00C6" w:rsidRDefault="00F3154F">
            <w:pPr>
              <w:pStyle w:val="TAC"/>
              <w:rPr>
                <w:rFonts w:cs="Arial"/>
                <w:szCs w:val="18"/>
                <w:highlight w:val="yellow"/>
                <w:lang w:eastAsia="zh-Hans"/>
              </w:rPr>
            </w:pPr>
          </w:p>
        </w:tc>
      </w:tr>
      <w:tr w:rsidR="00F3154F" w:rsidRPr="005B00C6" w14:paraId="73F707D8"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219DA68C" w14:textId="77777777" w:rsidR="00F3154F" w:rsidRPr="005B00C6" w:rsidRDefault="00F3154F">
            <w:pPr>
              <w:pStyle w:val="TAC"/>
              <w:rPr>
                <w:lang w:eastAsia="zh-CN"/>
              </w:rPr>
            </w:pPr>
            <w:r w:rsidRPr="005B00C6">
              <w:rPr>
                <w:lang w:eastAsia="zh-CN"/>
              </w:rPr>
              <w:t>11</w:t>
            </w:r>
          </w:p>
        </w:tc>
        <w:tc>
          <w:tcPr>
            <w:tcW w:w="1331" w:type="dxa"/>
            <w:gridSpan w:val="2"/>
            <w:tcBorders>
              <w:top w:val="single" w:sz="6" w:space="0" w:color="auto"/>
              <w:left w:val="single" w:sz="6" w:space="0" w:color="auto"/>
              <w:bottom w:val="single" w:sz="6" w:space="0" w:color="auto"/>
              <w:right w:val="single" w:sz="6" w:space="0" w:color="auto"/>
            </w:tcBorders>
            <w:hideMark/>
          </w:tcPr>
          <w:p w14:paraId="380B109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1B875E00" w14:textId="77777777" w:rsidR="00F3154F" w:rsidRPr="005B00C6" w:rsidRDefault="00F3154F">
            <w:pPr>
              <w:pStyle w:val="TAL"/>
              <w:rPr>
                <w:lang w:eastAsia="zh-CN"/>
              </w:rPr>
            </w:pPr>
            <w:r w:rsidRPr="005B00C6">
              <w:rPr>
                <w:lang w:eastAsia="zh-CN"/>
              </w:rPr>
              <w:t>LTE Frequency band: 777-787 MHz (UL),746-756 MHz (DL)</w:t>
            </w:r>
          </w:p>
          <w:p w14:paraId="332DD8E1"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00E5F008"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036108A"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0525495E" w14:textId="77777777" w:rsidR="00F3154F" w:rsidRPr="005B00C6" w:rsidRDefault="00F3154F">
            <w:pPr>
              <w:pStyle w:val="TAC"/>
              <w:rPr>
                <w:lang w:eastAsia="en-US"/>
              </w:rPr>
            </w:pPr>
            <w:r w:rsidRPr="005B00C6">
              <w:t>pc_Band13_nrBand77_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27C41DA" w14:textId="77777777" w:rsidR="00F3154F" w:rsidRPr="005B00C6" w:rsidRDefault="00F3154F">
            <w:pPr>
              <w:pStyle w:val="TAC"/>
              <w:rPr>
                <w:rFonts w:cs="Arial"/>
                <w:szCs w:val="18"/>
                <w:highlight w:val="yellow"/>
                <w:lang w:eastAsia="zh-Hans"/>
              </w:rPr>
            </w:pPr>
          </w:p>
        </w:tc>
      </w:tr>
      <w:tr w:rsidR="00F3154F" w:rsidRPr="005B00C6" w14:paraId="2B2942A9" w14:textId="77777777" w:rsidTr="00F3154F">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66F4E224" w14:textId="77777777" w:rsidR="00F3154F" w:rsidRPr="005B00C6" w:rsidRDefault="00F3154F">
            <w:pPr>
              <w:pStyle w:val="TAC"/>
              <w:rPr>
                <w:lang w:eastAsia="zh-CN"/>
              </w:rPr>
            </w:pPr>
            <w:r w:rsidRPr="005B00C6">
              <w:rPr>
                <w:lang w:eastAsia="zh-CN"/>
              </w:rPr>
              <w:t>12</w:t>
            </w:r>
          </w:p>
        </w:tc>
        <w:tc>
          <w:tcPr>
            <w:tcW w:w="1331" w:type="dxa"/>
            <w:gridSpan w:val="2"/>
            <w:tcBorders>
              <w:top w:val="single" w:sz="6" w:space="0" w:color="auto"/>
              <w:left w:val="single" w:sz="6" w:space="0" w:color="auto"/>
              <w:bottom w:val="single" w:sz="6" w:space="0" w:color="auto"/>
              <w:right w:val="single" w:sz="6" w:space="0" w:color="auto"/>
            </w:tcBorders>
            <w:hideMark/>
          </w:tcPr>
          <w:p w14:paraId="5B94713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68C75724" w14:textId="77777777" w:rsidR="00F3154F" w:rsidRPr="005B00C6" w:rsidRDefault="00F3154F">
            <w:pPr>
              <w:pStyle w:val="TAL"/>
              <w:rPr>
                <w:lang w:eastAsia="zh-CN"/>
              </w:rPr>
            </w:pPr>
            <w:r w:rsidRPr="005B00C6">
              <w:rPr>
                <w:lang w:eastAsia="zh-CN"/>
              </w:rPr>
              <w:t>LTE Frequency band: 1710-1780 MHz (UL),2110-2200 MHz (DL)</w:t>
            </w:r>
          </w:p>
          <w:p w14:paraId="4266E0F6"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7FD111E2"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2A8071C" w14:textId="77777777" w:rsidR="00F3154F" w:rsidRPr="005B00C6" w:rsidRDefault="00F3154F">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53258853" w14:textId="77777777" w:rsidR="00F3154F" w:rsidRPr="005B00C6" w:rsidRDefault="00F3154F">
            <w:pPr>
              <w:pStyle w:val="TAC"/>
              <w:rPr>
                <w:lang w:eastAsia="en-US"/>
              </w:rPr>
            </w:pPr>
            <w:r w:rsidRPr="005B00C6">
              <w:t>pc_Band66_nrBand77_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61EBB91C" w14:textId="77777777" w:rsidR="00F3154F" w:rsidRPr="005B00C6" w:rsidRDefault="00F3154F">
            <w:pPr>
              <w:pStyle w:val="TAC"/>
              <w:rPr>
                <w:rFonts w:cs="Arial"/>
                <w:szCs w:val="18"/>
                <w:highlight w:val="yellow"/>
                <w:lang w:eastAsia="zh-Hans"/>
              </w:rPr>
            </w:pPr>
          </w:p>
        </w:tc>
      </w:tr>
      <w:tr w:rsidR="00F3154F" w:rsidRPr="005B00C6" w14:paraId="3881E8D3" w14:textId="77777777" w:rsidTr="00F3154F">
        <w:trPr>
          <w:gridBefore w:val="1"/>
          <w:wBefore w:w="33" w:type="dxa"/>
          <w:cantSplit/>
          <w:jc w:val="center"/>
        </w:trPr>
        <w:tc>
          <w:tcPr>
            <w:tcW w:w="9525" w:type="dxa"/>
            <w:gridSpan w:val="14"/>
            <w:tcBorders>
              <w:top w:val="single" w:sz="4" w:space="0" w:color="auto"/>
              <w:left w:val="single" w:sz="4" w:space="0" w:color="auto"/>
              <w:bottom w:val="single" w:sz="4" w:space="0" w:color="auto"/>
              <w:right w:val="single" w:sz="4" w:space="0" w:color="auto"/>
            </w:tcBorders>
            <w:hideMark/>
          </w:tcPr>
          <w:p w14:paraId="68EF1EEA" w14:textId="77777777" w:rsidR="00F3154F" w:rsidRPr="005B00C6" w:rsidRDefault="00F3154F" w:rsidP="005B00C6">
            <w:pPr>
              <w:pStyle w:val="TAN"/>
              <w:rPr>
                <w:lang w:eastAsia="en-US"/>
              </w:rPr>
            </w:pPr>
            <w:r w:rsidRPr="005B00C6">
              <w:t>NOTE 1:</w:t>
            </w:r>
            <w:r w:rsidRPr="005B00C6">
              <w:tab/>
              <w:t>In the USA this band is restricted to 3450 – 3550 MHz and 3700 – 3980 MHz</w:t>
            </w:r>
          </w:p>
        </w:tc>
      </w:tr>
    </w:tbl>
    <w:p w14:paraId="02D67714" w14:textId="77777777" w:rsidR="00B05689" w:rsidRPr="005B00C6" w:rsidRDefault="00B05689" w:rsidP="00B05689">
      <w:pPr>
        <w:rPr>
          <w:lang w:eastAsia="zh-CN"/>
        </w:rPr>
      </w:pPr>
    </w:p>
    <w:p w14:paraId="2C28C8B6" w14:textId="461611CA"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B1496E" w:rsidRPr="005B00C6" w14:paraId="7D79F16E" w14:textId="77777777" w:rsidTr="007173FE">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3A8B932" w14:textId="77777777" w:rsidR="00B1496E" w:rsidRPr="005B00C6" w:rsidRDefault="00B1496E" w:rsidP="00261B49">
            <w:pPr>
              <w:pStyle w:val="TAH"/>
            </w:pPr>
            <w:r w:rsidRPr="005B00C6">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6AD58D27" w14:textId="77777777" w:rsidR="00B1496E" w:rsidRPr="005B00C6" w:rsidRDefault="00B1496E" w:rsidP="00261B49">
            <w:pPr>
              <w:pStyle w:val="TAH"/>
            </w:pPr>
            <w:r w:rsidRPr="005B00C6">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1D94F0C7" w14:textId="77777777" w:rsidR="00B1496E" w:rsidRPr="005B00C6" w:rsidRDefault="00B1496E" w:rsidP="00261B49">
            <w:pPr>
              <w:pStyle w:val="TAH"/>
            </w:pPr>
            <w:r w:rsidRPr="005B00C6">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75E5D370" w14:textId="77777777" w:rsidR="00B1496E" w:rsidRPr="005B00C6" w:rsidRDefault="00B1496E" w:rsidP="00261B49">
            <w:pPr>
              <w:pStyle w:val="TAH"/>
            </w:pPr>
            <w:r w:rsidRPr="005B00C6">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0CED6507" w14:textId="77777777" w:rsidR="00B1496E" w:rsidRPr="005B00C6" w:rsidRDefault="00B1496E" w:rsidP="00261B49">
            <w:pPr>
              <w:pStyle w:val="TAH"/>
            </w:pPr>
            <w:r w:rsidRPr="005B00C6">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0A498268" w14:textId="77777777" w:rsidR="00B1496E" w:rsidRPr="005B00C6" w:rsidRDefault="00B1496E" w:rsidP="00261B49">
            <w:pPr>
              <w:pStyle w:val="TAH"/>
            </w:pPr>
            <w:r w:rsidRPr="005B00C6">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411C807C"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7F8B0E4F"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A3007BD" w14:textId="77777777" w:rsidR="00B1496E" w:rsidRPr="005B00C6" w:rsidRDefault="00B1496E" w:rsidP="00261B49">
            <w:pPr>
              <w:pStyle w:val="TAC"/>
            </w:pPr>
            <w:r w:rsidRPr="005B00C6">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2FA5C463"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056BE4E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73A4592"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318BB3FA" w14:textId="77777777" w:rsidR="00B1496E" w:rsidRPr="005B00C6" w:rsidRDefault="00B1496E" w:rsidP="00261B49">
            <w:pPr>
              <w:pStyle w:val="TAC"/>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78451AA"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0A3DCA6B" w14:textId="77777777" w:rsidR="00B1496E" w:rsidRPr="005B00C6" w:rsidRDefault="00B1496E" w:rsidP="00261B49">
            <w:pPr>
              <w:pStyle w:val="TAC"/>
              <w:rPr>
                <w:lang w:eastAsia="zh-CN"/>
              </w:rPr>
            </w:pPr>
          </w:p>
        </w:tc>
      </w:tr>
      <w:tr w:rsidR="00B1496E" w:rsidRPr="005B00C6" w14:paraId="6DFF93C1"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4B0E9AF" w14:textId="77777777" w:rsidR="00B1496E" w:rsidRPr="005B00C6" w:rsidRDefault="00B1496E" w:rsidP="00261B49">
            <w:pPr>
              <w:pStyle w:val="TAC"/>
              <w:rPr>
                <w:lang w:eastAsia="zh-CN"/>
              </w:rPr>
            </w:pPr>
            <w:r w:rsidRPr="005B00C6">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019126"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712A4FF2"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F49DB64"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4F727B7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5F88DD3"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65DDEC" w14:textId="77777777" w:rsidR="00B1496E" w:rsidRPr="005B00C6" w:rsidRDefault="00B1496E" w:rsidP="00261B49">
            <w:pPr>
              <w:pStyle w:val="TAC"/>
              <w:rPr>
                <w:lang w:eastAsia="zh-CN"/>
              </w:rPr>
            </w:pPr>
          </w:p>
        </w:tc>
      </w:tr>
      <w:tr w:rsidR="00B1496E" w:rsidRPr="005B00C6" w14:paraId="7981ACF4"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0D437F9" w14:textId="77777777" w:rsidR="00B1496E" w:rsidRPr="005B00C6" w:rsidRDefault="00B1496E" w:rsidP="00261B49">
            <w:pPr>
              <w:pStyle w:val="TAC"/>
              <w:rPr>
                <w:lang w:eastAsia="zh-CN"/>
              </w:rPr>
            </w:pPr>
            <w:r w:rsidRPr="005B00C6">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6873EB73"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21C8A1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BEBA96B"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7ACF45C2"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CB42626"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2628779E" w14:textId="77777777" w:rsidR="00B1496E" w:rsidRPr="005B00C6" w:rsidRDefault="00B1496E" w:rsidP="00261B49">
            <w:pPr>
              <w:pStyle w:val="TAC"/>
              <w:rPr>
                <w:lang w:eastAsia="zh-CN"/>
              </w:rPr>
            </w:pPr>
          </w:p>
        </w:tc>
      </w:tr>
      <w:tr w:rsidR="00B1496E" w:rsidRPr="005B00C6" w14:paraId="4FB90FED"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ED5148F" w14:textId="77777777" w:rsidR="00B1496E" w:rsidRPr="005B00C6" w:rsidRDefault="00B1496E" w:rsidP="00261B49">
            <w:pPr>
              <w:pStyle w:val="TAC"/>
              <w:rPr>
                <w:lang w:eastAsia="zh-CN"/>
              </w:rPr>
            </w:pPr>
            <w:r w:rsidRPr="005B00C6">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61197505" w14:textId="6CB0DA7E" w:rsidR="00B1496E" w:rsidRPr="005B00C6" w:rsidRDefault="00B1496E" w:rsidP="00261B49">
            <w:pPr>
              <w:pStyle w:val="TAC"/>
              <w:rPr>
                <w:rFonts w:cs="Arial"/>
                <w:szCs w:val="18"/>
                <w:lang w:eastAsia="ja-JP"/>
              </w:rPr>
            </w:pPr>
            <w:r w:rsidRPr="005B00C6">
              <w:rPr>
                <w:rFonts w:cs="Arial"/>
                <w:szCs w:val="18"/>
                <w:lang w:eastAsia="ja-JP"/>
              </w:rPr>
              <w:t>DC_3A_n78A</w:t>
            </w:r>
          </w:p>
        </w:tc>
        <w:tc>
          <w:tcPr>
            <w:tcW w:w="2609" w:type="dxa"/>
            <w:gridSpan w:val="2"/>
            <w:tcBorders>
              <w:top w:val="single" w:sz="6" w:space="0" w:color="auto"/>
              <w:left w:val="single" w:sz="6" w:space="0" w:color="auto"/>
              <w:bottom w:val="single" w:sz="6" w:space="0" w:color="auto"/>
              <w:right w:val="single" w:sz="6" w:space="0" w:color="auto"/>
            </w:tcBorders>
          </w:tcPr>
          <w:p w14:paraId="4B046458" w14:textId="5CB53D9E" w:rsidR="00B1496E" w:rsidRPr="005B00C6" w:rsidRDefault="00B1496E" w:rsidP="00261B49">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28A6348"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20F766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63F396B" w14:textId="77777777" w:rsidR="00B1496E" w:rsidRPr="005B00C6" w:rsidRDefault="00B1496E" w:rsidP="00261B49">
            <w:pPr>
              <w:pStyle w:val="TAC"/>
            </w:pPr>
            <w:r w:rsidRPr="005B00C6">
              <w:t>pc_Band3_nrBand78_powerClassNRPart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728ABE72" w14:textId="77777777" w:rsidR="00B1496E" w:rsidRPr="005B00C6" w:rsidRDefault="00B1496E" w:rsidP="00261B49">
            <w:pPr>
              <w:pStyle w:val="TAC"/>
              <w:rPr>
                <w:lang w:eastAsia="zh-CN"/>
              </w:rPr>
            </w:pPr>
          </w:p>
        </w:tc>
      </w:tr>
      <w:tr w:rsidR="00B1496E" w:rsidRPr="005B00C6" w14:paraId="50B1F189"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9A4E253" w14:textId="77777777" w:rsidR="00B1496E" w:rsidRPr="005B00C6" w:rsidRDefault="00B1496E" w:rsidP="00261B49">
            <w:pPr>
              <w:pStyle w:val="TAC"/>
              <w:rPr>
                <w:lang w:eastAsia="zh-CN"/>
              </w:rPr>
            </w:pPr>
            <w:r w:rsidRPr="005B00C6">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3C997F54" w14:textId="30C63AE4" w:rsidR="00B1496E" w:rsidRPr="005B00C6" w:rsidRDefault="00B1496E" w:rsidP="00261B49">
            <w:pPr>
              <w:pStyle w:val="TAC"/>
              <w:rPr>
                <w:rFonts w:cs="Arial"/>
                <w:szCs w:val="18"/>
                <w:lang w:eastAsia="ja-JP"/>
              </w:rPr>
            </w:pPr>
            <w:r w:rsidRPr="005B00C6">
              <w:rPr>
                <w:rFonts w:cs="Arial"/>
                <w:szCs w:val="18"/>
                <w:lang w:eastAsia="ja-JP"/>
              </w:rPr>
              <w:t>DC_3A_n41A</w:t>
            </w:r>
          </w:p>
        </w:tc>
        <w:tc>
          <w:tcPr>
            <w:tcW w:w="2609" w:type="dxa"/>
            <w:gridSpan w:val="2"/>
            <w:tcBorders>
              <w:top w:val="single" w:sz="6" w:space="0" w:color="auto"/>
              <w:left w:val="single" w:sz="6" w:space="0" w:color="auto"/>
              <w:bottom w:val="single" w:sz="6" w:space="0" w:color="auto"/>
              <w:right w:val="single" w:sz="6" w:space="0" w:color="auto"/>
            </w:tcBorders>
          </w:tcPr>
          <w:p w14:paraId="5E2C9384" w14:textId="19443E05" w:rsidR="00B1496E" w:rsidRPr="005B00C6" w:rsidRDefault="00B1496E" w:rsidP="00261B49">
            <w:pPr>
              <w:pStyle w:val="TAC"/>
              <w:rPr>
                <w:lang w:eastAsia="zh-CN"/>
              </w:rPr>
            </w:pPr>
            <w:r w:rsidRPr="005B00C6">
              <w:rPr>
                <w:rFonts w:cs="Arial"/>
                <w:szCs w:val="18"/>
                <w:lang w:eastAsia="ja-JP"/>
              </w:rPr>
              <w:t>DC_3A_n41A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F241740"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69CEC75"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D28283B" w14:textId="77777777" w:rsidR="00B1496E" w:rsidRPr="005B00C6" w:rsidRDefault="00B1496E" w:rsidP="00261B49">
            <w:pPr>
              <w:pStyle w:val="TAC"/>
            </w:pPr>
            <w:r w:rsidRPr="005B00C6">
              <w:t>pc_Band3_nrBand41_powerClassNRPart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89C5691" w14:textId="77777777" w:rsidR="00B1496E" w:rsidRPr="005B00C6" w:rsidRDefault="00B1496E" w:rsidP="00261B49">
            <w:pPr>
              <w:pStyle w:val="TAC"/>
              <w:rPr>
                <w:lang w:eastAsia="zh-CN"/>
              </w:rPr>
            </w:pPr>
          </w:p>
        </w:tc>
      </w:tr>
      <w:tr w:rsidR="007173FE" w:rsidRPr="005B00C6" w14:paraId="67A1AC78" w14:textId="77777777" w:rsidTr="007173FE">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CD9529E" w14:textId="77777777" w:rsidR="007173FE" w:rsidRPr="005B00C6" w:rsidRDefault="007173FE" w:rsidP="00386DCA">
            <w:pPr>
              <w:pStyle w:val="TAC"/>
              <w:rPr>
                <w:lang w:eastAsia="zh-CN"/>
              </w:rPr>
            </w:pPr>
            <w:r w:rsidRPr="005B00C6">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58DE2AD9" w14:textId="78916CE1" w:rsidR="007173FE" w:rsidRPr="005B00C6" w:rsidRDefault="007173FE" w:rsidP="00386DCA">
            <w:pPr>
              <w:pStyle w:val="TAC"/>
              <w:rPr>
                <w:rFonts w:cs="Arial"/>
                <w:szCs w:val="18"/>
                <w:lang w:eastAsia="ja-JP"/>
              </w:rPr>
            </w:pPr>
            <w:r w:rsidRPr="005B00C6">
              <w:rPr>
                <w:rFonts w:cs="Arial"/>
                <w:szCs w:val="18"/>
                <w:lang w:eastAsia="ja-JP"/>
              </w:rPr>
              <w:t>DC_1A_n78A</w:t>
            </w:r>
          </w:p>
        </w:tc>
        <w:tc>
          <w:tcPr>
            <w:tcW w:w="2609" w:type="dxa"/>
            <w:gridSpan w:val="2"/>
            <w:tcBorders>
              <w:top w:val="single" w:sz="6" w:space="0" w:color="auto"/>
              <w:left w:val="single" w:sz="6" w:space="0" w:color="auto"/>
              <w:bottom w:val="single" w:sz="6" w:space="0" w:color="auto"/>
              <w:right w:val="single" w:sz="6" w:space="0" w:color="auto"/>
            </w:tcBorders>
          </w:tcPr>
          <w:p w14:paraId="5BC10D38" w14:textId="6EBC90BD" w:rsidR="007173FE" w:rsidRPr="005B00C6" w:rsidRDefault="007173FE" w:rsidP="00386DCA">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182503A0" w14:textId="77777777" w:rsidR="007173FE" w:rsidRPr="005B00C6" w:rsidRDefault="007173FE" w:rsidP="00386DCA">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5F08C247" w14:textId="77777777" w:rsidR="007173FE" w:rsidRPr="005B00C6" w:rsidRDefault="007173FE" w:rsidP="00386D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6E11FDA0" w14:textId="77777777" w:rsidR="007173FE" w:rsidRPr="005B00C6" w:rsidRDefault="007173FE" w:rsidP="00386DCA">
            <w:pPr>
              <w:pStyle w:val="TAC"/>
            </w:pPr>
            <w:r w:rsidRPr="005B00C6">
              <w:t>pc_Band1_nrBand78_powerClassNRPart</w:t>
            </w:r>
            <w:r w:rsidRPr="005B00C6">
              <w:rPr>
                <w:lang w:eastAsia="zh-CN"/>
              </w:rPr>
              <w:t>_</w:t>
            </w:r>
            <w:r w:rsidRPr="005B00C6">
              <w:t>r17</w:t>
            </w:r>
          </w:p>
        </w:tc>
        <w:tc>
          <w:tcPr>
            <w:tcW w:w="1276" w:type="dxa"/>
            <w:gridSpan w:val="2"/>
            <w:tcBorders>
              <w:top w:val="single" w:sz="4" w:space="0" w:color="auto"/>
              <w:left w:val="single" w:sz="4" w:space="0" w:color="auto"/>
              <w:bottom w:val="single" w:sz="4" w:space="0" w:color="auto"/>
              <w:right w:val="single" w:sz="4" w:space="0" w:color="auto"/>
            </w:tcBorders>
          </w:tcPr>
          <w:p w14:paraId="433BC92D" w14:textId="77777777" w:rsidR="007173FE" w:rsidRPr="005B00C6" w:rsidRDefault="007173FE" w:rsidP="00386DCA">
            <w:pPr>
              <w:pStyle w:val="TAC"/>
              <w:rPr>
                <w:lang w:eastAsia="zh-CN"/>
              </w:rPr>
            </w:pPr>
          </w:p>
        </w:tc>
      </w:tr>
      <w:tr w:rsidR="008E5F11" w:rsidRPr="005B00C6" w14:paraId="0559413F" w14:textId="77777777" w:rsidTr="008E5F11">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5DDFDEB6" w14:textId="77777777" w:rsidR="008E5F11" w:rsidRPr="005B00C6" w:rsidRDefault="008E5F11" w:rsidP="006374E8">
            <w:pPr>
              <w:pStyle w:val="TAC"/>
              <w:rPr>
                <w:lang w:eastAsia="zh-CN"/>
              </w:rPr>
            </w:pPr>
            <w:r w:rsidRPr="005B00C6">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706FE367" w14:textId="77777777" w:rsidR="008E5F11" w:rsidRPr="005B00C6" w:rsidRDefault="008E5F11" w:rsidP="006374E8">
            <w:pPr>
              <w:pStyle w:val="TAC"/>
              <w:rPr>
                <w:rFonts w:cs="Arial"/>
                <w:szCs w:val="18"/>
                <w:lang w:eastAsia="ja-JP"/>
              </w:rPr>
            </w:pPr>
            <w:r w:rsidRPr="005B00C6">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0F73C6DB" w14:textId="77777777" w:rsidR="008E5F11" w:rsidRPr="005B00C6" w:rsidRDefault="008E5F11" w:rsidP="006374E8">
            <w:pPr>
              <w:pStyle w:val="TAC"/>
              <w:rPr>
                <w:rFonts w:cs="Arial"/>
                <w:szCs w:val="18"/>
                <w:lang w:eastAsia="ja-JP"/>
              </w:rPr>
            </w:pPr>
            <w:r w:rsidRPr="005B00C6">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A06A57" w14:textId="77777777" w:rsidR="008E5F11" w:rsidRPr="005B00C6" w:rsidRDefault="008E5F11" w:rsidP="006374E8">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01C80F2" w14:textId="77777777" w:rsidR="008E5F11" w:rsidRPr="005B00C6" w:rsidRDefault="008E5F11" w:rsidP="006374E8">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08B88A0" w14:textId="77777777" w:rsidR="008E5F11" w:rsidRPr="005B00C6" w:rsidRDefault="008E5F11" w:rsidP="006374E8">
            <w:pPr>
              <w:pStyle w:val="TAC"/>
            </w:pPr>
            <w:r w:rsidRPr="005B00C6">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4052B41" w14:textId="77777777" w:rsidR="008E5F11" w:rsidRPr="005B00C6" w:rsidRDefault="008E5F11" w:rsidP="006374E8">
            <w:pPr>
              <w:pStyle w:val="TAC"/>
              <w:rPr>
                <w:lang w:eastAsia="zh-CN"/>
              </w:rPr>
            </w:pPr>
          </w:p>
        </w:tc>
      </w:tr>
      <w:tr w:rsidR="00C47B67" w:rsidRPr="005B00C6" w14:paraId="39C56C8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D462F56" w14:textId="77777777" w:rsidR="00F3154F" w:rsidRPr="005B00C6" w:rsidRDefault="00F3154F">
            <w:pPr>
              <w:pStyle w:val="TAC"/>
              <w:rPr>
                <w:lang w:eastAsia="zh-CN"/>
              </w:rPr>
            </w:pPr>
            <w:r w:rsidRPr="005B00C6">
              <w:rPr>
                <w:lang w:eastAsia="zh-CN"/>
              </w:rPr>
              <w:t>8</w:t>
            </w:r>
          </w:p>
        </w:tc>
        <w:tc>
          <w:tcPr>
            <w:tcW w:w="1275" w:type="dxa"/>
            <w:gridSpan w:val="2"/>
            <w:tcBorders>
              <w:top w:val="single" w:sz="6" w:space="0" w:color="auto"/>
              <w:left w:val="single" w:sz="4" w:space="0" w:color="auto"/>
              <w:bottom w:val="single" w:sz="6" w:space="0" w:color="auto"/>
              <w:right w:val="single" w:sz="6" w:space="0" w:color="auto"/>
            </w:tcBorders>
          </w:tcPr>
          <w:p w14:paraId="3892EECD" w14:textId="77777777" w:rsidR="00F3154F" w:rsidRPr="005B00C6" w:rsidRDefault="00F3154F">
            <w:pPr>
              <w:pStyle w:val="TAC"/>
              <w:rPr>
                <w:rFonts w:cs="Arial"/>
                <w:szCs w:val="18"/>
                <w:lang w:eastAsia="ja-JP"/>
              </w:rPr>
            </w:pPr>
            <w:r w:rsidRPr="005B00C6">
              <w:rPr>
                <w:rFonts w:cs="Arial"/>
                <w:szCs w:val="18"/>
                <w:lang w:eastAsia="ja-JP"/>
              </w:rPr>
              <w:t>DC_2A_n77A</w:t>
            </w:r>
          </w:p>
        </w:tc>
        <w:tc>
          <w:tcPr>
            <w:tcW w:w="2609" w:type="dxa"/>
            <w:gridSpan w:val="2"/>
            <w:tcBorders>
              <w:top w:val="single" w:sz="6" w:space="0" w:color="auto"/>
              <w:left w:val="single" w:sz="6" w:space="0" w:color="auto"/>
              <w:bottom w:val="single" w:sz="6" w:space="0" w:color="auto"/>
              <w:right w:val="single" w:sz="6" w:space="0" w:color="auto"/>
            </w:tcBorders>
          </w:tcPr>
          <w:p w14:paraId="77E01259" w14:textId="77777777" w:rsidR="00F3154F" w:rsidRPr="005B00C6" w:rsidRDefault="00F3154F">
            <w:pPr>
              <w:pStyle w:val="TAC"/>
              <w:rPr>
                <w:rFonts w:cs="Arial"/>
                <w:szCs w:val="18"/>
                <w:lang w:eastAsia="ja-JP"/>
              </w:rPr>
            </w:pPr>
            <w:r w:rsidRPr="005B00C6">
              <w:rPr>
                <w:rFonts w:cs="Arial"/>
                <w:szCs w:val="18"/>
                <w:lang w:eastAsia="ja-JP"/>
              </w:rPr>
              <w:t>DC_2A_n77A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A2CE567"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769910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7EDE056" w14:textId="77777777" w:rsidR="00F3154F" w:rsidRPr="005B00C6" w:rsidRDefault="00F3154F">
            <w:pPr>
              <w:pStyle w:val="TAC"/>
            </w:pPr>
            <w:r w:rsidRPr="005B00C6">
              <w:t>pc_Band2_nrBand77_powerClassNRPart_r17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BC40375" w14:textId="77777777" w:rsidR="00F3154F" w:rsidRPr="005B00C6" w:rsidRDefault="00F3154F">
            <w:pPr>
              <w:pStyle w:val="TAC"/>
              <w:rPr>
                <w:lang w:eastAsia="zh-CN"/>
              </w:rPr>
            </w:pPr>
          </w:p>
        </w:tc>
      </w:tr>
      <w:tr w:rsidR="00C47B67" w:rsidRPr="005B00C6" w14:paraId="7328D556"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5E16CC1" w14:textId="77777777" w:rsidR="00F3154F" w:rsidRPr="005B00C6" w:rsidRDefault="00F3154F">
            <w:pPr>
              <w:pStyle w:val="TAC"/>
              <w:rPr>
                <w:lang w:eastAsia="zh-CN"/>
              </w:rPr>
            </w:pPr>
            <w:r w:rsidRPr="005B00C6">
              <w:rPr>
                <w:lang w:eastAsia="zh-CN"/>
              </w:rPr>
              <w:t>9</w:t>
            </w:r>
          </w:p>
        </w:tc>
        <w:tc>
          <w:tcPr>
            <w:tcW w:w="1275" w:type="dxa"/>
            <w:gridSpan w:val="2"/>
            <w:tcBorders>
              <w:top w:val="single" w:sz="6" w:space="0" w:color="auto"/>
              <w:left w:val="single" w:sz="4" w:space="0" w:color="auto"/>
              <w:bottom w:val="single" w:sz="6" w:space="0" w:color="auto"/>
              <w:right w:val="single" w:sz="6" w:space="0" w:color="auto"/>
            </w:tcBorders>
          </w:tcPr>
          <w:p w14:paraId="14160FAB" w14:textId="77777777" w:rsidR="00F3154F" w:rsidRPr="005B00C6" w:rsidRDefault="00F3154F">
            <w:pPr>
              <w:pStyle w:val="TAC"/>
              <w:rPr>
                <w:rFonts w:cs="Arial"/>
                <w:szCs w:val="18"/>
                <w:lang w:eastAsia="ja-JP"/>
              </w:rPr>
            </w:pPr>
            <w:r w:rsidRPr="005B00C6">
              <w:rPr>
                <w:rFonts w:cs="Arial"/>
                <w:szCs w:val="18"/>
                <w:lang w:eastAsia="ja-JP"/>
              </w:rPr>
              <w:t>DC_5A_n77A</w:t>
            </w:r>
          </w:p>
        </w:tc>
        <w:tc>
          <w:tcPr>
            <w:tcW w:w="2609" w:type="dxa"/>
            <w:gridSpan w:val="2"/>
            <w:tcBorders>
              <w:top w:val="single" w:sz="6" w:space="0" w:color="auto"/>
              <w:left w:val="single" w:sz="6" w:space="0" w:color="auto"/>
              <w:bottom w:val="single" w:sz="6" w:space="0" w:color="auto"/>
              <w:right w:val="single" w:sz="6" w:space="0" w:color="auto"/>
            </w:tcBorders>
          </w:tcPr>
          <w:p w14:paraId="2D63C7A6" w14:textId="77777777" w:rsidR="00F3154F" w:rsidRPr="005B00C6" w:rsidRDefault="00F3154F">
            <w:pPr>
              <w:pStyle w:val="TAC"/>
              <w:rPr>
                <w:rFonts w:cs="Arial"/>
                <w:szCs w:val="18"/>
                <w:lang w:eastAsia="ja-JP"/>
              </w:rPr>
            </w:pPr>
            <w:r w:rsidRPr="005B00C6">
              <w:rPr>
                <w:rFonts w:cs="Arial"/>
                <w:szCs w:val="18"/>
                <w:lang w:eastAsia="ja-JP"/>
              </w:rPr>
              <w:t>DC_5A_n77A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EEEB71"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3CB3A7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68F076E" w14:textId="77777777" w:rsidR="00F3154F" w:rsidRPr="005B00C6" w:rsidRDefault="00F3154F">
            <w:pPr>
              <w:pStyle w:val="TAC"/>
            </w:pPr>
            <w:r w:rsidRPr="005B00C6">
              <w:t>pc_Band5_nrBand77_powerClassNRPart_r17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281CC7C7" w14:textId="77777777" w:rsidR="00F3154F" w:rsidRPr="005B00C6" w:rsidRDefault="00F3154F">
            <w:pPr>
              <w:pStyle w:val="TAC"/>
              <w:rPr>
                <w:lang w:eastAsia="zh-CN"/>
              </w:rPr>
            </w:pPr>
          </w:p>
        </w:tc>
      </w:tr>
      <w:tr w:rsidR="00C47B67" w:rsidRPr="005B00C6" w14:paraId="79B1819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008D3F5B" w14:textId="77777777" w:rsidR="00F3154F" w:rsidRPr="005B00C6" w:rsidRDefault="00F3154F">
            <w:pPr>
              <w:pStyle w:val="TAC"/>
              <w:rPr>
                <w:lang w:eastAsia="zh-CN"/>
              </w:rPr>
            </w:pPr>
            <w:r w:rsidRPr="005B00C6">
              <w:rPr>
                <w:lang w:eastAsia="zh-CN"/>
              </w:rPr>
              <w:t>10</w:t>
            </w:r>
          </w:p>
        </w:tc>
        <w:tc>
          <w:tcPr>
            <w:tcW w:w="1275" w:type="dxa"/>
            <w:gridSpan w:val="2"/>
            <w:tcBorders>
              <w:top w:val="single" w:sz="6" w:space="0" w:color="auto"/>
              <w:left w:val="single" w:sz="4" w:space="0" w:color="auto"/>
              <w:bottom w:val="single" w:sz="6" w:space="0" w:color="auto"/>
              <w:right w:val="single" w:sz="6" w:space="0" w:color="auto"/>
            </w:tcBorders>
          </w:tcPr>
          <w:p w14:paraId="45C423F4" w14:textId="77777777" w:rsidR="00F3154F" w:rsidRPr="005B00C6" w:rsidRDefault="00F3154F">
            <w:pPr>
              <w:pStyle w:val="TAC"/>
              <w:rPr>
                <w:rFonts w:cs="Arial"/>
                <w:szCs w:val="18"/>
                <w:lang w:eastAsia="ja-JP"/>
              </w:rPr>
            </w:pPr>
            <w:r w:rsidRPr="005B00C6">
              <w:rPr>
                <w:rFonts w:cs="Arial"/>
                <w:szCs w:val="18"/>
                <w:lang w:eastAsia="ja-JP"/>
              </w:rPr>
              <w:t>DC_13A_n77A</w:t>
            </w:r>
          </w:p>
        </w:tc>
        <w:tc>
          <w:tcPr>
            <w:tcW w:w="2609" w:type="dxa"/>
            <w:gridSpan w:val="2"/>
            <w:tcBorders>
              <w:top w:val="single" w:sz="6" w:space="0" w:color="auto"/>
              <w:left w:val="single" w:sz="6" w:space="0" w:color="auto"/>
              <w:bottom w:val="single" w:sz="6" w:space="0" w:color="auto"/>
              <w:right w:val="single" w:sz="6" w:space="0" w:color="auto"/>
            </w:tcBorders>
          </w:tcPr>
          <w:p w14:paraId="10A433B1" w14:textId="77777777" w:rsidR="00F3154F" w:rsidRPr="005B00C6" w:rsidRDefault="00F3154F">
            <w:pPr>
              <w:pStyle w:val="TAC"/>
              <w:rPr>
                <w:rFonts w:cs="Arial"/>
                <w:szCs w:val="18"/>
                <w:lang w:eastAsia="ja-JP"/>
              </w:rPr>
            </w:pPr>
            <w:r w:rsidRPr="005B00C6">
              <w:rPr>
                <w:rFonts w:cs="Arial"/>
                <w:szCs w:val="18"/>
                <w:lang w:eastAsia="ja-JP"/>
              </w:rPr>
              <w:t>DC_13A_n77A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65FC966"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23BDF518"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970658C" w14:textId="77777777" w:rsidR="00F3154F" w:rsidRPr="005B00C6" w:rsidRDefault="00F3154F">
            <w:pPr>
              <w:pStyle w:val="TAC"/>
            </w:pPr>
            <w:r w:rsidRPr="005B00C6">
              <w:t>pc_Band13_nrBand77_powerClassNRPart_r17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7F47ECD" w14:textId="77777777" w:rsidR="00F3154F" w:rsidRPr="005B00C6" w:rsidRDefault="00F3154F">
            <w:pPr>
              <w:pStyle w:val="TAC"/>
              <w:rPr>
                <w:lang w:eastAsia="zh-CN"/>
              </w:rPr>
            </w:pPr>
          </w:p>
        </w:tc>
      </w:tr>
      <w:tr w:rsidR="00C47B67" w:rsidRPr="005B00C6" w14:paraId="7E106335"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9C59FA1" w14:textId="77777777" w:rsidR="00F3154F" w:rsidRPr="005B00C6" w:rsidRDefault="00F3154F">
            <w:pPr>
              <w:pStyle w:val="TAC"/>
              <w:rPr>
                <w:lang w:eastAsia="zh-CN"/>
              </w:rPr>
            </w:pPr>
            <w:r w:rsidRPr="005B00C6">
              <w:rPr>
                <w:lang w:eastAsia="zh-CN"/>
              </w:rPr>
              <w:t>11</w:t>
            </w:r>
          </w:p>
        </w:tc>
        <w:tc>
          <w:tcPr>
            <w:tcW w:w="1275" w:type="dxa"/>
            <w:gridSpan w:val="2"/>
            <w:tcBorders>
              <w:top w:val="single" w:sz="6" w:space="0" w:color="auto"/>
              <w:left w:val="single" w:sz="4" w:space="0" w:color="auto"/>
              <w:bottom w:val="single" w:sz="6" w:space="0" w:color="auto"/>
              <w:right w:val="single" w:sz="6" w:space="0" w:color="auto"/>
            </w:tcBorders>
          </w:tcPr>
          <w:p w14:paraId="1D899D43" w14:textId="77777777" w:rsidR="00F3154F" w:rsidRPr="005B00C6" w:rsidRDefault="00F3154F">
            <w:pPr>
              <w:pStyle w:val="TAC"/>
              <w:rPr>
                <w:rFonts w:cs="Arial"/>
                <w:szCs w:val="18"/>
                <w:lang w:eastAsia="ja-JP"/>
              </w:rPr>
            </w:pPr>
            <w:r w:rsidRPr="005B00C6">
              <w:rPr>
                <w:rFonts w:cs="Arial"/>
                <w:szCs w:val="18"/>
                <w:lang w:eastAsia="ja-JP"/>
              </w:rPr>
              <w:t>DC_66A_n77A</w:t>
            </w:r>
          </w:p>
        </w:tc>
        <w:tc>
          <w:tcPr>
            <w:tcW w:w="2609" w:type="dxa"/>
            <w:gridSpan w:val="2"/>
            <w:tcBorders>
              <w:top w:val="single" w:sz="6" w:space="0" w:color="auto"/>
              <w:left w:val="single" w:sz="6" w:space="0" w:color="auto"/>
              <w:bottom w:val="single" w:sz="6" w:space="0" w:color="auto"/>
              <w:right w:val="single" w:sz="6" w:space="0" w:color="auto"/>
            </w:tcBorders>
          </w:tcPr>
          <w:p w14:paraId="4362C88A" w14:textId="77777777" w:rsidR="00F3154F" w:rsidRPr="005B00C6" w:rsidRDefault="00F3154F">
            <w:pPr>
              <w:pStyle w:val="TAC"/>
              <w:rPr>
                <w:rFonts w:cs="Arial"/>
                <w:szCs w:val="18"/>
                <w:lang w:eastAsia="ja-JP"/>
              </w:rPr>
            </w:pPr>
            <w:r w:rsidRPr="005B00C6">
              <w:rPr>
                <w:rFonts w:cs="Arial"/>
                <w:szCs w:val="18"/>
                <w:lang w:eastAsia="ja-JP"/>
              </w:rPr>
              <w:t>DC_66A_n77A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3FB42EA0"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7E6D7774"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88C9A58" w14:textId="77777777" w:rsidR="00F3154F" w:rsidRPr="005B00C6" w:rsidRDefault="00F3154F">
            <w:pPr>
              <w:pStyle w:val="TAC"/>
            </w:pPr>
            <w:r w:rsidRPr="005B00C6">
              <w:t>pc_Band66_nrBand77_powerClassNRPart_r17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550A0FE3" w14:textId="77777777" w:rsidR="00F3154F" w:rsidRPr="005B00C6" w:rsidRDefault="00F3154F">
            <w:pPr>
              <w:pStyle w:val="TAC"/>
              <w:rPr>
                <w:lang w:eastAsia="zh-CN"/>
              </w:rPr>
            </w:pPr>
          </w:p>
        </w:tc>
      </w:tr>
    </w:tbl>
    <w:p w14:paraId="69623BBF" w14:textId="77777777" w:rsidR="00C76379" w:rsidRPr="005B00C6" w:rsidRDefault="00C76379" w:rsidP="00C76379"/>
    <w:p w14:paraId="789B08BE" w14:textId="77777777" w:rsidR="00C76379" w:rsidRPr="005B00C6" w:rsidRDefault="00C76379" w:rsidP="00C76379">
      <w:pPr>
        <w:pStyle w:val="TH"/>
      </w:pPr>
      <w:r w:rsidRPr="005B00C6">
        <w:rPr>
          <w:rFonts w:eastAsia="PMingLiU"/>
        </w:rPr>
        <w:t xml:space="preserve">Table </w:t>
      </w:r>
      <w:r w:rsidRPr="005B00C6">
        <w:t>A.4.3.2B.2.3.1-3b</w:t>
      </w:r>
      <w:r w:rsidRPr="005B00C6">
        <w:rPr>
          <w:rFonts w:eastAsia="PMingLiU"/>
        </w:rPr>
        <w:t xml:space="preserve">: </w:t>
      </w:r>
      <w:r w:rsidRPr="005B00C6">
        <w:t xml:space="preserve">Inter-band EN-DC within FR1 (two bands) maxNumberSRS-Ports-PerResource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5B00C6" w:rsidRDefault="00C76379">
            <w:pPr>
              <w:pStyle w:val="TAH"/>
            </w:pPr>
            <w:r w:rsidRPr="005B00C6">
              <w:t>Supported maxNumberSRS-Ports-PerResource</w:t>
            </w:r>
          </w:p>
        </w:tc>
      </w:tr>
      <w:tr w:rsidR="00C76379" w:rsidRPr="005B00C6"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5B00C6" w:rsidRDefault="00C76379">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5B00C6" w:rsidRDefault="00C76379">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5B00C6" w:rsidRDefault="00C76379"/>
        </w:tc>
      </w:tr>
      <w:tr w:rsidR="00C76379" w:rsidRPr="005B00C6"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5B00C6" w:rsidRDefault="00C76379">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5B00C6" w:rsidRDefault="00C76379">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5B00C6" w:rsidRDefault="00C76379"/>
        </w:tc>
      </w:tr>
      <w:tr w:rsidR="00C76379" w:rsidRPr="005B00C6"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5B00C6" w:rsidRDefault="00C76379">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5B00C6" w:rsidRDefault="00C76379">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5B00C6" w:rsidRDefault="00C76379"/>
        </w:tc>
      </w:tr>
      <w:tr w:rsidR="00C76379" w:rsidRPr="005B00C6"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5B00C6" w:rsidRDefault="00C76379">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5B00C6" w:rsidRDefault="00C76379">
            <w:pPr>
              <w:pStyle w:val="TAC"/>
              <w:rPr>
                <w:rFonts w:cs="Arial"/>
                <w:szCs w:val="18"/>
                <w:lang w:eastAsia="ja-JP"/>
              </w:rPr>
            </w:pPr>
            <w:r w:rsidRPr="005B00C6">
              <w:rPr>
                <w:rFonts w:cs="Arial"/>
                <w:szCs w:val="18"/>
                <w:lang w:eastAsia="ja-JP"/>
              </w:rPr>
              <w:t>DC_3A_n78A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5B00C6" w:rsidRDefault="00C76379">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5B00C6" w:rsidRDefault="00C76379"/>
        </w:tc>
      </w:tr>
      <w:tr w:rsidR="00C76379" w:rsidRPr="005B00C6"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5B00C6" w:rsidRDefault="00C76379">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5B00C6" w:rsidRDefault="00C76379">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5B00C6" w:rsidRDefault="00C76379"/>
        </w:tc>
      </w:tr>
      <w:tr w:rsidR="00C76379" w:rsidRPr="005B00C6"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5B00C6" w:rsidRDefault="00C76379">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5B00C6" w:rsidRDefault="00C76379">
            <w:pPr>
              <w:pStyle w:val="TAC"/>
              <w:rPr>
                <w:rFonts w:cs="Arial"/>
                <w:szCs w:val="18"/>
                <w:lang w:eastAsia="ja-JP"/>
              </w:rPr>
            </w:pPr>
            <w:r w:rsidRPr="005B00C6">
              <w:rPr>
                <w:rFonts w:cs="Arial"/>
                <w:szCs w:val="18"/>
                <w:lang w:eastAsia="ja-JP"/>
              </w:rPr>
              <w:t>DC_1A_n78A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5B00C6" w:rsidRDefault="00C76379">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5B00C6" w:rsidRDefault="00C76379"/>
        </w:tc>
      </w:tr>
      <w:tr w:rsidR="00C76379" w:rsidRPr="005B00C6"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5B00C6" w:rsidRDefault="00C76379">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5B00C6" w:rsidRDefault="00C76379">
            <w:pPr>
              <w:pStyle w:val="TAC"/>
              <w:rPr>
                <w:rFonts w:cs="Arial"/>
                <w:szCs w:val="18"/>
                <w:lang w:eastAsia="ja-JP"/>
              </w:rPr>
            </w:pPr>
            <w:r w:rsidRPr="005B00C6">
              <w:rPr>
                <w:rFonts w:cs="Arial"/>
                <w:szCs w:val="18"/>
                <w:lang w:eastAsia="ja-JP"/>
              </w:rPr>
              <w:t>DC_8A_n78A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5B00C6" w:rsidRDefault="00C76379">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5B00C6" w:rsidRDefault="00C76379"/>
        </w:tc>
      </w:tr>
      <w:tr w:rsidR="00C76379" w:rsidRPr="005B00C6"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5B00C6" w:rsidRDefault="00C76379">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5B00C6" w:rsidRDefault="00C76379">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5B00C6" w:rsidRDefault="00C76379">
            <w:pPr>
              <w:pStyle w:val="TAC"/>
              <w:rPr>
                <w:rFonts w:cs="Arial"/>
                <w:szCs w:val="18"/>
                <w:lang w:eastAsia="ja-JP"/>
              </w:rPr>
            </w:pPr>
            <w:r w:rsidRPr="005B00C6">
              <w:rPr>
                <w:lang w:eastAsia="fi-FI"/>
              </w:rPr>
              <w:t>DC_2A_n77A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5B00C6" w:rsidRDefault="00C76379">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5B00C6" w:rsidRDefault="00C76379"/>
        </w:tc>
      </w:tr>
      <w:tr w:rsidR="00C76379" w:rsidRPr="005B00C6"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5B00C6" w:rsidRDefault="00C76379">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5B00C6" w:rsidRDefault="00C76379">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5B00C6" w:rsidRDefault="00C76379">
            <w:pPr>
              <w:pStyle w:val="TAC"/>
              <w:rPr>
                <w:rFonts w:cs="Arial"/>
                <w:szCs w:val="18"/>
                <w:lang w:eastAsia="ja-JP"/>
              </w:rPr>
            </w:pPr>
            <w:r w:rsidRPr="005B00C6">
              <w:rPr>
                <w:lang w:eastAsia="fi-FI"/>
              </w:rPr>
              <w:t>DC_5A_n77A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5B00C6" w:rsidRDefault="00C76379">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5B00C6" w:rsidRDefault="00C76379"/>
        </w:tc>
      </w:tr>
      <w:tr w:rsidR="00C76379" w:rsidRPr="005B00C6"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5B00C6" w:rsidRDefault="00C76379">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5B00C6" w:rsidRDefault="00C76379">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5B00C6" w:rsidRDefault="00C76379">
            <w:pPr>
              <w:pStyle w:val="TAC"/>
              <w:rPr>
                <w:rFonts w:cs="Arial"/>
                <w:szCs w:val="18"/>
                <w:lang w:eastAsia="ja-JP"/>
              </w:rPr>
            </w:pPr>
            <w:r w:rsidRPr="005B00C6">
              <w:rPr>
                <w:lang w:eastAsia="fi-FI"/>
              </w:rPr>
              <w:t>DC_13A_n77</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5B00C6" w:rsidRDefault="00C76379">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5B00C6" w:rsidRDefault="00C76379"/>
        </w:tc>
      </w:tr>
      <w:tr w:rsidR="00C76379" w:rsidRPr="005B00C6"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5B00C6" w:rsidRDefault="00C76379">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5B00C6" w:rsidRDefault="00C76379">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5B00C6" w:rsidRDefault="00C76379">
            <w:pPr>
              <w:pStyle w:val="TAC"/>
              <w:rPr>
                <w:rFonts w:cs="Arial"/>
                <w:szCs w:val="18"/>
                <w:lang w:eastAsia="ja-JP"/>
              </w:rPr>
            </w:pPr>
            <w:r w:rsidRPr="005B00C6">
              <w:rPr>
                <w:lang w:eastAsia="fi-FI"/>
              </w:rPr>
              <w:t>DC_66A_n77A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5B00C6" w:rsidRDefault="00C76379">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5B00C6" w:rsidRDefault="00C76379"/>
        </w:tc>
      </w:tr>
    </w:tbl>
    <w:p w14:paraId="7039E45B" w14:textId="77777777" w:rsidR="00C76379" w:rsidRPr="005B00C6" w:rsidRDefault="00C76379" w:rsidP="005B00C6">
      <w:pPr>
        <w:rPr>
          <w:lang w:eastAsia="zh-CN"/>
        </w:rPr>
      </w:pPr>
    </w:p>
    <w:p w14:paraId="77FA7769" w14:textId="77777777" w:rsidR="00C76379" w:rsidRPr="005B00C6" w:rsidRDefault="00C76379" w:rsidP="00C76379">
      <w:pPr>
        <w:pStyle w:val="TH"/>
        <w:rPr>
          <w:rFonts w:eastAsia="SimSun"/>
        </w:rPr>
      </w:pPr>
      <w:r w:rsidRPr="005B00C6">
        <w:rPr>
          <w:rFonts w:eastAsia="PMingLiU"/>
        </w:rPr>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5B00C6"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5B00C6" w:rsidRDefault="00C76379">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5B00C6" w:rsidRDefault="00C76379">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5B00C6" w:rsidRDefault="00C76379">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5B00C6" w:rsidRDefault="00C7637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5B00C6" w:rsidRDefault="00C76379">
            <w:pPr>
              <w:pStyle w:val="TAH"/>
            </w:pPr>
            <w:r w:rsidRPr="005B00C6">
              <w:t>Supported NR part power class</w:t>
            </w:r>
          </w:p>
        </w:tc>
      </w:tr>
      <w:tr w:rsidR="00C76379" w:rsidRPr="005B00C6"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5B00C6" w:rsidRDefault="00C76379">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5B00C6" w:rsidRDefault="00C76379">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5B00C6" w:rsidRDefault="00C76379"/>
        </w:tc>
      </w:tr>
      <w:tr w:rsidR="00C76379" w:rsidRPr="005B00C6"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5B00C6" w:rsidRDefault="00C76379">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5B00C6" w:rsidRDefault="00C76379">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5B00C6" w:rsidRDefault="00C76379"/>
        </w:tc>
      </w:tr>
      <w:tr w:rsidR="00C76379" w:rsidRPr="005B00C6"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5B00C6" w:rsidRDefault="00C76379">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5B00C6" w:rsidRDefault="00C76379">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5B00C6" w:rsidRDefault="00C76379"/>
        </w:tc>
      </w:tr>
      <w:tr w:rsidR="00C76379" w:rsidRPr="005B00C6"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5B00C6" w:rsidRDefault="00C76379">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5B00C6" w:rsidRDefault="00C76379">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5B00C6" w:rsidRDefault="00C76379">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5B00C6" w:rsidRDefault="00C76379"/>
        </w:tc>
      </w:tr>
      <w:tr w:rsidR="00C76379" w:rsidRPr="005B00C6"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5B00C6" w:rsidRDefault="00C76379">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5B00C6" w:rsidRDefault="00C76379">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5B00C6" w:rsidRDefault="00C76379"/>
        </w:tc>
      </w:tr>
      <w:tr w:rsidR="00C76379" w:rsidRPr="005B00C6"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5B00C6" w:rsidRDefault="00C76379">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5B00C6" w:rsidRDefault="00C76379">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5B00C6" w:rsidRDefault="00C76379">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5B00C6" w:rsidRDefault="00C76379"/>
        </w:tc>
      </w:tr>
      <w:tr w:rsidR="00C76379" w:rsidRPr="005B00C6"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5B00C6" w:rsidRDefault="00C76379">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5B00C6" w:rsidRDefault="00C76379">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5B00C6" w:rsidRDefault="00C76379">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5B00C6" w:rsidRDefault="00C76379"/>
        </w:tc>
      </w:tr>
      <w:tr w:rsidR="00C76379" w:rsidRPr="005B00C6"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5B00C6" w:rsidRDefault="00C76379">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5B00C6" w:rsidRDefault="00C76379">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5B00C6" w:rsidRDefault="00C76379">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5B00C6" w:rsidRDefault="00C76379"/>
        </w:tc>
      </w:tr>
      <w:tr w:rsidR="00C76379" w:rsidRPr="005B00C6"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5B00C6" w:rsidRDefault="00C76379">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5B00C6" w:rsidRDefault="00C76379">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5B00C6" w:rsidRDefault="00C76379">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5B00C6" w:rsidRDefault="00C76379"/>
        </w:tc>
      </w:tr>
      <w:tr w:rsidR="00C76379" w:rsidRPr="005B00C6"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5B00C6" w:rsidRDefault="00C76379">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5B00C6" w:rsidRDefault="00C76379">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5B00C6" w:rsidRDefault="00C76379">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5B00C6" w:rsidRDefault="00C76379"/>
        </w:tc>
      </w:tr>
      <w:tr w:rsidR="00C76379" w:rsidRPr="005B00C6"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5B00C6" w:rsidRDefault="00C76379">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5B00C6" w:rsidRDefault="00C76379">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5B00C6" w:rsidRDefault="00C76379">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5B00C6" w:rsidRDefault="00C76379"/>
        </w:tc>
      </w:tr>
    </w:tbl>
    <w:p w14:paraId="2C58BC04" w14:textId="77777777" w:rsidR="005015ED" w:rsidRPr="005B00C6" w:rsidRDefault="005015ED" w:rsidP="005015ED"/>
    <w:p w14:paraId="6331C12A" w14:textId="77777777" w:rsidR="005015ED" w:rsidRPr="005B00C6" w:rsidRDefault="005015ED" w:rsidP="005015ED">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B00C6"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B00C6" w:rsidRDefault="005015ED" w:rsidP="007A14A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B00C6" w:rsidRDefault="005015ED" w:rsidP="007A14A3">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B00C6" w:rsidRDefault="005015ED" w:rsidP="007A14A3">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B00C6" w:rsidRDefault="005015ED" w:rsidP="007A14A3">
            <w:pPr>
              <w:pStyle w:val="TAH"/>
            </w:pPr>
            <w:r w:rsidRPr="005B00C6">
              <w:t>Comments</w:t>
            </w:r>
          </w:p>
        </w:tc>
      </w:tr>
      <w:tr w:rsidR="005015ED" w:rsidRPr="005B00C6"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B00C6" w:rsidRDefault="005015ED" w:rsidP="007A14A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B00C6" w:rsidRDefault="005015ED" w:rsidP="007A14A3">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B00C6" w:rsidRDefault="005015ED" w:rsidP="007A14A3">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B00C6" w:rsidRDefault="005015ED" w:rsidP="007A14A3">
            <w:pPr>
              <w:pStyle w:val="TAC"/>
            </w:pPr>
            <w:r w:rsidRPr="005B00C6">
              <w:t>Applicable to the bands in Table A.4.3.2B.2.3.1-3</w:t>
            </w:r>
          </w:p>
        </w:tc>
      </w:tr>
      <w:tr w:rsidR="005015ED" w:rsidRPr="005B00C6"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B00C6" w:rsidRDefault="005015ED" w:rsidP="007A14A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B00C6" w:rsidRDefault="005015ED" w:rsidP="007A14A3">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B00C6" w:rsidRDefault="005015ED" w:rsidP="007A14A3">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B00C6" w:rsidRDefault="005015ED" w:rsidP="007A14A3">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355977DA" w14:textId="77777777" w:rsidR="005015ED" w:rsidRPr="005B00C6" w:rsidRDefault="005015ED" w:rsidP="00F7225E"/>
    <w:p w14:paraId="4457C85A" w14:textId="77777777" w:rsidR="00586192" w:rsidRPr="005B00C6" w:rsidRDefault="00586192" w:rsidP="00586192">
      <w:pPr>
        <w:pStyle w:val="Heading6"/>
      </w:pPr>
      <w:bookmarkStart w:id="745" w:name="_Toc51772950"/>
      <w:bookmarkStart w:id="746" w:name="_Toc58245157"/>
      <w:bookmarkStart w:id="747" w:name="_Toc68089606"/>
      <w:bookmarkStart w:id="748" w:name="_Toc69067727"/>
      <w:bookmarkStart w:id="749" w:name="_Toc75383275"/>
      <w:bookmarkStart w:id="750" w:name="_Toc83706923"/>
      <w:bookmarkStart w:id="751" w:name="_Toc90491628"/>
      <w:bookmarkStart w:id="752" w:name="_Toc100147722"/>
      <w:bookmarkStart w:id="753" w:name="_Toc106740994"/>
      <w:bookmarkStart w:id="754" w:name="_Toc114916350"/>
      <w:bookmarkStart w:id="755" w:name="_Toc124016762"/>
      <w:r w:rsidRPr="005B00C6">
        <w:t>A.4.3.2B.2.3.2</w:t>
      </w:r>
      <w:r w:rsidRPr="005B00C6">
        <w:tab/>
        <w:t xml:space="preserve">Inter-band </w:t>
      </w:r>
      <w:r w:rsidR="008D757E" w:rsidRPr="005B00C6">
        <w:t xml:space="preserve">EN-DC </w:t>
      </w:r>
      <w:r w:rsidRPr="005B00C6">
        <w:t>with</w:t>
      </w:r>
      <w:r w:rsidR="008D757E" w:rsidRPr="005B00C6">
        <w:t>in</w:t>
      </w:r>
      <w:r w:rsidRPr="005B00C6">
        <w:t xml:space="preserve"> FR1 (three bands)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6ADFC95" w14:textId="77777777" w:rsidR="00586192" w:rsidRPr="005B00C6" w:rsidRDefault="00586192" w:rsidP="00586192">
      <w:pPr>
        <w:pStyle w:val="TH"/>
        <w:ind w:left="567"/>
      </w:pPr>
      <w:r w:rsidRPr="005B00C6">
        <w:t xml:space="preserve">Table A.4.3.2B.2.3.2-1: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E2774" w:rsidRPr="005B00C6" w14:paraId="73186A57"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BBFE2CF" w14:textId="77777777" w:rsidR="006E2774" w:rsidRPr="005B00C6" w:rsidRDefault="006E2774" w:rsidP="006E2774">
            <w:pPr>
              <w:pStyle w:val="TAH"/>
            </w:pPr>
            <w:r w:rsidRPr="005B00C6">
              <w:t>Item</w:t>
            </w:r>
          </w:p>
        </w:tc>
        <w:tc>
          <w:tcPr>
            <w:tcW w:w="3684" w:type="dxa"/>
            <w:gridSpan w:val="3"/>
            <w:tcBorders>
              <w:top w:val="single" w:sz="4" w:space="0" w:color="auto"/>
              <w:left w:val="single" w:sz="4" w:space="0" w:color="auto"/>
              <w:bottom w:val="single" w:sz="4" w:space="0" w:color="auto"/>
              <w:right w:val="single" w:sz="4" w:space="0" w:color="auto"/>
            </w:tcBorders>
          </w:tcPr>
          <w:p w14:paraId="5B6CCA48" w14:textId="77777777" w:rsidR="006E2774" w:rsidRPr="005B00C6" w:rsidRDefault="006E2774" w:rsidP="006E2774">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77991700" w14:textId="77777777" w:rsidR="006E2774" w:rsidRPr="005B00C6" w:rsidRDefault="006E2774" w:rsidP="006E2774">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47145BF4" w14:textId="77777777" w:rsidR="006E2774" w:rsidRPr="005B00C6" w:rsidRDefault="006E2774" w:rsidP="006E2774">
            <w:pPr>
              <w:pStyle w:val="TAH"/>
            </w:pPr>
            <w:r w:rsidRPr="005B00C6">
              <w:rPr>
                <w:lang w:eastAsia="zh-CN"/>
              </w:rPr>
              <w:t>Mnemonic</w:t>
            </w:r>
          </w:p>
        </w:tc>
      </w:tr>
      <w:tr w:rsidR="006E2774" w:rsidRPr="005B00C6" w14:paraId="4E7515E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B48F7C" w14:textId="77777777" w:rsidR="006E2774" w:rsidRPr="005B00C6" w:rsidRDefault="006E2774" w:rsidP="006E2774">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BF12F89" w14:textId="77777777" w:rsidR="006E2774" w:rsidRPr="005B00C6" w:rsidRDefault="006E2774" w:rsidP="006E2774">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B96A0A" w14:textId="77777777" w:rsidR="006E2774" w:rsidRPr="005B00C6" w:rsidRDefault="006E2774" w:rsidP="006E2774">
            <w:pPr>
              <w:pStyle w:val="TAC"/>
            </w:pPr>
            <w:r w:rsidRPr="005B00C6">
              <w:t>36.101, 5.6A.1</w:t>
            </w:r>
          </w:p>
          <w:p w14:paraId="2A260895" w14:textId="5A04AED1" w:rsidR="006E2774" w:rsidRPr="005B00C6" w:rsidRDefault="006E2774" w:rsidP="006E2774">
            <w:pPr>
              <w:pStyle w:val="TAC"/>
            </w:pPr>
            <w:r w:rsidRPr="005B00C6">
              <w:t>38.101-3</w:t>
            </w:r>
            <w:r w:rsidR="00B05689"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023F4DA" w14:textId="77777777" w:rsidR="006E2774" w:rsidRPr="005B00C6" w:rsidRDefault="006E2774" w:rsidP="006E2774">
            <w:pPr>
              <w:pStyle w:val="TAL"/>
            </w:pPr>
            <w:r w:rsidRPr="005B00C6">
              <w:t>pc_</w:t>
            </w:r>
            <w:r w:rsidRPr="005B00C6">
              <w:rPr>
                <w:lang w:eastAsia="zh-CN"/>
              </w:rPr>
              <w:t>D</w:t>
            </w:r>
            <w:r w:rsidRPr="005B00C6">
              <w:t>L_inter_band_EN_DC_FR1_3B_Class_A-A_A</w:t>
            </w:r>
          </w:p>
        </w:tc>
      </w:tr>
      <w:tr w:rsidR="006E2774" w:rsidRPr="005B00C6" w14:paraId="7135932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D710EB" w14:textId="77777777" w:rsidR="006E2774" w:rsidRPr="005B00C6" w:rsidRDefault="006E2774" w:rsidP="006E2774">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61B0EFD2" w14:textId="77777777" w:rsidR="006E2774" w:rsidRPr="005B00C6" w:rsidRDefault="006E2774" w:rsidP="006E2774">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5BED2D38" w14:textId="77777777" w:rsidR="006E2774" w:rsidRPr="005B00C6" w:rsidRDefault="006E2774" w:rsidP="006E2774">
            <w:pPr>
              <w:pStyle w:val="TAC"/>
            </w:pPr>
            <w:r w:rsidRPr="005B00C6">
              <w:t>36.101, 5.6A.1</w:t>
            </w:r>
          </w:p>
          <w:p w14:paraId="34ECA6B2" w14:textId="00B35B7A"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5C3BCF9" w14:textId="77777777" w:rsidR="006E2774" w:rsidRPr="005B00C6" w:rsidRDefault="006E2774" w:rsidP="006E2774">
            <w:pPr>
              <w:pStyle w:val="TAL"/>
            </w:pPr>
            <w:r w:rsidRPr="005B00C6">
              <w:t>pc_</w:t>
            </w:r>
            <w:r w:rsidRPr="005B00C6">
              <w:rPr>
                <w:lang w:eastAsia="zh-CN"/>
              </w:rPr>
              <w:t>D</w:t>
            </w:r>
            <w:r w:rsidRPr="005B00C6">
              <w:t>L_inter_band_EN_DC_FR1_3B_Class_A-A_B</w:t>
            </w:r>
          </w:p>
        </w:tc>
      </w:tr>
      <w:tr w:rsidR="006E2774" w:rsidRPr="005B00C6" w14:paraId="507B2880"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F5AC17E" w14:textId="77777777" w:rsidR="006E2774" w:rsidRPr="005B00C6" w:rsidRDefault="006E2774" w:rsidP="006E2774">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47BDCA87" w14:textId="77777777" w:rsidR="006E2774" w:rsidRPr="005B00C6" w:rsidRDefault="006E2774" w:rsidP="006E2774">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70F6905" w14:textId="77777777" w:rsidR="006E2774" w:rsidRPr="005B00C6" w:rsidRDefault="006E2774" w:rsidP="006E2774">
            <w:pPr>
              <w:pStyle w:val="TAC"/>
            </w:pPr>
            <w:r w:rsidRPr="005B00C6">
              <w:t>36.101, 5.6A.1</w:t>
            </w:r>
          </w:p>
          <w:p w14:paraId="053CC5B4" w14:textId="7BC8F8B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779388D" w14:textId="77777777" w:rsidR="006E2774" w:rsidRPr="005B00C6" w:rsidRDefault="006E2774" w:rsidP="006E2774">
            <w:pPr>
              <w:pStyle w:val="TAL"/>
            </w:pPr>
            <w:r w:rsidRPr="005B00C6">
              <w:t>pc_</w:t>
            </w:r>
            <w:r w:rsidRPr="005B00C6">
              <w:rPr>
                <w:lang w:eastAsia="zh-CN"/>
              </w:rPr>
              <w:t>D</w:t>
            </w:r>
            <w:r w:rsidRPr="005B00C6">
              <w:t>L_inter_band_EN_DC_FR1_3B_Class_A-A_C</w:t>
            </w:r>
          </w:p>
        </w:tc>
      </w:tr>
      <w:tr w:rsidR="006E2774" w:rsidRPr="005B00C6" w14:paraId="0CA0CD1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CDA7F2" w14:textId="77777777" w:rsidR="006E2774" w:rsidRPr="005B00C6" w:rsidRDefault="006E2774" w:rsidP="006E2774">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2FB0A28A" w14:textId="77777777" w:rsidR="006E2774" w:rsidRPr="005B00C6" w:rsidRDefault="006E2774" w:rsidP="006E2774">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65867BE" w14:textId="77777777" w:rsidR="006E2774" w:rsidRPr="005B00C6" w:rsidRDefault="006E2774" w:rsidP="006E2774">
            <w:pPr>
              <w:pStyle w:val="TAC"/>
            </w:pPr>
            <w:r w:rsidRPr="005B00C6">
              <w:t>36.101, 5.6A.1</w:t>
            </w:r>
          </w:p>
          <w:p w14:paraId="2890B52C" w14:textId="67FB44F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8327F5" w14:textId="77777777" w:rsidR="006E2774" w:rsidRPr="005B00C6" w:rsidRDefault="006E2774" w:rsidP="006E2774">
            <w:pPr>
              <w:pStyle w:val="TAL"/>
            </w:pPr>
            <w:r w:rsidRPr="005B00C6">
              <w:t>pc_</w:t>
            </w:r>
            <w:r w:rsidRPr="005B00C6">
              <w:rPr>
                <w:lang w:eastAsia="zh-CN"/>
              </w:rPr>
              <w:t>D</w:t>
            </w:r>
            <w:r w:rsidRPr="005B00C6">
              <w:t>L_inter_band_EN_DC_FR1_3B_Class_A-C_A</w:t>
            </w:r>
          </w:p>
        </w:tc>
      </w:tr>
      <w:tr w:rsidR="006E2774" w:rsidRPr="005B00C6" w14:paraId="4C0183D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FE84166" w14:textId="77777777" w:rsidR="006E2774" w:rsidRPr="005B00C6" w:rsidRDefault="006E2774" w:rsidP="006E2774">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5C21A452" w14:textId="77777777" w:rsidR="006E2774" w:rsidRPr="005B00C6" w:rsidRDefault="006E2774" w:rsidP="006E2774">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A9B575" w14:textId="77777777" w:rsidR="006E2774" w:rsidRPr="005B00C6" w:rsidRDefault="006E2774" w:rsidP="006E2774">
            <w:pPr>
              <w:pStyle w:val="TAC"/>
            </w:pPr>
            <w:r w:rsidRPr="005B00C6">
              <w:t>36.101, 5.6A.1</w:t>
            </w:r>
          </w:p>
          <w:p w14:paraId="36A310E9" w14:textId="2D90FF0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8CC9875" w14:textId="77777777" w:rsidR="006E2774" w:rsidRPr="005B00C6" w:rsidRDefault="006E2774" w:rsidP="006E2774">
            <w:pPr>
              <w:pStyle w:val="TAL"/>
            </w:pPr>
            <w:r w:rsidRPr="005B00C6">
              <w:t>pc_</w:t>
            </w:r>
            <w:r w:rsidRPr="005B00C6">
              <w:rPr>
                <w:lang w:eastAsia="zh-CN"/>
              </w:rPr>
              <w:t>D</w:t>
            </w:r>
            <w:r w:rsidRPr="005B00C6">
              <w:t>L_inter_band_EN_DC_FR1_3B_Class_A-C_C</w:t>
            </w:r>
          </w:p>
        </w:tc>
      </w:tr>
      <w:tr w:rsidR="006E2774" w:rsidRPr="005B00C6" w14:paraId="7C15BCB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2C9A70" w14:textId="77777777" w:rsidR="006E2774" w:rsidRPr="005B00C6" w:rsidRDefault="006E2774" w:rsidP="006E2774">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572D9CC4" w14:textId="77777777" w:rsidR="006E2774" w:rsidRPr="005B00C6" w:rsidRDefault="006E2774" w:rsidP="006E2774">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BE40291" w14:textId="77777777" w:rsidR="006E2774" w:rsidRPr="005B00C6" w:rsidRDefault="006E2774" w:rsidP="006E2774">
            <w:pPr>
              <w:pStyle w:val="TAC"/>
            </w:pPr>
            <w:r w:rsidRPr="005B00C6">
              <w:t>36.101, 5.6A.1</w:t>
            </w:r>
          </w:p>
          <w:p w14:paraId="454335B7" w14:textId="2E93DCA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E707A6F" w14:textId="77777777" w:rsidR="006E2774" w:rsidRPr="005B00C6" w:rsidRDefault="006E2774" w:rsidP="006E2774">
            <w:pPr>
              <w:pStyle w:val="TAL"/>
            </w:pPr>
            <w:r w:rsidRPr="005B00C6">
              <w:t>pc_</w:t>
            </w:r>
            <w:r w:rsidRPr="005B00C6">
              <w:rPr>
                <w:lang w:eastAsia="zh-CN"/>
              </w:rPr>
              <w:t>D</w:t>
            </w:r>
            <w:r w:rsidRPr="005B00C6">
              <w:t>L_inter_band_EN_DC_FR1_3B_Class_A-D_A</w:t>
            </w:r>
          </w:p>
        </w:tc>
      </w:tr>
      <w:tr w:rsidR="006E2774" w:rsidRPr="005B00C6" w14:paraId="16063DBB"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F5310F" w14:textId="77777777" w:rsidR="006E2774" w:rsidRPr="005B00C6" w:rsidRDefault="006E2774" w:rsidP="006E2774">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21680D67" w14:textId="77777777" w:rsidR="006E2774" w:rsidRPr="005B00C6" w:rsidRDefault="006E2774" w:rsidP="006E2774">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FD6F30C" w14:textId="77777777" w:rsidR="006E2774" w:rsidRPr="005B00C6" w:rsidRDefault="006E2774" w:rsidP="006E2774">
            <w:pPr>
              <w:pStyle w:val="TAC"/>
            </w:pPr>
            <w:r w:rsidRPr="005B00C6">
              <w:t>36.101, 5.6A.1</w:t>
            </w:r>
          </w:p>
          <w:p w14:paraId="6436E9E6" w14:textId="7985905E"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9B814E4" w14:textId="77777777" w:rsidR="006E2774" w:rsidRPr="005B00C6" w:rsidRDefault="006E2774" w:rsidP="006E2774">
            <w:pPr>
              <w:pStyle w:val="TAL"/>
            </w:pPr>
            <w:r w:rsidRPr="005B00C6">
              <w:t>pc_</w:t>
            </w:r>
            <w:r w:rsidRPr="005B00C6">
              <w:rPr>
                <w:lang w:eastAsia="zh-CN"/>
              </w:rPr>
              <w:t>D</w:t>
            </w:r>
            <w:r w:rsidRPr="005B00C6">
              <w:t>L_inter_band_EN_DC_FR1_3B_Class_A-E_A</w:t>
            </w:r>
          </w:p>
        </w:tc>
      </w:tr>
      <w:tr w:rsidR="006E2774" w:rsidRPr="005B00C6" w14:paraId="1D094E2E"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7AECAE" w14:textId="77777777" w:rsidR="006E2774" w:rsidRPr="005B00C6" w:rsidRDefault="006E2774" w:rsidP="006E2774">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6ED67619" w14:textId="77777777" w:rsidR="006E2774" w:rsidRPr="005B00C6" w:rsidRDefault="006E2774" w:rsidP="006E2774">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7D8156" w14:textId="77777777" w:rsidR="006E2774" w:rsidRPr="005B00C6" w:rsidRDefault="006E2774" w:rsidP="006E2774">
            <w:pPr>
              <w:pStyle w:val="TAC"/>
            </w:pPr>
            <w:r w:rsidRPr="005B00C6">
              <w:t>36.101, 5.6A.1</w:t>
            </w:r>
          </w:p>
          <w:p w14:paraId="4DD79B94" w14:textId="140056D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7866B6" w14:textId="77777777" w:rsidR="006E2774" w:rsidRPr="005B00C6" w:rsidRDefault="006E2774" w:rsidP="006E2774">
            <w:pPr>
              <w:pStyle w:val="TAL"/>
            </w:pPr>
            <w:r w:rsidRPr="005B00C6">
              <w:t>pc_</w:t>
            </w:r>
            <w:r w:rsidRPr="005B00C6">
              <w:rPr>
                <w:lang w:eastAsia="zh-CN"/>
              </w:rPr>
              <w:t>D</w:t>
            </w:r>
            <w:r w:rsidRPr="005B00C6">
              <w:t>L_inter_band_EN_DC_FR1_3B_Class_A_A-A</w:t>
            </w:r>
          </w:p>
        </w:tc>
      </w:tr>
      <w:tr w:rsidR="006E2774" w:rsidRPr="005B00C6" w14:paraId="50363775"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08EA12" w14:textId="77777777" w:rsidR="006E2774" w:rsidRPr="005B00C6" w:rsidRDefault="006E2774" w:rsidP="006E2774">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36086039" w14:textId="77777777" w:rsidR="006E2774" w:rsidRPr="005B00C6" w:rsidRDefault="006E2774" w:rsidP="006E2774">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604092" w14:textId="77777777" w:rsidR="006E2774" w:rsidRPr="005B00C6" w:rsidRDefault="006E2774" w:rsidP="006E2774">
            <w:pPr>
              <w:pStyle w:val="TAC"/>
            </w:pPr>
            <w:r w:rsidRPr="005B00C6">
              <w:t>36.101, 5.6A.1</w:t>
            </w:r>
          </w:p>
          <w:p w14:paraId="599A2762" w14:textId="6C10572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E5CEAB" w14:textId="77777777" w:rsidR="006E2774" w:rsidRPr="005B00C6" w:rsidRDefault="006E2774" w:rsidP="006E2774">
            <w:pPr>
              <w:pStyle w:val="TAL"/>
            </w:pPr>
            <w:r w:rsidRPr="005B00C6">
              <w:t>pc_</w:t>
            </w:r>
            <w:r w:rsidRPr="005B00C6">
              <w:rPr>
                <w:lang w:eastAsia="zh-CN"/>
              </w:rPr>
              <w:t>D</w:t>
            </w:r>
            <w:r w:rsidRPr="005B00C6">
              <w:t>L_inter_band_EN_DC_FR1_3B_Class_C-A_A</w:t>
            </w:r>
          </w:p>
        </w:tc>
      </w:tr>
      <w:tr w:rsidR="006E2774" w:rsidRPr="005B00C6" w14:paraId="7D6544C2"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FA6C54" w14:textId="77777777" w:rsidR="006E2774" w:rsidRPr="005B00C6" w:rsidRDefault="006E2774" w:rsidP="006E2774">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041AB0C8" w14:textId="77777777" w:rsidR="006E2774" w:rsidRPr="005B00C6" w:rsidRDefault="006E2774" w:rsidP="006E2774">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EFC891B" w14:textId="77777777" w:rsidR="006E2774" w:rsidRPr="005B00C6" w:rsidRDefault="006E2774" w:rsidP="006E2774">
            <w:pPr>
              <w:pStyle w:val="TAC"/>
            </w:pPr>
            <w:r w:rsidRPr="005B00C6">
              <w:t>36.101, 5.6A.1</w:t>
            </w:r>
          </w:p>
          <w:p w14:paraId="092476E0" w14:textId="49EBBC2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F12D57" w14:textId="77777777" w:rsidR="006E2774" w:rsidRPr="005B00C6" w:rsidRDefault="006E2774" w:rsidP="006E2774">
            <w:pPr>
              <w:pStyle w:val="TAL"/>
            </w:pPr>
            <w:r w:rsidRPr="005B00C6">
              <w:t>pc_</w:t>
            </w:r>
            <w:r w:rsidRPr="005B00C6">
              <w:rPr>
                <w:lang w:eastAsia="zh-CN"/>
              </w:rPr>
              <w:t>D</w:t>
            </w:r>
            <w:r w:rsidRPr="005B00C6">
              <w:t>L_inter_band_EN_DC_FR1_3B_Class_C-C_A</w:t>
            </w:r>
          </w:p>
        </w:tc>
      </w:tr>
      <w:tr w:rsidR="006E2774" w:rsidRPr="005B00C6" w14:paraId="4FAF97C3"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10BC4BB" w14:textId="77777777" w:rsidR="006E2774" w:rsidRPr="005B00C6" w:rsidRDefault="006E2774" w:rsidP="006E2774">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2B871652" w14:textId="77777777" w:rsidR="006E2774" w:rsidRPr="005B00C6" w:rsidRDefault="006E2774" w:rsidP="006E2774">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702034" w14:textId="77777777" w:rsidR="006E2774" w:rsidRPr="005B00C6" w:rsidRDefault="006E2774" w:rsidP="006E2774">
            <w:pPr>
              <w:pStyle w:val="TAC"/>
            </w:pPr>
            <w:r w:rsidRPr="005B00C6">
              <w:t>36.101, 5.6A.1</w:t>
            </w:r>
          </w:p>
          <w:p w14:paraId="0090519F" w14:textId="739EB18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B97F570" w14:textId="77777777" w:rsidR="006E2774" w:rsidRPr="005B00C6" w:rsidRDefault="006E2774" w:rsidP="006E2774">
            <w:pPr>
              <w:pStyle w:val="TAL"/>
            </w:pPr>
            <w:r w:rsidRPr="005B00C6">
              <w:t>pc_</w:t>
            </w:r>
            <w:r w:rsidRPr="005B00C6">
              <w:rPr>
                <w:lang w:eastAsia="zh-CN"/>
              </w:rPr>
              <w:t>D</w:t>
            </w:r>
            <w:r w:rsidRPr="005B00C6">
              <w:t>L_inter_band_EN_DC_FR1_3B_Class_A_(n)AA</w:t>
            </w:r>
          </w:p>
        </w:tc>
      </w:tr>
      <w:tr w:rsidR="005305EC" w:rsidRPr="005B00C6" w14:paraId="3136A90C"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C189D2D" w14:textId="77777777" w:rsidR="005305EC" w:rsidRPr="005B00C6" w:rsidRDefault="005305EC" w:rsidP="00261B49">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1752A888" w14:textId="77777777" w:rsidR="005305EC" w:rsidRPr="005B00C6" w:rsidRDefault="005305EC" w:rsidP="00261B49">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18336F" w14:textId="77777777" w:rsidR="005305EC" w:rsidRPr="005B00C6" w:rsidRDefault="005305EC" w:rsidP="00261B49">
            <w:pPr>
              <w:pStyle w:val="TAC"/>
            </w:pPr>
            <w:r w:rsidRPr="005B00C6">
              <w:t>36.101, 5.6A.1</w:t>
            </w:r>
          </w:p>
          <w:p w14:paraId="107A14D9" w14:textId="2A0DAE89"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67E9569" w14:textId="77777777" w:rsidR="005305EC" w:rsidRPr="005B00C6" w:rsidRDefault="005305EC" w:rsidP="00261B49">
            <w:pPr>
              <w:pStyle w:val="TAL"/>
            </w:pPr>
            <w:r w:rsidRPr="005B00C6">
              <w:t>pc_</w:t>
            </w:r>
            <w:r w:rsidRPr="005B00C6">
              <w:rPr>
                <w:lang w:eastAsia="zh-CN"/>
              </w:rPr>
              <w:t>D</w:t>
            </w:r>
            <w:r w:rsidRPr="005B00C6">
              <w:t>L_inter_band_EN_DC_FR1_3B_Class_(2A)-A_A</w:t>
            </w:r>
          </w:p>
        </w:tc>
      </w:tr>
      <w:tr w:rsidR="005305EC" w:rsidRPr="005B00C6" w14:paraId="62B00A20"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9000B47" w14:textId="77777777" w:rsidR="005305EC" w:rsidRPr="005B00C6" w:rsidRDefault="005305EC" w:rsidP="00261B49">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31BD5512" w14:textId="77777777" w:rsidR="005305EC" w:rsidRPr="005B00C6" w:rsidRDefault="005305EC" w:rsidP="00261B49">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7568CF" w14:textId="77777777" w:rsidR="005305EC" w:rsidRPr="005B00C6" w:rsidRDefault="005305EC" w:rsidP="00261B49">
            <w:pPr>
              <w:pStyle w:val="TAC"/>
            </w:pPr>
            <w:r w:rsidRPr="005B00C6">
              <w:t>36.101, 5.6A.1</w:t>
            </w:r>
          </w:p>
          <w:p w14:paraId="7E429BCC" w14:textId="69ED889F"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C5FCFB4" w14:textId="77777777" w:rsidR="005305EC" w:rsidRPr="005B00C6" w:rsidRDefault="005305EC" w:rsidP="00261B49">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B05689" w:rsidRPr="005B00C6" w14:paraId="39748FC5"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F30E53A" w14:textId="77777777" w:rsidR="00B05689" w:rsidRPr="005B00C6" w:rsidRDefault="00B05689" w:rsidP="00386DCA">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41D6D948" w14:textId="77777777" w:rsidR="00B05689" w:rsidRPr="005B00C6" w:rsidRDefault="00B05689" w:rsidP="00386DC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5A78B1" w14:textId="77777777" w:rsidR="00B05689" w:rsidRPr="005B00C6" w:rsidRDefault="00B05689" w:rsidP="00386DCA">
            <w:pPr>
              <w:pStyle w:val="TAC"/>
            </w:pPr>
            <w:r w:rsidRPr="005B00C6">
              <w:t>36.101,</w:t>
            </w:r>
            <w:r w:rsidRPr="005B00C6">
              <w:rPr>
                <w:rFonts w:eastAsia="SimSun"/>
                <w:lang w:eastAsia="zh-CN"/>
              </w:rPr>
              <w:t xml:space="preserve"> </w:t>
            </w:r>
            <w:r w:rsidRPr="005B00C6">
              <w:t>5.6A.1</w:t>
            </w:r>
          </w:p>
          <w:p w14:paraId="2BD520D4" w14:textId="77777777" w:rsidR="00B05689" w:rsidRPr="005B00C6" w:rsidRDefault="00B05689" w:rsidP="00386DC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A592887" w14:textId="77777777" w:rsidR="00B05689" w:rsidRPr="005B00C6" w:rsidRDefault="00B05689" w:rsidP="00386DC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65020A" w:rsidRPr="005B00C6" w14:paraId="59D64466"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323EF5" w14:textId="4F4B63D6" w:rsidR="0065020A" w:rsidRPr="005B00C6" w:rsidRDefault="0065020A" w:rsidP="0065020A">
            <w:pPr>
              <w:pStyle w:val="TAC"/>
              <w:rPr>
                <w:lang w:eastAsia="zh-CN"/>
              </w:rPr>
            </w:pPr>
            <w:r w:rsidRPr="005B00C6">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65A5F5CC" w14:textId="1A41FB9C" w:rsidR="0065020A" w:rsidRPr="005B00C6" w:rsidRDefault="0065020A" w:rsidP="0065020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05E549A" w14:textId="77777777" w:rsidR="0065020A" w:rsidRPr="005B00C6" w:rsidRDefault="0065020A" w:rsidP="0065020A">
            <w:pPr>
              <w:pStyle w:val="TAC"/>
            </w:pPr>
            <w:r w:rsidRPr="005B00C6">
              <w:t>36.101,</w:t>
            </w:r>
            <w:r w:rsidRPr="005B00C6">
              <w:rPr>
                <w:rFonts w:eastAsia="SimSun"/>
                <w:lang w:eastAsia="zh-CN"/>
              </w:rPr>
              <w:t xml:space="preserve"> </w:t>
            </w:r>
            <w:r w:rsidRPr="005B00C6">
              <w:t>5.6A.1</w:t>
            </w:r>
          </w:p>
          <w:p w14:paraId="2AD3872D" w14:textId="6DE09C57" w:rsidR="0065020A" w:rsidRPr="005B00C6" w:rsidRDefault="0065020A" w:rsidP="0065020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0FF58AB0" w14:textId="5CDAB44F" w:rsidR="0065020A" w:rsidRPr="005B00C6" w:rsidRDefault="0065020A" w:rsidP="0065020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E5E037C" w14:textId="77777777" w:rsidR="006E2774" w:rsidRPr="005B00C6" w:rsidRDefault="006E2774" w:rsidP="006E2774"/>
    <w:p w14:paraId="17B87840" w14:textId="77777777" w:rsidR="006E2774" w:rsidRPr="005B00C6" w:rsidRDefault="006E2774" w:rsidP="006E2774">
      <w:pPr>
        <w:pStyle w:val="TH"/>
        <w:ind w:left="567"/>
      </w:pPr>
      <w:r w:rsidRPr="005B00C6">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B00C6" w:rsidRDefault="006E2774" w:rsidP="007A14A3">
            <w:pPr>
              <w:pStyle w:val="TAH"/>
            </w:pPr>
            <w:r w:rsidRPr="005B00C6">
              <w:t>Comments</w:t>
            </w:r>
          </w:p>
        </w:tc>
      </w:tr>
      <w:tr w:rsidR="006E2774" w:rsidRPr="005B00C6"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B00C6" w:rsidRDefault="006E2774" w:rsidP="007A14A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B00C6" w:rsidRDefault="006E2774" w:rsidP="007A14A3">
            <w:pPr>
              <w:pStyle w:val="TAC"/>
            </w:pPr>
            <w:r w:rsidRPr="005B00C6">
              <w:t>36.101, 5.6A.1</w:t>
            </w:r>
          </w:p>
          <w:p w14:paraId="09BEAEEE"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B00C6" w:rsidRDefault="006E2774" w:rsidP="007A14A3">
            <w:pPr>
              <w:pStyle w:val="TAL"/>
            </w:pPr>
          </w:p>
        </w:tc>
      </w:tr>
      <w:tr w:rsidR="006E2774" w:rsidRPr="005B00C6"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B00C6" w:rsidRDefault="006E2774" w:rsidP="007A14A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B00C6" w:rsidRDefault="006E2774" w:rsidP="007A14A3">
            <w:pPr>
              <w:pStyle w:val="TAC"/>
            </w:pPr>
            <w:r w:rsidRPr="005B00C6">
              <w:t>36.101, 5.6A.1</w:t>
            </w:r>
          </w:p>
          <w:p w14:paraId="0E34004B" w14:textId="77777777" w:rsidR="006E2774" w:rsidRPr="005B00C6" w:rsidRDefault="006E2774" w:rsidP="007A14A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B00C6" w:rsidRDefault="006E2774" w:rsidP="007A14A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B00C6" w:rsidRDefault="006E2774" w:rsidP="007A14A3">
            <w:pPr>
              <w:pStyle w:val="TAL"/>
            </w:pPr>
          </w:p>
        </w:tc>
      </w:tr>
      <w:tr w:rsidR="006E2774" w:rsidRPr="005B00C6"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B00C6" w:rsidRDefault="006E2774" w:rsidP="007A14A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B00C6" w:rsidRDefault="006E2774" w:rsidP="007A14A3">
            <w:pPr>
              <w:pStyle w:val="TAC"/>
            </w:pPr>
            <w:r w:rsidRPr="005B00C6">
              <w:t>36.101, 5.6A.1</w:t>
            </w:r>
          </w:p>
          <w:p w14:paraId="6F36FA2C"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B00C6" w:rsidRDefault="006E2774" w:rsidP="007A14A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B00C6" w:rsidRDefault="006E2774" w:rsidP="007A14A3">
            <w:pPr>
              <w:pStyle w:val="TAL"/>
            </w:pPr>
          </w:p>
        </w:tc>
      </w:tr>
      <w:tr w:rsidR="006E2774" w:rsidRPr="005B00C6"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B00C6" w:rsidRDefault="006E2774" w:rsidP="007A14A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B00C6" w:rsidRDefault="006E2774" w:rsidP="007A14A3">
            <w:pPr>
              <w:pStyle w:val="TAC"/>
            </w:pPr>
            <w:r w:rsidRPr="005B00C6">
              <w:t>36.101, 5.6A.1</w:t>
            </w:r>
          </w:p>
          <w:p w14:paraId="5A4F2D44"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B00C6" w:rsidRDefault="006E2774" w:rsidP="007A14A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B00C6" w:rsidRDefault="006E2774" w:rsidP="007A14A3">
            <w:pPr>
              <w:pStyle w:val="TAL"/>
            </w:pPr>
          </w:p>
        </w:tc>
      </w:tr>
    </w:tbl>
    <w:p w14:paraId="17544A2F" w14:textId="77777777" w:rsidR="00586192" w:rsidRPr="005B00C6" w:rsidRDefault="00586192" w:rsidP="00586192"/>
    <w:p w14:paraId="17AEB109" w14:textId="77777777" w:rsidR="00586192" w:rsidRPr="005B00C6" w:rsidRDefault="00586192" w:rsidP="00807CE8">
      <w:pPr>
        <w:pStyle w:val="TH"/>
        <w:ind w:left="567"/>
      </w:pPr>
      <w:r w:rsidRPr="005B00C6">
        <w:t xml:space="preserve">Table A.4.3.2B.2.3.2-2: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(three bands)</w:t>
      </w:r>
    </w:p>
    <w:tbl>
      <w:tblPr>
        <w:tblW w:w="3441" w:type="pct"/>
        <w:jc w:val="center"/>
        <w:tblCellMar>
          <w:left w:w="28" w:type="dxa"/>
          <w:right w:w="56" w:type="dxa"/>
        </w:tblCellMar>
        <w:tblLook w:val="0000" w:firstRow="0" w:lastRow="0" w:firstColumn="0" w:lastColumn="0" w:noHBand="0" w:noVBand="0"/>
      </w:tblPr>
      <w:tblGrid>
        <w:gridCol w:w="2492"/>
        <w:gridCol w:w="1232"/>
        <w:gridCol w:w="486"/>
        <w:gridCol w:w="2483"/>
      </w:tblGrid>
      <w:tr w:rsidR="009A3905" w:rsidRPr="005B00C6" w14:paraId="696C47F0" w14:textId="77777777" w:rsidTr="00983AF9">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23CA7672" w14:textId="7B51AFD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292EB487"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5" w:type="pct"/>
            <w:tcBorders>
              <w:top w:val="single" w:sz="4" w:space="0" w:color="auto"/>
              <w:left w:val="single" w:sz="4" w:space="0" w:color="auto"/>
              <w:bottom w:val="single" w:sz="4" w:space="0" w:color="auto"/>
              <w:right w:val="single" w:sz="4" w:space="0" w:color="auto"/>
            </w:tcBorders>
          </w:tcPr>
          <w:p w14:paraId="1DAD4708"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AD731FD" w14:textId="1B8AAF23"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32CB7896"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10C0D0" w14:textId="77777777" w:rsidR="009A3905" w:rsidRPr="005B00C6" w:rsidRDefault="009A3905" w:rsidP="001F77D3">
            <w:pPr>
              <w:pStyle w:val="TAL"/>
              <w:rPr>
                <w:rFonts w:eastAsia="PMingLiU"/>
                <w:lang w:eastAsia="ja-JP"/>
              </w:rPr>
            </w:pPr>
            <w:r w:rsidRPr="005B00C6">
              <w:t>DC_1A-3A_n28A</w:t>
            </w:r>
          </w:p>
        </w:tc>
        <w:tc>
          <w:tcPr>
            <w:tcW w:w="920" w:type="pct"/>
            <w:tcBorders>
              <w:top w:val="single" w:sz="4" w:space="0" w:color="auto"/>
              <w:left w:val="single" w:sz="4" w:space="0" w:color="auto"/>
              <w:bottom w:val="single" w:sz="4" w:space="0" w:color="auto"/>
              <w:right w:val="single" w:sz="4" w:space="0" w:color="auto"/>
            </w:tcBorders>
          </w:tcPr>
          <w:p w14:paraId="6FC1EAB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5651C2"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38B733D" w14:textId="77777777" w:rsidR="009A3905" w:rsidRPr="005B00C6" w:rsidRDefault="009A3905" w:rsidP="00BB3988">
            <w:pPr>
              <w:pStyle w:val="TAC"/>
              <w:rPr>
                <w:rFonts w:eastAsia="PMingLiU"/>
              </w:rPr>
            </w:pPr>
          </w:p>
        </w:tc>
      </w:tr>
      <w:tr w:rsidR="009A3905" w:rsidRPr="005B00C6" w14:paraId="3BE64B7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DDF21A" w14:textId="77777777" w:rsidR="009A3905" w:rsidRPr="005B00C6" w:rsidRDefault="009A3905" w:rsidP="001F77D3">
            <w:pPr>
              <w:pStyle w:val="TAL"/>
              <w:rPr>
                <w:rFonts w:eastAsia="PMingLiU"/>
                <w:lang w:eastAsia="ja-JP"/>
              </w:rPr>
            </w:pPr>
            <w:r w:rsidRPr="005B00C6">
              <w:t>DC_1A-3A_n78A</w:t>
            </w:r>
          </w:p>
        </w:tc>
        <w:tc>
          <w:tcPr>
            <w:tcW w:w="920" w:type="pct"/>
            <w:tcBorders>
              <w:top w:val="single" w:sz="4" w:space="0" w:color="auto"/>
              <w:left w:val="single" w:sz="4" w:space="0" w:color="auto"/>
              <w:bottom w:val="single" w:sz="4" w:space="0" w:color="auto"/>
              <w:right w:val="single" w:sz="4" w:space="0" w:color="auto"/>
            </w:tcBorders>
          </w:tcPr>
          <w:p w14:paraId="579DA09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26B631"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2860E0" w14:textId="77777777" w:rsidR="009A3905" w:rsidRPr="005B00C6" w:rsidRDefault="009A3905" w:rsidP="00BB3988">
            <w:pPr>
              <w:pStyle w:val="TAC"/>
              <w:rPr>
                <w:rFonts w:eastAsia="PMingLiU"/>
              </w:rPr>
            </w:pPr>
          </w:p>
        </w:tc>
      </w:tr>
      <w:tr w:rsidR="009A3905" w:rsidRPr="005B00C6" w14:paraId="6311B01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EAF871" w14:textId="77777777" w:rsidR="009A3905" w:rsidRPr="005B00C6" w:rsidRDefault="009A3905" w:rsidP="00517456">
            <w:pPr>
              <w:pStyle w:val="TAL"/>
              <w:rPr>
                <w:rFonts w:eastAsia="PMingLiU"/>
                <w:lang w:eastAsia="ja-JP"/>
              </w:rPr>
            </w:pPr>
            <w:r w:rsidRPr="005B00C6">
              <w:t>DC_1A-3C_n78A</w:t>
            </w:r>
          </w:p>
        </w:tc>
        <w:tc>
          <w:tcPr>
            <w:tcW w:w="920" w:type="pct"/>
            <w:tcBorders>
              <w:top w:val="single" w:sz="4" w:space="0" w:color="auto"/>
              <w:left w:val="single" w:sz="4" w:space="0" w:color="auto"/>
              <w:bottom w:val="single" w:sz="4" w:space="0" w:color="auto"/>
              <w:right w:val="single" w:sz="4" w:space="0" w:color="auto"/>
            </w:tcBorders>
          </w:tcPr>
          <w:p w14:paraId="2D49CE7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23C51"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50B2CA" w14:textId="77777777" w:rsidR="009A3905" w:rsidRPr="005B00C6" w:rsidRDefault="009A3905" w:rsidP="00517456">
            <w:pPr>
              <w:pStyle w:val="TAC"/>
              <w:rPr>
                <w:rFonts w:eastAsia="PMingLiU"/>
              </w:rPr>
            </w:pPr>
          </w:p>
        </w:tc>
      </w:tr>
      <w:tr w:rsidR="009A3905" w:rsidRPr="005B00C6" w14:paraId="31B0F36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C5A7DC" w14:textId="2B8995D9" w:rsidR="009A3905" w:rsidRPr="005B00C6" w:rsidRDefault="009A3905" w:rsidP="0065020A">
            <w:pPr>
              <w:pStyle w:val="TAL"/>
              <w:rPr>
                <w:lang w:eastAsia="fi-FI"/>
              </w:rPr>
            </w:pPr>
            <w:r w:rsidRPr="005B00C6">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59C56D06" w14:textId="58467C86" w:rsidR="009A3905" w:rsidRPr="005B00C6" w:rsidRDefault="009A3905" w:rsidP="0065020A">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F471AD" w14:textId="77777777" w:rsidR="009A3905" w:rsidRPr="005B00C6" w:rsidRDefault="009A3905" w:rsidP="0065020A">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B99BF2" w14:textId="77777777" w:rsidR="009A3905" w:rsidRPr="005B00C6" w:rsidRDefault="009A3905" w:rsidP="0065020A">
            <w:pPr>
              <w:pStyle w:val="TAC"/>
              <w:rPr>
                <w:rFonts w:eastAsia="PMingLiU"/>
              </w:rPr>
            </w:pPr>
          </w:p>
        </w:tc>
      </w:tr>
      <w:tr w:rsidR="009A3905" w:rsidRPr="005B00C6" w14:paraId="01B7363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BB86C5" w14:textId="134D53CB" w:rsidR="009A3905" w:rsidRPr="005B00C6" w:rsidRDefault="009A3905" w:rsidP="005305EC">
            <w:pPr>
              <w:pStyle w:val="TAL"/>
            </w:pPr>
            <w:r w:rsidRPr="005B00C6">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132E3785" w14:textId="189447DF" w:rsidR="009A3905" w:rsidRPr="005B00C6" w:rsidRDefault="009A3905" w:rsidP="005305E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497D8" w14:textId="77777777" w:rsidR="009A3905" w:rsidRPr="005B00C6" w:rsidRDefault="009A3905" w:rsidP="005305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1231F5" w14:textId="77777777" w:rsidR="009A3905" w:rsidRPr="005B00C6" w:rsidRDefault="009A3905" w:rsidP="005305EC">
            <w:pPr>
              <w:pStyle w:val="TAC"/>
              <w:rPr>
                <w:rFonts w:eastAsia="PMingLiU"/>
              </w:rPr>
            </w:pPr>
          </w:p>
        </w:tc>
      </w:tr>
      <w:tr w:rsidR="009A3905" w:rsidRPr="005B00C6" w14:paraId="65EABDD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74CE64" w14:textId="0B96078A" w:rsidR="009A3905" w:rsidRPr="005B00C6" w:rsidRDefault="009A3905" w:rsidP="005305EC">
            <w:pPr>
              <w:pStyle w:val="TAL"/>
            </w:pPr>
            <w:r w:rsidRPr="005B00C6">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721EBB00" w14:textId="15ABDE3A" w:rsidR="009A3905" w:rsidRPr="005B00C6" w:rsidRDefault="009A3905" w:rsidP="005305E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FF8E5B0" w14:textId="77777777" w:rsidR="009A3905" w:rsidRPr="005B00C6" w:rsidRDefault="009A3905" w:rsidP="005305E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905FFD" w14:textId="77777777" w:rsidR="009A3905" w:rsidRPr="005B00C6" w:rsidRDefault="009A3905" w:rsidP="005305EC">
            <w:pPr>
              <w:pStyle w:val="TAC"/>
              <w:rPr>
                <w:rFonts w:eastAsia="PMingLiU"/>
              </w:rPr>
            </w:pPr>
          </w:p>
        </w:tc>
      </w:tr>
      <w:tr w:rsidR="009A3905" w:rsidRPr="005B00C6" w14:paraId="1B051581"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A80EF3" w14:textId="3DFED4E7" w:rsidR="009A3905" w:rsidRPr="005B00C6" w:rsidRDefault="009A3905" w:rsidP="00B05689">
            <w:pPr>
              <w:pStyle w:val="TAL"/>
              <w:rPr>
                <w:lang w:eastAsia="fi-FI"/>
              </w:rPr>
            </w:pPr>
            <w:r w:rsidRPr="005B00C6">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04524464" w14:textId="743A7E01"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166813"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A39721" w14:textId="77777777" w:rsidR="009A3905" w:rsidRPr="005B00C6" w:rsidRDefault="009A3905" w:rsidP="00B05689">
            <w:pPr>
              <w:pStyle w:val="TAC"/>
              <w:rPr>
                <w:rFonts w:eastAsia="PMingLiU"/>
              </w:rPr>
            </w:pPr>
          </w:p>
        </w:tc>
      </w:tr>
      <w:tr w:rsidR="009A3905" w:rsidRPr="005B00C6" w14:paraId="68716CD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9C4D19" w14:textId="77777777" w:rsidR="009A3905" w:rsidRPr="005B00C6" w:rsidRDefault="009A3905" w:rsidP="00B05689">
            <w:pPr>
              <w:pStyle w:val="TAL"/>
              <w:rPr>
                <w:rFonts w:eastAsia="PMingLiU"/>
                <w:lang w:eastAsia="ja-JP"/>
              </w:rPr>
            </w:pPr>
            <w:r w:rsidRPr="005B00C6">
              <w:t>DC_1A-3A_n79A</w:t>
            </w:r>
          </w:p>
        </w:tc>
        <w:tc>
          <w:tcPr>
            <w:tcW w:w="920" w:type="pct"/>
            <w:tcBorders>
              <w:top w:val="single" w:sz="4" w:space="0" w:color="auto"/>
              <w:left w:val="single" w:sz="4" w:space="0" w:color="auto"/>
              <w:bottom w:val="single" w:sz="4" w:space="0" w:color="auto"/>
              <w:right w:val="single" w:sz="4" w:space="0" w:color="auto"/>
            </w:tcBorders>
          </w:tcPr>
          <w:p w14:paraId="5F46988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55D107"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40C18D" w14:textId="77777777" w:rsidR="009A3905" w:rsidRPr="005B00C6" w:rsidRDefault="009A3905" w:rsidP="00B05689">
            <w:pPr>
              <w:pStyle w:val="TAC"/>
              <w:rPr>
                <w:rFonts w:eastAsia="PMingLiU"/>
              </w:rPr>
            </w:pPr>
          </w:p>
        </w:tc>
      </w:tr>
      <w:tr w:rsidR="009A3905" w:rsidRPr="005B00C6" w14:paraId="78CA435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35D84F" w14:textId="00313873" w:rsidR="009A3905" w:rsidRPr="005B00C6" w:rsidRDefault="009A3905" w:rsidP="00B05689">
            <w:pPr>
              <w:pStyle w:val="TAL"/>
            </w:pPr>
            <w:r w:rsidRPr="005B00C6">
              <w:t>DC_1A-5A_n78C</w:t>
            </w:r>
          </w:p>
        </w:tc>
        <w:tc>
          <w:tcPr>
            <w:tcW w:w="920" w:type="pct"/>
            <w:tcBorders>
              <w:top w:val="single" w:sz="4" w:space="0" w:color="auto"/>
              <w:left w:val="single" w:sz="4" w:space="0" w:color="auto"/>
              <w:bottom w:val="single" w:sz="4" w:space="0" w:color="auto"/>
              <w:right w:val="single" w:sz="4" w:space="0" w:color="auto"/>
            </w:tcBorders>
          </w:tcPr>
          <w:p w14:paraId="6AB83520" w14:textId="7B4F3D49"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7DAF214"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85C0DB" w14:textId="77777777" w:rsidR="009A3905" w:rsidRPr="005B00C6" w:rsidRDefault="009A3905" w:rsidP="00B05689">
            <w:pPr>
              <w:pStyle w:val="TAC"/>
              <w:rPr>
                <w:rFonts w:eastAsia="PMingLiU"/>
              </w:rPr>
            </w:pPr>
          </w:p>
        </w:tc>
      </w:tr>
      <w:tr w:rsidR="009A3905" w:rsidRPr="005B00C6" w14:paraId="3EDECCA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695C41" w14:textId="77777777" w:rsidR="009A3905" w:rsidRPr="005B00C6" w:rsidRDefault="009A3905" w:rsidP="00B05689">
            <w:pPr>
              <w:keepNext/>
              <w:keepLines/>
              <w:spacing w:after="0"/>
              <w:rPr>
                <w:rFonts w:ascii="Arial" w:hAnsi="Arial"/>
                <w:sz w:val="18"/>
              </w:rPr>
            </w:pPr>
            <w:r w:rsidRPr="005B00C6">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7F0515E2"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56B01"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86A80F" w14:textId="77777777" w:rsidR="009A3905" w:rsidRPr="005B00C6" w:rsidRDefault="009A3905" w:rsidP="00B05689">
            <w:pPr>
              <w:pStyle w:val="TAC"/>
              <w:rPr>
                <w:rFonts w:eastAsia="PMingLiU"/>
              </w:rPr>
            </w:pPr>
          </w:p>
        </w:tc>
      </w:tr>
      <w:tr w:rsidR="009A3905" w:rsidRPr="005B00C6" w14:paraId="19574594"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E11780" w14:textId="728AA0D0" w:rsidR="009A3905" w:rsidRPr="005B00C6" w:rsidRDefault="009A3905" w:rsidP="002D4225">
            <w:pPr>
              <w:pStyle w:val="TAL"/>
            </w:pPr>
            <w:r w:rsidRPr="005B00C6">
              <w:t>DC_1A-7A_n28A</w:t>
            </w:r>
          </w:p>
        </w:tc>
        <w:tc>
          <w:tcPr>
            <w:tcW w:w="920" w:type="pct"/>
            <w:tcBorders>
              <w:top w:val="single" w:sz="4" w:space="0" w:color="auto"/>
              <w:left w:val="single" w:sz="4" w:space="0" w:color="auto"/>
              <w:bottom w:val="single" w:sz="4" w:space="0" w:color="auto"/>
              <w:right w:val="single" w:sz="4" w:space="0" w:color="auto"/>
            </w:tcBorders>
          </w:tcPr>
          <w:p w14:paraId="2D4F6B6F" w14:textId="4B4838A8" w:rsidR="009A3905" w:rsidRPr="005B00C6" w:rsidRDefault="009A3905" w:rsidP="002D4225">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D9444F" w14:textId="77777777" w:rsidR="009A3905" w:rsidRPr="005B00C6" w:rsidRDefault="009A3905" w:rsidP="002D4225">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1E735F" w14:textId="77777777" w:rsidR="009A3905" w:rsidRPr="005B00C6" w:rsidRDefault="009A3905" w:rsidP="002D4225">
            <w:pPr>
              <w:pStyle w:val="TAC"/>
              <w:rPr>
                <w:rFonts w:eastAsia="PMingLiU"/>
              </w:rPr>
            </w:pPr>
          </w:p>
        </w:tc>
      </w:tr>
      <w:tr w:rsidR="009A3905" w:rsidRPr="005B00C6" w14:paraId="25D6E4C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45EDE88" w14:textId="77777777" w:rsidR="009A3905" w:rsidRPr="005B00C6" w:rsidRDefault="009A3905" w:rsidP="00B05689">
            <w:pPr>
              <w:pStyle w:val="TAL"/>
            </w:pPr>
            <w:r w:rsidRPr="005B00C6">
              <w:t>DC_1A-7A_n78A</w:t>
            </w:r>
          </w:p>
        </w:tc>
        <w:tc>
          <w:tcPr>
            <w:tcW w:w="920" w:type="pct"/>
            <w:tcBorders>
              <w:top w:val="single" w:sz="4" w:space="0" w:color="auto"/>
              <w:left w:val="single" w:sz="4" w:space="0" w:color="auto"/>
              <w:bottom w:val="single" w:sz="4" w:space="0" w:color="auto"/>
              <w:right w:val="single" w:sz="4" w:space="0" w:color="auto"/>
            </w:tcBorders>
          </w:tcPr>
          <w:p w14:paraId="468BC2C0"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B1431"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0290D6" w14:textId="77777777" w:rsidR="009A3905" w:rsidRPr="005B00C6" w:rsidRDefault="009A3905" w:rsidP="00B05689">
            <w:pPr>
              <w:pStyle w:val="TAC"/>
              <w:rPr>
                <w:rFonts w:eastAsia="PMingLiU"/>
              </w:rPr>
            </w:pPr>
          </w:p>
        </w:tc>
      </w:tr>
      <w:tr w:rsidR="009A3905" w:rsidRPr="005B00C6" w14:paraId="17CB132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13150F" w14:textId="77777777" w:rsidR="009A3905" w:rsidRPr="005B00C6" w:rsidRDefault="009A3905" w:rsidP="00B05689">
            <w:pPr>
              <w:keepNext/>
              <w:keepLines/>
              <w:spacing w:after="0"/>
              <w:rPr>
                <w:rFonts w:ascii="Arial" w:hAnsi="Arial"/>
                <w:sz w:val="18"/>
              </w:rPr>
            </w:pPr>
            <w:r w:rsidRPr="005B00C6">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371BC2D5"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0E2BD0"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B39A83" w14:textId="77777777" w:rsidR="009A3905" w:rsidRPr="005B00C6" w:rsidRDefault="009A3905" w:rsidP="00B05689">
            <w:pPr>
              <w:pStyle w:val="TAC"/>
              <w:rPr>
                <w:rFonts w:eastAsia="PMingLiU"/>
              </w:rPr>
            </w:pPr>
          </w:p>
        </w:tc>
      </w:tr>
      <w:tr w:rsidR="009A3905" w:rsidRPr="005B00C6" w14:paraId="3BE208A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D7AAA9" w14:textId="6B23FBA1" w:rsidR="009A3905" w:rsidRPr="005B00C6" w:rsidRDefault="009A3905" w:rsidP="00B05689">
            <w:pPr>
              <w:keepNext/>
              <w:keepLines/>
              <w:spacing w:after="0"/>
              <w:rPr>
                <w:rFonts w:ascii="Arial" w:hAnsi="Arial"/>
                <w:sz w:val="18"/>
              </w:rPr>
            </w:pPr>
            <w:r w:rsidRPr="005B00C6">
              <w:rPr>
                <w:rFonts w:ascii="Arial" w:eastAsia="Malgun Gothic" w:hAnsi="Arial"/>
                <w:sz w:val="18"/>
                <w:lang w:eastAsia="en-US"/>
              </w:rPr>
              <w:t>DC_1A-8A_n78A</w:t>
            </w:r>
          </w:p>
        </w:tc>
        <w:tc>
          <w:tcPr>
            <w:tcW w:w="920" w:type="pct"/>
            <w:tcBorders>
              <w:top w:val="single" w:sz="4" w:space="0" w:color="auto"/>
              <w:left w:val="single" w:sz="4" w:space="0" w:color="auto"/>
              <w:bottom w:val="single" w:sz="4" w:space="0" w:color="auto"/>
              <w:right w:val="single" w:sz="4" w:space="0" w:color="auto"/>
            </w:tcBorders>
          </w:tcPr>
          <w:p w14:paraId="0FBB148D" w14:textId="5E793F5B"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102224"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FA8C67" w14:textId="77777777" w:rsidR="009A3905" w:rsidRPr="005B00C6" w:rsidRDefault="009A3905" w:rsidP="00B05689">
            <w:pPr>
              <w:pStyle w:val="TAC"/>
              <w:rPr>
                <w:rFonts w:eastAsia="PMingLiU"/>
              </w:rPr>
            </w:pPr>
          </w:p>
        </w:tc>
      </w:tr>
      <w:tr w:rsidR="009A3905" w:rsidRPr="005B00C6" w14:paraId="4BCBFA24"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C8AF86" w14:textId="31AF1AC3" w:rsidR="009A3905" w:rsidRPr="005B00C6" w:rsidRDefault="009A3905" w:rsidP="00B05689">
            <w:pPr>
              <w:keepNext/>
              <w:keepLines/>
              <w:spacing w:after="0"/>
              <w:rPr>
                <w:rFonts w:ascii="Arial" w:eastAsia="Malgun Gothic" w:hAnsi="Arial"/>
                <w:sz w:val="18"/>
                <w:lang w:eastAsia="en-US"/>
              </w:rPr>
            </w:pPr>
            <w:r w:rsidRPr="005B00C6">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28026EF0" w14:textId="25A26BBB"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066BD11"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6FDA6B" w14:textId="77777777" w:rsidR="009A3905" w:rsidRPr="005B00C6" w:rsidRDefault="009A3905" w:rsidP="00B05689">
            <w:pPr>
              <w:pStyle w:val="TAC"/>
              <w:rPr>
                <w:rFonts w:eastAsia="PMingLiU"/>
              </w:rPr>
            </w:pPr>
          </w:p>
        </w:tc>
      </w:tr>
      <w:tr w:rsidR="009A3905" w:rsidRPr="005B00C6" w14:paraId="23EF418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93DA8D3" w14:textId="77777777" w:rsidR="009A3905" w:rsidRPr="005B00C6" w:rsidRDefault="009A3905" w:rsidP="00B05689">
            <w:pPr>
              <w:keepNext/>
              <w:keepLines/>
              <w:spacing w:after="0"/>
              <w:rPr>
                <w:lang w:eastAsia="ja-JP"/>
              </w:rPr>
            </w:pPr>
            <w:r w:rsidRPr="005B00C6">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0D828BA9" w14:textId="77777777" w:rsidR="009A3905" w:rsidRPr="005B00C6" w:rsidRDefault="009A3905" w:rsidP="00B05689">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34802D"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261783" w14:textId="77777777" w:rsidR="009A3905" w:rsidRPr="005B00C6" w:rsidRDefault="009A3905" w:rsidP="00B05689">
            <w:pPr>
              <w:pStyle w:val="TAC"/>
              <w:rPr>
                <w:rFonts w:eastAsia="PMingLiU"/>
              </w:rPr>
            </w:pPr>
          </w:p>
        </w:tc>
      </w:tr>
      <w:tr w:rsidR="009A3905" w:rsidRPr="005B00C6" w14:paraId="3FA493E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AB8ED8" w14:textId="77777777" w:rsidR="009A3905" w:rsidRPr="005B00C6" w:rsidRDefault="009A3905" w:rsidP="00B05689">
            <w:pPr>
              <w:pStyle w:val="TAL"/>
              <w:rPr>
                <w:rFonts w:eastAsia="PMingLiU"/>
                <w:lang w:eastAsia="ja-JP"/>
              </w:rPr>
            </w:pPr>
            <w:r w:rsidRPr="005B00C6">
              <w:t>DC_1A-19A_n78A</w:t>
            </w:r>
          </w:p>
        </w:tc>
        <w:tc>
          <w:tcPr>
            <w:tcW w:w="920" w:type="pct"/>
            <w:tcBorders>
              <w:top w:val="single" w:sz="4" w:space="0" w:color="auto"/>
              <w:left w:val="single" w:sz="4" w:space="0" w:color="auto"/>
              <w:bottom w:val="single" w:sz="4" w:space="0" w:color="auto"/>
              <w:right w:val="single" w:sz="4" w:space="0" w:color="auto"/>
            </w:tcBorders>
          </w:tcPr>
          <w:p w14:paraId="2493EB15"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AE4CB5"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C1B1EB" w14:textId="77777777" w:rsidR="009A3905" w:rsidRPr="005B00C6" w:rsidRDefault="009A3905" w:rsidP="00B05689">
            <w:pPr>
              <w:pStyle w:val="TAC"/>
              <w:rPr>
                <w:rFonts w:eastAsia="PMingLiU"/>
              </w:rPr>
            </w:pPr>
          </w:p>
        </w:tc>
      </w:tr>
      <w:tr w:rsidR="009A3905" w:rsidRPr="005B00C6" w14:paraId="046BAFE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41CBE3" w14:textId="77777777" w:rsidR="009A3905" w:rsidRPr="005B00C6" w:rsidRDefault="009A3905" w:rsidP="00B05689">
            <w:pPr>
              <w:pStyle w:val="TAL"/>
            </w:pPr>
            <w:r w:rsidRPr="005B00C6">
              <w:t>DC_1A-19A_n78(2A)</w:t>
            </w:r>
          </w:p>
        </w:tc>
        <w:tc>
          <w:tcPr>
            <w:tcW w:w="920" w:type="pct"/>
            <w:tcBorders>
              <w:top w:val="single" w:sz="4" w:space="0" w:color="auto"/>
              <w:left w:val="single" w:sz="4" w:space="0" w:color="auto"/>
              <w:bottom w:val="single" w:sz="4" w:space="0" w:color="auto"/>
              <w:right w:val="single" w:sz="4" w:space="0" w:color="auto"/>
            </w:tcBorders>
          </w:tcPr>
          <w:p w14:paraId="6E379D3A" w14:textId="77777777" w:rsidR="009A3905" w:rsidRPr="005B00C6" w:rsidRDefault="009A3905" w:rsidP="00B05689">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697AB23"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8D3B4C" w14:textId="77777777" w:rsidR="009A3905" w:rsidRPr="005B00C6" w:rsidRDefault="009A3905" w:rsidP="00B05689">
            <w:pPr>
              <w:pStyle w:val="TAC"/>
              <w:rPr>
                <w:rFonts w:eastAsia="PMingLiU"/>
              </w:rPr>
            </w:pPr>
          </w:p>
        </w:tc>
      </w:tr>
      <w:tr w:rsidR="009A3905" w:rsidRPr="005B00C6" w14:paraId="6F0568B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CA5437" w14:textId="77777777" w:rsidR="009A3905" w:rsidRPr="005B00C6" w:rsidRDefault="009A3905" w:rsidP="00B05689">
            <w:pPr>
              <w:pStyle w:val="TAL"/>
              <w:rPr>
                <w:rFonts w:eastAsia="PMingLiU"/>
                <w:lang w:eastAsia="ja-JP"/>
              </w:rPr>
            </w:pPr>
            <w:r w:rsidRPr="005B00C6">
              <w:t>DC_1A-19A_n79A</w:t>
            </w:r>
          </w:p>
        </w:tc>
        <w:tc>
          <w:tcPr>
            <w:tcW w:w="920" w:type="pct"/>
            <w:tcBorders>
              <w:top w:val="single" w:sz="4" w:space="0" w:color="auto"/>
              <w:left w:val="single" w:sz="4" w:space="0" w:color="auto"/>
              <w:bottom w:val="single" w:sz="4" w:space="0" w:color="auto"/>
              <w:right w:val="single" w:sz="4" w:space="0" w:color="auto"/>
            </w:tcBorders>
          </w:tcPr>
          <w:p w14:paraId="180D9946"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BDDD5B"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E1DE79" w14:textId="77777777" w:rsidR="009A3905" w:rsidRPr="005B00C6" w:rsidRDefault="009A3905" w:rsidP="00B05689">
            <w:pPr>
              <w:pStyle w:val="TAC"/>
              <w:rPr>
                <w:rFonts w:eastAsia="PMingLiU"/>
              </w:rPr>
            </w:pPr>
          </w:p>
        </w:tc>
      </w:tr>
      <w:tr w:rsidR="009A3905" w:rsidRPr="005B00C6" w14:paraId="1669E6C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904B57" w14:textId="77777777" w:rsidR="009A3905" w:rsidRPr="005B00C6" w:rsidRDefault="009A3905" w:rsidP="00B05689">
            <w:pPr>
              <w:pStyle w:val="TAL"/>
            </w:pPr>
            <w:r w:rsidRPr="005B00C6">
              <w:t>DC_1A-20A_n3A</w:t>
            </w:r>
          </w:p>
        </w:tc>
        <w:tc>
          <w:tcPr>
            <w:tcW w:w="920" w:type="pct"/>
            <w:tcBorders>
              <w:top w:val="single" w:sz="4" w:space="0" w:color="auto"/>
              <w:left w:val="single" w:sz="4" w:space="0" w:color="auto"/>
              <w:bottom w:val="single" w:sz="4" w:space="0" w:color="auto"/>
              <w:right w:val="single" w:sz="4" w:space="0" w:color="auto"/>
            </w:tcBorders>
          </w:tcPr>
          <w:p w14:paraId="63A72E6E"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AD2C65"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8CF0E3" w14:textId="77777777" w:rsidR="009A3905" w:rsidRPr="005B00C6" w:rsidRDefault="009A3905" w:rsidP="00B05689">
            <w:pPr>
              <w:pStyle w:val="TAC"/>
              <w:rPr>
                <w:rFonts w:eastAsia="PMingLiU"/>
              </w:rPr>
            </w:pPr>
          </w:p>
        </w:tc>
      </w:tr>
      <w:tr w:rsidR="00CC6DCD" w:rsidRPr="005B00C6" w14:paraId="6AAEC3D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08A532" w14:textId="39813C49" w:rsidR="00CC6DCD" w:rsidRPr="005B00C6" w:rsidRDefault="00CC6DCD" w:rsidP="00CC6DCD">
            <w:pPr>
              <w:pStyle w:val="TAL"/>
            </w:pPr>
            <w:r w:rsidRPr="005B00C6">
              <w:t>DC_1A-20A_n8A</w:t>
            </w:r>
          </w:p>
        </w:tc>
        <w:tc>
          <w:tcPr>
            <w:tcW w:w="920" w:type="pct"/>
            <w:tcBorders>
              <w:top w:val="single" w:sz="4" w:space="0" w:color="auto"/>
              <w:left w:val="single" w:sz="4" w:space="0" w:color="auto"/>
              <w:bottom w:val="single" w:sz="4" w:space="0" w:color="auto"/>
              <w:right w:val="single" w:sz="4" w:space="0" w:color="auto"/>
            </w:tcBorders>
          </w:tcPr>
          <w:p w14:paraId="2DB6584A" w14:textId="2DF29B88" w:rsidR="00CC6DCD" w:rsidRPr="005B00C6" w:rsidRDefault="00CC6DCD" w:rsidP="00CC6DCD">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5E2BA" w14:textId="77777777" w:rsidR="00CC6DCD" w:rsidRPr="005B00C6" w:rsidRDefault="00CC6DCD" w:rsidP="00CC6D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B7DD3A" w14:textId="77777777" w:rsidR="00CC6DCD" w:rsidRPr="005B00C6" w:rsidRDefault="00CC6DCD" w:rsidP="00CC6DCD">
            <w:pPr>
              <w:pStyle w:val="TAC"/>
              <w:rPr>
                <w:rFonts w:eastAsia="PMingLiU"/>
              </w:rPr>
            </w:pPr>
          </w:p>
        </w:tc>
      </w:tr>
      <w:tr w:rsidR="009A3905" w:rsidRPr="005B00C6" w14:paraId="31B8717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A0B3F" w14:textId="260A0E22" w:rsidR="009A3905" w:rsidRPr="005B00C6" w:rsidRDefault="009A3905" w:rsidP="002D4225">
            <w:pPr>
              <w:pStyle w:val="TAL"/>
            </w:pPr>
            <w:r w:rsidRPr="005B00C6">
              <w:t>DC_1A-20A_n28A</w:t>
            </w:r>
          </w:p>
        </w:tc>
        <w:tc>
          <w:tcPr>
            <w:tcW w:w="920" w:type="pct"/>
            <w:tcBorders>
              <w:top w:val="single" w:sz="4" w:space="0" w:color="auto"/>
              <w:left w:val="single" w:sz="4" w:space="0" w:color="auto"/>
              <w:bottom w:val="single" w:sz="4" w:space="0" w:color="auto"/>
              <w:right w:val="single" w:sz="4" w:space="0" w:color="auto"/>
            </w:tcBorders>
          </w:tcPr>
          <w:p w14:paraId="356E3FC3" w14:textId="6ACCE99E" w:rsidR="009A3905" w:rsidRPr="005B00C6" w:rsidRDefault="009A3905" w:rsidP="002D4225">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0E771" w14:textId="77777777" w:rsidR="009A3905" w:rsidRPr="005B00C6" w:rsidRDefault="009A3905" w:rsidP="002D4225">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0BBE75" w14:textId="77777777" w:rsidR="009A3905" w:rsidRPr="005B00C6" w:rsidRDefault="009A3905" w:rsidP="002D4225">
            <w:pPr>
              <w:pStyle w:val="TAC"/>
              <w:rPr>
                <w:rFonts w:eastAsia="PMingLiU"/>
              </w:rPr>
            </w:pPr>
          </w:p>
        </w:tc>
      </w:tr>
      <w:tr w:rsidR="009A3905" w:rsidRPr="005B00C6" w14:paraId="56F692C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C86192" w14:textId="77777777" w:rsidR="009A3905" w:rsidRPr="005B00C6" w:rsidRDefault="009A3905" w:rsidP="00B05689">
            <w:pPr>
              <w:pStyle w:val="TAL"/>
            </w:pPr>
            <w:r w:rsidRPr="005B00C6">
              <w:t>DC_1A-20A_n78A</w:t>
            </w:r>
          </w:p>
        </w:tc>
        <w:tc>
          <w:tcPr>
            <w:tcW w:w="920" w:type="pct"/>
            <w:tcBorders>
              <w:top w:val="single" w:sz="4" w:space="0" w:color="auto"/>
              <w:left w:val="single" w:sz="4" w:space="0" w:color="auto"/>
              <w:bottom w:val="single" w:sz="4" w:space="0" w:color="auto"/>
              <w:right w:val="single" w:sz="4" w:space="0" w:color="auto"/>
            </w:tcBorders>
          </w:tcPr>
          <w:p w14:paraId="5D541E17"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134286"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EC1DA5" w14:textId="77777777" w:rsidR="009A3905" w:rsidRPr="005B00C6" w:rsidRDefault="009A3905" w:rsidP="00B05689">
            <w:pPr>
              <w:pStyle w:val="TAC"/>
              <w:rPr>
                <w:rFonts w:eastAsia="PMingLiU"/>
              </w:rPr>
            </w:pPr>
          </w:p>
        </w:tc>
      </w:tr>
      <w:tr w:rsidR="009A3905" w:rsidRPr="005B00C6" w14:paraId="7C0D3FD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B8C772" w14:textId="77777777" w:rsidR="009A3905" w:rsidRPr="005B00C6" w:rsidRDefault="009A3905" w:rsidP="00B05689">
            <w:pPr>
              <w:pStyle w:val="TAL"/>
            </w:pPr>
            <w:r w:rsidRPr="005B00C6">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0EC816BE" w14:textId="77777777" w:rsidR="009A3905" w:rsidRPr="005B00C6" w:rsidRDefault="009A3905" w:rsidP="00B05689">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1D1E96"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2B36BC" w14:textId="77777777" w:rsidR="009A3905" w:rsidRPr="005B00C6" w:rsidRDefault="009A3905" w:rsidP="00B05689">
            <w:pPr>
              <w:pStyle w:val="TAC"/>
              <w:rPr>
                <w:rFonts w:eastAsia="PMingLiU"/>
              </w:rPr>
            </w:pPr>
          </w:p>
        </w:tc>
      </w:tr>
      <w:tr w:rsidR="009A3905" w:rsidRPr="005B00C6" w14:paraId="4AA6E6E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57BD88" w14:textId="77777777" w:rsidR="009A3905" w:rsidRPr="005B00C6" w:rsidRDefault="009A3905" w:rsidP="00B05689">
            <w:pPr>
              <w:pStyle w:val="TAL"/>
            </w:pPr>
            <w:r w:rsidRPr="005B00C6">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780ED675" w14:textId="77777777" w:rsidR="009A3905" w:rsidRPr="005B00C6" w:rsidRDefault="009A3905" w:rsidP="00B0568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62E5A"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B6D299B" w14:textId="77777777" w:rsidR="009A3905" w:rsidRPr="005B00C6" w:rsidRDefault="009A3905" w:rsidP="00B05689">
            <w:pPr>
              <w:pStyle w:val="TAC"/>
              <w:rPr>
                <w:rFonts w:eastAsia="PMingLiU"/>
              </w:rPr>
            </w:pPr>
          </w:p>
        </w:tc>
      </w:tr>
      <w:tr w:rsidR="009A3905" w:rsidRPr="005B00C6" w14:paraId="191DA6B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69CDF5" w14:textId="77777777" w:rsidR="009A3905" w:rsidRPr="005B00C6" w:rsidRDefault="009A3905" w:rsidP="00B05689">
            <w:pPr>
              <w:pStyle w:val="TAL"/>
              <w:rPr>
                <w:rFonts w:eastAsia="PMingLiU"/>
                <w:lang w:eastAsia="ja-JP"/>
              </w:rPr>
            </w:pPr>
            <w:r w:rsidRPr="005B00C6">
              <w:t>DC_1A-21A_n78A</w:t>
            </w:r>
          </w:p>
        </w:tc>
        <w:tc>
          <w:tcPr>
            <w:tcW w:w="920" w:type="pct"/>
            <w:tcBorders>
              <w:top w:val="single" w:sz="4" w:space="0" w:color="auto"/>
              <w:left w:val="single" w:sz="4" w:space="0" w:color="auto"/>
              <w:bottom w:val="single" w:sz="4" w:space="0" w:color="auto"/>
              <w:right w:val="single" w:sz="4" w:space="0" w:color="auto"/>
            </w:tcBorders>
          </w:tcPr>
          <w:p w14:paraId="120F1EE7"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2130CC"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959FABF" w14:textId="77777777" w:rsidR="009A3905" w:rsidRPr="005B00C6" w:rsidRDefault="009A3905" w:rsidP="00B05689">
            <w:pPr>
              <w:pStyle w:val="TAC"/>
              <w:rPr>
                <w:rFonts w:eastAsia="PMingLiU"/>
              </w:rPr>
            </w:pPr>
          </w:p>
        </w:tc>
      </w:tr>
      <w:tr w:rsidR="009A3905" w:rsidRPr="005B00C6" w14:paraId="48FEB1D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363ABC" w14:textId="77777777" w:rsidR="009A3905" w:rsidRPr="005B00C6" w:rsidRDefault="009A3905" w:rsidP="00B05689">
            <w:pPr>
              <w:pStyle w:val="TAL"/>
            </w:pPr>
            <w:r w:rsidRPr="005B00C6">
              <w:t>DC_1A-21A_n78(2A)</w:t>
            </w:r>
          </w:p>
        </w:tc>
        <w:tc>
          <w:tcPr>
            <w:tcW w:w="920" w:type="pct"/>
            <w:tcBorders>
              <w:top w:val="single" w:sz="4" w:space="0" w:color="auto"/>
              <w:left w:val="single" w:sz="4" w:space="0" w:color="auto"/>
              <w:bottom w:val="single" w:sz="4" w:space="0" w:color="auto"/>
              <w:right w:val="single" w:sz="4" w:space="0" w:color="auto"/>
            </w:tcBorders>
          </w:tcPr>
          <w:p w14:paraId="7C7807CC" w14:textId="77777777"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3D02495"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3182B32" w14:textId="77777777" w:rsidR="009A3905" w:rsidRPr="005B00C6" w:rsidRDefault="009A3905" w:rsidP="00B05689">
            <w:pPr>
              <w:pStyle w:val="TAC"/>
              <w:rPr>
                <w:rFonts w:eastAsia="PMingLiU"/>
              </w:rPr>
            </w:pPr>
          </w:p>
        </w:tc>
      </w:tr>
      <w:tr w:rsidR="009A3905" w:rsidRPr="005B00C6" w14:paraId="4109790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9222AF" w14:textId="77777777" w:rsidR="009A3905" w:rsidRPr="005B00C6" w:rsidRDefault="009A3905" w:rsidP="00B05689">
            <w:pPr>
              <w:pStyle w:val="TAL"/>
              <w:rPr>
                <w:rFonts w:eastAsia="PMingLiU"/>
                <w:lang w:eastAsia="ja-JP"/>
              </w:rPr>
            </w:pPr>
            <w:r w:rsidRPr="005B00C6">
              <w:t>DC_1A-21A_n79A</w:t>
            </w:r>
          </w:p>
        </w:tc>
        <w:tc>
          <w:tcPr>
            <w:tcW w:w="920" w:type="pct"/>
            <w:tcBorders>
              <w:top w:val="single" w:sz="4" w:space="0" w:color="auto"/>
              <w:left w:val="single" w:sz="4" w:space="0" w:color="auto"/>
              <w:bottom w:val="single" w:sz="4" w:space="0" w:color="auto"/>
              <w:right w:val="single" w:sz="4" w:space="0" w:color="auto"/>
            </w:tcBorders>
          </w:tcPr>
          <w:p w14:paraId="7E4969BD"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6A7384"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DE7288" w14:textId="77777777" w:rsidR="009A3905" w:rsidRPr="005B00C6" w:rsidRDefault="009A3905" w:rsidP="00B05689">
            <w:pPr>
              <w:pStyle w:val="TAC"/>
              <w:rPr>
                <w:rFonts w:eastAsia="PMingLiU"/>
              </w:rPr>
            </w:pPr>
          </w:p>
        </w:tc>
      </w:tr>
      <w:tr w:rsidR="009A3905" w:rsidRPr="005B00C6" w14:paraId="301885C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7599ED" w14:textId="77777777" w:rsidR="009A3905" w:rsidRPr="005B00C6" w:rsidRDefault="009A3905" w:rsidP="00B05689">
            <w:pPr>
              <w:pStyle w:val="TAL"/>
            </w:pPr>
            <w:r w:rsidRPr="005B00C6">
              <w:t>DC_1A-28A_n3A</w:t>
            </w:r>
          </w:p>
        </w:tc>
        <w:tc>
          <w:tcPr>
            <w:tcW w:w="920" w:type="pct"/>
            <w:tcBorders>
              <w:top w:val="single" w:sz="4" w:space="0" w:color="auto"/>
              <w:left w:val="single" w:sz="4" w:space="0" w:color="auto"/>
              <w:bottom w:val="single" w:sz="4" w:space="0" w:color="auto"/>
              <w:right w:val="single" w:sz="4" w:space="0" w:color="auto"/>
            </w:tcBorders>
          </w:tcPr>
          <w:p w14:paraId="719EE765"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2006C6"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B0C825" w14:textId="77777777" w:rsidR="009A3905" w:rsidRPr="005B00C6" w:rsidRDefault="009A3905" w:rsidP="00B05689">
            <w:pPr>
              <w:pStyle w:val="TAC"/>
              <w:rPr>
                <w:rFonts w:eastAsia="PMingLiU"/>
              </w:rPr>
            </w:pPr>
          </w:p>
        </w:tc>
      </w:tr>
      <w:tr w:rsidR="00CC6DCD" w:rsidRPr="005B00C6" w14:paraId="3F58106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F83B81" w14:textId="731F7814" w:rsidR="00CC6DCD" w:rsidRPr="005B00C6" w:rsidRDefault="00CC6DCD" w:rsidP="00CC6DCD">
            <w:pPr>
              <w:pStyle w:val="TAL"/>
            </w:pPr>
            <w:r w:rsidRPr="005B00C6">
              <w:t>DC_1A-28A_n5A</w:t>
            </w:r>
          </w:p>
        </w:tc>
        <w:tc>
          <w:tcPr>
            <w:tcW w:w="920" w:type="pct"/>
            <w:tcBorders>
              <w:top w:val="single" w:sz="4" w:space="0" w:color="auto"/>
              <w:left w:val="single" w:sz="4" w:space="0" w:color="auto"/>
              <w:bottom w:val="single" w:sz="4" w:space="0" w:color="auto"/>
              <w:right w:val="single" w:sz="4" w:space="0" w:color="auto"/>
            </w:tcBorders>
          </w:tcPr>
          <w:p w14:paraId="130F7A57" w14:textId="194E7F45" w:rsidR="00CC6DCD" w:rsidRPr="005B00C6" w:rsidRDefault="00CC6DCD" w:rsidP="00CC6DCD">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D5111A" w14:textId="77777777" w:rsidR="00CC6DCD" w:rsidRPr="005B00C6" w:rsidRDefault="00CC6DCD" w:rsidP="00CC6D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FE06CF" w14:textId="77777777" w:rsidR="00CC6DCD" w:rsidRPr="005B00C6" w:rsidRDefault="00CC6DCD" w:rsidP="00CC6DCD">
            <w:pPr>
              <w:pStyle w:val="TAC"/>
              <w:rPr>
                <w:rFonts w:eastAsia="PMingLiU"/>
              </w:rPr>
            </w:pPr>
          </w:p>
        </w:tc>
      </w:tr>
      <w:tr w:rsidR="009A3905" w:rsidRPr="005B00C6" w14:paraId="351A89C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769D9B" w14:textId="50F9D2FF" w:rsidR="009A3905" w:rsidRPr="005B00C6" w:rsidRDefault="009A3905" w:rsidP="002D4225">
            <w:pPr>
              <w:pStyle w:val="TAL"/>
            </w:pPr>
            <w:r w:rsidRPr="005B00C6">
              <w:t>DC_1A-28A_n78C</w:t>
            </w:r>
          </w:p>
        </w:tc>
        <w:tc>
          <w:tcPr>
            <w:tcW w:w="920" w:type="pct"/>
            <w:tcBorders>
              <w:top w:val="single" w:sz="4" w:space="0" w:color="auto"/>
              <w:left w:val="single" w:sz="4" w:space="0" w:color="auto"/>
              <w:bottom w:val="single" w:sz="4" w:space="0" w:color="auto"/>
              <w:right w:val="single" w:sz="4" w:space="0" w:color="auto"/>
            </w:tcBorders>
          </w:tcPr>
          <w:p w14:paraId="11893AF9" w14:textId="1B206678" w:rsidR="009A3905" w:rsidRPr="005B00C6" w:rsidRDefault="009A3905" w:rsidP="002D4225">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A81914" w14:textId="77777777" w:rsidR="009A3905" w:rsidRPr="005B00C6" w:rsidRDefault="009A3905" w:rsidP="002D4225">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D6FE11" w14:textId="77777777" w:rsidR="009A3905" w:rsidRPr="005B00C6" w:rsidRDefault="009A3905" w:rsidP="002D4225">
            <w:pPr>
              <w:pStyle w:val="TAC"/>
              <w:rPr>
                <w:rFonts w:eastAsia="PMingLiU"/>
              </w:rPr>
            </w:pPr>
          </w:p>
        </w:tc>
      </w:tr>
      <w:tr w:rsidR="009A3905" w:rsidRPr="005B00C6" w14:paraId="572FA168"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D0275D" w14:textId="77777777" w:rsidR="009A3905" w:rsidRPr="005B00C6" w:rsidRDefault="009A3905" w:rsidP="00B05689">
            <w:pPr>
              <w:pStyle w:val="TAL"/>
              <w:rPr>
                <w:rFonts w:eastAsia="PMingLiU"/>
                <w:lang w:eastAsia="ja-JP"/>
              </w:rPr>
            </w:pPr>
            <w:r w:rsidRPr="005B00C6">
              <w:t>DC_1A_n28A-n78A</w:t>
            </w:r>
          </w:p>
        </w:tc>
        <w:tc>
          <w:tcPr>
            <w:tcW w:w="920" w:type="pct"/>
            <w:tcBorders>
              <w:top w:val="single" w:sz="4" w:space="0" w:color="auto"/>
              <w:left w:val="single" w:sz="4" w:space="0" w:color="auto"/>
              <w:bottom w:val="single" w:sz="4" w:space="0" w:color="auto"/>
              <w:right w:val="single" w:sz="4" w:space="0" w:color="auto"/>
            </w:tcBorders>
          </w:tcPr>
          <w:p w14:paraId="4782E3FD"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714C83"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90EAC6" w14:textId="77777777" w:rsidR="009A3905" w:rsidRPr="005B00C6" w:rsidRDefault="009A3905" w:rsidP="00B05689">
            <w:pPr>
              <w:pStyle w:val="TAC"/>
              <w:rPr>
                <w:rFonts w:eastAsia="PMingLiU"/>
              </w:rPr>
            </w:pPr>
          </w:p>
        </w:tc>
      </w:tr>
      <w:tr w:rsidR="009A3905" w:rsidRPr="005B00C6" w14:paraId="38DD318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303BC" w14:textId="77777777" w:rsidR="009A3905" w:rsidRPr="005B00C6" w:rsidRDefault="009A3905" w:rsidP="00B05689">
            <w:pPr>
              <w:pStyle w:val="TAL"/>
            </w:pPr>
            <w:r w:rsidRPr="005B00C6">
              <w:t>DC_1A_n28A-n7</w:t>
            </w:r>
            <w:r w:rsidRPr="005B00C6">
              <w:rPr>
                <w:lang w:eastAsia="ja-JP"/>
              </w:rPr>
              <w:t>9</w:t>
            </w:r>
            <w:r w:rsidRPr="005B00C6">
              <w:t>A</w:t>
            </w:r>
          </w:p>
        </w:tc>
        <w:tc>
          <w:tcPr>
            <w:tcW w:w="920" w:type="pct"/>
            <w:tcBorders>
              <w:top w:val="single" w:sz="4" w:space="0" w:color="auto"/>
              <w:left w:val="single" w:sz="4" w:space="0" w:color="auto"/>
              <w:bottom w:val="single" w:sz="4" w:space="0" w:color="auto"/>
              <w:right w:val="single" w:sz="4" w:space="0" w:color="auto"/>
            </w:tcBorders>
          </w:tcPr>
          <w:p w14:paraId="27C3206F" w14:textId="77777777" w:rsidR="009A3905" w:rsidRPr="005B00C6" w:rsidRDefault="009A3905" w:rsidP="00B05689">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013B3"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C0778A" w14:textId="77777777" w:rsidR="009A3905" w:rsidRPr="005B00C6" w:rsidRDefault="009A3905" w:rsidP="00B05689">
            <w:pPr>
              <w:pStyle w:val="TAC"/>
              <w:rPr>
                <w:rFonts w:eastAsia="PMingLiU"/>
              </w:rPr>
            </w:pPr>
          </w:p>
        </w:tc>
      </w:tr>
      <w:tr w:rsidR="00FB322E" w:rsidRPr="005B00C6" w14:paraId="76B91C9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BEEF75" w14:textId="3AA1423A" w:rsidR="00FB322E" w:rsidRPr="005B00C6" w:rsidRDefault="00FB322E" w:rsidP="00FB322E">
            <w:pPr>
              <w:pStyle w:val="TAL"/>
            </w:pPr>
            <w:r w:rsidRPr="005B00C6">
              <w:rPr>
                <w:rFonts w:eastAsia="MS Mincho"/>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7DF55B2E" w14:textId="57768F8C" w:rsidR="00FB322E" w:rsidRPr="005B00C6" w:rsidRDefault="00FB322E" w:rsidP="00FB322E">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B7E155" w14:textId="77777777" w:rsidR="00FB322E" w:rsidRPr="005B00C6" w:rsidRDefault="00FB322E" w:rsidP="00FB322E">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4C49D4" w14:textId="77777777" w:rsidR="00FB322E" w:rsidRPr="005B00C6" w:rsidRDefault="00FB322E" w:rsidP="00FB322E">
            <w:pPr>
              <w:pStyle w:val="TAC"/>
              <w:rPr>
                <w:rFonts w:eastAsia="PMingLiU"/>
              </w:rPr>
            </w:pPr>
          </w:p>
        </w:tc>
      </w:tr>
      <w:tr w:rsidR="00FB322E" w:rsidRPr="005B00C6" w14:paraId="6A9D183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764552" w14:textId="7A6DDDF3" w:rsidR="00FB322E" w:rsidRPr="005B00C6" w:rsidRDefault="00FB322E" w:rsidP="00FB322E">
            <w:pPr>
              <w:pStyle w:val="TAL"/>
            </w:pPr>
            <w:r w:rsidRPr="005B00C6">
              <w:rPr>
                <w:rFonts w:eastAsia="MS Mincho"/>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734E220B" w14:textId="63E8A94A" w:rsidR="00FB322E" w:rsidRPr="005B00C6" w:rsidRDefault="00FB322E" w:rsidP="00FB322E">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7CF63C" w14:textId="77777777" w:rsidR="00FB322E" w:rsidRPr="005B00C6" w:rsidRDefault="00FB322E" w:rsidP="00FB322E">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FF278D" w14:textId="77777777" w:rsidR="00FB322E" w:rsidRPr="005B00C6" w:rsidRDefault="00FB322E" w:rsidP="00FB322E">
            <w:pPr>
              <w:pStyle w:val="TAC"/>
              <w:rPr>
                <w:rFonts w:eastAsia="PMingLiU"/>
              </w:rPr>
            </w:pPr>
          </w:p>
        </w:tc>
      </w:tr>
      <w:tr w:rsidR="009A3905" w:rsidRPr="005B00C6" w14:paraId="200930F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4FE7E6" w14:textId="77777777" w:rsidR="009A3905" w:rsidRPr="005B00C6" w:rsidRDefault="009A3905" w:rsidP="00B05689">
            <w:pPr>
              <w:pStyle w:val="TAL"/>
              <w:rPr>
                <w:rFonts w:eastAsia="PMingLiU"/>
                <w:lang w:eastAsia="ja-JP"/>
              </w:rPr>
            </w:pPr>
            <w:r w:rsidRPr="005B00C6">
              <w:t>DC_1A-42A_n78A</w:t>
            </w:r>
          </w:p>
        </w:tc>
        <w:tc>
          <w:tcPr>
            <w:tcW w:w="920" w:type="pct"/>
            <w:tcBorders>
              <w:top w:val="single" w:sz="4" w:space="0" w:color="auto"/>
              <w:left w:val="single" w:sz="4" w:space="0" w:color="auto"/>
              <w:bottom w:val="single" w:sz="4" w:space="0" w:color="auto"/>
              <w:right w:val="single" w:sz="4" w:space="0" w:color="auto"/>
            </w:tcBorders>
          </w:tcPr>
          <w:p w14:paraId="69804994"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93A999"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DE55EF" w14:textId="77777777" w:rsidR="009A3905" w:rsidRPr="005B00C6" w:rsidRDefault="009A3905" w:rsidP="00B05689">
            <w:pPr>
              <w:pStyle w:val="TAC"/>
              <w:rPr>
                <w:rFonts w:eastAsia="PMingLiU"/>
              </w:rPr>
            </w:pPr>
          </w:p>
        </w:tc>
      </w:tr>
      <w:tr w:rsidR="009A3905" w:rsidRPr="005B00C6" w14:paraId="28E4CD4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A873EF" w14:textId="77777777" w:rsidR="009A3905" w:rsidRPr="005B00C6" w:rsidRDefault="009A3905" w:rsidP="00B05689">
            <w:pPr>
              <w:pStyle w:val="TAL"/>
              <w:rPr>
                <w:rFonts w:eastAsia="PMingLiU"/>
                <w:lang w:eastAsia="ja-JP"/>
              </w:rPr>
            </w:pPr>
            <w:r w:rsidRPr="005B00C6">
              <w:t>DC_1A-42C_n78A</w:t>
            </w:r>
          </w:p>
        </w:tc>
        <w:tc>
          <w:tcPr>
            <w:tcW w:w="920" w:type="pct"/>
            <w:tcBorders>
              <w:top w:val="single" w:sz="4" w:space="0" w:color="auto"/>
              <w:left w:val="single" w:sz="4" w:space="0" w:color="auto"/>
              <w:bottom w:val="single" w:sz="4" w:space="0" w:color="auto"/>
              <w:right w:val="single" w:sz="4" w:space="0" w:color="auto"/>
            </w:tcBorders>
          </w:tcPr>
          <w:p w14:paraId="2874697F"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000687"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073745" w14:textId="77777777" w:rsidR="009A3905" w:rsidRPr="005B00C6" w:rsidRDefault="009A3905" w:rsidP="00B05689">
            <w:pPr>
              <w:pStyle w:val="TAC"/>
              <w:rPr>
                <w:rFonts w:eastAsia="PMingLiU"/>
              </w:rPr>
            </w:pPr>
          </w:p>
        </w:tc>
      </w:tr>
      <w:tr w:rsidR="009A3905" w:rsidRPr="005B00C6" w14:paraId="4E5D61E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A38A95" w14:textId="77777777" w:rsidR="009A3905" w:rsidRPr="005B00C6" w:rsidRDefault="009A3905" w:rsidP="00B05689">
            <w:pPr>
              <w:pStyle w:val="TAL"/>
              <w:rPr>
                <w:rFonts w:eastAsia="PMingLiU"/>
                <w:lang w:eastAsia="ja-JP"/>
              </w:rPr>
            </w:pPr>
            <w:r w:rsidRPr="005B00C6">
              <w:t>DC_1A-42D_n78A</w:t>
            </w:r>
          </w:p>
        </w:tc>
        <w:tc>
          <w:tcPr>
            <w:tcW w:w="920" w:type="pct"/>
            <w:tcBorders>
              <w:top w:val="single" w:sz="4" w:space="0" w:color="auto"/>
              <w:left w:val="single" w:sz="4" w:space="0" w:color="auto"/>
              <w:bottom w:val="single" w:sz="4" w:space="0" w:color="auto"/>
              <w:right w:val="single" w:sz="4" w:space="0" w:color="auto"/>
            </w:tcBorders>
          </w:tcPr>
          <w:p w14:paraId="5908710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455BC"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B9D860" w14:textId="77777777" w:rsidR="009A3905" w:rsidRPr="005B00C6" w:rsidRDefault="009A3905" w:rsidP="00B05689">
            <w:pPr>
              <w:pStyle w:val="TAC"/>
              <w:rPr>
                <w:rFonts w:eastAsia="PMingLiU"/>
              </w:rPr>
            </w:pPr>
          </w:p>
        </w:tc>
      </w:tr>
      <w:tr w:rsidR="009A3905" w:rsidRPr="005B00C6" w14:paraId="164173A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F815F56" w14:textId="77777777" w:rsidR="009A3905" w:rsidRPr="005B00C6" w:rsidRDefault="009A3905" w:rsidP="00B05689">
            <w:pPr>
              <w:pStyle w:val="TAL"/>
              <w:rPr>
                <w:rFonts w:eastAsia="PMingLiU"/>
                <w:lang w:eastAsia="ja-JP"/>
              </w:rPr>
            </w:pPr>
            <w:r w:rsidRPr="005B00C6">
              <w:t>DC_1A-42E_n78A</w:t>
            </w:r>
          </w:p>
        </w:tc>
        <w:tc>
          <w:tcPr>
            <w:tcW w:w="920" w:type="pct"/>
            <w:tcBorders>
              <w:top w:val="single" w:sz="4" w:space="0" w:color="auto"/>
              <w:left w:val="single" w:sz="4" w:space="0" w:color="auto"/>
              <w:bottom w:val="single" w:sz="4" w:space="0" w:color="auto"/>
              <w:right w:val="single" w:sz="4" w:space="0" w:color="auto"/>
            </w:tcBorders>
          </w:tcPr>
          <w:p w14:paraId="51335B94"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4D27FD"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03EBFA" w14:textId="77777777" w:rsidR="009A3905" w:rsidRPr="005B00C6" w:rsidRDefault="009A3905" w:rsidP="00B05689">
            <w:pPr>
              <w:pStyle w:val="TAC"/>
              <w:rPr>
                <w:rFonts w:eastAsia="PMingLiU"/>
              </w:rPr>
            </w:pPr>
          </w:p>
        </w:tc>
      </w:tr>
      <w:tr w:rsidR="009A3905" w:rsidRPr="005B00C6" w14:paraId="5A48B4A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FF4DD8" w14:textId="77777777" w:rsidR="009A3905" w:rsidRPr="005B00C6" w:rsidRDefault="009A3905" w:rsidP="00B05689">
            <w:pPr>
              <w:pStyle w:val="TAL"/>
              <w:rPr>
                <w:rFonts w:eastAsia="PMingLiU"/>
                <w:lang w:eastAsia="ja-JP"/>
              </w:rPr>
            </w:pPr>
            <w:r w:rsidRPr="005B00C6">
              <w:t>DC_1A-42A_n79A</w:t>
            </w:r>
          </w:p>
        </w:tc>
        <w:tc>
          <w:tcPr>
            <w:tcW w:w="920" w:type="pct"/>
            <w:tcBorders>
              <w:top w:val="single" w:sz="4" w:space="0" w:color="auto"/>
              <w:left w:val="single" w:sz="4" w:space="0" w:color="auto"/>
              <w:bottom w:val="single" w:sz="4" w:space="0" w:color="auto"/>
              <w:right w:val="single" w:sz="4" w:space="0" w:color="auto"/>
            </w:tcBorders>
          </w:tcPr>
          <w:p w14:paraId="485A58CB"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D5137"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F19349" w14:textId="77777777" w:rsidR="009A3905" w:rsidRPr="005B00C6" w:rsidRDefault="009A3905" w:rsidP="00B05689">
            <w:pPr>
              <w:pStyle w:val="TAC"/>
              <w:rPr>
                <w:rFonts w:eastAsia="PMingLiU"/>
              </w:rPr>
            </w:pPr>
          </w:p>
        </w:tc>
      </w:tr>
      <w:tr w:rsidR="009A3905" w:rsidRPr="005B00C6" w14:paraId="0755053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475AD6" w14:textId="77777777" w:rsidR="009A3905" w:rsidRPr="005B00C6" w:rsidRDefault="009A3905" w:rsidP="00B05689">
            <w:pPr>
              <w:pStyle w:val="TAL"/>
              <w:rPr>
                <w:rFonts w:eastAsia="PMingLiU"/>
                <w:lang w:eastAsia="ja-JP"/>
              </w:rPr>
            </w:pPr>
            <w:r w:rsidRPr="005B00C6">
              <w:t>DC_1A-42C_n79A</w:t>
            </w:r>
          </w:p>
        </w:tc>
        <w:tc>
          <w:tcPr>
            <w:tcW w:w="920" w:type="pct"/>
            <w:tcBorders>
              <w:top w:val="single" w:sz="4" w:space="0" w:color="auto"/>
              <w:left w:val="single" w:sz="4" w:space="0" w:color="auto"/>
              <w:bottom w:val="single" w:sz="4" w:space="0" w:color="auto"/>
              <w:right w:val="single" w:sz="4" w:space="0" w:color="auto"/>
            </w:tcBorders>
          </w:tcPr>
          <w:p w14:paraId="76749A5B"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52945C"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127EA3" w14:textId="77777777" w:rsidR="009A3905" w:rsidRPr="005B00C6" w:rsidRDefault="009A3905" w:rsidP="00B05689">
            <w:pPr>
              <w:pStyle w:val="TAC"/>
              <w:rPr>
                <w:rFonts w:eastAsia="PMingLiU"/>
              </w:rPr>
            </w:pPr>
          </w:p>
        </w:tc>
      </w:tr>
      <w:tr w:rsidR="009A3905" w:rsidRPr="005B00C6" w14:paraId="7397654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B6C110" w14:textId="77777777" w:rsidR="009A3905" w:rsidRPr="005B00C6" w:rsidRDefault="009A3905" w:rsidP="00B05689">
            <w:pPr>
              <w:pStyle w:val="TAL"/>
              <w:rPr>
                <w:rFonts w:eastAsia="PMingLiU"/>
                <w:lang w:eastAsia="ja-JP"/>
              </w:rPr>
            </w:pPr>
            <w:r w:rsidRPr="005B00C6">
              <w:t>DC_1A-42D_n79A</w:t>
            </w:r>
          </w:p>
        </w:tc>
        <w:tc>
          <w:tcPr>
            <w:tcW w:w="920" w:type="pct"/>
            <w:tcBorders>
              <w:top w:val="single" w:sz="4" w:space="0" w:color="auto"/>
              <w:left w:val="single" w:sz="4" w:space="0" w:color="auto"/>
              <w:bottom w:val="single" w:sz="4" w:space="0" w:color="auto"/>
              <w:right w:val="single" w:sz="4" w:space="0" w:color="auto"/>
            </w:tcBorders>
          </w:tcPr>
          <w:p w14:paraId="75195CB9"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072435"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20500F6" w14:textId="77777777" w:rsidR="009A3905" w:rsidRPr="005B00C6" w:rsidRDefault="009A3905" w:rsidP="00B05689">
            <w:pPr>
              <w:pStyle w:val="TAC"/>
              <w:rPr>
                <w:rFonts w:eastAsia="PMingLiU"/>
              </w:rPr>
            </w:pPr>
          </w:p>
        </w:tc>
      </w:tr>
      <w:tr w:rsidR="009A3905" w:rsidRPr="005B00C6" w14:paraId="7744C2D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215F2B9" w14:textId="77777777" w:rsidR="009A3905" w:rsidRPr="005B00C6" w:rsidRDefault="009A3905" w:rsidP="00B05689">
            <w:pPr>
              <w:pStyle w:val="TAL"/>
              <w:rPr>
                <w:rFonts w:eastAsia="PMingLiU"/>
                <w:lang w:eastAsia="ja-JP"/>
              </w:rPr>
            </w:pPr>
            <w:r w:rsidRPr="005B00C6">
              <w:t>DC_1A-42E_n79A</w:t>
            </w:r>
          </w:p>
        </w:tc>
        <w:tc>
          <w:tcPr>
            <w:tcW w:w="920" w:type="pct"/>
            <w:tcBorders>
              <w:top w:val="single" w:sz="4" w:space="0" w:color="auto"/>
              <w:left w:val="single" w:sz="4" w:space="0" w:color="auto"/>
              <w:bottom w:val="single" w:sz="4" w:space="0" w:color="auto"/>
              <w:right w:val="single" w:sz="4" w:space="0" w:color="auto"/>
            </w:tcBorders>
          </w:tcPr>
          <w:p w14:paraId="6F0D5C1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923FEF"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AB978D" w14:textId="77777777" w:rsidR="009A3905" w:rsidRPr="005B00C6" w:rsidRDefault="009A3905" w:rsidP="00B05689">
            <w:pPr>
              <w:pStyle w:val="TAC"/>
              <w:rPr>
                <w:rFonts w:eastAsia="PMingLiU"/>
              </w:rPr>
            </w:pPr>
          </w:p>
        </w:tc>
      </w:tr>
      <w:tr w:rsidR="009A3905" w:rsidRPr="005B00C6" w14:paraId="79E9995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F47473" w14:textId="77777777" w:rsidR="009A3905" w:rsidRPr="005B00C6" w:rsidRDefault="009A3905" w:rsidP="00B05689">
            <w:pPr>
              <w:pStyle w:val="TAL"/>
              <w:rPr>
                <w:rFonts w:eastAsia="PMingLiU"/>
                <w:lang w:eastAsia="ja-JP"/>
              </w:rPr>
            </w:pPr>
            <w:r w:rsidRPr="005B00C6">
              <w:t>DC_1A_n78A-n79A</w:t>
            </w:r>
          </w:p>
        </w:tc>
        <w:tc>
          <w:tcPr>
            <w:tcW w:w="920" w:type="pct"/>
            <w:tcBorders>
              <w:top w:val="single" w:sz="4" w:space="0" w:color="auto"/>
              <w:left w:val="single" w:sz="4" w:space="0" w:color="auto"/>
              <w:bottom w:val="single" w:sz="4" w:space="0" w:color="auto"/>
              <w:right w:val="single" w:sz="4" w:space="0" w:color="auto"/>
            </w:tcBorders>
          </w:tcPr>
          <w:p w14:paraId="74242ED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2546B2"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15DFD2" w14:textId="77777777" w:rsidR="009A3905" w:rsidRPr="005B00C6" w:rsidRDefault="009A3905" w:rsidP="00B05689">
            <w:pPr>
              <w:pStyle w:val="TAC"/>
              <w:rPr>
                <w:rFonts w:eastAsia="PMingLiU"/>
              </w:rPr>
            </w:pPr>
          </w:p>
        </w:tc>
      </w:tr>
      <w:tr w:rsidR="00827C07" w:rsidRPr="005B00C6" w14:paraId="07BAF411"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D11C128" w14:textId="091E4073" w:rsidR="00827C07" w:rsidRPr="005B00C6" w:rsidRDefault="00827C07" w:rsidP="00827C07">
            <w:pPr>
              <w:pStyle w:val="TAL"/>
            </w:pPr>
            <w:r w:rsidRPr="005B00C6">
              <w:t>DC_2A-13A_n77A</w:t>
            </w:r>
          </w:p>
        </w:tc>
        <w:tc>
          <w:tcPr>
            <w:tcW w:w="920" w:type="pct"/>
            <w:tcBorders>
              <w:top w:val="single" w:sz="4" w:space="0" w:color="auto"/>
              <w:left w:val="single" w:sz="4" w:space="0" w:color="auto"/>
              <w:bottom w:val="single" w:sz="4" w:space="0" w:color="auto"/>
              <w:right w:val="single" w:sz="4" w:space="0" w:color="auto"/>
            </w:tcBorders>
          </w:tcPr>
          <w:p w14:paraId="0D2C0928" w14:textId="689B38B1" w:rsidR="00827C07" w:rsidRPr="005B00C6" w:rsidRDefault="00827C07" w:rsidP="00827C0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67ED0A" w14:textId="77777777" w:rsidR="00827C07" w:rsidRPr="005B00C6" w:rsidRDefault="00827C07" w:rsidP="00827C07">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FD8A99" w14:textId="77777777" w:rsidR="00827C07" w:rsidRPr="005B00C6" w:rsidRDefault="00827C07" w:rsidP="00827C07">
            <w:pPr>
              <w:pStyle w:val="TAC"/>
              <w:rPr>
                <w:rFonts w:eastAsia="PMingLiU"/>
              </w:rPr>
            </w:pPr>
          </w:p>
        </w:tc>
      </w:tr>
      <w:tr w:rsidR="009A3905" w:rsidRPr="005B00C6" w14:paraId="7CE19B7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AC523C" w14:textId="77777777" w:rsidR="009A3905" w:rsidRPr="005B00C6" w:rsidRDefault="009A3905" w:rsidP="00B05689">
            <w:pPr>
              <w:keepNext/>
              <w:keepLines/>
              <w:spacing w:after="0"/>
              <w:rPr>
                <w:rFonts w:ascii="Arial" w:hAnsi="Arial"/>
                <w:sz w:val="18"/>
              </w:rPr>
            </w:pPr>
            <w:r w:rsidRPr="005B00C6">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1ADB811F" w14:textId="77777777" w:rsidR="009A3905" w:rsidRPr="005B00C6" w:rsidRDefault="009A3905" w:rsidP="00B0568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F53403" w14:textId="77777777" w:rsidR="009A3905" w:rsidRPr="005B00C6" w:rsidRDefault="009A3905" w:rsidP="00B05689">
            <w:pPr>
              <w:pStyle w:val="TAC"/>
            </w:pPr>
          </w:p>
        </w:tc>
        <w:tc>
          <w:tcPr>
            <w:tcW w:w="1855" w:type="pct"/>
            <w:tcBorders>
              <w:top w:val="single" w:sz="4" w:space="0" w:color="auto"/>
              <w:left w:val="single" w:sz="4" w:space="0" w:color="auto"/>
              <w:bottom w:val="single" w:sz="4" w:space="0" w:color="auto"/>
              <w:right w:val="single" w:sz="4" w:space="0" w:color="auto"/>
            </w:tcBorders>
          </w:tcPr>
          <w:p w14:paraId="66D9484E" w14:textId="77777777" w:rsidR="009A3905" w:rsidRPr="005B00C6" w:rsidRDefault="009A3905" w:rsidP="00B05689">
            <w:pPr>
              <w:pStyle w:val="TAC"/>
            </w:pPr>
          </w:p>
        </w:tc>
      </w:tr>
      <w:tr w:rsidR="009A3905" w:rsidRPr="005B00C6" w14:paraId="2724A96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174966" w14:textId="77777777" w:rsidR="009A3905" w:rsidRPr="005B00C6" w:rsidRDefault="009A3905" w:rsidP="00B05689">
            <w:pPr>
              <w:keepNext/>
              <w:keepLines/>
              <w:spacing w:after="0"/>
              <w:rPr>
                <w:rFonts w:ascii="Arial" w:hAnsi="Arial"/>
                <w:sz w:val="18"/>
                <w:lang w:eastAsia="zh-CN"/>
              </w:rPr>
            </w:pPr>
            <w:r w:rsidRPr="005B00C6">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7667CE67" w14:textId="77777777" w:rsidR="009A3905" w:rsidRPr="005B00C6" w:rsidRDefault="009A3905" w:rsidP="00B05689">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664B78" w14:textId="77777777" w:rsidR="009A3905" w:rsidRPr="005B00C6" w:rsidRDefault="009A3905" w:rsidP="00B05689">
            <w:pPr>
              <w:pStyle w:val="TAC"/>
            </w:pPr>
          </w:p>
        </w:tc>
        <w:tc>
          <w:tcPr>
            <w:tcW w:w="1855" w:type="pct"/>
            <w:tcBorders>
              <w:top w:val="single" w:sz="4" w:space="0" w:color="auto"/>
              <w:left w:val="single" w:sz="4" w:space="0" w:color="auto"/>
              <w:bottom w:val="single" w:sz="4" w:space="0" w:color="auto"/>
              <w:right w:val="single" w:sz="4" w:space="0" w:color="auto"/>
            </w:tcBorders>
          </w:tcPr>
          <w:p w14:paraId="7A69EC6B" w14:textId="77777777" w:rsidR="009A3905" w:rsidRPr="005B00C6" w:rsidRDefault="009A3905" w:rsidP="00B05689">
            <w:pPr>
              <w:pStyle w:val="TAC"/>
            </w:pPr>
          </w:p>
        </w:tc>
      </w:tr>
      <w:tr w:rsidR="009A3905" w:rsidRPr="005B00C6" w14:paraId="25CEEE3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840D7E" w14:textId="77777777" w:rsidR="009A3905" w:rsidRPr="005B00C6" w:rsidRDefault="009A3905" w:rsidP="00B05689">
            <w:pPr>
              <w:keepNext/>
              <w:keepLines/>
              <w:spacing w:after="0"/>
              <w:rPr>
                <w:rFonts w:ascii="Arial" w:hAnsi="Arial"/>
                <w:sz w:val="18"/>
                <w:lang w:eastAsia="zh-CN"/>
              </w:rPr>
            </w:pPr>
            <w:r w:rsidRPr="005B00C6">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19066747" w14:textId="77777777" w:rsidR="009A3905" w:rsidRPr="005B00C6" w:rsidRDefault="009A3905" w:rsidP="00B05689">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5B4D3BB" w14:textId="77777777" w:rsidR="009A3905" w:rsidRPr="005B00C6" w:rsidRDefault="009A3905" w:rsidP="00B05689">
            <w:pPr>
              <w:pStyle w:val="TAC"/>
            </w:pPr>
          </w:p>
        </w:tc>
        <w:tc>
          <w:tcPr>
            <w:tcW w:w="1855" w:type="pct"/>
            <w:tcBorders>
              <w:top w:val="single" w:sz="4" w:space="0" w:color="auto"/>
              <w:left w:val="single" w:sz="4" w:space="0" w:color="auto"/>
              <w:bottom w:val="single" w:sz="4" w:space="0" w:color="auto"/>
              <w:right w:val="single" w:sz="4" w:space="0" w:color="auto"/>
            </w:tcBorders>
          </w:tcPr>
          <w:p w14:paraId="252B649B" w14:textId="77777777" w:rsidR="009A3905" w:rsidRPr="005B00C6" w:rsidRDefault="009A3905" w:rsidP="00B05689">
            <w:pPr>
              <w:pStyle w:val="TAC"/>
            </w:pPr>
          </w:p>
        </w:tc>
      </w:tr>
      <w:tr w:rsidR="009A3905" w:rsidRPr="005B00C6" w14:paraId="540B16E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E94B102" w14:textId="77777777" w:rsidR="009A3905" w:rsidRPr="005B00C6" w:rsidRDefault="009A3905" w:rsidP="00B05689">
            <w:pPr>
              <w:pStyle w:val="TAL"/>
              <w:rPr>
                <w:lang w:eastAsia="zh-CN"/>
              </w:rPr>
            </w:pPr>
            <w:r w:rsidRPr="005B00C6">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79576015" w14:textId="77777777" w:rsidR="009A3905" w:rsidRPr="005B00C6" w:rsidRDefault="009A3905" w:rsidP="00B05689">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80DF4F9"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7BCB4D" w14:textId="77777777" w:rsidR="009A3905" w:rsidRPr="005B00C6" w:rsidRDefault="009A3905" w:rsidP="00B05689">
            <w:pPr>
              <w:pStyle w:val="TAC"/>
              <w:rPr>
                <w:rFonts w:eastAsia="PMingLiU"/>
              </w:rPr>
            </w:pPr>
          </w:p>
        </w:tc>
      </w:tr>
      <w:tr w:rsidR="009A3905" w:rsidRPr="005B00C6" w14:paraId="49DFBA4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7B1AF9" w14:textId="77777777" w:rsidR="009A3905" w:rsidRPr="005B00C6" w:rsidRDefault="009A3905" w:rsidP="00B05689">
            <w:pPr>
              <w:keepNext/>
              <w:keepLines/>
              <w:spacing w:after="0"/>
              <w:rPr>
                <w:rFonts w:ascii="Arial" w:eastAsia="SimSun" w:hAnsi="Arial"/>
                <w:sz w:val="18"/>
              </w:rPr>
            </w:pPr>
            <w:r w:rsidRPr="005B00C6">
              <w:rPr>
                <w:rFonts w:ascii="Arial" w:eastAsia="SimSun" w:hAnsi="Arial"/>
                <w:sz w:val="18"/>
                <w:lang w:eastAsia="fi-FI"/>
              </w:rPr>
              <w:t>DC_2</w:t>
            </w:r>
            <w:bookmarkStart w:id="756" w:name="OLE_LINK11"/>
            <w:r w:rsidRPr="005B00C6">
              <w:rPr>
                <w:rFonts w:ascii="Arial" w:eastAsia="SimSun" w:hAnsi="Arial"/>
                <w:sz w:val="18"/>
                <w:lang w:eastAsia="fi-FI"/>
              </w:rPr>
              <w:t>A-66A_n5A</w:t>
            </w:r>
            <w:bookmarkEnd w:id="756"/>
          </w:p>
        </w:tc>
        <w:tc>
          <w:tcPr>
            <w:tcW w:w="920" w:type="pct"/>
            <w:tcBorders>
              <w:top w:val="single" w:sz="4" w:space="0" w:color="auto"/>
              <w:left w:val="single" w:sz="4" w:space="0" w:color="auto"/>
              <w:bottom w:val="single" w:sz="4" w:space="0" w:color="auto"/>
              <w:right w:val="single" w:sz="4" w:space="0" w:color="auto"/>
            </w:tcBorders>
          </w:tcPr>
          <w:p w14:paraId="35C6A7FC" w14:textId="77777777" w:rsidR="009A3905" w:rsidRPr="005B00C6" w:rsidRDefault="009A3905" w:rsidP="00B05689">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1274D1C"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C5E77C" w14:textId="77777777" w:rsidR="009A3905" w:rsidRPr="005B00C6" w:rsidRDefault="009A3905" w:rsidP="00B05689">
            <w:pPr>
              <w:pStyle w:val="TAC"/>
              <w:rPr>
                <w:rFonts w:eastAsia="PMingLiU"/>
              </w:rPr>
            </w:pPr>
          </w:p>
        </w:tc>
      </w:tr>
      <w:tr w:rsidR="009A3905" w:rsidRPr="005B00C6" w14:paraId="3E4609E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FB3CD8" w14:textId="77777777" w:rsidR="009A3905" w:rsidRPr="005B00C6" w:rsidRDefault="009A3905" w:rsidP="00B05689">
            <w:pPr>
              <w:pStyle w:val="TAL"/>
              <w:rPr>
                <w:rFonts w:eastAsia="PMingLiU"/>
                <w:lang w:eastAsia="ja-JP"/>
              </w:rPr>
            </w:pPr>
            <w:r w:rsidRPr="005B00C6">
              <w:t>DC_2A-66A_n71A</w:t>
            </w:r>
          </w:p>
        </w:tc>
        <w:tc>
          <w:tcPr>
            <w:tcW w:w="920" w:type="pct"/>
            <w:tcBorders>
              <w:top w:val="single" w:sz="4" w:space="0" w:color="auto"/>
              <w:left w:val="single" w:sz="4" w:space="0" w:color="auto"/>
              <w:bottom w:val="single" w:sz="4" w:space="0" w:color="auto"/>
              <w:right w:val="single" w:sz="4" w:space="0" w:color="auto"/>
            </w:tcBorders>
          </w:tcPr>
          <w:p w14:paraId="0F5A03A3"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4A3D8A"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2788E3" w14:textId="77777777" w:rsidR="009A3905" w:rsidRPr="005B00C6" w:rsidRDefault="009A3905" w:rsidP="00B05689">
            <w:pPr>
              <w:pStyle w:val="TAC"/>
              <w:rPr>
                <w:rFonts w:eastAsia="PMingLiU"/>
              </w:rPr>
            </w:pPr>
          </w:p>
        </w:tc>
      </w:tr>
      <w:tr w:rsidR="00827C07" w:rsidRPr="005B00C6" w14:paraId="4BF1BF4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EADF3" w14:textId="416F2F66" w:rsidR="00827C07" w:rsidRPr="005B00C6" w:rsidRDefault="00827C07" w:rsidP="00827C07">
            <w:pPr>
              <w:pStyle w:val="TAL"/>
            </w:pPr>
            <w:r w:rsidRPr="005B00C6">
              <w:t>DC_2A-66A_n77A</w:t>
            </w:r>
          </w:p>
        </w:tc>
        <w:tc>
          <w:tcPr>
            <w:tcW w:w="920" w:type="pct"/>
            <w:tcBorders>
              <w:top w:val="single" w:sz="4" w:space="0" w:color="auto"/>
              <w:left w:val="single" w:sz="4" w:space="0" w:color="auto"/>
              <w:bottom w:val="single" w:sz="4" w:space="0" w:color="auto"/>
              <w:right w:val="single" w:sz="4" w:space="0" w:color="auto"/>
            </w:tcBorders>
          </w:tcPr>
          <w:p w14:paraId="73940656" w14:textId="617A3F42" w:rsidR="00827C07" w:rsidRPr="005B00C6" w:rsidRDefault="00827C07" w:rsidP="00827C0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C400E3" w14:textId="77777777" w:rsidR="00827C07" w:rsidRPr="005B00C6" w:rsidRDefault="00827C07" w:rsidP="00827C07">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62D0D1" w14:textId="77777777" w:rsidR="00827C07" w:rsidRPr="005B00C6" w:rsidRDefault="00827C07" w:rsidP="00827C07">
            <w:pPr>
              <w:pStyle w:val="TAC"/>
              <w:rPr>
                <w:rFonts w:eastAsia="PMingLiU"/>
              </w:rPr>
            </w:pPr>
          </w:p>
        </w:tc>
      </w:tr>
      <w:tr w:rsidR="009A3905" w:rsidRPr="005B00C6" w14:paraId="41BFEB2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F59BFC" w14:textId="77777777" w:rsidR="009A3905" w:rsidRPr="005B00C6" w:rsidRDefault="009A3905" w:rsidP="00B05689">
            <w:pPr>
              <w:pStyle w:val="TAL"/>
              <w:rPr>
                <w:rFonts w:eastAsia="PMingLiU"/>
                <w:lang w:eastAsia="ja-JP"/>
              </w:rPr>
            </w:pPr>
            <w:r w:rsidRPr="005B00C6">
              <w:t>DC_2A-(n)71AA</w:t>
            </w:r>
          </w:p>
        </w:tc>
        <w:tc>
          <w:tcPr>
            <w:tcW w:w="920" w:type="pct"/>
            <w:tcBorders>
              <w:top w:val="single" w:sz="4" w:space="0" w:color="auto"/>
              <w:left w:val="single" w:sz="4" w:space="0" w:color="auto"/>
              <w:bottom w:val="single" w:sz="4" w:space="0" w:color="auto"/>
              <w:right w:val="single" w:sz="4" w:space="0" w:color="auto"/>
            </w:tcBorders>
          </w:tcPr>
          <w:p w14:paraId="2C6DE292" w14:textId="77777777" w:rsidR="009A3905" w:rsidRPr="005B00C6" w:rsidRDefault="009A3905" w:rsidP="00B0568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99D495"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E7D0DEE" w14:textId="77777777" w:rsidR="009A3905" w:rsidRPr="005B00C6" w:rsidRDefault="009A3905" w:rsidP="00B05689">
            <w:pPr>
              <w:pStyle w:val="TAC"/>
              <w:rPr>
                <w:rFonts w:eastAsia="PMingLiU"/>
              </w:rPr>
            </w:pPr>
          </w:p>
        </w:tc>
      </w:tr>
      <w:tr w:rsidR="00D027BC" w:rsidRPr="005B00C6" w14:paraId="03F7A7E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80C2CF" w14:textId="5342ACC3" w:rsidR="00D027BC" w:rsidRPr="005B00C6" w:rsidRDefault="00D027BC" w:rsidP="00D027BC">
            <w:pPr>
              <w:pStyle w:val="TAL"/>
            </w:pPr>
            <w:r w:rsidRPr="005B00C6">
              <w:rPr>
                <w:lang w:eastAsia="zh-CN"/>
              </w:rPr>
              <w:t>DC_3A_n1A-n78A</w:t>
            </w:r>
          </w:p>
        </w:tc>
        <w:tc>
          <w:tcPr>
            <w:tcW w:w="920" w:type="pct"/>
            <w:tcBorders>
              <w:top w:val="single" w:sz="4" w:space="0" w:color="auto"/>
              <w:left w:val="single" w:sz="4" w:space="0" w:color="auto"/>
              <w:bottom w:val="single" w:sz="4" w:space="0" w:color="auto"/>
              <w:right w:val="single" w:sz="4" w:space="0" w:color="auto"/>
            </w:tcBorders>
          </w:tcPr>
          <w:p w14:paraId="6FBE52D1" w14:textId="3FEA9666" w:rsidR="00D027BC" w:rsidRPr="005B00C6" w:rsidRDefault="00D027BC" w:rsidP="00D027B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37C1109" w14:textId="77777777" w:rsidR="00D027BC" w:rsidRPr="005B00C6" w:rsidRDefault="00D027BC" w:rsidP="00D027B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A682DF" w14:textId="77777777" w:rsidR="00D027BC" w:rsidRPr="005B00C6" w:rsidRDefault="00D027BC" w:rsidP="00D027BC">
            <w:pPr>
              <w:pStyle w:val="TAC"/>
              <w:rPr>
                <w:rFonts w:eastAsia="PMingLiU"/>
              </w:rPr>
            </w:pPr>
          </w:p>
        </w:tc>
      </w:tr>
      <w:tr w:rsidR="00D027BC" w:rsidRPr="005B00C6" w14:paraId="4814E7B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3E855E" w14:textId="25988D90" w:rsidR="00D027BC" w:rsidRPr="005B00C6" w:rsidRDefault="00D027BC" w:rsidP="00D027BC">
            <w:pPr>
              <w:pStyle w:val="TAL"/>
            </w:pPr>
            <w:r w:rsidRPr="005B00C6">
              <w:rPr>
                <w:lang w:eastAsia="zh-CN"/>
              </w:rPr>
              <w:t>DC_3A_n1A-n79A</w:t>
            </w:r>
          </w:p>
        </w:tc>
        <w:tc>
          <w:tcPr>
            <w:tcW w:w="920" w:type="pct"/>
            <w:tcBorders>
              <w:top w:val="single" w:sz="4" w:space="0" w:color="auto"/>
              <w:left w:val="single" w:sz="4" w:space="0" w:color="auto"/>
              <w:bottom w:val="single" w:sz="4" w:space="0" w:color="auto"/>
              <w:right w:val="single" w:sz="4" w:space="0" w:color="auto"/>
            </w:tcBorders>
          </w:tcPr>
          <w:p w14:paraId="218F40B1" w14:textId="687BA43A" w:rsidR="00D027BC" w:rsidRPr="005B00C6" w:rsidRDefault="00D027BC" w:rsidP="00D027B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B17C1A" w14:textId="77777777" w:rsidR="00D027BC" w:rsidRPr="005B00C6" w:rsidRDefault="00D027BC" w:rsidP="00D027B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F2B4F5" w14:textId="77777777" w:rsidR="00D027BC" w:rsidRPr="005B00C6" w:rsidRDefault="00D027BC" w:rsidP="00D027BC">
            <w:pPr>
              <w:pStyle w:val="TAC"/>
              <w:rPr>
                <w:rFonts w:eastAsia="PMingLiU"/>
              </w:rPr>
            </w:pPr>
          </w:p>
        </w:tc>
      </w:tr>
      <w:tr w:rsidR="009A3905" w:rsidRPr="005B00C6" w14:paraId="447BD86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40A41C" w14:textId="7350C347" w:rsidR="009A3905" w:rsidRPr="005B00C6" w:rsidRDefault="009A3905" w:rsidP="00B05689">
            <w:pPr>
              <w:pStyle w:val="TAL"/>
            </w:pPr>
            <w:r w:rsidRPr="005B00C6">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15E48EA1" w14:textId="7C607D17" w:rsidR="009A3905" w:rsidRPr="005B00C6" w:rsidRDefault="009A3905" w:rsidP="00B0568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4082C3"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E56F98" w14:textId="77777777" w:rsidR="009A3905" w:rsidRPr="005B00C6" w:rsidRDefault="009A3905" w:rsidP="00B05689">
            <w:pPr>
              <w:pStyle w:val="TAC"/>
              <w:rPr>
                <w:rFonts w:eastAsia="PMingLiU"/>
              </w:rPr>
            </w:pPr>
          </w:p>
        </w:tc>
      </w:tr>
      <w:tr w:rsidR="009A3905" w:rsidRPr="005B00C6" w14:paraId="04354D0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AE43E9" w14:textId="77777777" w:rsidR="009A3905" w:rsidRPr="005B00C6" w:rsidRDefault="009A3905" w:rsidP="00B05689">
            <w:pPr>
              <w:pStyle w:val="TAL"/>
            </w:pPr>
            <w:r w:rsidRPr="005B00C6">
              <w:t>DC_3A-7A_n1A</w:t>
            </w:r>
          </w:p>
        </w:tc>
        <w:tc>
          <w:tcPr>
            <w:tcW w:w="920" w:type="pct"/>
            <w:tcBorders>
              <w:top w:val="single" w:sz="4" w:space="0" w:color="auto"/>
              <w:left w:val="single" w:sz="4" w:space="0" w:color="auto"/>
              <w:bottom w:val="single" w:sz="4" w:space="0" w:color="auto"/>
              <w:right w:val="single" w:sz="4" w:space="0" w:color="auto"/>
            </w:tcBorders>
          </w:tcPr>
          <w:p w14:paraId="0A7039AF" w14:textId="77777777" w:rsidR="009A3905" w:rsidRPr="005B00C6" w:rsidRDefault="009A3905" w:rsidP="00B0568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61A1C1" w14:textId="77777777" w:rsidR="009A3905" w:rsidRPr="005B00C6" w:rsidRDefault="009A3905" w:rsidP="00B0568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2871EE9" w14:textId="77777777" w:rsidR="009A3905" w:rsidRPr="005B00C6" w:rsidRDefault="009A3905" w:rsidP="00B05689">
            <w:pPr>
              <w:pStyle w:val="TAC"/>
              <w:rPr>
                <w:rFonts w:eastAsia="PMingLiU"/>
              </w:rPr>
            </w:pPr>
          </w:p>
        </w:tc>
      </w:tr>
      <w:tr w:rsidR="00CC6DCD" w:rsidRPr="005B00C6" w14:paraId="7CB43A2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7397F8" w14:textId="2D892B8B" w:rsidR="00CC6DCD" w:rsidRPr="005B00C6" w:rsidRDefault="00CC6DCD" w:rsidP="00CC6DCD">
            <w:pPr>
              <w:pStyle w:val="TAL"/>
            </w:pPr>
            <w:r w:rsidRPr="005B00C6">
              <w:t>DC_3A-7A_n5A</w:t>
            </w:r>
          </w:p>
        </w:tc>
        <w:tc>
          <w:tcPr>
            <w:tcW w:w="920" w:type="pct"/>
            <w:tcBorders>
              <w:top w:val="single" w:sz="4" w:space="0" w:color="auto"/>
              <w:left w:val="single" w:sz="4" w:space="0" w:color="auto"/>
              <w:bottom w:val="single" w:sz="4" w:space="0" w:color="auto"/>
              <w:right w:val="single" w:sz="4" w:space="0" w:color="auto"/>
            </w:tcBorders>
          </w:tcPr>
          <w:p w14:paraId="7A99EB84" w14:textId="025851C3" w:rsidR="00CC6DCD" w:rsidRPr="005B00C6" w:rsidRDefault="00CC6DCD" w:rsidP="00CC6DCD">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ED32D7" w14:textId="77777777" w:rsidR="00CC6DCD" w:rsidRPr="005B00C6" w:rsidRDefault="00CC6DCD" w:rsidP="00CC6D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C4671B" w14:textId="77777777" w:rsidR="00CC6DCD" w:rsidRPr="005B00C6" w:rsidRDefault="00CC6DCD" w:rsidP="00CC6DCD">
            <w:pPr>
              <w:pStyle w:val="TAC"/>
              <w:rPr>
                <w:rFonts w:eastAsia="PMingLiU"/>
              </w:rPr>
            </w:pPr>
          </w:p>
        </w:tc>
      </w:tr>
      <w:tr w:rsidR="00983AF9" w:rsidRPr="005B00C6" w14:paraId="245F5E8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99CA01" w14:textId="5BEABF4B" w:rsidR="00983AF9" w:rsidRPr="005B00C6" w:rsidRDefault="00983AF9" w:rsidP="00983AF9">
            <w:pPr>
              <w:pStyle w:val="TAL"/>
            </w:pPr>
            <w:r w:rsidRPr="005B00C6">
              <w:t>DC_3A-7A_n</w:t>
            </w:r>
            <w:r>
              <w:t>8</w:t>
            </w:r>
            <w:r w:rsidRPr="005B00C6">
              <w:t>A</w:t>
            </w:r>
          </w:p>
        </w:tc>
        <w:tc>
          <w:tcPr>
            <w:tcW w:w="920" w:type="pct"/>
            <w:tcBorders>
              <w:top w:val="single" w:sz="4" w:space="0" w:color="auto"/>
              <w:left w:val="single" w:sz="4" w:space="0" w:color="auto"/>
              <w:bottom w:val="single" w:sz="4" w:space="0" w:color="auto"/>
              <w:right w:val="single" w:sz="4" w:space="0" w:color="auto"/>
            </w:tcBorders>
          </w:tcPr>
          <w:p w14:paraId="42E76D85" w14:textId="57B98519"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14E8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70D4D69" w14:textId="77777777" w:rsidR="00983AF9" w:rsidRPr="005B00C6" w:rsidRDefault="00983AF9" w:rsidP="00983AF9">
            <w:pPr>
              <w:pStyle w:val="TAC"/>
              <w:rPr>
                <w:rFonts w:eastAsia="PMingLiU"/>
              </w:rPr>
            </w:pPr>
          </w:p>
        </w:tc>
      </w:tr>
      <w:tr w:rsidR="00983AF9" w:rsidRPr="005B00C6" w14:paraId="41DEBC9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43ED66" w14:textId="03F6BC60" w:rsidR="00983AF9" w:rsidRPr="005B00C6" w:rsidRDefault="00983AF9" w:rsidP="00983AF9">
            <w:pPr>
              <w:pStyle w:val="TAL"/>
            </w:pPr>
            <w:r w:rsidRPr="005B00C6">
              <w:t>DC_3A-7A_n28A</w:t>
            </w:r>
          </w:p>
        </w:tc>
        <w:tc>
          <w:tcPr>
            <w:tcW w:w="920" w:type="pct"/>
            <w:tcBorders>
              <w:top w:val="single" w:sz="4" w:space="0" w:color="auto"/>
              <w:left w:val="single" w:sz="4" w:space="0" w:color="auto"/>
              <w:bottom w:val="single" w:sz="4" w:space="0" w:color="auto"/>
              <w:right w:val="single" w:sz="4" w:space="0" w:color="auto"/>
            </w:tcBorders>
          </w:tcPr>
          <w:p w14:paraId="5CF72FE7" w14:textId="2BA55F5B"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F5A68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03762C" w14:textId="77777777" w:rsidR="00983AF9" w:rsidRPr="005B00C6" w:rsidRDefault="00983AF9" w:rsidP="00983AF9">
            <w:pPr>
              <w:pStyle w:val="TAC"/>
              <w:rPr>
                <w:rFonts w:eastAsia="PMingLiU"/>
              </w:rPr>
            </w:pPr>
          </w:p>
        </w:tc>
      </w:tr>
      <w:tr w:rsidR="00983AF9" w:rsidRPr="005B00C6" w14:paraId="01E1FB2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D978D7" w14:textId="77777777" w:rsidR="00983AF9" w:rsidRPr="005B00C6" w:rsidRDefault="00983AF9" w:rsidP="00983AF9">
            <w:pPr>
              <w:pStyle w:val="TAL"/>
            </w:pPr>
            <w:r w:rsidRPr="005B00C6">
              <w:t>DC_3A-7A_n78A</w:t>
            </w:r>
          </w:p>
        </w:tc>
        <w:tc>
          <w:tcPr>
            <w:tcW w:w="920" w:type="pct"/>
            <w:tcBorders>
              <w:top w:val="single" w:sz="4" w:space="0" w:color="auto"/>
              <w:left w:val="single" w:sz="4" w:space="0" w:color="auto"/>
              <w:bottom w:val="single" w:sz="4" w:space="0" w:color="auto"/>
              <w:right w:val="single" w:sz="4" w:space="0" w:color="auto"/>
            </w:tcBorders>
          </w:tcPr>
          <w:p w14:paraId="30FD7B6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46AE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35C7C8" w14:textId="77777777" w:rsidR="00983AF9" w:rsidRPr="005B00C6" w:rsidRDefault="00983AF9" w:rsidP="00983AF9">
            <w:pPr>
              <w:pStyle w:val="TAC"/>
              <w:rPr>
                <w:rFonts w:eastAsia="PMingLiU"/>
              </w:rPr>
            </w:pPr>
          </w:p>
        </w:tc>
      </w:tr>
      <w:tr w:rsidR="00983AF9" w:rsidRPr="005B00C6" w14:paraId="7FA3FA8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6BB525" w14:textId="77777777" w:rsidR="00983AF9" w:rsidRPr="005B00C6" w:rsidRDefault="00983AF9" w:rsidP="00983AF9">
            <w:pPr>
              <w:pStyle w:val="TAL"/>
            </w:pPr>
            <w:r w:rsidRPr="005B00C6">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201120F7" w14:textId="77777777" w:rsidR="00983AF9" w:rsidRPr="005B00C6" w:rsidRDefault="00983AF9" w:rsidP="00983AF9">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2A6A0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31DD78" w14:textId="77777777" w:rsidR="00983AF9" w:rsidRPr="005B00C6" w:rsidRDefault="00983AF9" w:rsidP="00983AF9">
            <w:pPr>
              <w:pStyle w:val="TAC"/>
              <w:rPr>
                <w:rFonts w:eastAsia="PMingLiU"/>
              </w:rPr>
            </w:pPr>
          </w:p>
        </w:tc>
      </w:tr>
      <w:tr w:rsidR="00983AF9" w:rsidRPr="005B00C6" w14:paraId="7CAB9D28"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54B391" w14:textId="3663BCE0" w:rsidR="00983AF9" w:rsidRPr="005B00C6" w:rsidRDefault="00983AF9" w:rsidP="00983AF9">
            <w:pPr>
              <w:pStyle w:val="TAL"/>
              <w:rPr>
                <w:rStyle w:val="TAL0"/>
              </w:rPr>
            </w:pPr>
            <w:r w:rsidRPr="005B00C6">
              <w:rPr>
                <w:rStyle w:val="TAL0"/>
              </w:rPr>
              <w:t>DC_3A-8A_n28A</w:t>
            </w:r>
          </w:p>
        </w:tc>
        <w:tc>
          <w:tcPr>
            <w:tcW w:w="920" w:type="pct"/>
            <w:tcBorders>
              <w:top w:val="single" w:sz="4" w:space="0" w:color="auto"/>
              <w:left w:val="single" w:sz="4" w:space="0" w:color="auto"/>
              <w:bottom w:val="single" w:sz="4" w:space="0" w:color="auto"/>
              <w:right w:val="single" w:sz="4" w:space="0" w:color="auto"/>
            </w:tcBorders>
          </w:tcPr>
          <w:p w14:paraId="0A79B61E" w14:textId="2B51AA07" w:rsidR="00983AF9" w:rsidRPr="005B00C6" w:rsidRDefault="00983AF9" w:rsidP="00983AF9">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4C5AB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40F2B3" w14:textId="77777777" w:rsidR="00983AF9" w:rsidRPr="005B00C6" w:rsidRDefault="00983AF9" w:rsidP="00983AF9">
            <w:pPr>
              <w:pStyle w:val="TAC"/>
              <w:rPr>
                <w:rFonts w:eastAsia="PMingLiU"/>
              </w:rPr>
            </w:pPr>
          </w:p>
        </w:tc>
      </w:tr>
      <w:tr w:rsidR="00983AF9" w:rsidRPr="005B00C6" w14:paraId="3E59561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59238D" w14:textId="78D663CA" w:rsidR="00983AF9" w:rsidRPr="005B00C6" w:rsidRDefault="00983AF9" w:rsidP="00983AF9">
            <w:pPr>
              <w:pStyle w:val="TAL"/>
              <w:rPr>
                <w:rStyle w:val="TAL0"/>
              </w:rPr>
            </w:pPr>
            <w:r w:rsidRPr="005B00C6">
              <w:t>DC_3A-8A_n78A</w:t>
            </w:r>
          </w:p>
        </w:tc>
        <w:tc>
          <w:tcPr>
            <w:tcW w:w="920" w:type="pct"/>
            <w:tcBorders>
              <w:top w:val="single" w:sz="4" w:space="0" w:color="auto"/>
              <w:left w:val="single" w:sz="4" w:space="0" w:color="auto"/>
              <w:bottom w:val="single" w:sz="4" w:space="0" w:color="auto"/>
              <w:right w:val="single" w:sz="4" w:space="0" w:color="auto"/>
            </w:tcBorders>
          </w:tcPr>
          <w:p w14:paraId="35B5A793" w14:textId="53BF2402" w:rsidR="00983AF9" w:rsidRPr="005B00C6" w:rsidRDefault="00983AF9" w:rsidP="00983AF9">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EA73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6142BF" w14:textId="77777777" w:rsidR="00983AF9" w:rsidRPr="005B00C6" w:rsidRDefault="00983AF9" w:rsidP="00983AF9">
            <w:pPr>
              <w:pStyle w:val="TAC"/>
              <w:rPr>
                <w:rFonts w:eastAsia="PMingLiU"/>
              </w:rPr>
            </w:pPr>
          </w:p>
        </w:tc>
      </w:tr>
      <w:tr w:rsidR="00983AF9" w:rsidRPr="005B00C6" w14:paraId="752C5764"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E01AC78" w14:textId="66D542A8" w:rsidR="00983AF9" w:rsidRPr="005B00C6" w:rsidRDefault="00983AF9" w:rsidP="00983AF9">
            <w:pPr>
              <w:pStyle w:val="TAL"/>
              <w:rPr>
                <w:rStyle w:val="TAL0"/>
              </w:rPr>
            </w:pPr>
            <w:r w:rsidRPr="005B00C6">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61425B66" w14:textId="1E6B1062" w:rsidR="00983AF9" w:rsidRPr="005B00C6" w:rsidRDefault="00983AF9" w:rsidP="00983AF9">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B92FC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6B737C" w14:textId="77777777" w:rsidR="00983AF9" w:rsidRPr="005B00C6" w:rsidRDefault="00983AF9" w:rsidP="00983AF9">
            <w:pPr>
              <w:pStyle w:val="TAC"/>
              <w:rPr>
                <w:rFonts w:eastAsia="PMingLiU"/>
              </w:rPr>
            </w:pPr>
          </w:p>
        </w:tc>
      </w:tr>
      <w:tr w:rsidR="00983AF9" w:rsidRPr="005B00C6" w14:paraId="77FEB6A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70CA498" w14:textId="77777777" w:rsidR="00983AF9" w:rsidRPr="005B00C6" w:rsidRDefault="00983AF9" w:rsidP="00983AF9">
            <w:pPr>
              <w:pStyle w:val="TAL"/>
            </w:pPr>
            <w:r w:rsidRPr="005B00C6">
              <w:t>DC_3A-18A_n77A</w:t>
            </w:r>
          </w:p>
        </w:tc>
        <w:tc>
          <w:tcPr>
            <w:tcW w:w="920" w:type="pct"/>
            <w:tcBorders>
              <w:top w:val="single" w:sz="4" w:space="0" w:color="auto"/>
              <w:left w:val="single" w:sz="4" w:space="0" w:color="auto"/>
              <w:bottom w:val="single" w:sz="4" w:space="0" w:color="auto"/>
              <w:right w:val="single" w:sz="4" w:space="0" w:color="auto"/>
            </w:tcBorders>
          </w:tcPr>
          <w:p w14:paraId="1B1351D5" w14:textId="77777777" w:rsidR="00983AF9" w:rsidRPr="005B00C6" w:rsidRDefault="00983AF9" w:rsidP="00983AF9">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37207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E51EAB" w14:textId="77777777" w:rsidR="00983AF9" w:rsidRPr="005B00C6" w:rsidRDefault="00983AF9" w:rsidP="00983AF9">
            <w:pPr>
              <w:pStyle w:val="TAC"/>
              <w:rPr>
                <w:rFonts w:eastAsia="PMingLiU"/>
              </w:rPr>
            </w:pPr>
          </w:p>
        </w:tc>
      </w:tr>
      <w:tr w:rsidR="00983AF9" w:rsidRPr="005B00C6" w14:paraId="05817886"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B173F8" w14:textId="77777777" w:rsidR="00983AF9" w:rsidRPr="005B00C6" w:rsidRDefault="00983AF9" w:rsidP="00983AF9">
            <w:pPr>
              <w:pStyle w:val="TAL"/>
            </w:pPr>
            <w:r w:rsidRPr="005B00C6">
              <w:t>DC_3A-18A_n78A</w:t>
            </w:r>
          </w:p>
        </w:tc>
        <w:tc>
          <w:tcPr>
            <w:tcW w:w="920" w:type="pct"/>
            <w:tcBorders>
              <w:top w:val="single" w:sz="4" w:space="0" w:color="auto"/>
              <w:left w:val="single" w:sz="4" w:space="0" w:color="auto"/>
              <w:bottom w:val="single" w:sz="4" w:space="0" w:color="auto"/>
              <w:right w:val="single" w:sz="4" w:space="0" w:color="auto"/>
            </w:tcBorders>
          </w:tcPr>
          <w:p w14:paraId="0FBAA22D" w14:textId="77777777" w:rsidR="00983AF9" w:rsidRPr="005B00C6" w:rsidRDefault="00983AF9" w:rsidP="00983AF9">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EC4AD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006802" w14:textId="77777777" w:rsidR="00983AF9" w:rsidRPr="005B00C6" w:rsidRDefault="00983AF9" w:rsidP="00983AF9">
            <w:pPr>
              <w:pStyle w:val="TAC"/>
              <w:rPr>
                <w:rFonts w:eastAsia="PMingLiU"/>
              </w:rPr>
            </w:pPr>
          </w:p>
        </w:tc>
      </w:tr>
      <w:tr w:rsidR="00983AF9" w:rsidRPr="005B00C6" w14:paraId="038D88F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F6374A" w14:textId="0C6041EB" w:rsidR="00983AF9" w:rsidRPr="005B00C6" w:rsidRDefault="00983AF9" w:rsidP="00983AF9">
            <w:pPr>
              <w:pStyle w:val="TAL"/>
              <w:rPr>
                <w:rStyle w:val="TAL0"/>
              </w:rPr>
            </w:pPr>
            <w:r w:rsidRPr="005B00C6">
              <w:t>DC_3A-19A_n1A</w:t>
            </w:r>
          </w:p>
        </w:tc>
        <w:tc>
          <w:tcPr>
            <w:tcW w:w="920" w:type="pct"/>
            <w:tcBorders>
              <w:top w:val="single" w:sz="4" w:space="0" w:color="auto"/>
              <w:left w:val="single" w:sz="4" w:space="0" w:color="auto"/>
              <w:bottom w:val="single" w:sz="4" w:space="0" w:color="auto"/>
              <w:right w:val="single" w:sz="4" w:space="0" w:color="auto"/>
            </w:tcBorders>
          </w:tcPr>
          <w:p w14:paraId="2AB3E8BA" w14:textId="63CD7E54" w:rsidR="00983AF9" w:rsidRPr="005B00C6" w:rsidRDefault="00983AF9" w:rsidP="00983AF9">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3EF0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326AA80" w14:textId="77777777" w:rsidR="00983AF9" w:rsidRPr="005B00C6" w:rsidRDefault="00983AF9" w:rsidP="00983AF9">
            <w:pPr>
              <w:pStyle w:val="TAC"/>
              <w:rPr>
                <w:rFonts w:eastAsia="PMingLiU"/>
              </w:rPr>
            </w:pPr>
          </w:p>
        </w:tc>
      </w:tr>
      <w:tr w:rsidR="00983AF9" w:rsidRPr="005B00C6" w14:paraId="517C72F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CC755C" w14:textId="77777777" w:rsidR="00983AF9" w:rsidRPr="005B00C6" w:rsidRDefault="00983AF9" w:rsidP="00983AF9">
            <w:pPr>
              <w:pStyle w:val="TAL"/>
            </w:pPr>
            <w:r w:rsidRPr="005B00C6">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19BF0279"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CE8A5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9DEFCA" w14:textId="77777777" w:rsidR="00983AF9" w:rsidRPr="005B00C6" w:rsidRDefault="00983AF9" w:rsidP="00983AF9">
            <w:pPr>
              <w:pStyle w:val="TAC"/>
              <w:rPr>
                <w:rFonts w:eastAsia="PMingLiU"/>
              </w:rPr>
            </w:pPr>
          </w:p>
        </w:tc>
      </w:tr>
      <w:tr w:rsidR="00983AF9" w:rsidRPr="005B00C6" w14:paraId="2C5C8B9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CEFD96" w14:textId="77777777" w:rsidR="00983AF9" w:rsidRPr="005B00C6" w:rsidRDefault="00983AF9" w:rsidP="00983AF9">
            <w:pPr>
              <w:pStyle w:val="TAL"/>
              <w:rPr>
                <w:rFonts w:eastAsia="PMingLiU"/>
                <w:lang w:eastAsia="ja-JP"/>
              </w:rPr>
            </w:pPr>
            <w:r w:rsidRPr="005B00C6">
              <w:t>DC_3A-19A_n78A</w:t>
            </w:r>
          </w:p>
        </w:tc>
        <w:tc>
          <w:tcPr>
            <w:tcW w:w="920" w:type="pct"/>
            <w:tcBorders>
              <w:top w:val="single" w:sz="4" w:space="0" w:color="auto"/>
              <w:left w:val="single" w:sz="4" w:space="0" w:color="auto"/>
              <w:bottom w:val="single" w:sz="4" w:space="0" w:color="auto"/>
              <w:right w:val="single" w:sz="4" w:space="0" w:color="auto"/>
            </w:tcBorders>
          </w:tcPr>
          <w:p w14:paraId="2FE336B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B7C2E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BE0F3C" w14:textId="77777777" w:rsidR="00983AF9" w:rsidRPr="005B00C6" w:rsidRDefault="00983AF9" w:rsidP="00983AF9">
            <w:pPr>
              <w:pStyle w:val="TAC"/>
              <w:rPr>
                <w:rFonts w:eastAsia="PMingLiU"/>
              </w:rPr>
            </w:pPr>
          </w:p>
        </w:tc>
      </w:tr>
      <w:tr w:rsidR="00983AF9" w:rsidRPr="005B00C6" w14:paraId="25842016"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7DA62D" w14:textId="77777777" w:rsidR="00983AF9" w:rsidRPr="005B00C6" w:rsidRDefault="00983AF9" w:rsidP="00983AF9">
            <w:pPr>
              <w:pStyle w:val="TAL"/>
            </w:pPr>
            <w:r w:rsidRPr="005B00C6">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145D07E8"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0516E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4CDB5B" w14:textId="77777777" w:rsidR="00983AF9" w:rsidRPr="005B00C6" w:rsidRDefault="00983AF9" w:rsidP="00983AF9">
            <w:pPr>
              <w:pStyle w:val="TAC"/>
              <w:rPr>
                <w:rFonts w:eastAsia="PMingLiU"/>
              </w:rPr>
            </w:pPr>
          </w:p>
        </w:tc>
      </w:tr>
      <w:tr w:rsidR="00983AF9" w:rsidRPr="005B00C6" w14:paraId="6B2CD95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6528ED" w14:textId="77777777" w:rsidR="00983AF9" w:rsidRPr="005B00C6" w:rsidRDefault="00983AF9" w:rsidP="00983AF9">
            <w:pPr>
              <w:pStyle w:val="TAL"/>
              <w:rPr>
                <w:rFonts w:eastAsia="PMingLiU"/>
                <w:lang w:eastAsia="ja-JP"/>
              </w:rPr>
            </w:pPr>
            <w:r w:rsidRPr="005B00C6">
              <w:t>DC_3A-19A_n79A</w:t>
            </w:r>
          </w:p>
        </w:tc>
        <w:tc>
          <w:tcPr>
            <w:tcW w:w="920" w:type="pct"/>
            <w:tcBorders>
              <w:top w:val="single" w:sz="4" w:space="0" w:color="auto"/>
              <w:left w:val="single" w:sz="4" w:space="0" w:color="auto"/>
              <w:bottom w:val="single" w:sz="4" w:space="0" w:color="auto"/>
              <w:right w:val="single" w:sz="4" w:space="0" w:color="auto"/>
            </w:tcBorders>
          </w:tcPr>
          <w:p w14:paraId="44E007F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DFF3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554F08C" w14:textId="77777777" w:rsidR="00983AF9" w:rsidRPr="005B00C6" w:rsidRDefault="00983AF9" w:rsidP="00983AF9">
            <w:pPr>
              <w:pStyle w:val="TAC"/>
              <w:rPr>
                <w:rFonts w:eastAsia="PMingLiU"/>
              </w:rPr>
            </w:pPr>
          </w:p>
        </w:tc>
      </w:tr>
      <w:tr w:rsidR="00983AF9" w:rsidRPr="005B00C6" w14:paraId="69C7E6E8"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9B9316" w14:textId="77777777" w:rsidR="00983AF9" w:rsidRPr="005B00C6" w:rsidRDefault="00983AF9" w:rsidP="00983AF9">
            <w:pPr>
              <w:keepNext/>
              <w:keepLines/>
              <w:spacing w:after="0"/>
              <w:rPr>
                <w:rFonts w:ascii="Arial" w:hAnsi="Arial"/>
                <w:sz w:val="18"/>
              </w:rPr>
            </w:pPr>
            <w:r w:rsidRPr="005B00C6">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156685CA"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27653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627F64" w14:textId="77777777" w:rsidR="00983AF9" w:rsidRPr="005B00C6" w:rsidRDefault="00983AF9" w:rsidP="00983AF9">
            <w:pPr>
              <w:pStyle w:val="TAC"/>
              <w:rPr>
                <w:rFonts w:eastAsia="PMingLiU"/>
              </w:rPr>
            </w:pPr>
          </w:p>
        </w:tc>
      </w:tr>
      <w:tr w:rsidR="00983AF9" w:rsidRPr="005B00C6" w14:paraId="4BB1478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03689B" w14:textId="13C81B09" w:rsidR="00983AF9" w:rsidRPr="005B00C6" w:rsidRDefault="00983AF9" w:rsidP="00983AF9">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0" w:type="pct"/>
            <w:tcBorders>
              <w:top w:val="single" w:sz="4" w:space="0" w:color="auto"/>
              <w:left w:val="single" w:sz="4" w:space="0" w:color="auto"/>
              <w:bottom w:val="single" w:sz="4" w:space="0" w:color="auto"/>
              <w:right w:val="single" w:sz="4" w:space="0" w:color="auto"/>
            </w:tcBorders>
          </w:tcPr>
          <w:p w14:paraId="59D0E9EF" w14:textId="7EC1D4D9"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AB57C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E527076" w14:textId="77777777" w:rsidR="00983AF9" w:rsidRPr="005B00C6" w:rsidRDefault="00983AF9" w:rsidP="00983AF9">
            <w:pPr>
              <w:pStyle w:val="TAC"/>
              <w:rPr>
                <w:rFonts w:eastAsia="PMingLiU"/>
              </w:rPr>
            </w:pPr>
          </w:p>
        </w:tc>
      </w:tr>
      <w:tr w:rsidR="00983AF9" w:rsidRPr="005B00C6" w14:paraId="5F0230E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57E964" w14:textId="5D24F57F" w:rsidR="00983AF9" w:rsidRPr="005B00C6" w:rsidRDefault="00983AF9" w:rsidP="00983AF9">
            <w:pPr>
              <w:pStyle w:val="TAL"/>
            </w:pPr>
            <w:r w:rsidRPr="005B00C6">
              <w:t>DC_3A-20A_n28A</w:t>
            </w:r>
          </w:p>
        </w:tc>
        <w:tc>
          <w:tcPr>
            <w:tcW w:w="920" w:type="pct"/>
            <w:tcBorders>
              <w:top w:val="single" w:sz="4" w:space="0" w:color="auto"/>
              <w:left w:val="single" w:sz="4" w:space="0" w:color="auto"/>
              <w:bottom w:val="single" w:sz="4" w:space="0" w:color="auto"/>
              <w:right w:val="single" w:sz="4" w:space="0" w:color="auto"/>
            </w:tcBorders>
          </w:tcPr>
          <w:p w14:paraId="47A14D16" w14:textId="6DEAEDC3"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1721D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79AC44" w14:textId="77777777" w:rsidR="00983AF9" w:rsidRPr="005B00C6" w:rsidRDefault="00983AF9" w:rsidP="00983AF9">
            <w:pPr>
              <w:pStyle w:val="TAC"/>
              <w:rPr>
                <w:rFonts w:eastAsia="PMingLiU"/>
              </w:rPr>
            </w:pPr>
          </w:p>
        </w:tc>
      </w:tr>
      <w:tr w:rsidR="00983AF9" w:rsidRPr="005B00C6" w14:paraId="77FE8E9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F230FE" w14:textId="77777777" w:rsidR="00983AF9" w:rsidRPr="005B00C6" w:rsidRDefault="00983AF9" w:rsidP="00983AF9">
            <w:pPr>
              <w:pStyle w:val="TAL"/>
            </w:pPr>
            <w:r w:rsidRPr="005B00C6">
              <w:t>DC_3A-20A_n78A</w:t>
            </w:r>
          </w:p>
        </w:tc>
        <w:tc>
          <w:tcPr>
            <w:tcW w:w="920" w:type="pct"/>
            <w:tcBorders>
              <w:top w:val="single" w:sz="4" w:space="0" w:color="auto"/>
              <w:left w:val="single" w:sz="4" w:space="0" w:color="auto"/>
              <w:bottom w:val="single" w:sz="4" w:space="0" w:color="auto"/>
              <w:right w:val="single" w:sz="4" w:space="0" w:color="auto"/>
            </w:tcBorders>
          </w:tcPr>
          <w:p w14:paraId="4A4E4A8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8DF71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94DAD63" w14:textId="77777777" w:rsidR="00983AF9" w:rsidRPr="005B00C6" w:rsidRDefault="00983AF9" w:rsidP="00983AF9">
            <w:pPr>
              <w:pStyle w:val="TAC"/>
              <w:rPr>
                <w:rFonts w:eastAsia="PMingLiU"/>
              </w:rPr>
            </w:pPr>
          </w:p>
        </w:tc>
      </w:tr>
      <w:tr w:rsidR="00983AF9" w:rsidRPr="005B00C6" w14:paraId="2DBCCD3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D182DC" w14:textId="77777777" w:rsidR="00983AF9" w:rsidRPr="005B00C6" w:rsidRDefault="00983AF9" w:rsidP="00983AF9">
            <w:pPr>
              <w:pStyle w:val="TAL"/>
            </w:pPr>
            <w:r w:rsidRPr="005B00C6">
              <w:t>DC_3A-21A_n1A</w:t>
            </w:r>
          </w:p>
        </w:tc>
        <w:tc>
          <w:tcPr>
            <w:tcW w:w="920" w:type="pct"/>
            <w:tcBorders>
              <w:top w:val="single" w:sz="4" w:space="0" w:color="auto"/>
              <w:left w:val="single" w:sz="4" w:space="0" w:color="auto"/>
              <w:bottom w:val="single" w:sz="4" w:space="0" w:color="auto"/>
              <w:right w:val="single" w:sz="4" w:space="0" w:color="auto"/>
            </w:tcBorders>
          </w:tcPr>
          <w:p w14:paraId="0C963F2A"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01F0D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8260D9" w14:textId="77777777" w:rsidR="00983AF9" w:rsidRPr="005B00C6" w:rsidRDefault="00983AF9" w:rsidP="00983AF9">
            <w:pPr>
              <w:pStyle w:val="TAC"/>
              <w:rPr>
                <w:rFonts w:eastAsia="PMingLiU"/>
              </w:rPr>
            </w:pPr>
          </w:p>
        </w:tc>
      </w:tr>
      <w:tr w:rsidR="00983AF9" w:rsidRPr="005B00C6" w14:paraId="28301098"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6163B9" w14:textId="77777777" w:rsidR="00983AF9" w:rsidRPr="005B00C6" w:rsidRDefault="00983AF9" w:rsidP="00983AF9">
            <w:pPr>
              <w:pStyle w:val="TAL"/>
            </w:pPr>
            <w:r w:rsidRPr="005B00C6">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1E3B99EF"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8D249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C27D1F" w14:textId="77777777" w:rsidR="00983AF9" w:rsidRPr="005B00C6" w:rsidRDefault="00983AF9" w:rsidP="00983AF9">
            <w:pPr>
              <w:pStyle w:val="TAC"/>
              <w:rPr>
                <w:rFonts w:eastAsia="PMingLiU"/>
              </w:rPr>
            </w:pPr>
          </w:p>
        </w:tc>
      </w:tr>
      <w:tr w:rsidR="00983AF9" w:rsidRPr="005B00C6" w14:paraId="13CDAFF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F9642B" w14:textId="77777777" w:rsidR="00983AF9" w:rsidRPr="005B00C6" w:rsidRDefault="00983AF9" w:rsidP="00983AF9">
            <w:pPr>
              <w:pStyle w:val="TAL"/>
            </w:pPr>
            <w:r w:rsidRPr="005B00C6">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3884B45E"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083F7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774605" w14:textId="77777777" w:rsidR="00983AF9" w:rsidRPr="005B00C6" w:rsidRDefault="00983AF9" w:rsidP="00983AF9">
            <w:pPr>
              <w:pStyle w:val="TAC"/>
              <w:rPr>
                <w:rFonts w:eastAsia="PMingLiU"/>
              </w:rPr>
            </w:pPr>
          </w:p>
        </w:tc>
      </w:tr>
      <w:tr w:rsidR="00983AF9" w:rsidRPr="005B00C6" w14:paraId="6E95593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B25162" w14:textId="77777777" w:rsidR="00983AF9" w:rsidRPr="005B00C6" w:rsidRDefault="00983AF9" w:rsidP="00983AF9">
            <w:pPr>
              <w:pStyle w:val="TAL"/>
              <w:rPr>
                <w:rFonts w:eastAsia="PMingLiU"/>
                <w:lang w:eastAsia="ja-JP"/>
              </w:rPr>
            </w:pPr>
            <w:r w:rsidRPr="005B00C6">
              <w:t>DC_3A-21A_n78A</w:t>
            </w:r>
          </w:p>
        </w:tc>
        <w:tc>
          <w:tcPr>
            <w:tcW w:w="920" w:type="pct"/>
            <w:tcBorders>
              <w:top w:val="single" w:sz="4" w:space="0" w:color="auto"/>
              <w:left w:val="single" w:sz="4" w:space="0" w:color="auto"/>
              <w:bottom w:val="single" w:sz="4" w:space="0" w:color="auto"/>
              <w:right w:val="single" w:sz="4" w:space="0" w:color="auto"/>
            </w:tcBorders>
          </w:tcPr>
          <w:p w14:paraId="02E924E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394E9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89CCAE" w14:textId="77777777" w:rsidR="00983AF9" w:rsidRPr="005B00C6" w:rsidRDefault="00983AF9" w:rsidP="00983AF9">
            <w:pPr>
              <w:pStyle w:val="TAC"/>
              <w:rPr>
                <w:rFonts w:eastAsia="PMingLiU"/>
              </w:rPr>
            </w:pPr>
          </w:p>
        </w:tc>
      </w:tr>
      <w:tr w:rsidR="00983AF9" w:rsidRPr="005B00C6" w14:paraId="7A6C3404"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E5A0E0" w14:textId="77777777" w:rsidR="00983AF9" w:rsidRPr="005B00C6" w:rsidRDefault="00983AF9" w:rsidP="00983AF9">
            <w:pPr>
              <w:pStyle w:val="TAL"/>
            </w:pPr>
            <w:r w:rsidRPr="005B00C6">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2E598AB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A6F8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0690D3" w14:textId="77777777" w:rsidR="00983AF9" w:rsidRPr="005B00C6" w:rsidRDefault="00983AF9" w:rsidP="00983AF9">
            <w:pPr>
              <w:pStyle w:val="TAC"/>
              <w:rPr>
                <w:rFonts w:eastAsia="PMingLiU"/>
              </w:rPr>
            </w:pPr>
          </w:p>
        </w:tc>
      </w:tr>
      <w:tr w:rsidR="00983AF9" w:rsidRPr="005B00C6" w14:paraId="72C75CC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8CF569" w14:textId="77777777" w:rsidR="00983AF9" w:rsidRPr="005B00C6" w:rsidRDefault="00983AF9" w:rsidP="00983AF9">
            <w:pPr>
              <w:pStyle w:val="TAL"/>
              <w:rPr>
                <w:rFonts w:eastAsia="PMingLiU"/>
                <w:lang w:eastAsia="ja-JP"/>
              </w:rPr>
            </w:pPr>
            <w:r w:rsidRPr="005B00C6">
              <w:t>DC_3A-21A_n79A</w:t>
            </w:r>
          </w:p>
        </w:tc>
        <w:tc>
          <w:tcPr>
            <w:tcW w:w="920" w:type="pct"/>
            <w:tcBorders>
              <w:top w:val="single" w:sz="4" w:space="0" w:color="auto"/>
              <w:left w:val="single" w:sz="4" w:space="0" w:color="auto"/>
              <w:bottom w:val="single" w:sz="4" w:space="0" w:color="auto"/>
              <w:right w:val="single" w:sz="4" w:space="0" w:color="auto"/>
            </w:tcBorders>
          </w:tcPr>
          <w:p w14:paraId="24AFBA5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CD64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044100" w14:textId="77777777" w:rsidR="00983AF9" w:rsidRPr="005B00C6" w:rsidRDefault="00983AF9" w:rsidP="00983AF9">
            <w:pPr>
              <w:pStyle w:val="TAC"/>
              <w:rPr>
                <w:rFonts w:eastAsia="PMingLiU"/>
              </w:rPr>
            </w:pPr>
          </w:p>
        </w:tc>
      </w:tr>
      <w:tr w:rsidR="00983AF9" w:rsidRPr="005B00C6" w14:paraId="5302DBC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616C66" w14:textId="6257C823" w:rsidR="00983AF9" w:rsidRPr="005B00C6" w:rsidRDefault="00983AF9" w:rsidP="00983AF9">
            <w:pPr>
              <w:pStyle w:val="TAL"/>
            </w:pPr>
            <w:r w:rsidRPr="005B00C6">
              <w:t>DC_3A-28A_n78A</w:t>
            </w:r>
          </w:p>
        </w:tc>
        <w:tc>
          <w:tcPr>
            <w:tcW w:w="920" w:type="pct"/>
            <w:tcBorders>
              <w:top w:val="single" w:sz="4" w:space="0" w:color="auto"/>
              <w:left w:val="single" w:sz="4" w:space="0" w:color="auto"/>
              <w:bottom w:val="single" w:sz="4" w:space="0" w:color="auto"/>
              <w:right w:val="single" w:sz="4" w:space="0" w:color="auto"/>
            </w:tcBorders>
          </w:tcPr>
          <w:p w14:paraId="49884651" w14:textId="5CA5D814"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FE7EC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52AFA6" w14:textId="77777777" w:rsidR="00983AF9" w:rsidRPr="005B00C6" w:rsidRDefault="00983AF9" w:rsidP="00983AF9">
            <w:pPr>
              <w:pStyle w:val="TAC"/>
              <w:rPr>
                <w:rFonts w:eastAsia="PMingLiU"/>
              </w:rPr>
            </w:pPr>
          </w:p>
        </w:tc>
      </w:tr>
      <w:tr w:rsidR="00983AF9" w:rsidRPr="005B00C6" w14:paraId="4863B1C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3FFF83" w14:textId="77777777" w:rsidR="00983AF9" w:rsidRPr="005B00C6" w:rsidRDefault="00983AF9" w:rsidP="00983AF9">
            <w:pPr>
              <w:pStyle w:val="TAL"/>
              <w:rPr>
                <w:rFonts w:eastAsia="PMingLiU"/>
                <w:lang w:eastAsia="ja-JP"/>
              </w:rPr>
            </w:pPr>
            <w:r w:rsidRPr="005B00C6">
              <w:t>DC_3A_n28A-n78A</w:t>
            </w:r>
          </w:p>
        </w:tc>
        <w:tc>
          <w:tcPr>
            <w:tcW w:w="920" w:type="pct"/>
            <w:tcBorders>
              <w:top w:val="single" w:sz="4" w:space="0" w:color="auto"/>
              <w:left w:val="single" w:sz="4" w:space="0" w:color="auto"/>
              <w:bottom w:val="single" w:sz="4" w:space="0" w:color="auto"/>
              <w:right w:val="single" w:sz="4" w:space="0" w:color="auto"/>
            </w:tcBorders>
          </w:tcPr>
          <w:p w14:paraId="633A212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15AEF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E68B4F" w14:textId="77777777" w:rsidR="00983AF9" w:rsidRPr="005B00C6" w:rsidRDefault="00983AF9" w:rsidP="00983AF9">
            <w:pPr>
              <w:pStyle w:val="TAC"/>
              <w:rPr>
                <w:rFonts w:eastAsia="PMingLiU"/>
              </w:rPr>
            </w:pPr>
          </w:p>
        </w:tc>
      </w:tr>
      <w:tr w:rsidR="00983AF9" w:rsidRPr="005B00C6" w14:paraId="3336962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DE5313" w14:textId="77777777" w:rsidR="00983AF9" w:rsidRPr="005B00C6" w:rsidRDefault="00983AF9" w:rsidP="00983AF9">
            <w:pPr>
              <w:pStyle w:val="TAL"/>
            </w:pPr>
            <w:r w:rsidRPr="005B00C6">
              <w:t>DC_3A_n28A-n79A</w:t>
            </w:r>
          </w:p>
        </w:tc>
        <w:tc>
          <w:tcPr>
            <w:tcW w:w="920" w:type="pct"/>
            <w:tcBorders>
              <w:top w:val="single" w:sz="4" w:space="0" w:color="auto"/>
              <w:left w:val="single" w:sz="4" w:space="0" w:color="auto"/>
              <w:bottom w:val="single" w:sz="4" w:space="0" w:color="auto"/>
              <w:right w:val="single" w:sz="4" w:space="0" w:color="auto"/>
            </w:tcBorders>
          </w:tcPr>
          <w:p w14:paraId="4A260367" w14:textId="77777777" w:rsidR="00983AF9" w:rsidRPr="005B00C6" w:rsidRDefault="00983AF9" w:rsidP="00983AF9">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5D57D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00A422" w14:textId="77777777" w:rsidR="00983AF9" w:rsidRPr="005B00C6" w:rsidRDefault="00983AF9" w:rsidP="00983AF9">
            <w:pPr>
              <w:pStyle w:val="TAC"/>
              <w:rPr>
                <w:rFonts w:eastAsia="PMingLiU"/>
              </w:rPr>
            </w:pPr>
          </w:p>
        </w:tc>
      </w:tr>
      <w:tr w:rsidR="00983AF9" w:rsidRPr="005B00C6" w14:paraId="4386F074"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A8687A" w14:textId="77777777" w:rsidR="00983AF9" w:rsidRPr="005B00C6" w:rsidRDefault="00983AF9" w:rsidP="00983AF9">
            <w:pPr>
              <w:pStyle w:val="TAL"/>
            </w:pPr>
            <w:r w:rsidRPr="005B00C6">
              <w:t>DC_3A-40A_n1A</w:t>
            </w:r>
          </w:p>
        </w:tc>
        <w:tc>
          <w:tcPr>
            <w:tcW w:w="920" w:type="pct"/>
            <w:tcBorders>
              <w:top w:val="single" w:sz="4" w:space="0" w:color="auto"/>
              <w:left w:val="single" w:sz="4" w:space="0" w:color="auto"/>
              <w:bottom w:val="single" w:sz="4" w:space="0" w:color="auto"/>
              <w:right w:val="single" w:sz="4" w:space="0" w:color="auto"/>
            </w:tcBorders>
          </w:tcPr>
          <w:p w14:paraId="5EBCDED8"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DEC1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173694" w14:textId="77777777" w:rsidR="00983AF9" w:rsidRPr="005B00C6" w:rsidRDefault="00983AF9" w:rsidP="00983AF9">
            <w:pPr>
              <w:pStyle w:val="TAC"/>
              <w:rPr>
                <w:rFonts w:eastAsia="PMingLiU"/>
              </w:rPr>
            </w:pPr>
          </w:p>
        </w:tc>
      </w:tr>
      <w:tr w:rsidR="00983AF9" w:rsidRPr="005B00C6" w14:paraId="3A10874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5A734E" w14:textId="77777777" w:rsidR="00983AF9" w:rsidRPr="005B00C6" w:rsidRDefault="00983AF9" w:rsidP="00983AF9">
            <w:pPr>
              <w:pStyle w:val="TAL"/>
            </w:pPr>
            <w:r w:rsidRPr="005B00C6">
              <w:t>DC_3A-41A_n28A</w:t>
            </w:r>
          </w:p>
        </w:tc>
        <w:tc>
          <w:tcPr>
            <w:tcW w:w="920" w:type="pct"/>
            <w:tcBorders>
              <w:top w:val="single" w:sz="4" w:space="0" w:color="auto"/>
              <w:left w:val="single" w:sz="4" w:space="0" w:color="auto"/>
              <w:bottom w:val="single" w:sz="4" w:space="0" w:color="auto"/>
              <w:right w:val="single" w:sz="4" w:space="0" w:color="auto"/>
            </w:tcBorders>
          </w:tcPr>
          <w:p w14:paraId="0C065AB2" w14:textId="77777777" w:rsidR="00983AF9" w:rsidRPr="005B00C6" w:rsidRDefault="00983AF9" w:rsidP="00983AF9">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D20C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3A0A53" w14:textId="77777777" w:rsidR="00983AF9" w:rsidRPr="005B00C6" w:rsidRDefault="00983AF9" w:rsidP="00983AF9">
            <w:pPr>
              <w:pStyle w:val="TAC"/>
              <w:rPr>
                <w:rFonts w:eastAsia="PMingLiU"/>
              </w:rPr>
            </w:pPr>
          </w:p>
        </w:tc>
      </w:tr>
      <w:tr w:rsidR="00983AF9" w:rsidRPr="005B00C6" w14:paraId="0353843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6F2442" w14:textId="57124545" w:rsidR="00983AF9" w:rsidRPr="005B00C6" w:rsidRDefault="00983AF9" w:rsidP="00983AF9">
            <w:pPr>
              <w:pStyle w:val="TAL"/>
            </w:pPr>
            <w:r w:rsidRPr="005B00C6">
              <w:t>DC_3A-41C_n28A</w:t>
            </w:r>
          </w:p>
        </w:tc>
        <w:tc>
          <w:tcPr>
            <w:tcW w:w="920" w:type="pct"/>
            <w:tcBorders>
              <w:top w:val="single" w:sz="4" w:space="0" w:color="auto"/>
              <w:left w:val="single" w:sz="4" w:space="0" w:color="auto"/>
              <w:bottom w:val="single" w:sz="4" w:space="0" w:color="auto"/>
              <w:right w:val="single" w:sz="4" w:space="0" w:color="auto"/>
            </w:tcBorders>
          </w:tcPr>
          <w:p w14:paraId="4DCEA54F" w14:textId="72F83F35" w:rsidR="00983AF9" w:rsidRPr="005B00C6" w:rsidRDefault="00983AF9" w:rsidP="00983AF9">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A89D6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ABE3EB" w14:textId="77777777" w:rsidR="00983AF9" w:rsidRPr="005B00C6" w:rsidRDefault="00983AF9" w:rsidP="00983AF9">
            <w:pPr>
              <w:pStyle w:val="TAC"/>
              <w:rPr>
                <w:rFonts w:eastAsia="PMingLiU"/>
              </w:rPr>
            </w:pPr>
          </w:p>
        </w:tc>
      </w:tr>
      <w:tr w:rsidR="00983AF9" w:rsidRPr="005B00C6" w14:paraId="6F615FC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8B326A" w14:textId="389DB79C" w:rsidR="00983AF9" w:rsidRPr="005B00C6" w:rsidRDefault="00983AF9" w:rsidP="00983AF9">
            <w:pPr>
              <w:pStyle w:val="TAL"/>
            </w:pPr>
            <w:r w:rsidRPr="005B00C6">
              <w:t>DC_3A-41A_n41A</w:t>
            </w:r>
          </w:p>
        </w:tc>
        <w:tc>
          <w:tcPr>
            <w:tcW w:w="920" w:type="pct"/>
            <w:tcBorders>
              <w:top w:val="single" w:sz="4" w:space="0" w:color="auto"/>
              <w:left w:val="single" w:sz="4" w:space="0" w:color="auto"/>
              <w:bottom w:val="single" w:sz="4" w:space="0" w:color="auto"/>
              <w:right w:val="single" w:sz="4" w:space="0" w:color="auto"/>
            </w:tcBorders>
          </w:tcPr>
          <w:p w14:paraId="321A0299" w14:textId="1599B01E" w:rsidR="00983AF9" w:rsidRPr="005B00C6" w:rsidRDefault="00983AF9" w:rsidP="00983AF9">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E2654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530E88" w14:textId="77777777" w:rsidR="00983AF9" w:rsidRPr="005B00C6" w:rsidRDefault="00983AF9" w:rsidP="00983AF9">
            <w:pPr>
              <w:pStyle w:val="TAC"/>
              <w:rPr>
                <w:rFonts w:eastAsia="PMingLiU"/>
              </w:rPr>
            </w:pPr>
          </w:p>
        </w:tc>
      </w:tr>
      <w:tr w:rsidR="00983AF9" w:rsidRPr="005B00C6" w14:paraId="1A797514"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2358C9" w14:textId="77777777" w:rsidR="00983AF9" w:rsidRPr="005B00C6" w:rsidRDefault="00983AF9" w:rsidP="00983AF9">
            <w:pPr>
              <w:pStyle w:val="TAL"/>
            </w:pPr>
            <w:r w:rsidRPr="005B00C6">
              <w:t>DC_3A-41A_n77A</w:t>
            </w:r>
          </w:p>
        </w:tc>
        <w:tc>
          <w:tcPr>
            <w:tcW w:w="920" w:type="pct"/>
            <w:tcBorders>
              <w:top w:val="single" w:sz="4" w:space="0" w:color="auto"/>
              <w:left w:val="single" w:sz="4" w:space="0" w:color="auto"/>
              <w:bottom w:val="single" w:sz="4" w:space="0" w:color="auto"/>
              <w:right w:val="single" w:sz="4" w:space="0" w:color="auto"/>
            </w:tcBorders>
          </w:tcPr>
          <w:p w14:paraId="1211D942" w14:textId="77777777" w:rsidR="00983AF9" w:rsidRPr="005B00C6" w:rsidRDefault="00983AF9" w:rsidP="00983AF9">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C8825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3CCA0D" w14:textId="77777777" w:rsidR="00983AF9" w:rsidRPr="005B00C6" w:rsidRDefault="00983AF9" w:rsidP="00983AF9">
            <w:pPr>
              <w:pStyle w:val="TAC"/>
              <w:rPr>
                <w:rFonts w:eastAsia="PMingLiU"/>
              </w:rPr>
            </w:pPr>
          </w:p>
        </w:tc>
      </w:tr>
      <w:tr w:rsidR="00983AF9" w:rsidRPr="005B00C6" w14:paraId="0E0EE2C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3DA276" w14:textId="4B397497" w:rsidR="00983AF9" w:rsidRPr="005B00C6" w:rsidRDefault="00983AF9" w:rsidP="00983AF9">
            <w:pPr>
              <w:pStyle w:val="TAL"/>
            </w:pPr>
            <w:r w:rsidRPr="005B00C6">
              <w:t>DC_3A-41A_n77(2A)</w:t>
            </w:r>
          </w:p>
        </w:tc>
        <w:tc>
          <w:tcPr>
            <w:tcW w:w="920" w:type="pct"/>
            <w:tcBorders>
              <w:top w:val="single" w:sz="4" w:space="0" w:color="auto"/>
              <w:left w:val="single" w:sz="4" w:space="0" w:color="auto"/>
              <w:bottom w:val="single" w:sz="4" w:space="0" w:color="auto"/>
              <w:right w:val="single" w:sz="4" w:space="0" w:color="auto"/>
            </w:tcBorders>
          </w:tcPr>
          <w:p w14:paraId="078E7D3C" w14:textId="763AACA1" w:rsidR="00983AF9" w:rsidRPr="005B00C6" w:rsidRDefault="00983AF9" w:rsidP="00983AF9">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71DB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EBFB28" w14:textId="77777777" w:rsidR="00983AF9" w:rsidRPr="005B00C6" w:rsidRDefault="00983AF9" w:rsidP="00983AF9">
            <w:pPr>
              <w:pStyle w:val="TAC"/>
              <w:rPr>
                <w:rFonts w:eastAsia="PMingLiU"/>
              </w:rPr>
            </w:pPr>
          </w:p>
        </w:tc>
      </w:tr>
      <w:tr w:rsidR="00983AF9" w:rsidRPr="005B00C6" w14:paraId="0C0C541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3C6206" w14:textId="43FD8C48" w:rsidR="00983AF9" w:rsidRPr="005B00C6" w:rsidRDefault="00983AF9" w:rsidP="00983AF9">
            <w:pPr>
              <w:pStyle w:val="TAL"/>
            </w:pPr>
            <w:r w:rsidRPr="005B00C6">
              <w:t>DC_3A-41C_n77A</w:t>
            </w:r>
          </w:p>
        </w:tc>
        <w:tc>
          <w:tcPr>
            <w:tcW w:w="920" w:type="pct"/>
            <w:tcBorders>
              <w:top w:val="single" w:sz="4" w:space="0" w:color="auto"/>
              <w:left w:val="single" w:sz="4" w:space="0" w:color="auto"/>
              <w:bottom w:val="single" w:sz="4" w:space="0" w:color="auto"/>
              <w:right w:val="single" w:sz="4" w:space="0" w:color="auto"/>
            </w:tcBorders>
          </w:tcPr>
          <w:p w14:paraId="3E892711" w14:textId="70FB804B" w:rsidR="00983AF9" w:rsidRPr="005B00C6" w:rsidRDefault="00983AF9" w:rsidP="00983AF9">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AC9B6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ED3BD27" w14:textId="77777777" w:rsidR="00983AF9" w:rsidRPr="005B00C6" w:rsidRDefault="00983AF9" w:rsidP="00983AF9">
            <w:pPr>
              <w:pStyle w:val="TAC"/>
              <w:rPr>
                <w:rFonts w:eastAsia="PMingLiU"/>
              </w:rPr>
            </w:pPr>
          </w:p>
        </w:tc>
      </w:tr>
      <w:tr w:rsidR="00983AF9" w:rsidRPr="005B00C6" w14:paraId="3D3A3F5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B3869E" w14:textId="77777777" w:rsidR="00983AF9" w:rsidRPr="005B00C6" w:rsidRDefault="00983AF9" w:rsidP="00983AF9">
            <w:pPr>
              <w:pStyle w:val="TAL"/>
            </w:pPr>
            <w:r w:rsidRPr="005B00C6">
              <w:t>DC_3A-42A_n1A</w:t>
            </w:r>
          </w:p>
        </w:tc>
        <w:tc>
          <w:tcPr>
            <w:tcW w:w="920" w:type="pct"/>
            <w:tcBorders>
              <w:top w:val="single" w:sz="4" w:space="0" w:color="auto"/>
              <w:left w:val="single" w:sz="4" w:space="0" w:color="auto"/>
              <w:bottom w:val="single" w:sz="4" w:space="0" w:color="auto"/>
              <w:right w:val="single" w:sz="4" w:space="0" w:color="auto"/>
            </w:tcBorders>
          </w:tcPr>
          <w:p w14:paraId="23401CAA"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98614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9D7B6A2" w14:textId="77777777" w:rsidR="00983AF9" w:rsidRPr="005B00C6" w:rsidRDefault="00983AF9" w:rsidP="00983AF9">
            <w:pPr>
              <w:pStyle w:val="TAC"/>
              <w:rPr>
                <w:rFonts w:eastAsia="PMingLiU"/>
              </w:rPr>
            </w:pPr>
          </w:p>
        </w:tc>
      </w:tr>
      <w:tr w:rsidR="00983AF9" w:rsidRPr="005B00C6" w14:paraId="13984B2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9CBB0D" w14:textId="77777777" w:rsidR="00983AF9" w:rsidRPr="005B00C6" w:rsidRDefault="00983AF9" w:rsidP="00983AF9">
            <w:pPr>
              <w:pStyle w:val="TAL"/>
            </w:pPr>
            <w:r w:rsidRPr="005B00C6">
              <w:t>DC_3A-42</w:t>
            </w:r>
            <w:r w:rsidRPr="005B00C6">
              <w:rPr>
                <w:lang w:eastAsia="ja-JP"/>
              </w:rPr>
              <w:t>C</w:t>
            </w:r>
            <w:r w:rsidRPr="005B00C6">
              <w:t>_n1A</w:t>
            </w:r>
          </w:p>
        </w:tc>
        <w:tc>
          <w:tcPr>
            <w:tcW w:w="920" w:type="pct"/>
            <w:tcBorders>
              <w:top w:val="single" w:sz="4" w:space="0" w:color="auto"/>
              <w:left w:val="single" w:sz="4" w:space="0" w:color="auto"/>
              <w:bottom w:val="single" w:sz="4" w:space="0" w:color="auto"/>
              <w:right w:val="single" w:sz="4" w:space="0" w:color="auto"/>
            </w:tcBorders>
          </w:tcPr>
          <w:p w14:paraId="5DC0E8BE"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ADA72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F24CC0" w14:textId="77777777" w:rsidR="00983AF9" w:rsidRPr="005B00C6" w:rsidRDefault="00983AF9" w:rsidP="00983AF9">
            <w:pPr>
              <w:pStyle w:val="TAC"/>
              <w:rPr>
                <w:rFonts w:eastAsia="PMingLiU"/>
              </w:rPr>
            </w:pPr>
          </w:p>
        </w:tc>
      </w:tr>
      <w:tr w:rsidR="00983AF9" w:rsidRPr="005B00C6" w14:paraId="4272C0B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C36217" w14:textId="77777777" w:rsidR="00983AF9" w:rsidRPr="005B00C6" w:rsidRDefault="00983AF9" w:rsidP="00983AF9">
            <w:pPr>
              <w:pStyle w:val="TAL"/>
              <w:rPr>
                <w:rFonts w:eastAsia="PMingLiU"/>
                <w:lang w:eastAsia="ja-JP"/>
              </w:rPr>
            </w:pPr>
            <w:r w:rsidRPr="005B00C6">
              <w:t>DC_3A-42A_n78A</w:t>
            </w:r>
          </w:p>
        </w:tc>
        <w:tc>
          <w:tcPr>
            <w:tcW w:w="920" w:type="pct"/>
            <w:tcBorders>
              <w:top w:val="single" w:sz="4" w:space="0" w:color="auto"/>
              <w:left w:val="single" w:sz="4" w:space="0" w:color="auto"/>
              <w:bottom w:val="single" w:sz="4" w:space="0" w:color="auto"/>
              <w:right w:val="single" w:sz="4" w:space="0" w:color="auto"/>
            </w:tcBorders>
          </w:tcPr>
          <w:p w14:paraId="2496DEE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F30A6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E214BC" w14:textId="77777777" w:rsidR="00983AF9" w:rsidRPr="005B00C6" w:rsidRDefault="00983AF9" w:rsidP="00983AF9">
            <w:pPr>
              <w:pStyle w:val="TAC"/>
              <w:rPr>
                <w:rFonts w:eastAsia="PMingLiU"/>
              </w:rPr>
            </w:pPr>
          </w:p>
        </w:tc>
      </w:tr>
      <w:tr w:rsidR="00983AF9" w:rsidRPr="005B00C6" w14:paraId="2C4471C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586F5E" w14:textId="77777777" w:rsidR="00983AF9" w:rsidRPr="005B00C6" w:rsidRDefault="00983AF9" w:rsidP="00983AF9">
            <w:pPr>
              <w:pStyle w:val="TAL"/>
              <w:rPr>
                <w:rFonts w:eastAsia="PMingLiU"/>
                <w:lang w:eastAsia="ja-JP"/>
              </w:rPr>
            </w:pPr>
            <w:r w:rsidRPr="005B00C6">
              <w:t>DC_3A-42C_n78A</w:t>
            </w:r>
          </w:p>
        </w:tc>
        <w:tc>
          <w:tcPr>
            <w:tcW w:w="920" w:type="pct"/>
            <w:tcBorders>
              <w:top w:val="single" w:sz="4" w:space="0" w:color="auto"/>
              <w:left w:val="single" w:sz="4" w:space="0" w:color="auto"/>
              <w:bottom w:val="single" w:sz="4" w:space="0" w:color="auto"/>
              <w:right w:val="single" w:sz="4" w:space="0" w:color="auto"/>
            </w:tcBorders>
          </w:tcPr>
          <w:p w14:paraId="26B5542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69F7F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5AA77C" w14:textId="77777777" w:rsidR="00983AF9" w:rsidRPr="005B00C6" w:rsidRDefault="00983AF9" w:rsidP="00983AF9">
            <w:pPr>
              <w:pStyle w:val="TAC"/>
              <w:rPr>
                <w:rFonts w:eastAsia="PMingLiU"/>
              </w:rPr>
            </w:pPr>
          </w:p>
        </w:tc>
      </w:tr>
      <w:tr w:rsidR="00983AF9" w:rsidRPr="005B00C6" w14:paraId="7DB88A16"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CC9ECD" w14:textId="77777777" w:rsidR="00983AF9" w:rsidRPr="005B00C6" w:rsidRDefault="00983AF9" w:rsidP="00983AF9">
            <w:pPr>
              <w:pStyle w:val="TAL"/>
              <w:rPr>
                <w:rFonts w:eastAsia="PMingLiU"/>
                <w:lang w:eastAsia="ja-JP"/>
              </w:rPr>
            </w:pPr>
            <w:r w:rsidRPr="005B00C6">
              <w:t>DC_3A-42D_n78A</w:t>
            </w:r>
          </w:p>
        </w:tc>
        <w:tc>
          <w:tcPr>
            <w:tcW w:w="920" w:type="pct"/>
            <w:tcBorders>
              <w:top w:val="single" w:sz="4" w:space="0" w:color="auto"/>
              <w:left w:val="single" w:sz="4" w:space="0" w:color="auto"/>
              <w:bottom w:val="single" w:sz="4" w:space="0" w:color="auto"/>
              <w:right w:val="single" w:sz="4" w:space="0" w:color="auto"/>
            </w:tcBorders>
          </w:tcPr>
          <w:p w14:paraId="3CF50653"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06E8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9DED3D" w14:textId="77777777" w:rsidR="00983AF9" w:rsidRPr="005B00C6" w:rsidRDefault="00983AF9" w:rsidP="00983AF9">
            <w:pPr>
              <w:pStyle w:val="TAC"/>
              <w:rPr>
                <w:rFonts w:eastAsia="PMingLiU"/>
              </w:rPr>
            </w:pPr>
          </w:p>
        </w:tc>
      </w:tr>
      <w:tr w:rsidR="00983AF9" w:rsidRPr="005B00C6" w14:paraId="2F2986B1"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965672" w14:textId="77777777" w:rsidR="00983AF9" w:rsidRPr="005B00C6" w:rsidRDefault="00983AF9" w:rsidP="00983AF9">
            <w:pPr>
              <w:pStyle w:val="TAL"/>
              <w:rPr>
                <w:rFonts w:eastAsia="PMingLiU"/>
                <w:lang w:eastAsia="ja-JP"/>
              </w:rPr>
            </w:pPr>
            <w:r w:rsidRPr="005B00C6">
              <w:t>DC_3A-42E_n78A</w:t>
            </w:r>
          </w:p>
        </w:tc>
        <w:tc>
          <w:tcPr>
            <w:tcW w:w="920" w:type="pct"/>
            <w:tcBorders>
              <w:top w:val="single" w:sz="4" w:space="0" w:color="auto"/>
              <w:left w:val="single" w:sz="4" w:space="0" w:color="auto"/>
              <w:bottom w:val="single" w:sz="4" w:space="0" w:color="auto"/>
              <w:right w:val="single" w:sz="4" w:space="0" w:color="auto"/>
            </w:tcBorders>
          </w:tcPr>
          <w:p w14:paraId="417F0EF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6E9C8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77F615" w14:textId="77777777" w:rsidR="00983AF9" w:rsidRPr="005B00C6" w:rsidRDefault="00983AF9" w:rsidP="00983AF9">
            <w:pPr>
              <w:pStyle w:val="TAC"/>
              <w:rPr>
                <w:rFonts w:eastAsia="PMingLiU"/>
              </w:rPr>
            </w:pPr>
          </w:p>
        </w:tc>
      </w:tr>
      <w:tr w:rsidR="00983AF9" w:rsidRPr="005B00C6" w14:paraId="6A51170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20FFFA" w14:textId="77777777" w:rsidR="00983AF9" w:rsidRPr="005B00C6" w:rsidRDefault="00983AF9" w:rsidP="00983AF9">
            <w:pPr>
              <w:pStyle w:val="TAL"/>
              <w:rPr>
                <w:rFonts w:eastAsia="PMingLiU"/>
                <w:lang w:eastAsia="ja-JP"/>
              </w:rPr>
            </w:pPr>
            <w:r w:rsidRPr="005B00C6">
              <w:t>DC_3A-42A_n79A</w:t>
            </w:r>
          </w:p>
        </w:tc>
        <w:tc>
          <w:tcPr>
            <w:tcW w:w="920" w:type="pct"/>
            <w:tcBorders>
              <w:top w:val="single" w:sz="4" w:space="0" w:color="auto"/>
              <w:left w:val="single" w:sz="4" w:space="0" w:color="auto"/>
              <w:bottom w:val="single" w:sz="4" w:space="0" w:color="auto"/>
              <w:right w:val="single" w:sz="4" w:space="0" w:color="auto"/>
            </w:tcBorders>
          </w:tcPr>
          <w:p w14:paraId="7809053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190DC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336BFC" w14:textId="77777777" w:rsidR="00983AF9" w:rsidRPr="005B00C6" w:rsidRDefault="00983AF9" w:rsidP="00983AF9">
            <w:pPr>
              <w:pStyle w:val="TAC"/>
              <w:rPr>
                <w:rFonts w:eastAsia="PMingLiU"/>
              </w:rPr>
            </w:pPr>
          </w:p>
        </w:tc>
      </w:tr>
      <w:tr w:rsidR="00983AF9" w:rsidRPr="005B00C6" w14:paraId="1E8CAE8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ECCCA5" w14:textId="77777777" w:rsidR="00983AF9" w:rsidRPr="005B00C6" w:rsidRDefault="00983AF9" w:rsidP="00983AF9">
            <w:pPr>
              <w:pStyle w:val="TAL"/>
              <w:rPr>
                <w:rFonts w:eastAsia="PMingLiU"/>
                <w:lang w:eastAsia="ja-JP"/>
              </w:rPr>
            </w:pPr>
            <w:r w:rsidRPr="005B00C6">
              <w:t>DC_3A-42C_n79A</w:t>
            </w:r>
          </w:p>
        </w:tc>
        <w:tc>
          <w:tcPr>
            <w:tcW w:w="920" w:type="pct"/>
            <w:tcBorders>
              <w:top w:val="single" w:sz="4" w:space="0" w:color="auto"/>
              <w:left w:val="single" w:sz="4" w:space="0" w:color="auto"/>
              <w:bottom w:val="single" w:sz="4" w:space="0" w:color="auto"/>
              <w:right w:val="single" w:sz="4" w:space="0" w:color="auto"/>
            </w:tcBorders>
          </w:tcPr>
          <w:p w14:paraId="6E73A7C3"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7CB2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39F6AD" w14:textId="77777777" w:rsidR="00983AF9" w:rsidRPr="005B00C6" w:rsidRDefault="00983AF9" w:rsidP="00983AF9">
            <w:pPr>
              <w:pStyle w:val="TAC"/>
              <w:rPr>
                <w:rFonts w:eastAsia="PMingLiU"/>
              </w:rPr>
            </w:pPr>
          </w:p>
        </w:tc>
      </w:tr>
      <w:tr w:rsidR="00983AF9" w:rsidRPr="005B00C6" w14:paraId="7CC44E2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10AA1E" w14:textId="77777777" w:rsidR="00983AF9" w:rsidRPr="005B00C6" w:rsidRDefault="00983AF9" w:rsidP="00983AF9">
            <w:pPr>
              <w:pStyle w:val="TAL"/>
              <w:rPr>
                <w:rFonts w:eastAsia="PMingLiU"/>
                <w:lang w:eastAsia="ja-JP"/>
              </w:rPr>
            </w:pPr>
            <w:r w:rsidRPr="005B00C6">
              <w:t>DC_3A-42D_n79A</w:t>
            </w:r>
          </w:p>
        </w:tc>
        <w:tc>
          <w:tcPr>
            <w:tcW w:w="920" w:type="pct"/>
            <w:tcBorders>
              <w:top w:val="single" w:sz="4" w:space="0" w:color="auto"/>
              <w:left w:val="single" w:sz="4" w:space="0" w:color="auto"/>
              <w:bottom w:val="single" w:sz="4" w:space="0" w:color="auto"/>
              <w:right w:val="single" w:sz="4" w:space="0" w:color="auto"/>
            </w:tcBorders>
          </w:tcPr>
          <w:p w14:paraId="185B0D6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1DED5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2773BB" w14:textId="77777777" w:rsidR="00983AF9" w:rsidRPr="005B00C6" w:rsidRDefault="00983AF9" w:rsidP="00983AF9">
            <w:pPr>
              <w:pStyle w:val="TAC"/>
              <w:rPr>
                <w:rFonts w:eastAsia="PMingLiU"/>
              </w:rPr>
            </w:pPr>
          </w:p>
        </w:tc>
      </w:tr>
      <w:tr w:rsidR="00983AF9" w:rsidRPr="005B00C6" w14:paraId="6154D68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F86686" w14:textId="77777777" w:rsidR="00983AF9" w:rsidRPr="005B00C6" w:rsidRDefault="00983AF9" w:rsidP="00983AF9">
            <w:pPr>
              <w:pStyle w:val="TAL"/>
              <w:rPr>
                <w:rFonts w:eastAsia="PMingLiU"/>
                <w:lang w:eastAsia="ja-JP"/>
              </w:rPr>
            </w:pPr>
            <w:r w:rsidRPr="005B00C6">
              <w:t>DC_3A-42E_n79A</w:t>
            </w:r>
          </w:p>
        </w:tc>
        <w:tc>
          <w:tcPr>
            <w:tcW w:w="920" w:type="pct"/>
            <w:tcBorders>
              <w:top w:val="single" w:sz="4" w:space="0" w:color="auto"/>
              <w:left w:val="single" w:sz="4" w:space="0" w:color="auto"/>
              <w:bottom w:val="single" w:sz="4" w:space="0" w:color="auto"/>
              <w:right w:val="single" w:sz="4" w:space="0" w:color="auto"/>
            </w:tcBorders>
          </w:tcPr>
          <w:p w14:paraId="0181E97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72CD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AFF213" w14:textId="77777777" w:rsidR="00983AF9" w:rsidRPr="005B00C6" w:rsidRDefault="00983AF9" w:rsidP="00983AF9">
            <w:pPr>
              <w:pStyle w:val="TAC"/>
              <w:rPr>
                <w:rFonts w:eastAsia="PMingLiU"/>
              </w:rPr>
            </w:pPr>
          </w:p>
        </w:tc>
      </w:tr>
      <w:tr w:rsidR="00983AF9" w:rsidRPr="005B00C6" w14:paraId="600BC63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EB622F5" w14:textId="77777777" w:rsidR="00983AF9" w:rsidRPr="005B00C6" w:rsidRDefault="00983AF9" w:rsidP="00983AF9">
            <w:pPr>
              <w:pStyle w:val="TAL"/>
              <w:rPr>
                <w:rFonts w:eastAsia="PMingLiU"/>
                <w:lang w:eastAsia="ja-JP"/>
              </w:rPr>
            </w:pPr>
            <w:r w:rsidRPr="005B00C6">
              <w:t>DC_3A_n78A-n79A</w:t>
            </w:r>
          </w:p>
        </w:tc>
        <w:tc>
          <w:tcPr>
            <w:tcW w:w="920" w:type="pct"/>
            <w:tcBorders>
              <w:top w:val="single" w:sz="4" w:space="0" w:color="auto"/>
              <w:left w:val="single" w:sz="4" w:space="0" w:color="auto"/>
              <w:bottom w:val="single" w:sz="4" w:space="0" w:color="auto"/>
              <w:right w:val="single" w:sz="4" w:space="0" w:color="auto"/>
            </w:tcBorders>
          </w:tcPr>
          <w:p w14:paraId="7C67C06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E3B5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B474A5A" w14:textId="77777777" w:rsidR="00983AF9" w:rsidRPr="005B00C6" w:rsidRDefault="00983AF9" w:rsidP="00983AF9">
            <w:pPr>
              <w:pStyle w:val="TAC"/>
              <w:rPr>
                <w:rFonts w:eastAsia="PMingLiU"/>
              </w:rPr>
            </w:pPr>
          </w:p>
        </w:tc>
      </w:tr>
      <w:tr w:rsidR="00983AF9" w:rsidRPr="005B00C6" w14:paraId="33E6DBF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EBF11EE" w14:textId="77777777" w:rsidR="00983AF9" w:rsidRPr="005B00C6" w:rsidRDefault="00983AF9" w:rsidP="00983AF9">
            <w:pPr>
              <w:pStyle w:val="TAL"/>
              <w:rPr>
                <w:rFonts w:eastAsia="PMingLiU"/>
                <w:lang w:eastAsia="ja-JP"/>
              </w:rPr>
            </w:pPr>
            <w:r w:rsidRPr="005B00C6">
              <w:t>DC_5A-7A_n78A</w:t>
            </w:r>
          </w:p>
        </w:tc>
        <w:tc>
          <w:tcPr>
            <w:tcW w:w="920" w:type="pct"/>
            <w:tcBorders>
              <w:top w:val="single" w:sz="4" w:space="0" w:color="auto"/>
              <w:left w:val="single" w:sz="4" w:space="0" w:color="auto"/>
              <w:bottom w:val="single" w:sz="4" w:space="0" w:color="auto"/>
              <w:right w:val="single" w:sz="4" w:space="0" w:color="auto"/>
            </w:tcBorders>
          </w:tcPr>
          <w:p w14:paraId="431F9FE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6A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3FA4B2" w14:textId="77777777" w:rsidR="00983AF9" w:rsidRPr="005B00C6" w:rsidRDefault="00983AF9" w:rsidP="00983AF9">
            <w:pPr>
              <w:pStyle w:val="TAC"/>
              <w:rPr>
                <w:rFonts w:eastAsia="PMingLiU"/>
              </w:rPr>
            </w:pPr>
          </w:p>
        </w:tc>
      </w:tr>
      <w:tr w:rsidR="00983AF9" w:rsidRPr="005B00C6" w14:paraId="6990D736"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CABC84" w14:textId="514EBAB5" w:rsidR="00983AF9" w:rsidRPr="005B00C6" w:rsidRDefault="00983AF9" w:rsidP="00983AF9">
            <w:pPr>
              <w:pStyle w:val="TAL"/>
            </w:pPr>
            <w:r w:rsidRPr="005B00C6">
              <w:rPr>
                <w:rStyle w:val="TAL0"/>
              </w:rPr>
              <w:t>DC_7A-5A_n78A</w:t>
            </w:r>
          </w:p>
        </w:tc>
        <w:tc>
          <w:tcPr>
            <w:tcW w:w="920" w:type="pct"/>
            <w:tcBorders>
              <w:top w:val="single" w:sz="4" w:space="0" w:color="auto"/>
              <w:left w:val="single" w:sz="4" w:space="0" w:color="auto"/>
              <w:bottom w:val="single" w:sz="4" w:space="0" w:color="auto"/>
              <w:right w:val="single" w:sz="4" w:space="0" w:color="auto"/>
            </w:tcBorders>
          </w:tcPr>
          <w:p w14:paraId="37AF0D1D" w14:textId="545DA1B2" w:rsidR="00983AF9" w:rsidRPr="005B00C6" w:rsidRDefault="00983AF9" w:rsidP="00983AF9">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96E06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2CE66E" w14:textId="77777777" w:rsidR="00983AF9" w:rsidRPr="005B00C6" w:rsidRDefault="00983AF9" w:rsidP="00983AF9">
            <w:pPr>
              <w:pStyle w:val="TAC"/>
              <w:rPr>
                <w:rFonts w:eastAsia="PMingLiU"/>
              </w:rPr>
            </w:pPr>
          </w:p>
        </w:tc>
      </w:tr>
      <w:tr w:rsidR="00983AF9" w:rsidRPr="005B00C6" w14:paraId="441E70F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9102FF" w14:textId="77777777" w:rsidR="00983AF9" w:rsidRPr="005B00C6" w:rsidRDefault="00983AF9" w:rsidP="00983AF9">
            <w:pPr>
              <w:pStyle w:val="TAL"/>
            </w:pPr>
            <w:r w:rsidRPr="005B00C6">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682CC4EE" w14:textId="77777777" w:rsidR="00983AF9" w:rsidRPr="005B00C6" w:rsidRDefault="00983AF9" w:rsidP="00983AF9">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8BC59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26FCC1" w14:textId="77777777" w:rsidR="00983AF9" w:rsidRPr="005B00C6" w:rsidRDefault="00983AF9" w:rsidP="00983AF9">
            <w:pPr>
              <w:pStyle w:val="TAC"/>
              <w:rPr>
                <w:rFonts w:eastAsia="PMingLiU"/>
              </w:rPr>
            </w:pPr>
          </w:p>
        </w:tc>
      </w:tr>
      <w:tr w:rsidR="00983AF9" w:rsidRPr="005B00C6" w14:paraId="649479A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13E433" w14:textId="3C61228A" w:rsidR="00983AF9" w:rsidRPr="005B00C6" w:rsidRDefault="00983AF9" w:rsidP="00983AF9">
            <w:pPr>
              <w:pStyle w:val="TAL"/>
              <w:rPr>
                <w:rStyle w:val="TAL0"/>
              </w:rPr>
            </w:pPr>
            <w:r w:rsidRPr="005B00C6">
              <w:rPr>
                <w:rStyle w:val="TAL0"/>
              </w:rPr>
              <w:t>DC_7A-8A_n3A</w:t>
            </w:r>
          </w:p>
        </w:tc>
        <w:tc>
          <w:tcPr>
            <w:tcW w:w="920" w:type="pct"/>
            <w:tcBorders>
              <w:top w:val="single" w:sz="4" w:space="0" w:color="auto"/>
              <w:left w:val="single" w:sz="4" w:space="0" w:color="auto"/>
              <w:bottom w:val="single" w:sz="4" w:space="0" w:color="auto"/>
              <w:right w:val="single" w:sz="4" w:space="0" w:color="auto"/>
            </w:tcBorders>
          </w:tcPr>
          <w:p w14:paraId="5526591C" w14:textId="7576CBB7" w:rsidR="00983AF9" w:rsidRPr="005B00C6" w:rsidRDefault="00983AF9" w:rsidP="00983AF9">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35662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9DD8D7" w14:textId="77777777" w:rsidR="00983AF9" w:rsidRPr="005B00C6" w:rsidRDefault="00983AF9" w:rsidP="00983AF9">
            <w:pPr>
              <w:pStyle w:val="TAC"/>
              <w:rPr>
                <w:rFonts w:eastAsia="PMingLiU"/>
              </w:rPr>
            </w:pPr>
          </w:p>
        </w:tc>
      </w:tr>
      <w:tr w:rsidR="00983AF9" w:rsidRPr="005B00C6" w14:paraId="34CC6A6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E1A8DF" w14:textId="77777777" w:rsidR="00983AF9" w:rsidRPr="005B00C6" w:rsidRDefault="00983AF9" w:rsidP="00983AF9">
            <w:pPr>
              <w:pStyle w:val="TAL"/>
            </w:pPr>
            <w:r w:rsidRPr="005B00C6">
              <w:t>DC_7A-20A_n1A</w:t>
            </w:r>
          </w:p>
        </w:tc>
        <w:tc>
          <w:tcPr>
            <w:tcW w:w="920" w:type="pct"/>
            <w:tcBorders>
              <w:top w:val="single" w:sz="4" w:space="0" w:color="auto"/>
              <w:left w:val="single" w:sz="4" w:space="0" w:color="auto"/>
              <w:bottom w:val="single" w:sz="4" w:space="0" w:color="auto"/>
              <w:right w:val="single" w:sz="4" w:space="0" w:color="auto"/>
            </w:tcBorders>
          </w:tcPr>
          <w:p w14:paraId="121862BC"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90731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9C9E1C" w14:textId="77777777" w:rsidR="00983AF9" w:rsidRPr="005B00C6" w:rsidRDefault="00983AF9" w:rsidP="00983AF9">
            <w:pPr>
              <w:pStyle w:val="TAC"/>
              <w:rPr>
                <w:rFonts w:eastAsia="PMingLiU"/>
              </w:rPr>
            </w:pPr>
          </w:p>
        </w:tc>
      </w:tr>
      <w:tr w:rsidR="00983AF9" w:rsidRPr="005B00C6" w14:paraId="4FF586F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1B8395" w14:textId="77777777" w:rsidR="00983AF9" w:rsidRPr="005B00C6" w:rsidRDefault="00983AF9" w:rsidP="00983AF9">
            <w:pPr>
              <w:keepNext/>
              <w:keepLines/>
              <w:spacing w:after="0"/>
              <w:rPr>
                <w:rFonts w:ascii="Arial" w:hAnsi="Arial"/>
                <w:sz w:val="18"/>
              </w:rPr>
            </w:pPr>
            <w:r w:rsidRPr="005B00C6">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3793B682" w14:textId="77777777"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CD68B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B3776B2" w14:textId="77777777" w:rsidR="00983AF9" w:rsidRPr="005B00C6" w:rsidRDefault="00983AF9" w:rsidP="00983AF9">
            <w:pPr>
              <w:pStyle w:val="TAC"/>
              <w:rPr>
                <w:rFonts w:eastAsia="PMingLiU"/>
              </w:rPr>
            </w:pPr>
          </w:p>
        </w:tc>
      </w:tr>
      <w:tr w:rsidR="00983AF9" w:rsidRPr="005B00C6" w14:paraId="4B6CA0A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10DCD5" w14:textId="264BD4D4" w:rsidR="00983AF9" w:rsidRPr="005B00C6" w:rsidRDefault="00983AF9" w:rsidP="00983AF9">
            <w:pPr>
              <w:keepNext/>
              <w:keepLines/>
              <w:spacing w:after="0"/>
              <w:rPr>
                <w:rFonts w:ascii="Arial" w:hAnsi="Arial"/>
                <w:sz w:val="18"/>
              </w:rPr>
            </w:pPr>
            <w:r w:rsidRPr="005B00C6">
              <w:rPr>
                <w:rFonts w:ascii="Arial" w:hAnsi="Arial"/>
                <w:sz w:val="18"/>
              </w:rPr>
              <w:t>DC_7A-20A_n8A</w:t>
            </w:r>
          </w:p>
        </w:tc>
        <w:tc>
          <w:tcPr>
            <w:tcW w:w="920" w:type="pct"/>
            <w:tcBorders>
              <w:top w:val="single" w:sz="4" w:space="0" w:color="auto"/>
              <w:left w:val="single" w:sz="4" w:space="0" w:color="auto"/>
              <w:bottom w:val="single" w:sz="4" w:space="0" w:color="auto"/>
              <w:right w:val="single" w:sz="4" w:space="0" w:color="auto"/>
            </w:tcBorders>
          </w:tcPr>
          <w:p w14:paraId="57F49F16" w14:textId="46308422"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87E25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01F04E" w14:textId="77777777" w:rsidR="00983AF9" w:rsidRPr="005B00C6" w:rsidRDefault="00983AF9" w:rsidP="00983AF9">
            <w:pPr>
              <w:pStyle w:val="TAC"/>
              <w:rPr>
                <w:rFonts w:eastAsia="PMingLiU"/>
              </w:rPr>
            </w:pPr>
          </w:p>
        </w:tc>
      </w:tr>
      <w:tr w:rsidR="00983AF9" w:rsidRPr="005B00C6" w14:paraId="0F0515E1"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F03412" w14:textId="1AED13E9" w:rsidR="00983AF9" w:rsidRPr="005B00C6" w:rsidRDefault="00983AF9" w:rsidP="00983AF9">
            <w:pPr>
              <w:pStyle w:val="TAL"/>
            </w:pPr>
            <w:r w:rsidRPr="005B00C6">
              <w:t>DC_7A-20A_n28A</w:t>
            </w:r>
          </w:p>
        </w:tc>
        <w:tc>
          <w:tcPr>
            <w:tcW w:w="920" w:type="pct"/>
            <w:tcBorders>
              <w:top w:val="single" w:sz="4" w:space="0" w:color="auto"/>
              <w:left w:val="single" w:sz="4" w:space="0" w:color="auto"/>
              <w:bottom w:val="single" w:sz="4" w:space="0" w:color="auto"/>
              <w:right w:val="single" w:sz="4" w:space="0" w:color="auto"/>
            </w:tcBorders>
          </w:tcPr>
          <w:p w14:paraId="580A8342" w14:textId="14218366"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A6A5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5ADA27A" w14:textId="77777777" w:rsidR="00983AF9" w:rsidRPr="005B00C6" w:rsidRDefault="00983AF9" w:rsidP="00983AF9">
            <w:pPr>
              <w:pStyle w:val="TAC"/>
              <w:rPr>
                <w:rFonts w:eastAsia="PMingLiU"/>
              </w:rPr>
            </w:pPr>
          </w:p>
        </w:tc>
      </w:tr>
      <w:tr w:rsidR="00983AF9" w:rsidRPr="005B00C6" w14:paraId="19C0625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46FDA8" w14:textId="77777777" w:rsidR="00983AF9" w:rsidRPr="005B00C6" w:rsidRDefault="00983AF9" w:rsidP="00983AF9">
            <w:pPr>
              <w:pStyle w:val="TAL"/>
            </w:pPr>
            <w:r w:rsidRPr="005B00C6">
              <w:t>DC_7A-20A_n78A</w:t>
            </w:r>
          </w:p>
        </w:tc>
        <w:tc>
          <w:tcPr>
            <w:tcW w:w="920" w:type="pct"/>
            <w:tcBorders>
              <w:top w:val="single" w:sz="4" w:space="0" w:color="auto"/>
              <w:left w:val="single" w:sz="4" w:space="0" w:color="auto"/>
              <w:bottom w:val="single" w:sz="4" w:space="0" w:color="auto"/>
              <w:right w:val="single" w:sz="4" w:space="0" w:color="auto"/>
            </w:tcBorders>
          </w:tcPr>
          <w:p w14:paraId="537DE6A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067F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59A56A" w14:textId="77777777" w:rsidR="00983AF9" w:rsidRPr="005B00C6" w:rsidRDefault="00983AF9" w:rsidP="00983AF9">
            <w:pPr>
              <w:pStyle w:val="TAC"/>
              <w:rPr>
                <w:rFonts w:eastAsia="PMingLiU"/>
              </w:rPr>
            </w:pPr>
          </w:p>
        </w:tc>
      </w:tr>
      <w:tr w:rsidR="00983AF9" w:rsidRPr="005B00C6" w14:paraId="313136B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6D6DFF" w14:textId="00D5F25C" w:rsidR="00983AF9" w:rsidRPr="005B00C6" w:rsidRDefault="00983AF9" w:rsidP="00983AF9">
            <w:pPr>
              <w:pStyle w:val="TAL"/>
            </w:pPr>
            <w:r w:rsidRPr="005B00C6">
              <w:t>DC_7A-28A_n5A</w:t>
            </w:r>
          </w:p>
        </w:tc>
        <w:tc>
          <w:tcPr>
            <w:tcW w:w="920" w:type="pct"/>
            <w:tcBorders>
              <w:top w:val="single" w:sz="4" w:space="0" w:color="auto"/>
              <w:left w:val="single" w:sz="4" w:space="0" w:color="auto"/>
              <w:bottom w:val="single" w:sz="4" w:space="0" w:color="auto"/>
              <w:right w:val="single" w:sz="4" w:space="0" w:color="auto"/>
            </w:tcBorders>
          </w:tcPr>
          <w:p w14:paraId="7E219637" w14:textId="2ABF604E" w:rsidR="00983AF9" w:rsidRPr="005B00C6" w:rsidRDefault="00983AF9" w:rsidP="00983AF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8CC03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B761D6" w14:textId="77777777" w:rsidR="00983AF9" w:rsidRPr="005B00C6" w:rsidRDefault="00983AF9" w:rsidP="00983AF9">
            <w:pPr>
              <w:pStyle w:val="TAC"/>
              <w:rPr>
                <w:rFonts w:eastAsia="PMingLiU"/>
              </w:rPr>
            </w:pPr>
          </w:p>
        </w:tc>
      </w:tr>
      <w:tr w:rsidR="00983AF9" w:rsidRPr="005B00C6" w14:paraId="25B7968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48AA4F7" w14:textId="77777777" w:rsidR="00983AF9" w:rsidRPr="005B00C6" w:rsidRDefault="00983AF9" w:rsidP="00983AF9">
            <w:pPr>
              <w:pStyle w:val="TAL"/>
              <w:rPr>
                <w:rFonts w:eastAsia="PMingLiU"/>
                <w:lang w:eastAsia="ja-JP"/>
              </w:rPr>
            </w:pPr>
            <w:r w:rsidRPr="005B00C6">
              <w:t>DC_7A_n28A-n78A</w:t>
            </w:r>
          </w:p>
        </w:tc>
        <w:tc>
          <w:tcPr>
            <w:tcW w:w="920" w:type="pct"/>
            <w:tcBorders>
              <w:top w:val="single" w:sz="4" w:space="0" w:color="auto"/>
              <w:left w:val="single" w:sz="4" w:space="0" w:color="auto"/>
              <w:bottom w:val="single" w:sz="4" w:space="0" w:color="auto"/>
              <w:right w:val="single" w:sz="4" w:space="0" w:color="auto"/>
            </w:tcBorders>
          </w:tcPr>
          <w:p w14:paraId="55E7520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2962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875E89" w14:textId="77777777" w:rsidR="00983AF9" w:rsidRPr="005B00C6" w:rsidRDefault="00983AF9" w:rsidP="00983AF9">
            <w:pPr>
              <w:pStyle w:val="TAC"/>
              <w:rPr>
                <w:rFonts w:eastAsia="PMingLiU"/>
              </w:rPr>
            </w:pPr>
          </w:p>
        </w:tc>
      </w:tr>
      <w:tr w:rsidR="00983AF9" w:rsidRPr="005B00C6" w14:paraId="0ADF7AB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479E9F" w14:textId="77777777" w:rsidR="00983AF9" w:rsidRPr="005B00C6" w:rsidRDefault="00983AF9" w:rsidP="00983AF9">
            <w:pPr>
              <w:pStyle w:val="TAL"/>
            </w:pPr>
            <w:r w:rsidRPr="005B00C6">
              <w:rPr>
                <w:rStyle w:val="TAL0"/>
              </w:rPr>
              <w:t>DC_7C-5A_n78A</w:t>
            </w:r>
          </w:p>
        </w:tc>
        <w:tc>
          <w:tcPr>
            <w:tcW w:w="920" w:type="pct"/>
            <w:tcBorders>
              <w:top w:val="single" w:sz="4" w:space="0" w:color="auto"/>
              <w:left w:val="single" w:sz="4" w:space="0" w:color="auto"/>
              <w:bottom w:val="single" w:sz="4" w:space="0" w:color="auto"/>
              <w:right w:val="single" w:sz="4" w:space="0" w:color="auto"/>
            </w:tcBorders>
          </w:tcPr>
          <w:p w14:paraId="009D1434" w14:textId="77777777" w:rsidR="00983AF9" w:rsidRPr="005B00C6" w:rsidRDefault="00983AF9" w:rsidP="00983AF9">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1CCB9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BAF1EA" w14:textId="77777777" w:rsidR="00983AF9" w:rsidRPr="005B00C6" w:rsidRDefault="00983AF9" w:rsidP="00983AF9">
            <w:pPr>
              <w:pStyle w:val="TAC"/>
              <w:rPr>
                <w:rFonts w:eastAsia="PMingLiU"/>
              </w:rPr>
            </w:pPr>
          </w:p>
        </w:tc>
      </w:tr>
      <w:tr w:rsidR="00983AF9" w:rsidRPr="005B00C6" w14:paraId="78CFE91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743C7D" w14:textId="77777777" w:rsidR="00983AF9" w:rsidRPr="005B00C6" w:rsidRDefault="00983AF9" w:rsidP="00983AF9">
            <w:pPr>
              <w:pStyle w:val="TAL"/>
            </w:pPr>
            <w:r w:rsidRPr="005B00C6">
              <w:rPr>
                <w:rStyle w:val="TAL0"/>
              </w:rPr>
              <w:t>DC_7C_n28A-n78A</w:t>
            </w:r>
          </w:p>
        </w:tc>
        <w:tc>
          <w:tcPr>
            <w:tcW w:w="920" w:type="pct"/>
            <w:tcBorders>
              <w:top w:val="single" w:sz="4" w:space="0" w:color="auto"/>
              <w:left w:val="single" w:sz="4" w:space="0" w:color="auto"/>
              <w:bottom w:val="single" w:sz="4" w:space="0" w:color="auto"/>
              <w:right w:val="single" w:sz="4" w:space="0" w:color="auto"/>
            </w:tcBorders>
          </w:tcPr>
          <w:p w14:paraId="1841581C" w14:textId="77777777" w:rsidR="00983AF9" w:rsidRPr="005B00C6" w:rsidRDefault="00983AF9" w:rsidP="00983AF9">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DDF5B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27B176" w14:textId="77777777" w:rsidR="00983AF9" w:rsidRPr="005B00C6" w:rsidRDefault="00983AF9" w:rsidP="00983AF9">
            <w:pPr>
              <w:pStyle w:val="TAC"/>
              <w:rPr>
                <w:rFonts w:eastAsia="PMingLiU"/>
              </w:rPr>
            </w:pPr>
          </w:p>
        </w:tc>
      </w:tr>
      <w:tr w:rsidR="00983AF9" w:rsidRPr="005B00C6" w14:paraId="46C02EE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879837" w14:textId="77777777" w:rsidR="00983AF9" w:rsidRPr="005B00C6" w:rsidRDefault="00983AF9" w:rsidP="00983AF9">
            <w:pPr>
              <w:pStyle w:val="TAL"/>
            </w:pPr>
            <w:r w:rsidRPr="005B00C6">
              <w:t>DC_13A-66A_n77A</w:t>
            </w:r>
          </w:p>
        </w:tc>
        <w:tc>
          <w:tcPr>
            <w:tcW w:w="920" w:type="pct"/>
            <w:tcBorders>
              <w:top w:val="single" w:sz="4" w:space="0" w:color="auto"/>
              <w:left w:val="single" w:sz="4" w:space="0" w:color="auto"/>
              <w:bottom w:val="single" w:sz="4" w:space="0" w:color="auto"/>
              <w:right w:val="single" w:sz="4" w:space="0" w:color="auto"/>
            </w:tcBorders>
          </w:tcPr>
          <w:p w14:paraId="2CE73FA3"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118E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A4EA5F" w14:textId="77777777" w:rsidR="00983AF9" w:rsidRPr="005B00C6" w:rsidRDefault="00983AF9" w:rsidP="00983AF9">
            <w:pPr>
              <w:pStyle w:val="TAC"/>
              <w:rPr>
                <w:rFonts w:eastAsia="PMingLiU"/>
              </w:rPr>
            </w:pPr>
          </w:p>
        </w:tc>
      </w:tr>
      <w:tr w:rsidR="00983AF9" w:rsidRPr="005B00C6" w14:paraId="1E9D162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17498F" w14:textId="77777777" w:rsidR="00983AF9" w:rsidRPr="005B00C6" w:rsidRDefault="00983AF9" w:rsidP="00983AF9">
            <w:pPr>
              <w:keepNext/>
              <w:keepLines/>
              <w:spacing w:after="0"/>
              <w:rPr>
                <w:rFonts w:ascii="Arial" w:hAnsi="Arial"/>
                <w:sz w:val="18"/>
              </w:rPr>
            </w:pPr>
            <w:r w:rsidRPr="005B00C6">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0B6DBE7B" w14:textId="77777777" w:rsidR="00983AF9" w:rsidRPr="005B00C6" w:rsidRDefault="00983AF9" w:rsidP="00983AF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312BC2"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5568785C" w14:textId="77777777" w:rsidR="00983AF9" w:rsidRPr="005B00C6" w:rsidRDefault="00983AF9" w:rsidP="00983AF9">
            <w:pPr>
              <w:pStyle w:val="TAC"/>
            </w:pPr>
          </w:p>
        </w:tc>
      </w:tr>
      <w:tr w:rsidR="00983AF9" w:rsidRPr="005B00C6" w14:paraId="04B09F8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66F8E3" w14:textId="77777777" w:rsidR="00983AF9" w:rsidRPr="005B00C6" w:rsidRDefault="00983AF9" w:rsidP="00983AF9">
            <w:pPr>
              <w:keepNext/>
              <w:keepLines/>
              <w:spacing w:after="0"/>
              <w:rPr>
                <w:rFonts w:ascii="Arial" w:hAnsi="Arial"/>
                <w:sz w:val="18"/>
              </w:rPr>
            </w:pPr>
            <w:r w:rsidRPr="005B00C6">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0866CA79" w14:textId="77777777" w:rsidR="00983AF9" w:rsidRPr="005B00C6" w:rsidRDefault="00983AF9" w:rsidP="00983AF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724BA9"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3DCD8C14" w14:textId="77777777" w:rsidR="00983AF9" w:rsidRPr="005B00C6" w:rsidRDefault="00983AF9" w:rsidP="00983AF9">
            <w:pPr>
              <w:pStyle w:val="TAC"/>
            </w:pPr>
          </w:p>
        </w:tc>
      </w:tr>
      <w:tr w:rsidR="00983AF9" w:rsidRPr="005B00C6" w14:paraId="7A194E7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E45EF4" w14:textId="77777777" w:rsidR="00983AF9" w:rsidRPr="005B00C6" w:rsidRDefault="00983AF9" w:rsidP="00983AF9">
            <w:pPr>
              <w:keepNext/>
              <w:keepLines/>
              <w:spacing w:after="0"/>
              <w:rPr>
                <w:rFonts w:ascii="Arial" w:hAnsi="Arial"/>
                <w:sz w:val="18"/>
              </w:rPr>
            </w:pPr>
            <w:r w:rsidRPr="005B00C6">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021B5B82" w14:textId="77777777" w:rsidR="00983AF9" w:rsidRPr="005B00C6" w:rsidRDefault="00983AF9" w:rsidP="00983AF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924BC9"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7D725BC0" w14:textId="77777777" w:rsidR="00983AF9" w:rsidRPr="005B00C6" w:rsidRDefault="00983AF9" w:rsidP="00983AF9">
            <w:pPr>
              <w:pStyle w:val="TAC"/>
            </w:pPr>
          </w:p>
        </w:tc>
      </w:tr>
      <w:tr w:rsidR="00983AF9" w:rsidRPr="005B00C6" w14:paraId="5108D54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FDADDE" w14:textId="65D3DF0C" w:rsidR="00983AF9" w:rsidRPr="005B00C6" w:rsidRDefault="00983AF9" w:rsidP="00983AF9">
            <w:pPr>
              <w:keepNext/>
              <w:keepLines/>
              <w:spacing w:after="0"/>
              <w:rPr>
                <w:rFonts w:ascii="Arial" w:hAnsi="Arial"/>
                <w:sz w:val="18"/>
              </w:rPr>
            </w:pPr>
            <w:r w:rsidRPr="005B00C6">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2B0421C0" w14:textId="0C20B950"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8F7F37"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1410513A" w14:textId="77777777" w:rsidR="00983AF9" w:rsidRPr="005B00C6" w:rsidRDefault="00983AF9" w:rsidP="00983AF9">
            <w:pPr>
              <w:pStyle w:val="TAC"/>
            </w:pPr>
          </w:p>
        </w:tc>
      </w:tr>
      <w:tr w:rsidR="00983AF9" w:rsidRPr="005B00C6" w14:paraId="14E38E3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5F2BFB" w14:textId="77777777" w:rsidR="00983AF9" w:rsidRPr="005B00C6" w:rsidRDefault="00983AF9" w:rsidP="00983AF9">
            <w:pPr>
              <w:keepNext/>
              <w:keepLines/>
              <w:spacing w:after="0"/>
              <w:rPr>
                <w:rFonts w:ascii="Arial" w:hAnsi="Arial"/>
                <w:sz w:val="18"/>
              </w:rPr>
            </w:pPr>
            <w:r w:rsidRPr="005B00C6">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2126FFD9"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31DC21"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43D6D5F3" w14:textId="77777777" w:rsidR="00983AF9" w:rsidRPr="005B00C6" w:rsidRDefault="00983AF9" w:rsidP="00983AF9">
            <w:pPr>
              <w:pStyle w:val="TAC"/>
            </w:pPr>
          </w:p>
        </w:tc>
      </w:tr>
      <w:tr w:rsidR="00983AF9" w:rsidRPr="005B00C6" w14:paraId="2290F4C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663E1A" w14:textId="21318B43" w:rsidR="00983AF9" w:rsidRPr="005B00C6" w:rsidRDefault="00983AF9" w:rsidP="00983AF9">
            <w:pPr>
              <w:keepNext/>
              <w:keepLines/>
              <w:spacing w:after="0"/>
              <w:rPr>
                <w:rFonts w:ascii="Arial" w:hAnsi="Arial"/>
                <w:sz w:val="18"/>
              </w:rPr>
            </w:pPr>
            <w:r w:rsidRPr="005B00C6">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4E695F6F" w14:textId="04B8547F"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7F060F"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13183409" w14:textId="77777777" w:rsidR="00983AF9" w:rsidRPr="005B00C6" w:rsidRDefault="00983AF9" w:rsidP="00983AF9">
            <w:pPr>
              <w:pStyle w:val="TAC"/>
            </w:pPr>
          </w:p>
        </w:tc>
      </w:tr>
      <w:tr w:rsidR="00983AF9" w:rsidRPr="005B00C6" w14:paraId="6B6C68C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8D4CE24" w14:textId="77777777" w:rsidR="00983AF9" w:rsidRPr="005B00C6" w:rsidRDefault="00983AF9" w:rsidP="00983AF9">
            <w:pPr>
              <w:keepNext/>
              <w:keepLines/>
              <w:spacing w:after="0"/>
              <w:rPr>
                <w:rFonts w:ascii="Arial" w:hAnsi="Arial"/>
                <w:sz w:val="18"/>
              </w:rPr>
            </w:pPr>
            <w:r w:rsidRPr="005B00C6">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16F53151"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71BC2D"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414CFCB0" w14:textId="77777777" w:rsidR="00983AF9" w:rsidRPr="005B00C6" w:rsidRDefault="00983AF9" w:rsidP="00983AF9">
            <w:pPr>
              <w:pStyle w:val="TAC"/>
            </w:pPr>
          </w:p>
        </w:tc>
      </w:tr>
      <w:tr w:rsidR="00983AF9" w:rsidRPr="005B00C6" w14:paraId="1CA76B9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BB36C7" w14:textId="45E7895F" w:rsidR="00983AF9" w:rsidRPr="005B00C6" w:rsidRDefault="00983AF9" w:rsidP="00983AF9">
            <w:pPr>
              <w:keepNext/>
              <w:keepLines/>
              <w:spacing w:after="0"/>
              <w:rPr>
                <w:rFonts w:ascii="Arial" w:hAnsi="Arial"/>
                <w:sz w:val="18"/>
              </w:rPr>
            </w:pPr>
            <w:r w:rsidRPr="005B00C6">
              <w:rPr>
                <w:rFonts w:ascii="Arial" w:hAnsi="Arial"/>
                <w:sz w:val="18"/>
              </w:rPr>
              <w:t>DC_18A-41C_n78A</w:t>
            </w:r>
          </w:p>
        </w:tc>
        <w:tc>
          <w:tcPr>
            <w:tcW w:w="920" w:type="pct"/>
            <w:tcBorders>
              <w:top w:val="single" w:sz="4" w:space="0" w:color="auto"/>
              <w:left w:val="single" w:sz="4" w:space="0" w:color="auto"/>
              <w:bottom w:val="single" w:sz="4" w:space="0" w:color="auto"/>
              <w:right w:val="single" w:sz="4" w:space="0" w:color="auto"/>
            </w:tcBorders>
          </w:tcPr>
          <w:p w14:paraId="0D31433E" w14:textId="5E8DE71D"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5ED57EC"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6D52CDA0" w14:textId="77777777" w:rsidR="00983AF9" w:rsidRPr="005B00C6" w:rsidRDefault="00983AF9" w:rsidP="00983AF9">
            <w:pPr>
              <w:pStyle w:val="TAC"/>
            </w:pPr>
          </w:p>
        </w:tc>
      </w:tr>
      <w:tr w:rsidR="00983AF9" w:rsidRPr="005B00C6" w14:paraId="6091D2E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510D79" w14:textId="77777777" w:rsidR="00983AF9" w:rsidRPr="005B00C6" w:rsidRDefault="00983AF9" w:rsidP="00983AF9">
            <w:pPr>
              <w:keepNext/>
              <w:keepLines/>
              <w:spacing w:after="0"/>
              <w:rPr>
                <w:rFonts w:ascii="Arial" w:hAnsi="Arial"/>
                <w:sz w:val="18"/>
              </w:rPr>
            </w:pPr>
            <w:r w:rsidRPr="005B00C6">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337E93D4"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FA00B0"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26F91D28" w14:textId="77777777" w:rsidR="00983AF9" w:rsidRPr="005B00C6" w:rsidRDefault="00983AF9" w:rsidP="00983AF9">
            <w:pPr>
              <w:pStyle w:val="TAC"/>
            </w:pPr>
          </w:p>
        </w:tc>
      </w:tr>
      <w:tr w:rsidR="00983AF9" w:rsidRPr="005B00C6" w14:paraId="0E181BCF"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542707" w14:textId="77777777" w:rsidR="00983AF9" w:rsidRPr="005B00C6" w:rsidRDefault="00983AF9" w:rsidP="00983AF9">
            <w:pPr>
              <w:keepNext/>
              <w:keepLines/>
              <w:spacing w:after="0"/>
              <w:rPr>
                <w:rFonts w:ascii="Arial" w:hAnsi="Arial"/>
                <w:sz w:val="18"/>
              </w:rPr>
            </w:pPr>
            <w:r w:rsidRPr="005B00C6">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186A2C36"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EBFFA"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6887A1AD" w14:textId="77777777" w:rsidR="00983AF9" w:rsidRPr="005B00C6" w:rsidRDefault="00983AF9" w:rsidP="00983AF9">
            <w:pPr>
              <w:pStyle w:val="TAC"/>
            </w:pPr>
          </w:p>
        </w:tc>
      </w:tr>
      <w:tr w:rsidR="00983AF9" w:rsidRPr="005B00C6" w14:paraId="1D329DE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DEF953D" w14:textId="77777777" w:rsidR="00983AF9" w:rsidRPr="005B00C6" w:rsidRDefault="00983AF9" w:rsidP="00983AF9">
            <w:pPr>
              <w:keepNext/>
              <w:keepLines/>
              <w:spacing w:after="0"/>
              <w:rPr>
                <w:rFonts w:ascii="Arial" w:hAnsi="Arial"/>
                <w:sz w:val="18"/>
              </w:rPr>
            </w:pPr>
            <w:r w:rsidRPr="005B00C6">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7B3D121C"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ECAAEA"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4265BED4" w14:textId="77777777" w:rsidR="00983AF9" w:rsidRPr="005B00C6" w:rsidRDefault="00983AF9" w:rsidP="00983AF9">
            <w:pPr>
              <w:pStyle w:val="TAC"/>
            </w:pPr>
          </w:p>
        </w:tc>
      </w:tr>
      <w:tr w:rsidR="00983AF9" w:rsidRPr="005B00C6" w14:paraId="30377B8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EE49C3" w14:textId="77777777" w:rsidR="00983AF9" w:rsidRPr="005B00C6" w:rsidRDefault="00983AF9" w:rsidP="00983AF9">
            <w:pPr>
              <w:keepNext/>
              <w:keepLines/>
              <w:spacing w:after="0"/>
              <w:rPr>
                <w:rFonts w:ascii="Arial" w:hAnsi="Arial"/>
                <w:sz w:val="18"/>
                <w:lang w:eastAsia="ja-JP"/>
              </w:rPr>
            </w:pPr>
            <w:r w:rsidRPr="005B00C6">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069098E2"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45BDD0" w14:textId="77777777" w:rsidR="00983AF9" w:rsidRPr="005B00C6" w:rsidRDefault="00983AF9" w:rsidP="00983AF9">
            <w:pPr>
              <w:pStyle w:val="TAC"/>
            </w:pPr>
          </w:p>
        </w:tc>
        <w:tc>
          <w:tcPr>
            <w:tcW w:w="1855" w:type="pct"/>
            <w:tcBorders>
              <w:top w:val="single" w:sz="4" w:space="0" w:color="auto"/>
              <w:left w:val="single" w:sz="4" w:space="0" w:color="auto"/>
              <w:bottom w:val="single" w:sz="4" w:space="0" w:color="auto"/>
              <w:right w:val="single" w:sz="4" w:space="0" w:color="auto"/>
            </w:tcBorders>
          </w:tcPr>
          <w:p w14:paraId="328FB8BE" w14:textId="77777777" w:rsidR="00983AF9" w:rsidRPr="005B00C6" w:rsidRDefault="00983AF9" w:rsidP="00983AF9">
            <w:pPr>
              <w:pStyle w:val="TAC"/>
            </w:pPr>
          </w:p>
        </w:tc>
      </w:tr>
      <w:tr w:rsidR="00983AF9" w:rsidRPr="005B00C6" w14:paraId="21404B6B"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E48A38" w14:textId="77777777" w:rsidR="00983AF9" w:rsidRPr="005B00C6" w:rsidRDefault="00983AF9" w:rsidP="00983AF9">
            <w:pPr>
              <w:pStyle w:val="TAL"/>
              <w:rPr>
                <w:rFonts w:eastAsia="PMingLiU"/>
                <w:lang w:eastAsia="ja-JP"/>
              </w:rPr>
            </w:pPr>
            <w:r w:rsidRPr="005B00C6">
              <w:t>DC_19A-21A_n78A</w:t>
            </w:r>
          </w:p>
        </w:tc>
        <w:tc>
          <w:tcPr>
            <w:tcW w:w="920" w:type="pct"/>
            <w:tcBorders>
              <w:top w:val="single" w:sz="4" w:space="0" w:color="auto"/>
              <w:left w:val="single" w:sz="4" w:space="0" w:color="auto"/>
              <w:bottom w:val="single" w:sz="4" w:space="0" w:color="auto"/>
              <w:right w:val="single" w:sz="4" w:space="0" w:color="auto"/>
            </w:tcBorders>
          </w:tcPr>
          <w:p w14:paraId="55974F6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DD9B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261D44" w14:textId="77777777" w:rsidR="00983AF9" w:rsidRPr="005B00C6" w:rsidRDefault="00983AF9" w:rsidP="00983AF9">
            <w:pPr>
              <w:pStyle w:val="TAC"/>
              <w:rPr>
                <w:rFonts w:eastAsia="PMingLiU"/>
              </w:rPr>
            </w:pPr>
          </w:p>
        </w:tc>
      </w:tr>
      <w:tr w:rsidR="00983AF9" w:rsidRPr="005B00C6" w14:paraId="5904F93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AC07EB" w14:textId="77777777" w:rsidR="00983AF9" w:rsidRPr="005B00C6" w:rsidRDefault="00983AF9" w:rsidP="00983AF9">
            <w:pPr>
              <w:pStyle w:val="TAL"/>
            </w:pPr>
            <w:r w:rsidRPr="005B00C6">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5FB8855B"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E0DCB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80E8A0" w14:textId="77777777" w:rsidR="00983AF9" w:rsidRPr="005B00C6" w:rsidRDefault="00983AF9" w:rsidP="00983AF9">
            <w:pPr>
              <w:pStyle w:val="TAC"/>
              <w:rPr>
                <w:rFonts w:eastAsia="PMingLiU"/>
              </w:rPr>
            </w:pPr>
          </w:p>
        </w:tc>
      </w:tr>
      <w:tr w:rsidR="00983AF9" w:rsidRPr="005B00C6" w14:paraId="100079BE"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99F979" w14:textId="77777777" w:rsidR="00983AF9" w:rsidRPr="005B00C6" w:rsidRDefault="00983AF9" w:rsidP="00983AF9">
            <w:pPr>
              <w:pStyle w:val="TAL"/>
              <w:rPr>
                <w:rFonts w:eastAsia="PMingLiU"/>
                <w:lang w:eastAsia="ja-JP"/>
              </w:rPr>
            </w:pPr>
            <w:r w:rsidRPr="005B00C6">
              <w:t>DC_19A-21A_n79A</w:t>
            </w:r>
          </w:p>
        </w:tc>
        <w:tc>
          <w:tcPr>
            <w:tcW w:w="920" w:type="pct"/>
            <w:tcBorders>
              <w:top w:val="single" w:sz="4" w:space="0" w:color="auto"/>
              <w:left w:val="single" w:sz="4" w:space="0" w:color="auto"/>
              <w:bottom w:val="single" w:sz="4" w:space="0" w:color="auto"/>
              <w:right w:val="single" w:sz="4" w:space="0" w:color="auto"/>
            </w:tcBorders>
          </w:tcPr>
          <w:p w14:paraId="40047A3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D2437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73D745" w14:textId="77777777" w:rsidR="00983AF9" w:rsidRPr="005B00C6" w:rsidRDefault="00983AF9" w:rsidP="00983AF9">
            <w:pPr>
              <w:pStyle w:val="TAC"/>
              <w:rPr>
                <w:rFonts w:eastAsia="PMingLiU"/>
              </w:rPr>
            </w:pPr>
          </w:p>
        </w:tc>
      </w:tr>
      <w:tr w:rsidR="00983AF9" w:rsidRPr="005B00C6" w14:paraId="2F85539C"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602321" w14:textId="77777777" w:rsidR="00983AF9" w:rsidRPr="005B00C6" w:rsidRDefault="00983AF9" w:rsidP="00983AF9">
            <w:pPr>
              <w:pStyle w:val="TAL"/>
            </w:pPr>
            <w:r w:rsidRPr="005B00C6">
              <w:t>DC_19A-42A_n1A</w:t>
            </w:r>
          </w:p>
        </w:tc>
        <w:tc>
          <w:tcPr>
            <w:tcW w:w="920" w:type="pct"/>
            <w:tcBorders>
              <w:top w:val="single" w:sz="4" w:space="0" w:color="auto"/>
              <w:left w:val="single" w:sz="4" w:space="0" w:color="auto"/>
              <w:bottom w:val="single" w:sz="4" w:space="0" w:color="auto"/>
              <w:right w:val="single" w:sz="4" w:space="0" w:color="auto"/>
            </w:tcBorders>
          </w:tcPr>
          <w:p w14:paraId="47305F7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CB0DB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DA8CEE" w14:textId="77777777" w:rsidR="00983AF9" w:rsidRPr="005B00C6" w:rsidRDefault="00983AF9" w:rsidP="00983AF9">
            <w:pPr>
              <w:pStyle w:val="TAC"/>
              <w:rPr>
                <w:rFonts w:eastAsia="PMingLiU"/>
              </w:rPr>
            </w:pPr>
          </w:p>
        </w:tc>
      </w:tr>
      <w:tr w:rsidR="00983AF9" w:rsidRPr="005B00C6" w14:paraId="0EEC14E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8E5676F" w14:textId="77777777" w:rsidR="00983AF9" w:rsidRPr="005B00C6" w:rsidRDefault="00983AF9" w:rsidP="00983AF9">
            <w:pPr>
              <w:pStyle w:val="TAL"/>
            </w:pPr>
            <w:r w:rsidRPr="005B00C6">
              <w:t>DC_19A-42C_n1A</w:t>
            </w:r>
          </w:p>
        </w:tc>
        <w:tc>
          <w:tcPr>
            <w:tcW w:w="920" w:type="pct"/>
            <w:tcBorders>
              <w:top w:val="single" w:sz="4" w:space="0" w:color="auto"/>
              <w:left w:val="single" w:sz="4" w:space="0" w:color="auto"/>
              <w:bottom w:val="single" w:sz="4" w:space="0" w:color="auto"/>
              <w:right w:val="single" w:sz="4" w:space="0" w:color="auto"/>
            </w:tcBorders>
          </w:tcPr>
          <w:p w14:paraId="03BDC60D"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63811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5C3B2D" w14:textId="77777777" w:rsidR="00983AF9" w:rsidRPr="005B00C6" w:rsidRDefault="00983AF9" w:rsidP="00983AF9">
            <w:pPr>
              <w:pStyle w:val="TAC"/>
              <w:rPr>
                <w:rFonts w:eastAsia="PMingLiU"/>
              </w:rPr>
            </w:pPr>
          </w:p>
        </w:tc>
      </w:tr>
      <w:tr w:rsidR="00983AF9" w:rsidRPr="005B00C6" w14:paraId="713F113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D4B2012" w14:textId="77777777" w:rsidR="00983AF9" w:rsidRPr="005B00C6" w:rsidRDefault="00983AF9" w:rsidP="00983AF9">
            <w:pPr>
              <w:pStyle w:val="TAL"/>
              <w:rPr>
                <w:rFonts w:eastAsia="PMingLiU"/>
                <w:lang w:eastAsia="ja-JP"/>
              </w:rPr>
            </w:pPr>
            <w:r w:rsidRPr="005B00C6">
              <w:t>DC_19A-42A_n78A</w:t>
            </w:r>
          </w:p>
        </w:tc>
        <w:tc>
          <w:tcPr>
            <w:tcW w:w="920" w:type="pct"/>
            <w:tcBorders>
              <w:top w:val="single" w:sz="4" w:space="0" w:color="auto"/>
              <w:left w:val="single" w:sz="4" w:space="0" w:color="auto"/>
              <w:bottom w:val="single" w:sz="4" w:space="0" w:color="auto"/>
              <w:right w:val="single" w:sz="4" w:space="0" w:color="auto"/>
            </w:tcBorders>
          </w:tcPr>
          <w:p w14:paraId="461A5FA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D37E8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A9CF1E" w14:textId="77777777" w:rsidR="00983AF9" w:rsidRPr="005B00C6" w:rsidRDefault="00983AF9" w:rsidP="00983AF9">
            <w:pPr>
              <w:pStyle w:val="TAC"/>
              <w:rPr>
                <w:rFonts w:eastAsia="PMingLiU"/>
              </w:rPr>
            </w:pPr>
          </w:p>
        </w:tc>
      </w:tr>
      <w:tr w:rsidR="00983AF9" w:rsidRPr="005B00C6" w14:paraId="23E83F6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84B5F7" w14:textId="77777777" w:rsidR="00983AF9" w:rsidRPr="005B00C6" w:rsidRDefault="00983AF9" w:rsidP="00983AF9">
            <w:pPr>
              <w:pStyle w:val="TAL"/>
              <w:rPr>
                <w:rFonts w:eastAsia="PMingLiU"/>
                <w:lang w:eastAsia="ja-JP"/>
              </w:rPr>
            </w:pPr>
            <w:r w:rsidRPr="005B00C6">
              <w:t>DC_19A-42A_n79A</w:t>
            </w:r>
          </w:p>
        </w:tc>
        <w:tc>
          <w:tcPr>
            <w:tcW w:w="920" w:type="pct"/>
            <w:tcBorders>
              <w:top w:val="single" w:sz="4" w:space="0" w:color="auto"/>
              <w:left w:val="single" w:sz="4" w:space="0" w:color="auto"/>
              <w:bottom w:val="single" w:sz="4" w:space="0" w:color="auto"/>
              <w:right w:val="single" w:sz="4" w:space="0" w:color="auto"/>
            </w:tcBorders>
          </w:tcPr>
          <w:p w14:paraId="4D457AC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3168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9041FC5" w14:textId="77777777" w:rsidR="00983AF9" w:rsidRPr="005B00C6" w:rsidRDefault="00983AF9" w:rsidP="00983AF9">
            <w:pPr>
              <w:pStyle w:val="TAC"/>
              <w:rPr>
                <w:rFonts w:eastAsia="PMingLiU"/>
              </w:rPr>
            </w:pPr>
          </w:p>
        </w:tc>
      </w:tr>
      <w:tr w:rsidR="00983AF9" w:rsidRPr="005B00C6" w14:paraId="419566B5"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D476C8" w14:textId="77777777" w:rsidR="00983AF9" w:rsidRPr="005B00C6" w:rsidRDefault="00983AF9" w:rsidP="00983AF9">
            <w:pPr>
              <w:pStyle w:val="TAL"/>
              <w:rPr>
                <w:rFonts w:eastAsia="PMingLiU"/>
                <w:lang w:eastAsia="ja-JP"/>
              </w:rPr>
            </w:pPr>
            <w:r w:rsidRPr="005B00C6">
              <w:t>DC_19A-42C_n78A</w:t>
            </w:r>
          </w:p>
        </w:tc>
        <w:tc>
          <w:tcPr>
            <w:tcW w:w="920" w:type="pct"/>
            <w:tcBorders>
              <w:top w:val="single" w:sz="4" w:space="0" w:color="auto"/>
              <w:left w:val="single" w:sz="4" w:space="0" w:color="auto"/>
              <w:bottom w:val="single" w:sz="4" w:space="0" w:color="auto"/>
              <w:right w:val="single" w:sz="4" w:space="0" w:color="auto"/>
            </w:tcBorders>
          </w:tcPr>
          <w:p w14:paraId="34DDAAE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F1338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51DDCA" w14:textId="77777777" w:rsidR="00983AF9" w:rsidRPr="005B00C6" w:rsidRDefault="00983AF9" w:rsidP="00983AF9">
            <w:pPr>
              <w:pStyle w:val="TAC"/>
              <w:rPr>
                <w:rFonts w:eastAsia="PMingLiU"/>
              </w:rPr>
            </w:pPr>
          </w:p>
        </w:tc>
      </w:tr>
      <w:tr w:rsidR="00983AF9" w:rsidRPr="005B00C6" w14:paraId="12762878"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920499" w14:textId="77777777" w:rsidR="00983AF9" w:rsidRPr="005B00C6" w:rsidRDefault="00983AF9" w:rsidP="00983AF9">
            <w:pPr>
              <w:pStyle w:val="TAL"/>
              <w:rPr>
                <w:rFonts w:eastAsia="PMingLiU"/>
                <w:lang w:eastAsia="ja-JP"/>
              </w:rPr>
            </w:pPr>
            <w:r w:rsidRPr="005B00C6">
              <w:t>DC_19A-42C_n79A</w:t>
            </w:r>
          </w:p>
        </w:tc>
        <w:tc>
          <w:tcPr>
            <w:tcW w:w="920" w:type="pct"/>
            <w:tcBorders>
              <w:top w:val="single" w:sz="4" w:space="0" w:color="auto"/>
              <w:left w:val="single" w:sz="4" w:space="0" w:color="auto"/>
              <w:bottom w:val="single" w:sz="4" w:space="0" w:color="auto"/>
              <w:right w:val="single" w:sz="4" w:space="0" w:color="auto"/>
            </w:tcBorders>
          </w:tcPr>
          <w:p w14:paraId="4BC7291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7F2F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4519975" w14:textId="77777777" w:rsidR="00983AF9" w:rsidRPr="005B00C6" w:rsidRDefault="00983AF9" w:rsidP="00983AF9">
            <w:pPr>
              <w:pStyle w:val="TAC"/>
              <w:rPr>
                <w:rFonts w:eastAsia="PMingLiU"/>
              </w:rPr>
            </w:pPr>
          </w:p>
        </w:tc>
      </w:tr>
      <w:tr w:rsidR="00983AF9" w:rsidRPr="005B00C6" w14:paraId="06BDFFA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B3FE9" w14:textId="77777777" w:rsidR="00983AF9" w:rsidRPr="005B00C6" w:rsidRDefault="00983AF9" w:rsidP="00983AF9">
            <w:pPr>
              <w:pStyle w:val="TAL"/>
              <w:rPr>
                <w:rFonts w:eastAsia="PMingLiU"/>
                <w:lang w:eastAsia="ja-JP"/>
              </w:rPr>
            </w:pPr>
            <w:r w:rsidRPr="005B00C6">
              <w:t>DC_19A_n78A-n79A</w:t>
            </w:r>
          </w:p>
        </w:tc>
        <w:tc>
          <w:tcPr>
            <w:tcW w:w="920" w:type="pct"/>
            <w:tcBorders>
              <w:top w:val="single" w:sz="4" w:space="0" w:color="auto"/>
              <w:left w:val="single" w:sz="4" w:space="0" w:color="auto"/>
              <w:bottom w:val="single" w:sz="4" w:space="0" w:color="auto"/>
              <w:right w:val="single" w:sz="4" w:space="0" w:color="auto"/>
            </w:tcBorders>
          </w:tcPr>
          <w:p w14:paraId="16CFAFF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9DE31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1E56E1" w14:textId="77777777" w:rsidR="00983AF9" w:rsidRPr="005B00C6" w:rsidRDefault="00983AF9" w:rsidP="00983AF9">
            <w:pPr>
              <w:pStyle w:val="TAC"/>
              <w:rPr>
                <w:rFonts w:eastAsia="PMingLiU"/>
              </w:rPr>
            </w:pPr>
          </w:p>
        </w:tc>
      </w:tr>
      <w:tr w:rsidR="00983AF9" w:rsidRPr="005B00C6" w14:paraId="3713FA7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049B3B" w14:textId="77777777" w:rsidR="00983AF9" w:rsidRPr="005B00C6" w:rsidRDefault="00983AF9" w:rsidP="00983AF9">
            <w:pPr>
              <w:pStyle w:val="TAL"/>
              <w:rPr>
                <w:rFonts w:eastAsia="PMingLiU"/>
                <w:lang w:eastAsia="ja-JP"/>
              </w:rPr>
            </w:pPr>
            <w:r w:rsidRPr="005B00C6">
              <w:t>DC_20A_n28A-n78A</w:t>
            </w:r>
          </w:p>
        </w:tc>
        <w:tc>
          <w:tcPr>
            <w:tcW w:w="920" w:type="pct"/>
            <w:tcBorders>
              <w:top w:val="single" w:sz="4" w:space="0" w:color="auto"/>
              <w:left w:val="single" w:sz="4" w:space="0" w:color="auto"/>
              <w:bottom w:val="single" w:sz="4" w:space="0" w:color="auto"/>
              <w:right w:val="single" w:sz="4" w:space="0" w:color="auto"/>
            </w:tcBorders>
          </w:tcPr>
          <w:p w14:paraId="45C3F4C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9382E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11288F" w14:textId="77777777" w:rsidR="00983AF9" w:rsidRPr="005B00C6" w:rsidRDefault="00983AF9" w:rsidP="00983AF9">
            <w:pPr>
              <w:pStyle w:val="TAC"/>
              <w:rPr>
                <w:rFonts w:eastAsia="PMingLiU"/>
              </w:rPr>
            </w:pPr>
          </w:p>
        </w:tc>
      </w:tr>
      <w:tr w:rsidR="00983AF9" w:rsidRPr="005B00C6" w14:paraId="71AB4BB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D47ECD" w14:textId="77777777" w:rsidR="00983AF9" w:rsidRPr="005B00C6" w:rsidRDefault="00983AF9" w:rsidP="00983AF9">
            <w:pPr>
              <w:pStyle w:val="TAL"/>
            </w:pPr>
            <w:r w:rsidRPr="005B00C6">
              <w:t>DC_21A_n1A-n78A</w:t>
            </w:r>
          </w:p>
        </w:tc>
        <w:tc>
          <w:tcPr>
            <w:tcW w:w="920" w:type="pct"/>
            <w:tcBorders>
              <w:top w:val="single" w:sz="4" w:space="0" w:color="auto"/>
              <w:left w:val="single" w:sz="4" w:space="0" w:color="auto"/>
              <w:bottom w:val="single" w:sz="4" w:space="0" w:color="auto"/>
              <w:right w:val="single" w:sz="4" w:space="0" w:color="auto"/>
            </w:tcBorders>
          </w:tcPr>
          <w:p w14:paraId="311169E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19485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F927FE" w14:textId="77777777" w:rsidR="00983AF9" w:rsidRPr="005B00C6" w:rsidRDefault="00983AF9" w:rsidP="00983AF9">
            <w:pPr>
              <w:pStyle w:val="TAC"/>
              <w:rPr>
                <w:rFonts w:eastAsia="PMingLiU"/>
              </w:rPr>
            </w:pPr>
          </w:p>
        </w:tc>
      </w:tr>
      <w:tr w:rsidR="00983AF9" w:rsidRPr="005B00C6" w14:paraId="15D7FF77"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84E214" w14:textId="77777777" w:rsidR="00983AF9" w:rsidRPr="005B00C6" w:rsidRDefault="00983AF9" w:rsidP="00983AF9">
            <w:pPr>
              <w:pStyle w:val="TAL"/>
            </w:pPr>
            <w:r w:rsidRPr="005B00C6">
              <w:t>DC_21A_n1A-n79A</w:t>
            </w:r>
          </w:p>
        </w:tc>
        <w:tc>
          <w:tcPr>
            <w:tcW w:w="920" w:type="pct"/>
            <w:tcBorders>
              <w:top w:val="single" w:sz="4" w:space="0" w:color="auto"/>
              <w:left w:val="single" w:sz="4" w:space="0" w:color="auto"/>
              <w:bottom w:val="single" w:sz="4" w:space="0" w:color="auto"/>
              <w:right w:val="single" w:sz="4" w:space="0" w:color="auto"/>
            </w:tcBorders>
          </w:tcPr>
          <w:p w14:paraId="2BE20C6F"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3B8C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D42B1F" w14:textId="77777777" w:rsidR="00983AF9" w:rsidRPr="005B00C6" w:rsidRDefault="00983AF9" w:rsidP="00983AF9">
            <w:pPr>
              <w:pStyle w:val="TAC"/>
              <w:rPr>
                <w:rFonts w:eastAsia="PMingLiU"/>
              </w:rPr>
            </w:pPr>
          </w:p>
        </w:tc>
      </w:tr>
      <w:tr w:rsidR="00983AF9" w:rsidRPr="005B00C6" w14:paraId="151D250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F61E17" w14:textId="77777777" w:rsidR="00983AF9" w:rsidRPr="005B00C6" w:rsidRDefault="00983AF9" w:rsidP="00983AF9">
            <w:pPr>
              <w:pStyle w:val="TAL"/>
            </w:pPr>
            <w:r w:rsidRPr="005B00C6">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05ED0E6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D77A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F42866" w14:textId="77777777" w:rsidR="00983AF9" w:rsidRPr="005B00C6" w:rsidRDefault="00983AF9" w:rsidP="00983AF9">
            <w:pPr>
              <w:pStyle w:val="TAC"/>
              <w:rPr>
                <w:rFonts w:eastAsia="PMingLiU"/>
              </w:rPr>
            </w:pPr>
          </w:p>
        </w:tc>
      </w:tr>
      <w:tr w:rsidR="00983AF9" w:rsidRPr="005B00C6" w14:paraId="1671EA56"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21A1E9" w14:textId="77777777" w:rsidR="00983AF9" w:rsidRPr="005B00C6" w:rsidRDefault="00983AF9" w:rsidP="00983AF9">
            <w:pPr>
              <w:pStyle w:val="TAL"/>
            </w:pPr>
            <w:r w:rsidRPr="005B00C6">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174D158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3EAFA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E4B56B" w14:textId="77777777" w:rsidR="00983AF9" w:rsidRPr="005B00C6" w:rsidRDefault="00983AF9" w:rsidP="00983AF9">
            <w:pPr>
              <w:pStyle w:val="TAC"/>
              <w:rPr>
                <w:rFonts w:eastAsia="PMingLiU"/>
              </w:rPr>
            </w:pPr>
          </w:p>
        </w:tc>
      </w:tr>
      <w:tr w:rsidR="00983AF9" w:rsidRPr="005B00C6" w14:paraId="7D413381"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37B305" w14:textId="77777777" w:rsidR="00983AF9" w:rsidRPr="005B00C6" w:rsidRDefault="00983AF9" w:rsidP="00983AF9">
            <w:pPr>
              <w:pStyle w:val="TAL"/>
            </w:pPr>
            <w:r w:rsidRPr="005B00C6">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12DB8F2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0E7CF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DCEE5E" w14:textId="77777777" w:rsidR="00983AF9" w:rsidRPr="005B00C6" w:rsidRDefault="00983AF9" w:rsidP="00983AF9">
            <w:pPr>
              <w:pStyle w:val="TAC"/>
              <w:rPr>
                <w:rFonts w:eastAsia="PMingLiU"/>
              </w:rPr>
            </w:pPr>
          </w:p>
        </w:tc>
      </w:tr>
      <w:tr w:rsidR="00983AF9" w:rsidRPr="005B00C6" w14:paraId="715F8CD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ADDCF2" w14:textId="77777777" w:rsidR="00983AF9" w:rsidRPr="005B00C6" w:rsidRDefault="00983AF9" w:rsidP="00983AF9">
            <w:pPr>
              <w:pStyle w:val="TAL"/>
              <w:rPr>
                <w:rFonts w:cs="Arial"/>
                <w:szCs w:val="18"/>
              </w:rPr>
            </w:pPr>
            <w:r w:rsidRPr="005B00C6">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3401E3B1"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88C47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E691F3" w14:textId="77777777" w:rsidR="00983AF9" w:rsidRPr="005B00C6" w:rsidRDefault="00983AF9" w:rsidP="00983AF9">
            <w:pPr>
              <w:pStyle w:val="TAC"/>
              <w:rPr>
                <w:rFonts w:eastAsia="PMingLiU"/>
              </w:rPr>
            </w:pPr>
          </w:p>
        </w:tc>
      </w:tr>
      <w:tr w:rsidR="00983AF9" w:rsidRPr="005B00C6" w14:paraId="6AC2495A"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A9F448" w14:textId="77777777" w:rsidR="00983AF9" w:rsidRPr="005B00C6" w:rsidRDefault="00983AF9" w:rsidP="00983AF9">
            <w:pPr>
              <w:pStyle w:val="TAL"/>
              <w:rPr>
                <w:rFonts w:cs="Arial"/>
                <w:szCs w:val="18"/>
              </w:rPr>
            </w:pPr>
            <w:r w:rsidRPr="005B00C6">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080D5D94" w14:textId="77777777" w:rsidR="00983AF9" w:rsidRPr="005B00C6" w:rsidRDefault="00983AF9" w:rsidP="00983AF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BAE2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E45779" w14:textId="77777777" w:rsidR="00983AF9" w:rsidRPr="005B00C6" w:rsidRDefault="00983AF9" w:rsidP="00983AF9">
            <w:pPr>
              <w:pStyle w:val="TAC"/>
              <w:rPr>
                <w:rFonts w:eastAsia="PMingLiU"/>
              </w:rPr>
            </w:pPr>
          </w:p>
        </w:tc>
      </w:tr>
      <w:tr w:rsidR="00983AF9" w:rsidRPr="005B00C6" w14:paraId="473E67C3"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7C80FF" w14:textId="77777777" w:rsidR="00983AF9" w:rsidRPr="005B00C6" w:rsidRDefault="00983AF9" w:rsidP="00983AF9">
            <w:pPr>
              <w:pStyle w:val="TAL"/>
              <w:rPr>
                <w:rFonts w:eastAsia="PMingLiU"/>
                <w:lang w:eastAsia="ja-JP"/>
              </w:rPr>
            </w:pPr>
            <w:r w:rsidRPr="005B00C6">
              <w:t>DC_21A-42A_n78A</w:t>
            </w:r>
          </w:p>
        </w:tc>
        <w:tc>
          <w:tcPr>
            <w:tcW w:w="920" w:type="pct"/>
            <w:tcBorders>
              <w:top w:val="single" w:sz="4" w:space="0" w:color="auto"/>
              <w:left w:val="single" w:sz="4" w:space="0" w:color="auto"/>
              <w:bottom w:val="single" w:sz="4" w:space="0" w:color="auto"/>
              <w:right w:val="single" w:sz="4" w:space="0" w:color="auto"/>
            </w:tcBorders>
          </w:tcPr>
          <w:p w14:paraId="076D815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7C41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FB80C0" w14:textId="77777777" w:rsidR="00983AF9" w:rsidRPr="005B00C6" w:rsidRDefault="00983AF9" w:rsidP="00983AF9">
            <w:pPr>
              <w:pStyle w:val="TAC"/>
              <w:rPr>
                <w:rFonts w:eastAsia="PMingLiU"/>
              </w:rPr>
            </w:pPr>
          </w:p>
        </w:tc>
      </w:tr>
      <w:tr w:rsidR="00983AF9" w:rsidRPr="005B00C6" w14:paraId="78A31FA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1F82D9" w14:textId="77777777" w:rsidR="00983AF9" w:rsidRPr="005B00C6" w:rsidRDefault="00983AF9" w:rsidP="00983AF9">
            <w:pPr>
              <w:pStyle w:val="TAL"/>
              <w:rPr>
                <w:rFonts w:eastAsia="PMingLiU"/>
                <w:lang w:eastAsia="ja-JP"/>
              </w:rPr>
            </w:pPr>
            <w:r w:rsidRPr="005B00C6">
              <w:t>DC_21A-42C_n78A</w:t>
            </w:r>
          </w:p>
        </w:tc>
        <w:tc>
          <w:tcPr>
            <w:tcW w:w="920" w:type="pct"/>
            <w:tcBorders>
              <w:top w:val="single" w:sz="4" w:space="0" w:color="auto"/>
              <w:left w:val="single" w:sz="4" w:space="0" w:color="auto"/>
              <w:bottom w:val="single" w:sz="4" w:space="0" w:color="auto"/>
              <w:right w:val="single" w:sz="4" w:space="0" w:color="auto"/>
            </w:tcBorders>
          </w:tcPr>
          <w:p w14:paraId="13EBA4F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43AF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2F63DFD" w14:textId="77777777" w:rsidR="00983AF9" w:rsidRPr="005B00C6" w:rsidRDefault="00983AF9" w:rsidP="00983AF9">
            <w:pPr>
              <w:pStyle w:val="TAC"/>
              <w:rPr>
                <w:rFonts w:eastAsia="PMingLiU"/>
              </w:rPr>
            </w:pPr>
          </w:p>
        </w:tc>
      </w:tr>
      <w:tr w:rsidR="00983AF9" w:rsidRPr="005B00C6" w14:paraId="6E76E12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0178E6" w14:textId="77777777" w:rsidR="00983AF9" w:rsidRPr="005B00C6" w:rsidRDefault="00983AF9" w:rsidP="00983AF9">
            <w:pPr>
              <w:pStyle w:val="TAL"/>
              <w:rPr>
                <w:rFonts w:eastAsia="PMingLiU"/>
                <w:lang w:eastAsia="ja-JP"/>
              </w:rPr>
            </w:pPr>
            <w:r w:rsidRPr="005B00C6">
              <w:t>DC_21A-42A_n79A</w:t>
            </w:r>
          </w:p>
        </w:tc>
        <w:tc>
          <w:tcPr>
            <w:tcW w:w="920" w:type="pct"/>
            <w:tcBorders>
              <w:top w:val="single" w:sz="4" w:space="0" w:color="auto"/>
              <w:left w:val="single" w:sz="4" w:space="0" w:color="auto"/>
              <w:bottom w:val="single" w:sz="4" w:space="0" w:color="auto"/>
              <w:right w:val="single" w:sz="4" w:space="0" w:color="auto"/>
            </w:tcBorders>
          </w:tcPr>
          <w:p w14:paraId="4487CA86"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714EA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E2F339" w14:textId="77777777" w:rsidR="00983AF9" w:rsidRPr="005B00C6" w:rsidRDefault="00983AF9" w:rsidP="00983AF9">
            <w:pPr>
              <w:pStyle w:val="TAC"/>
              <w:rPr>
                <w:rFonts w:eastAsia="PMingLiU"/>
              </w:rPr>
            </w:pPr>
          </w:p>
        </w:tc>
      </w:tr>
      <w:tr w:rsidR="00983AF9" w:rsidRPr="005B00C6" w14:paraId="15130820"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A7860E" w14:textId="77777777" w:rsidR="00983AF9" w:rsidRPr="005B00C6" w:rsidRDefault="00983AF9" w:rsidP="00983AF9">
            <w:pPr>
              <w:pStyle w:val="TAL"/>
              <w:rPr>
                <w:rFonts w:eastAsia="PMingLiU"/>
                <w:lang w:eastAsia="ja-JP"/>
              </w:rPr>
            </w:pPr>
            <w:r w:rsidRPr="005B00C6">
              <w:t>DC_21A-42C_n79A</w:t>
            </w:r>
          </w:p>
        </w:tc>
        <w:tc>
          <w:tcPr>
            <w:tcW w:w="920" w:type="pct"/>
            <w:tcBorders>
              <w:top w:val="single" w:sz="4" w:space="0" w:color="auto"/>
              <w:left w:val="single" w:sz="4" w:space="0" w:color="auto"/>
              <w:bottom w:val="single" w:sz="4" w:space="0" w:color="auto"/>
              <w:right w:val="single" w:sz="4" w:space="0" w:color="auto"/>
            </w:tcBorders>
          </w:tcPr>
          <w:p w14:paraId="72CEA39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67F11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99C42C" w14:textId="77777777" w:rsidR="00983AF9" w:rsidRPr="005B00C6" w:rsidRDefault="00983AF9" w:rsidP="00983AF9">
            <w:pPr>
              <w:pStyle w:val="TAC"/>
              <w:rPr>
                <w:rFonts w:eastAsia="PMingLiU"/>
              </w:rPr>
            </w:pPr>
          </w:p>
        </w:tc>
      </w:tr>
      <w:tr w:rsidR="00983AF9" w:rsidRPr="005B00C6" w14:paraId="0CDE3FC9"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2B6F59" w14:textId="77777777" w:rsidR="00983AF9" w:rsidRPr="005B00C6" w:rsidRDefault="00983AF9" w:rsidP="00983AF9">
            <w:pPr>
              <w:pStyle w:val="TAL"/>
              <w:rPr>
                <w:rFonts w:eastAsia="PMingLiU"/>
                <w:lang w:eastAsia="ja-JP"/>
              </w:rPr>
            </w:pPr>
            <w:r w:rsidRPr="005B00C6">
              <w:t>DC_21A_n78A-n79A</w:t>
            </w:r>
          </w:p>
        </w:tc>
        <w:tc>
          <w:tcPr>
            <w:tcW w:w="920" w:type="pct"/>
            <w:tcBorders>
              <w:top w:val="single" w:sz="4" w:space="0" w:color="auto"/>
              <w:left w:val="single" w:sz="4" w:space="0" w:color="auto"/>
              <w:bottom w:val="single" w:sz="4" w:space="0" w:color="auto"/>
              <w:right w:val="single" w:sz="4" w:space="0" w:color="auto"/>
            </w:tcBorders>
          </w:tcPr>
          <w:p w14:paraId="1B5B53E5"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E324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CB0569" w14:textId="77777777" w:rsidR="00983AF9" w:rsidRPr="005B00C6" w:rsidRDefault="00983AF9" w:rsidP="00983AF9">
            <w:pPr>
              <w:pStyle w:val="TAC"/>
              <w:rPr>
                <w:rFonts w:eastAsia="PMingLiU"/>
              </w:rPr>
            </w:pPr>
          </w:p>
        </w:tc>
      </w:tr>
      <w:tr w:rsidR="00983AF9" w:rsidRPr="005B00C6" w14:paraId="07865D4D"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18FEE56" w14:textId="18973B57" w:rsidR="00983AF9" w:rsidRPr="005B00C6" w:rsidRDefault="00983AF9" w:rsidP="00983AF9">
            <w:pPr>
              <w:pStyle w:val="TAL"/>
            </w:pPr>
            <w:r w:rsidRPr="005B00C6">
              <w:rPr>
                <w:rStyle w:val="TAL0"/>
              </w:rPr>
              <w:t>DC_28A_n7A-n78A</w:t>
            </w:r>
          </w:p>
        </w:tc>
        <w:tc>
          <w:tcPr>
            <w:tcW w:w="920" w:type="pct"/>
            <w:tcBorders>
              <w:top w:val="single" w:sz="4" w:space="0" w:color="auto"/>
              <w:left w:val="single" w:sz="4" w:space="0" w:color="auto"/>
              <w:bottom w:val="single" w:sz="4" w:space="0" w:color="auto"/>
              <w:right w:val="single" w:sz="4" w:space="0" w:color="auto"/>
            </w:tcBorders>
          </w:tcPr>
          <w:p w14:paraId="79B72524" w14:textId="7CCC3153" w:rsidR="00983AF9" w:rsidRPr="005B00C6" w:rsidRDefault="00983AF9" w:rsidP="00983AF9">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18D65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E439B4" w14:textId="77777777" w:rsidR="00983AF9" w:rsidRPr="005B00C6" w:rsidRDefault="00983AF9" w:rsidP="00983AF9">
            <w:pPr>
              <w:pStyle w:val="TAC"/>
              <w:rPr>
                <w:rFonts w:eastAsia="PMingLiU"/>
              </w:rPr>
            </w:pPr>
          </w:p>
        </w:tc>
      </w:tr>
      <w:tr w:rsidR="00983AF9" w:rsidRPr="005B00C6" w14:paraId="293E7902" w14:textId="77777777" w:rsidTr="00983AF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41CAC6" w14:textId="154120F8" w:rsidR="00983AF9" w:rsidRPr="005B00C6" w:rsidRDefault="00983AF9" w:rsidP="00983AF9">
            <w:pPr>
              <w:pStyle w:val="TAL"/>
              <w:rPr>
                <w:rFonts w:eastAsia="PMingLiU"/>
                <w:lang w:eastAsia="ja-JP"/>
              </w:rPr>
            </w:pPr>
            <w:r w:rsidRPr="005B00C6">
              <w:t>DC_66A</w:t>
            </w:r>
            <w:r w:rsidR="00BA2361">
              <w:t>-</w:t>
            </w:r>
            <w:r w:rsidRPr="005B00C6">
              <w:t>(n)71AA</w:t>
            </w:r>
          </w:p>
        </w:tc>
        <w:tc>
          <w:tcPr>
            <w:tcW w:w="920" w:type="pct"/>
            <w:tcBorders>
              <w:top w:val="single" w:sz="4" w:space="0" w:color="auto"/>
              <w:left w:val="single" w:sz="4" w:space="0" w:color="auto"/>
              <w:bottom w:val="single" w:sz="4" w:space="0" w:color="auto"/>
              <w:right w:val="single" w:sz="4" w:space="0" w:color="auto"/>
            </w:tcBorders>
          </w:tcPr>
          <w:p w14:paraId="080CF615"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49498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96F8AB" w14:textId="77777777" w:rsidR="00983AF9" w:rsidRPr="005B00C6" w:rsidRDefault="00983AF9" w:rsidP="00983AF9">
            <w:pPr>
              <w:pStyle w:val="TAC"/>
              <w:rPr>
                <w:rFonts w:eastAsia="PMingLiU"/>
              </w:rPr>
            </w:pPr>
          </w:p>
        </w:tc>
      </w:tr>
      <w:tr w:rsidR="00983AF9" w:rsidRPr="005B00C6" w14:paraId="2DCAB22A"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983AF9" w:rsidRPr="005B00C6" w:rsidRDefault="00983AF9" w:rsidP="00983AF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0C87552" w14:textId="77777777" w:rsidR="00983AF9" w:rsidRPr="005B00C6" w:rsidRDefault="00983AF9" w:rsidP="00983AF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54986CF" w14:textId="77777777" w:rsidR="00983AF9" w:rsidRPr="005B00C6" w:rsidRDefault="00983AF9" w:rsidP="00983AF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0C579A2" w14:textId="77777777" w:rsidR="00983AF9" w:rsidRPr="005B00C6" w:rsidRDefault="00983AF9" w:rsidP="00983AF9">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6C990F3" w14:textId="72D80BCC" w:rsidR="00983AF9" w:rsidRPr="005B00C6" w:rsidRDefault="00983AF9" w:rsidP="00983AF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6EB6FFE0" w14:textId="77777777" w:rsidR="00586192" w:rsidRPr="005B00C6" w:rsidRDefault="00586192" w:rsidP="00586192"/>
    <w:p w14:paraId="7D8332B3" w14:textId="77777777" w:rsidR="00586192" w:rsidRPr="005B00C6" w:rsidRDefault="00586192" w:rsidP="00586192">
      <w:pPr>
        <w:pStyle w:val="Heading6"/>
      </w:pPr>
      <w:bookmarkStart w:id="757" w:name="_Toc27410921"/>
      <w:bookmarkStart w:id="758" w:name="_Toc36039434"/>
      <w:bookmarkStart w:id="759" w:name="_Toc43838794"/>
      <w:bookmarkStart w:id="760" w:name="_Toc51772951"/>
      <w:bookmarkStart w:id="761" w:name="_Toc58245158"/>
      <w:bookmarkStart w:id="762" w:name="_Toc68089607"/>
      <w:bookmarkStart w:id="763" w:name="_Toc69067728"/>
      <w:bookmarkStart w:id="764" w:name="_Toc75383276"/>
      <w:bookmarkStart w:id="765" w:name="_Toc83706924"/>
      <w:bookmarkStart w:id="766" w:name="_Toc90491629"/>
      <w:bookmarkStart w:id="767" w:name="_Toc100147723"/>
      <w:bookmarkStart w:id="768" w:name="_Toc106740995"/>
      <w:bookmarkStart w:id="769" w:name="_Toc114916351"/>
      <w:bookmarkStart w:id="770" w:name="_Toc124016763"/>
      <w:r w:rsidRPr="005B00C6">
        <w:t>A.4.3.2B.2.3.3</w:t>
      </w:r>
      <w:r w:rsidRPr="005B00C6">
        <w:tab/>
        <w:t xml:space="preserve">Inter-band </w:t>
      </w:r>
      <w:r w:rsidR="008D757E" w:rsidRPr="005B00C6">
        <w:t xml:space="preserve">EN-DC </w:t>
      </w:r>
      <w:r w:rsidRPr="005B00C6">
        <w:t>with</w:t>
      </w:r>
      <w:r w:rsidR="008D757E" w:rsidRPr="005B00C6">
        <w:t>in</w:t>
      </w:r>
      <w:r w:rsidRPr="005B00C6">
        <w:t xml:space="preserve"> FR1 (four bands)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D3D06D2" w14:textId="77777777" w:rsidR="00586192" w:rsidRPr="005B00C6" w:rsidRDefault="00586192" w:rsidP="00586192">
      <w:pPr>
        <w:pStyle w:val="TH"/>
        <w:ind w:left="567"/>
      </w:pPr>
      <w:r w:rsidRPr="005B00C6">
        <w:t xml:space="preserve">Table A.4.3.2B.2.3.3-1: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008D757E" w:rsidRPr="005B00C6">
        <w:t xml:space="preserve">Inter-band </w:t>
      </w:r>
      <w:r w:rsidRPr="005B00C6">
        <w:t xml:space="preserve">EN-DC </w:t>
      </w:r>
      <w:r w:rsidR="008D757E"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B00C6" w:rsidRDefault="006E2774" w:rsidP="007A14A3">
            <w:pPr>
              <w:pStyle w:val="TAH"/>
            </w:pPr>
            <w:r w:rsidRPr="005B00C6">
              <w:t>Comments</w:t>
            </w:r>
          </w:p>
        </w:tc>
      </w:tr>
      <w:tr w:rsidR="006E2774" w:rsidRPr="005B00C6"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B00C6" w:rsidRDefault="006E2774" w:rsidP="007A14A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B00C6" w:rsidRDefault="006E2774" w:rsidP="007A14A3">
            <w:pPr>
              <w:pStyle w:val="TAC"/>
            </w:pPr>
            <w:r w:rsidRPr="005B00C6">
              <w:t>36.101, 5.6A.1</w:t>
            </w:r>
          </w:p>
          <w:p w14:paraId="14967660"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B00C6" w:rsidRDefault="006E2774" w:rsidP="007A14A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B00C6" w:rsidRDefault="006E2774" w:rsidP="007A14A3">
            <w:pPr>
              <w:pStyle w:val="TAL"/>
            </w:pPr>
          </w:p>
        </w:tc>
      </w:tr>
      <w:tr w:rsidR="006E2774" w:rsidRPr="005B00C6"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B00C6" w:rsidRDefault="006E2774" w:rsidP="007A14A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B00C6" w:rsidRDefault="006E2774" w:rsidP="007A14A3">
            <w:pPr>
              <w:pStyle w:val="TAC"/>
            </w:pPr>
            <w:r w:rsidRPr="005B00C6">
              <w:t>36.101, 5.6A.1</w:t>
            </w:r>
          </w:p>
          <w:p w14:paraId="7FD842E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B00C6" w:rsidRDefault="006E2774" w:rsidP="007A14A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B00C6" w:rsidRDefault="006E2774" w:rsidP="007A14A3">
            <w:pPr>
              <w:pStyle w:val="TAL"/>
            </w:pPr>
          </w:p>
        </w:tc>
      </w:tr>
      <w:tr w:rsidR="006E2774" w:rsidRPr="005B00C6"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B00C6" w:rsidRDefault="006E2774" w:rsidP="007A14A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B00C6" w:rsidRDefault="006E2774" w:rsidP="007A14A3">
            <w:pPr>
              <w:pStyle w:val="TAC"/>
            </w:pPr>
            <w:r w:rsidRPr="005B00C6">
              <w:t>36.101, 5.6A.1</w:t>
            </w:r>
          </w:p>
          <w:p w14:paraId="619F7403"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B00C6" w:rsidRDefault="006E2774" w:rsidP="007A14A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B00C6" w:rsidRDefault="006E2774" w:rsidP="007A14A3">
            <w:pPr>
              <w:pStyle w:val="TAL"/>
            </w:pPr>
          </w:p>
        </w:tc>
      </w:tr>
      <w:tr w:rsidR="006E2774" w:rsidRPr="005B00C6"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B00C6" w:rsidRDefault="006E2774" w:rsidP="007A14A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B00C6" w:rsidRDefault="006E2774" w:rsidP="007A14A3">
            <w:pPr>
              <w:pStyle w:val="TAC"/>
            </w:pPr>
            <w:r w:rsidRPr="005B00C6">
              <w:t>36.101, 5.6A.1</w:t>
            </w:r>
          </w:p>
          <w:p w14:paraId="3A8E816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B00C6" w:rsidRDefault="006E2774" w:rsidP="007A14A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B00C6" w:rsidRDefault="006E2774" w:rsidP="007A14A3">
            <w:pPr>
              <w:pStyle w:val="TAL"/>
            </w:pPr>
          </w:p>
        </w:tc>
      </w:tr>
      <w:tr w:rsidR="006E2774" w:rsidRPr="005B00C6"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B00C6" w:rsidRDefault="006E2774" w:rsidP="007A14A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B00C6" w:rsidRDefault="006E2774" w:rsidP="007A14A3">
            <w:pPr>
              <w:pStyle w:val="TAC"/>
            </w:pPr>
            <w:r w:rsidRPr="005B00C6">
              <w:t>36.101, 5.6A.1</w:t>
            </w:r>
          </w:p>
          <w:p w14:paraId="249755A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B00C6" w:rsidRDefault="006E2774" w:rsidP="007A14A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B00C6" w:rsidRDefault="006E2774" w:rsidP="007A14A3">
            <w:pPr>
              <w:pStyle w:val="TAL"/>
            </w:pPr>
          </w:p>
        </w:tc>
      </w:tr>
      <w:tr w:rsidR="006E2774" w:rsidRPr="005B00C6"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B00C6" w:rsidRDefault="006E2774" w:rsidP="007A14A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B00C6" w:rsidRDefault="006E2774" w:rsidP="007A14A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B00C6" w:rsidRDefault="006E2774" w:rsidP="007A14A3">
            <w:pPr>
              <w:pStyle w:val="TAC"/>
            </w:pPr>
            <w:r w:rsidRPr="005B00C6">
              <w:t>36.101, 5.6A.1</w:t>
            </w:r>
          </w:p>
          <w:p w14:paraId="6EA7FB2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B00C6" w:rsidRDefault="006E2774" w:rsidP="007A14A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B00C6" w:rsidRDefault="006E2774" w:rsidP="007A14A3">
            <w:pPr>
              <w:pStyle w:val="TAL"/>
            </w:pPr>
          </w:p>
        </w:tc>
      </w:tr>
      <w:tr w:rsidR="00BD5E97" w:rsidRPr="005B00C6"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Inter-band EN-DC within FR1 BW Class Combination A-</w:t>
            </w:r>
            <w:r w:rsidRPr="005B00C6">
              <w:rPr>
                <w:rFonts w:ascii="Arial" w:eastAsia="MS Mincho" w:hAnsi="Arial"/>
                <w:sz w:val="18"/>
                <w:lang w:eastAsia="ja-JP"/>
              </w:rPr>
              <w:t>C</w:t>
            </w:r>
            <w:r w:rsidRPr="005B00C6">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36.101, 5.6A.1</w:t>
            </w:r>
          </w:p>
          <w:p w14:paraId="577653E5"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pc_</w:t>
            </w:r>
            <w:r w:rsidRPr="005B00C6">
              <w:rPr>
                <w:rFonts w:ascii="Arial" w:eastAsia="MS Mincho" w:hAnsi="Arial"/>
                <w:sz w:val="18"/>
                <w:lang w:eastAsia="zh-CN"/>
              </w:rPr>
              <w:t>D</w:t>
            </w:r>
            <w:r w:rsidRPr="005B00C6">
              <w:rPr>
                <w:rFonts w:ascii="Arial" w:eastAsia="MS Mincho" w:hAnsi="Arial"/>
                <w:sz w:val="18"/>
                <w:lang w:eastAsia="en-US"/>
              </w:rPr>
              <w:t>L_inter_band_EN_DC_FR1_4B_Class_A-</w:t>
            </w:r>
            <w:r w:rsidRPr="005B00C6">
              <w:rPr>
                <w:rFonts w:ascii="Arial" w:eastAsia="MS Mincho" w:hAnsi="Arial"/>
                <w:sz w:val="18"/>
                <w:lang w:eastAsia="ja-JP"/>
              </w:rPr>
              <w:t>C</w:t>
            </w:r>
            <w:r w:rsidRPr="005B00C6">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B00C6"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B00C6" w:rsidRDefault="00BD5E97" w:rsidP="007A14A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B00C6" w:rsidRDefault="006E2774" w:rsidP="007A14A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B00C6" w:rsidRDefault="006E2774" w:rsidP="007A14A3">
            <w:pPr>
              <w:pStyle w:val="TAC"/>
            </w:pPr>
            <w:r w:rsidRPr="005B00C6">
              <w:t>36.101, 5.6A.1</w:t>
            </w:r>
          </w:p>
          <w:p w14:paraId="2F67B3EB"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B00C6" w:rsidRDefault="006E2774" w:rsidP="007A14A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B00C6" w:rsidRDefault="006E2774" w:rsidP="007A14A3">
            <w:pPr>
              <w:pStyle w:val="TAL"/>
            </w:pPr>
          </w:p>
        </w:tc>
      </w:tr>
    </w:tbl>
    <w:p w14:paraId="6FBFE4BA" w14:textId="77777777" w:rsidR="006E2774" w:rsidRPr="005B00C6" w:rsidRDefault="006E2774" w:rsidP="006E2774"/>
    <w:p w14:paraId="2FB6ACA8" w14:textId="77777777" w:rsidR="006E2774" w:rsidRPr="005B00C6" w:rsidRDefault="006E2774" w:rsidP="006E2774">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B00C6" w:rsidRDefault="006E2774" w:rsidP="007A14A3">
            <w:pPr>
              <w:pStyle w:val="TAH"/>
            </w:pPr>
            <w:r w:rsidRPr="005B00C6">
              <w:t>Comments</w:t>
            </w:r>
          </w:p>
        </w:tc>
      </w:tr>
      <w:tr w:rsidR="006E2774" w:rsidRPr="005B00C6"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B00C6" w:rsidRDefault="006E2774" w:rsidP="007A14A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B00C6" w:rsidRDefault="006E2774" w:rsidP="007A14A3">
            <w:pPr>
              <w:pStyle w:val="TAC"/>
            </w:pPr>
            <w:r w:rsidRPr="005B00C6">
              <w:t>36.101, 5.6A.1</w:t>
            </w:r>
          </w:p>
          <w:p w14:paraId="16B9F17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B00C6" w:rsidRDefault="006E2774" w:rsidP="007A14A3">
            <w:pPr>
              <w:pStyle w:val="TAL"/>
            </w:pPr>
          </w:p>
        </w:tc>
      </w:tr>
      <w:tr w:rsidR="006E2774" w:rsidRPr="005B00C6"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B00C6" w:rsidRDefault="006E2774" w:rsidP="007A14A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B00C6" w:rsidRDefault="006E2774" w:rsidP="007A14A3">
            <w:pPr>
              <w:pStyle w:val="TAC"/>
            </w:pPr>
            <w:r w:rsidRPr="005B00C6">
              <w:t>36.101, 5.6A.1</w:t>
            </w:r>
          </w:p>
          <w:p w14:paraId="6B6C4537"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B00C6" w:rsidRDefault="006E2774" w:rsidP="007A14A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B00C6" w:rsidRDefault="006E2774" w:rsidP="007A14A3">
            <w:pPr>
              <w:pStyle w:val="TAL"/>
            </w:pPr>
          </w:p>
        </w:tc>
      </w:tr>
      <w:tr w:rsidR="006E2774" w:rsidRPr="005B00C6"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B00C6" w:rsidRDefault="006E2774" w:rsidP="007A14A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B00C6" w:rsidRDefault="006E2774" w:rsidP="007A14A3">
            <w:pPr>
              <w:pStyle w:val="TAC"/>
            </w:pPr>
            <w:r w:rsidRPr="005B00C6">
              <w:t>36.101, 5.6A.1</w:t>
            </w:r>
          </w:p>
          <w:p w14:paraId="12E365F1"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B00C6" w:rsidRDefault="006E2774" w:rsidP="007A14A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B00C6" w:rsidRDefault="006E2774" w:rsidP="007A14A3">
            <w:pPr>
              <w:pStyle w:val="TAL"/>
            </w:pPr>
          </w:p>
        </w:tc>
      </w:tr>
      <w:tr w:rsidR="006E2774" w:rsidRPr="005B00C6"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B00C6" w:rsidRDefault="006E2774" w:rsidP="007A14A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B00C6" w:rsidRDefault="006E2774" w:rsidP="007A14A3">
            <w:pPr>
              <w:pStyle w:val="TAC"/>
            </w:pPr>
            <w:r w:rsidRPr="005B00C6">
              <w:t>36.101, 5.6A.1</w:t>
            </w:r>
          </w:p>
          <w:p w14:paraId="19BEC55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B00C6" w:rsidRDefault="006E2774" w:rsidP="007A14A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B00C6" w:rsidRDefault="006E2774" w:rsidP="007A14A3">
            <w:pPr>
              <w:pStyle w:val="TAL"/>
            </w:pPr>
          </w:p>
        </w:tc>
      </w:tr>
      <w:tr w:rsidR="006E2774" w:rsidRPr="005B00C6"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B00C6" w:rsidRDefault="006E2774" w:rsidP="007A14A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B00C6" w:rsidRDefault="006E2774" w:rsidP="007A14A3">
            <w:pPr>
              <w:pStyle w:val="TAC"/>
            </w:pPr>
            <w:r w:rsidRPr="005B00C6">
              <w:t>36.101, 5.6A.1</w:t>
            </w:r>
          </w:p>
          <w:p w14:paraId="27622509"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B00C6" w:rsidRDefault="006E2774" w:rsidP="007A14A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B00C6" w:rsidRDefault="006E2774" w:rsidP="007A14A3">
            <w:pPr>
              <w:pStyle w:val="TAL"/>
            </w:pPr>
          </w:p>
        </w:tc>
      </w:tr>
    </w:tbl>
    <w:p w14:paraId="6C3DE4A4" w14:textId="77777777" w:rsidR="00807EE5" w:rsidRPr="005B00C6" w:rsidRDefault="00807EE5" w:rsidP="00807EE5"/>
    <w:p w14:paraId="1D7964A3" w14:textId="77777777" w:rsidR="003B47E4" w:rsidRPr="005B00C6" w:rsidRDefault="00586192" w:rsidP="00807CE8">
      <w:pPr>
        <w:pStyle w:val="TH"/>
        <w:ind w:left="567"/>
      </w:pPr>
      <w:r w:rsidRPr="005B00C6">
        <w:t xml:space="preserve">Table A.4.3.2B.2.3.3-2: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(four bands</w:t>
      </w:r>
      <w:r w:rsidR="00807CE8" w:rsidRPr="005B00C6">
        <w:t>)</w:t>
      </w:r>
    </w:p>
    <w:tbl>
      <w:tblPr>
        <w:tblW w:w="3431" w:type="pct"/>
        <w:jc w:val="center"/>
        <w:tblCellMar>
          <w:left w:w="28" w:type="dxa"/>
          <w:right w:w="56" w:type="dxa"/>
        </w:tblCellMar>
        <w:tblLook w:val="0000" w:firstRow="0" w:lastRow="0" w:firstColumn="0" w:lastColumn="0" w:noHBand="0" w:noVBand="0"/>
      </w:tblPr>
      <w:tblGrid>
        <w:gridCol w:w="2495"/>
        <w:gridCol w:w="1218"/>
        <w:gridCol w:w="484"/>
        <w:gridCol w:w="2476"/>
      </w:tblGrid>
      <w:tr w:rsidR="009A3905" w:rsidRPr="005B00C6" w14:paraId="12E76733" w14:textId="77777777" w:rsidTr="006622C9">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55167AD5" w14:textId="7C33096E" w:rsidR="009A3905" w:rsidRPr="005B00C6" w:rsidRDefault="009A3905" w:rsidP="00BB3988">
            <w:pPr>
              <w:pStyle w:val="TAH"/>
              <w:rPr>
                <w:rFonts w:eastAsia="PMingLiU"/>
              </w:rPr>
            </w:pPr>
            <w:r w:rsidRPr="005B00C6">
              <w:rPr>
                <w:rFonts w:eastAsia="PMingLiU"/>
                <w:lang w:eastAsia="zh-CN"/>
              </w:rPr>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5A73315E" w14:textId="77777777" w:rsidR="009A3905" w:rsidRPr="005B00C6" w:rsidRDefault="009A3905" w:rsidP="00BB3988">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5B00C6" w:rsidRDefault="009A3905" w:rsidP="00BB3988">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1E3D3407" w14:textId="77777777" w:rsidR="009A3905" w:rsidRPr="005B00C6" w:rsidRDefault="009A3905" w:rsidP="00786C8D">
            <w:pPr>
              <w:pStyle w:val="TAH"/>
              <w:rPr>
                <w:rFonts w:eastAsia="PMingLiU"/>
              </w:rPr>
            </w:pPr>
            <w:r w:rsidRPr="005B00C6">
              <w:rPr>
                <w:rFonts w:eastAsia="PMingLiU"/>
              </w:rPr>
              <w:t>Supported EN-DC Bandwidth Class(es) in UL</w:t>
            </w:r>
          </w:p>
          <w:p w14:paraId="131C7BB0" w14:textId="2D01B7CD" w:rsidR="009A3905" w:rsidRPr="005B00C6" w:rsidRDefault="009A3905" w:rsidP="00786C8D">
            <w:pPr>
              <w:pStyle w:val="TAH"/>
              <w:rPr>
                <w:rFonts w:eastAsia="PMingLiU"/>
              </w:rPr>
            </w:pPr>
            <w:r w:rsidRPr="005B00C6">
              <w:rPr>
                <w:rFonts w:eastAsia="PMingLiU"/>
              </w:rPr>
              <w:t>(Note 2, 4)</w:t>
            </w:r>
          </w:p>
        </w:tc>
      </w:tr>
      <w:tr w:rsidR="009A3905" w:rsidRPr="005B00C6" w14:paraId="6568B9D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6ECA32" w14:textId="77777777" w:rsidR="009A3905" w:rsidRPr="005B00C6" w:rsidRDefault="009A3905" w:rsidP="001F77D3">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7F4FC29E"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EA1B2A"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20E628" w14:textId="77777777" w:rsidR="009A3905" w:rsidRPr="005B00C6" w:rsidRDefault="009A3905" w:rsidP="00BB3988">
            <w:pPr>
              <w:pStyle w:val="TAC"/>
              <w:rPr>
                <w:rFonts w:eastAsia="PMingLiU"/>
              </w:rPr>
            </w:pPr>
          </w:p>
        </w:tc>
      </w:tr>
      <w:tr w:rsidR="009A3905" w:rsidRPr="005B00C6" w14:paraId="6CF00CE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AE4272" w14:textId="77777777" w:rsidR="009A3905" w:rsidRPr="005B00C6" w:rsidRDefault="009A3905" w:rsidP="001F77D3">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21380B59"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181997"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9AA1E6" w14:textId="77777777" w:rsidR="009A3905" w:rsidRPr="005B00C6" w:rsidRDefault="009A3905" w:rsidP="00BB3988">
            <w:pPr>
              <w:pStyle w:val="TAC"/>
              <w:rPr>
                <w:rFonts w:eastAsia="PMingLiU"/>
              </w:rPr>
            </w:pPr>
          </w:p>
        </w:tc>
      </w:tr>
      <w:tr w:rsidR="009A3905" w:rsidRPr="005B00C6" w14:paraId="2736A1F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C22230" w14:textId="0AFC75A6" w:rsidR="009A3905" w:rsidRPr="005B00C6" w:rsidRDefault="009A3905" w:rsidP="00517456">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33A67AC8" w14:textId="123A1E4D"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C1218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2EF2FB" w14:textId="77777777" w:rsidR="009A3905" w:rsidRPr="005B00C6" w:rsidRDefault="009A3905" w:rsidP="00517456">
            <w:pPr>
              <w:pStyle w:val="TAC"/>
              <w:rPr>
                <w:rFonts w:eastAsia="PMingLiU"/>
              </w:rPr>
            </w:pPr>
          </w:p>
        </w:tc>
      </w:tr>
      <w:tr w:rsidR="009A3905" w:rsidRPr="005B00C6" w14:paraId="3E74D6E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9FE885" w14:textId="77777777" w:rsidR="009A3905" w:rsidRPr="005B00C6" w:rsidRDefault="009A3905" w:rsidP="00261B49">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3EA7F4A8"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61AFAA"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9CF668" w14:textId="77777777" w:rsidR="009A3905" w:rsidRPr="005B00C6" w:rsidRDefault="009A3905" w:rsidP="00261B49">
            <w:pPr>
              <w:pStyle w:val="TAC"/>
              <w:rPr>
                <w:rFonts w:eastAsia="PMingLiU"/>
              </w:rPr>
            </w:pPr>
          </w:p>
        </w:tc>
      </w:tr>
      <w:tr w:rsidR="009A3905" w:rsidRPr="005B00C6" w14:paraId="17033C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2AEF00" w14:textId="77777777" w:rsidR="009A3905" w:rsidRPr="005B00C6" w:rsidRDefault="009A3905" w:rsidP="00517456">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1A1FB6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9AF5BE"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D24720" w14:textId="77777777" w:rsidR="009A3905" w:rsidRPr="005B00C6" w:rsidRDefault="009A3905" w:rsidP="00517456">
            <w:pPr>
              <w:pStyle w:val="TAC"/>
              <w:rPr>
                <w:rFonts w:eastAsia="PMingLiU"/>
              </w:rPr>
            </w:pPr>
          </w:p>
        </w:tc>
      </w:tr>
      <w:tr w:rsidR="009A3905" w:rsidRPr="005B00C6" w14:paraId="53AFC3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9B54BC" w14:textId="77777777" w:rsidR="009A3905" w:rsidRPr="005B00C6" w:rsidRDefault="009A3905" w:rsidP="00261B49">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450E79CD"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38E94"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61AD31" w14:textId="77777777" w:rsidR="009A3905" w:rsidRPr="005B00C6" w:rsidRDefault="009A3905" w:rsidP="00261B49">
            <w:pPr>
              <w:pStyle w:val="TAC"/>
              <w:rPr>
                <w:rFonts w:eastAsia="PMingLiU"/>
              </w:rPr>
            </w:pPr>
          </w:p>
        </w:tc>
      </w:tr>
      <w:tr w:rsidR="009A3905" w:rsidRPr="005B00C6" w14:paraId="7584B0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474472" w14:textId="77777777" w:rsidR="009A3905" w:rsidRPr="005B00C6" w:rsidRDefault="009A3905" w:rsidP="00517456">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3319AC6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F77694"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8D0E72" w14:textId="77777777" w:rsidR="009A3905" w:rsidRPr="005B00C6" w:rsidRDefault="009A3905" w:rsidP="00517456">
            <w:pPr>
              <w:pStyle w:val="TAC"/>
              <w:rPr>
                <w:rFonts w:eastAsia="PMingLiU"/>
              </w:rPr>
            </w:pPr>
          </w:p>
        </w:tc>
      </w:tr>
      <w:tr w:rsidR="009A3905" w:rsidRPr="005B00C6" w14:paraId="19FED40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4CB3A9" w14:textId="07356006" w:rsidR="009A3905" w:rsidRPr="005B00C6" w:rsidRDefault="009A3905" w:rsidP="007A5CDD">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6F954637" w14:textId="25B187D2"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B3946E"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5221E5" w14:textId="77777777" w:rsidR="009A3905" w:rsidRPr="005B00C6" w:rsidRDefault="009A3905" w:rsidP="007A5CDD">
            <w:pPr>
              <w:pStyle w:val="TAC"/>
              <w:rPr>
                <w:rFonts w:eastAsia="PMingLiU"/>
              </w:rPr>
            </w:pPr>
          </w:p>
        </w:tc>
      </w:tr>
      <w:tr w:rsidR="009A3905" w:rsidRPr="005B00C6" w14:paraId="04FFD17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86A536" w14:textId="77777777" w:rsidR="009A3905" w:rsidRPr="005B00C6" w:rsidRDefault="009A3905" w:rsidP="00517456">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0E7CF79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330FC7"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F140C7" w14:textId="77777777" w:rsidR="009A3905" w:rsidRPr="005B00C6" w:rsidRDefault="009A3905" w:rsidP="00517456">
            <w:pPr>
              <w:pStyle w:val="TAC"/>
              <w:rPr>
                <w:rFonts w:eastAsia="PMingLiU"/>
              </w:rPr>
            </w:pPr>
          </w:p>
        </w:tc>
      </w:tr>
      <w:tr w:rsidR="009A3905" w:rsidRPr="005B00C6" w14:paraId="0D10200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53D5F0" w14:textId="77777777" w:rsidR="009A3905" w:rsidRPr="005B00C6" w:rsidRDefault="009A3905" w:rsidP="00261B49">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174331F4"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E02859"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78957B" w14:textId="77777777" w:rsidR="009A3905" w:rsidRPr="005B00C6" w:rsidRDefault="009A3905" w:rsidP="00261B49">
            <w:pPr>
              <w:pStyle w:val="TAC"/>
              <w:rPr>
                <w:rFonts w:eastAsia="PMingLiU"/>
              </w:rPr>
            </w:pPr>
          </w:p>
        </w:tc>
      </w:tr>
      <w:tr w:rsidR="009A3905" w:rsidRPr="005B00C6" w14:paraId="43B5141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14124E" w14:textId="77777777" w:rsidR="009A3905" w:rsidRPr="005B00C6" w:rsidRDefault="009A3905" w:rsidP="00517456">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4E0F24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EA1879"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0B9B7EA" w14:textId="77777777" w:rsidR="009A3905" w:rsidRPr="005B00C6" w:rsidRDefault="009A3905" w:rsidP="00517456">
            <w:pPr>
              <w:pStyle w:val="TAC"/>
              <w:rPr>
                <w:rFonts w:eastAsia="PMingLiU"/>
              </w:rPr>
            </w:pPr>
          </w:p>
        </w:tc>
      </w:tr>
      <w:tr w:rsidR="009A3905" w:rsidRPr="005B00C6" w14:paraId="149AAF3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0ED2F4" w14:textId="77777777" w:rsidR="009A3905" w:rsidRPr="005B00C6" w:rsidRDefault="009A3905" w:rsidP="00261B49">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35BFC62A"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2205D6"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46AEA5" w14:textId="77777777" w:rsidR="009A3905" w:rsidRPr="005B00C6" w:rsidRDefault="009A3905" w:rsidP="00261B49">
            <w:pPr>
              <w:pStyle w:val="TAC"/>
              <w:rPr>
                <w:rFonts w:eastAsia="PMingLiU"/>
              </w:rPr>
            </w:pPr>
          </w:p>
        </w:tc>
      </w:tr>
      <w:tr w:rsidR="009A3905" w:rsidRPr="005B00C6" w14:paraId="6F7F16C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1399C" w14:textId="77777777" w:rsidR="009A3905" w:rsidRPr="005B00C6" w:rsidRDefault="009A3905" w:rsidP="00517456">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399BDB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3DE8E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1D7709" w14:textId="77777777" w:rsidR="009A3905" w:rsidRPr="005B00C6" w:rsidRDefault="009A3905" w:rsidP="00517456">
            <w:pPr>
              <w:pStyle w:val="TAC"/>
              <w:rPr>
                <w:rFonts w:eastAsia="PMingLiU"/>
              </w:rPr>
            </w:pPr>
          </w:p>
        </w:tc>
      </w:tr>
      <w:tr w:rsidR="009A3905" w:rsidRPr="005B00C6" w14:paraId="25C6B72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4CCA93" w14:textId="40674525" w:rsidR="009A3905" w:rsidRPr="005B00C6" w:rsidRDefault="009A3905" w:rsidP="007A5CDD">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62042797" w14:textId="54D4692B"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6FC2EA"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957CE6" w14:textId="77777777" w:rsidR="009A3905" w:rsidRPr="005B00C6" w:rsidRDefault="009A3905" w:rsidP="007A5CDD">
            <w:pPr>
              <w:pStyle w:val="TAC"/>
              <w:rPr>
                <w:rFonts w:eastAsia="PMingLiU"/>
              </w:rPr>
            </w:pPr>
          </w:p>
        </w:tc>
      </w:tr>
      <w:tr w:rsidR="009A3905" w:rsidRPr="005B00C6" w14:paraId="104A411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98E5D1" w14:textId="77777777" w:rsidR="009A3905" w:rsidRPr="005B00C6" w:rsidRDefault="009A3905" w:rsidP="00517456">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79B57EE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D361FA"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6294DA" w14:textId="77777777" w:rsidR="009A3905" w:rsidRPr="005B00C6" w:rsidRDefault="009A3905" w:rsidP="00517456">
            <w:pPr>
              <w:pStyle w:val="TAC"/>
              <w:rPr>
                <w:rFonts w:eastAsia="PMingLiU"/>
              </w:rPr>
            </w:pPr>
          </w:p>
        </w:tc>
      </w:tr>
      <w:tr w:rsidR="009A3905" w:rsidRPr="005B00C6" w14:paraId="2F23A04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BAF1B5F" w14:textId="77777777" w:rsidR="009A3905" w:rsidRPr="005B00C6" w:rsidRDefault="009A3905" w:rsidP="00517456">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57B9B818"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D84D7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213C94" w14:textId="77777777" w:rsidR="009A3905" w:rsidRPr="005B00C6" w:rsidRDefault="009A3905" w:rsidP="00517456">
            <w:pPr>
              <w:pStyle w:val="TAC"/>
              <w:rPr>
                <w:rFonts w:eastAsia="PMingLiU"/>
              </w:rPr>
            </w:pPr>
          </w:p>
        </w:tc>
      </w:tr>
      <w:tr w:rsidR="009A3905" w:rsidRPr="005B00C6" w14:paraId="52E0CB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C985D7" w14:textId="77777777" w:rsidR="009A3905" w:rsidRPr="005B00C6" w:rsidRDefault="009A3905" w:rsidP="00517456">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422030B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FAC63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93C424" w14:textId="77777777" w:rsidR="009A3905" w:rsidRPr="005B00C6" w:rsidRDefault="009A3905" w:rsidP="00517456">
            <w:pPr>
              <w:pStyle w:val="TAC"/>
              <w:rPr>
                <w:rFonts w:eastAsia="PMingLiU"/>
              </w:rPr>
            </w:pPr>
          </w:p>
        </w:tc>
      </w:tr>
      <w:tr w:rsidR="009A3905" w:rsidRPr="005B00C6" w14:paraId="5F24A3F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A2BBB" w14:textId="77777777" w:rsidR="009A3905" w:rsidRPr="005B00C6" w:rsidRDefault="009A3905" w:rsidP="00517456">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10CC6A65"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1A66C8"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E5C213" w14:textId="77777777" w:rsidR="009A3905" w:rsidRPr="005B00C6" w:rsidRDefault="009A3905" w:rsidP="00517456">
            <w:pPr>
              <w:pStyle w:val="TAC"/>
              <w:rPr>
                <w:rFonts w:eastAsia="PMingLiU"/>
              </w:rPr>
            </w:pPr>
          </w:p>
        </w:tc>
      </w:tr>
      <w:tr w:rsidR="009A3905" w:rsidRPr="005B00C6" w14:paraId="05DAAA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B3A3C3" w14:textId="77777777" w:rsidR="009A3905" w:rsidRPr="005B00C6" w:rsidRDefault="009A3905" w:rsidP="00517456">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559E1F91"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2DF291"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BF65F0" w14:textId="77777777" w:rsidR="009A3905" w:rsidRPr="005B00C6" w:rsidRDefault="009A3905" w:rsidP="00517456">
            <w:pPr>
              <w:pStyle w:val="TAC"/>
              <w:rPr>
                <w:rFonts w:eastAsia="PMingLiU"/>
              </w:rPr>
            </w:pPr>
          </w:p>
        </w:tc>
      </w:tr>
      <w:tr w:rsidR="009A3905" w:rsidRPr="005B00C6" w14:paraId="4D1647C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C711AC" w14:textId="77777777" w:rsidR="009A3905" w:rsidRPr="005B00C6" w:rsidRDefault="009A3905" w:rsidP="00517456">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5FFDC3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3F4BE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4F707A" w14:textId="77777777" w:rsidR="009A3905" w:rsidRPr="005B00C6" w:rsidRDefault="009A3905" w:rsidP="00517456">
            <w:pPr>
              <w:pStyle w:val="TAC"/>
              <w:rPr>
                <w:rFonts w:eastAsia="PMingLiU"/>
              </w:rPr>
            </w:pPr>
          </w:p>
        </w:tc>
      </w:tr>
      <w:tr w:rsidR="009A3905" w:rsidRPr="005B00C6" w14:paraId="30BCB64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CB7F31" w14:textId="77777777" w:rsidR="009A3905" w:rsidRPr="005B00C6" w:rsidRDefault="009A3905" w:rsidP="00517456">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1BDB70F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89787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DE502E" w14:textId="77777777" w:rsidR="009A3905" w:rsidRPr="005B00C6" w:rsidRDefault="009A3905" w:rsidP="00517456">
            <w:pPr>
              <w:pStyle w:val="TAC"/>
              <w:rPr>
                <w:rFonts w:eastAsia="PMingLiU"/>
              </w:rPr>
            </w:pPr>
          </w:p>
        </w:tc>
      </w:tr>
      <w:tr w:rsidR="009A3905" w:rsidRPr="005B00C6" w14:paraId="0ECA6CB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A962FC" w14:textId="77777777" w:rsidR="009A3905" w:rsidRPr="005B00C6" w:rsidRDefault="009A3905" w:rsidP="00517456">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4747494B"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D3A3B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3CFC7A" w14:textId="77777777" w:rsidR="009A3905" w:rsidRPr="005B00C6" w:rsidRDefault="009A3905" w:rsidP="00517456">
            <w:pPr>
              <w:pStyle w:val="TAC"/>
              <w:rPr>
                <w:rFonts w:eastAsia="PMingLiU"/>
              </w:rPr>
            </w:pPr>
          </w:p>
        </w:tc>
      </w:tr>
      <w:tr w:rsidR="009A3905" w:rsidRPr="005B00C6" w14:paraId="5DD4F9A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4A39AF" w14:textId="41653207" w:rsidR="009A3905" w:rsidRPr="005B00C6" w:rsidRDefault="009A3905" w:rsidP="007A5CDD">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7893D8BF" w14:textId="623CFF39"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EEFFFC"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DF5644" w14:textId="77777777" w:rsidR="009A3905" w:rsidRPr="005B00C6" w:rsidRDefault="009A3905" w:rsidP="007A5CDD">
            <w:pPr>
              <w:pStyle w:val="TAC"/>
              <w:rPr>
                <w:rFonts w:eastAsia="PMingLiU"/>
              </w:rPr>
            </w:pPr>
          </w:p>
        </w:tc>
      </w:tr>
      <w:tr w:rsidR="009A3905" w:rsidRPr="005B00C6" w14:paraId="732413E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6B9664D" w14:textId="77777777" w:rsidR="009A3905" w:rsidRPr="005B00C6" w:rsidRDefault="009A3905" w:rsidP="00517456">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119645D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1B62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B5AB5E" w14:textId="77777777" w:rsidR="009A3905" w:rsidRPr="005B00C6" w:rsidRDefault="009A3905" w:rsidP="00517456">
            <w:pPr>
              <w:pStyle w:val="TAC"/>
              <w:rPr>
                <w:rFonts w:eastAsia="PMingLiU"/>
              </w:rPr>
            </w:pPr>
          </w:p>
        </w:tc>
      </w:tr>
      <w:tr w:rsidR="0044765F" w:rsidRPr="005B00C6" w14:paraId="4859E7F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CC72583" w14:textId="659BEB78" w:rsidR="0044765F" w:rsidRPr="005B00C6" w:rsidRDefault="0044765F" w:rsidP="0044765F">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6EF6DA12" w14:textId="29A54631"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18C95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F00E1A" w14:textId="77777777" w:rsidR="0044765F" w:rsidRPr="005B00C6" w:rsidRDefault="0044765F" w:rsidP="0044765F">
            <w:pPr>
              <w:pStyle w:val="TAC"/>
              <w:rPr>
                <w:rFonts w:eastAsia="PMingLiU"/>
              </w:rPr>
            </w:pPr>
          </w:p>
        </w:tc>
      </w:tr>
      <w:tr w:rsidR="0044765F" w:rsidRPr="005B00C6" w14:paraId="1F09639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8E0E693" w14:textId="77777777" w:rsidR="0044765F" w:rsidRPr="005B00C6" w:rsidRDefault="0044765F" w:rsidP="0044765F">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46FA6F17"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84AF75"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BD6C6" w14:textId="77777777" w:rsidR="0044765F" w:rsidRPr="005B00C6" w:rsidRDefault="0044765F" w:rsidP="0044765F">
            <w:pPr>
              <w:pStyle w:val="TAC"/>
              <w:rPr>
                <w:rFonts w:eastAsia="PMingLiU"/>
              </w:rPr>
            </w:pPr>
          </w:p>
        </w:tc>
      </w:tr>
      <w:tr w:rsidR="0044765F" w:rsidRPr="005B00C6" w14:paraId="48C429E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1CA87C" w14:textId="77777777" w:rsidR="0044765F" w:rsidRPr="005B00C6" w:rsidRDefault="0044765F" w:rsidP="0044765F">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48788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78117A"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04356CD" w14:textId="77777777" w:rsidR="0044765F" w:rsidRPr="005B00C6" w:rsidRDefault="0044765F" w:rsidP="0044765F">
            <w:pPr>
              <w:pStyle w:val="TAC"/>
              <w:rPr>
                <w:rFonts w:eastAsia="PMingLiU"/>
              </w:rPr>
            </w:pPr>
          </w:p>
        </w:tc>
      </w:tr>
      <w:tr w:rsidR="0044765F" w:rsidRPr="005B00C6" w14:paraId="488E394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23D0B1" w14:textId="77777777" w:rsidR="0044765F" w:rsidRPr="005B00C6" w:rsidRDefault="0044765F" w:rsidP="0044765F">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7F09EA4B"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6E30D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5469AB" w14:textId="77777777" w:rsidR="0044765F" w:rsidRPr="005B00C6" w:rsidRDefault="0044765F" w:rsidP="0044765F">
            <w:pPr>
              <w:pStyle w:val="TAC"/>
              <w:rPr>
                <w:rFonts w:eastAsia="PMingLiU"/>
              </w:rPr>
            </w:pPr>
          </w:p>
        </w:tc>
      </w:tr>
      <w:tr w:rsidR="0044765F" w:rsidRPr="005B00C6" w14:paraId="1CD4F79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88C429" w14:textId="77777777" w:rsidR="0044765F" w:rsidRPr="005B00C6" w:rsidRDefault="0044765F" w:rsidP="0044765F">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21DA1DAE"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B16C4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94F334" w14:textId="77777777" w:rsidR="0044765F" w:rsidRPr="005B00C6" w:rsidRDefault="0044765F" w:rsidP="0044765F">
            <w:pPr>
              <w:pStyle w:val="TAC"/>
              <w:rPr>
                <w:rFonts w:eastAsia="PMingLiU"/>
              </w:rPr>
            </w:pPr>
          </w:p>
        </w:tc>
      </w:tr>
      <w:tr w:rsidR="0044765F" w:rsidRPr="005B00C6" w14:paraId="1D08DE4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2A6C4A" w14:textId="77777777" w:rsidR="0044765F" w:rsidRPr="005B00C6" w:rsidRDefault="0044765F" w:rsidP="0044765F">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43891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C458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64370B" w14:textId="77777777" w:rsidR="0044765F" w:rsidRPr="005B00C6" w:rsidRDefault="0044765F" w:rsidP="0044765F">
            <w:pPr>
              <w:pStyle w:val="TAC"/>
              <w:rPr>
                <w:rFonts w:eastAsia="PMingLiU"/>
              </w:rPr>
            </w:pPr>
          </w:p>
        </w:tc>
      </w:tr>
      <w:tr w:rsidR="0044765F" w:rsidRPr="005B00C6" w14:paraId="35EF41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444772" w14:textId="77777777" w:rsidR="0044765F" w:rsidRPr="005B00C6" w:rsidRDefault="0044765F" w:rsidP="0044765F">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6E75D1B4"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AD8C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5C3EC4" w14:textId="77777777" w:rsidR="0044765F" w:rsidRPr="005B00C6" w:rsidRDefault="0044765F" w:rsidP="0044765F">
            <w:pPr>
              <w:pStyle w:val="TAC"/>
              <w:rPr>
                <w:rFonts w:eastAsia="PMingLiU"/>
              </w:rPr>
            </w:pPr>
          </w:p>
        </w:tc>
      </w:tr>
      <w:tr w:rsidR="0044765F" w:rsidRPr="005B00C6" w14:paraId="7E751B3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A33D1A" w14:textId="77777777" w:rsidR="0044765F" w:rsidRPr="005B00C6" w:rsidRDefault="0044765F" w:rsidP="0044765F">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2F6BD04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33393"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7E762E" w14:textId="77777777" w:rsidR="0044765F" w:rsidRPr="005B00C6" w:rsidRDefault="0044765F" w:rsidP="0044765F">
            <w:pPr>
              <w:pStyle w:val="TAC"/>
              <w:rPr>
                <w:rFonts w:eastAsia="PMingLiU"/>
              </w:rPr>
            </w:pPr>
          </w:p>
        </w:tc>
      </w:tr>
      <w:tr w:rsidR="0044765F" w:rsidRPr="005B00C6" w14:paraId="566002A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A1FA86" w14:textId="77777777" w:rsidR="0044765F" w:rsidRPr="005B00C6" w:rsidRDefault="0044765F" w:rsidP="0044765F">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7A14D618"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65AD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B6E6C1" w14:textId="77777777" w:rsidR="0044765F" w:rsidRPr="005B00C6" w:rsidRDefault="0044765F" w:rsidP="0044765F">
            <w:pPr>
              <w:pStyle w:val="TAC"/>
              <w:rPr>
                <w:rFonts w:eastAsia="PMingLiU"/>
              </w:rPr>
            </w:pPr>
          </w:p>
        </w:tc>
      </w:tr>
      <w:tr w:rsidR="0044765F" w:rsidRPr="005B00C6" w14:paraId="224557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C5248D6" w14:textId="77777777" w:rsidR="0044765F" w:rsidRPr="005B00C6" w:rsidRDefault="0044765F" w:rsidP="0044765F">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3BC10BDD"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F0FA1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B8531F" w14:textId="77777777" w:rsidR="0044765F" w:rsidRPr="005B00C6" w:rsidRDefault="0044765F" w:rsidP="0044765F">
            <w:pPr>
              <w:pStyle w:val="TAC"/>
              <w:rPr>
                <w:rFonts w:eastAsia="PMingLiU"/>
              </w:rPr>
            </w:pPr>
          </w:p>
        </w:tc>
      </w:tr>
      <w:tr w:rsidR="0044765F" w:rsidRPr="005B00C6" w14:paraId="136E0C5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2D4A3C" w14:textId="77777777" w:rsidR="0044765F" w:rsidRPr="005B00C6" w:rsidRDefault="0044765F" w:rsidP="0044765F">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3985BC2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912F7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7B524" w14:textId="77777777" w:rsidR="0044765F" w:rsidRPr="005B00C6" w:rsidRDefault="0044765F" w:rsidP="0044765F">
            <w:pPr>
              <w:pStyle w:val="TAC"/>
              <w:rPr>
                <w:rFonts w:eastAsia="PMingLiU"/>
              </w:rPr>
            </w:pPr>
          </w:p>
        </w:tc>
      </w:tr>
      <w:tr w:rsidR="0044765F" w:rsidRPr="005B00C6" w14:paraId="59984A2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FDB67B9" w14:textId="77777777" w:rsidR="0044765F" w:rsidRPr="005B00C6" w:rsidRDefault="0044765F" w:rsidP="0044765F">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1F271E6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6AC3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CA70EE" w14:textId="77777777" w:rsidR="0044765F" w:rsidRPr="005B00C6" w:rsidRDefault="0044765F" w:rsidP="0044765F">
            <w:pPr>
              <w:pStyle w:val="TAC"/>
              <w:rPr>
                <w:rFonts w:eastAsia="PMingLiU"/>
              </w:rPr>
            </w:pPr>
          </w:p>
        </w:tc>
      </w:tr>
      <w:tr w:rsidR="0044765F" w:rsidRPr="005B00C6" w14:paraId="577DA1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26294F0" w14:textId="77777777" w:rsidR="0044765F" w:rsidRPr="005B00C6" w:rsidRDefault="0044765F" w:rsidP="0044765F">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5AF886F0"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5D9788"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8AF6ED" w14:textId="77777777" w:rsidR="0044765F" w:rsidRPr="005B00C6" w:rsidRDefault="0044765F" w:rsidP="0044765F">
            <w:pPr>
              <w:pStyle w:val="TAC"/>
              <w:rPr>
                <w:rFonts w:eastAsia="PMingLiU"/>
              </w:rPr>
            </w:pPr>
          </w:p>
        </w:tc>
      </w:tr>
      <w:tr w:rsidR="0044765F" w:rsidRPr="005B00C6" w14:paraId="5580B28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97EE14" w14:textId="77777777" w:rsidR="0044765F" w:rsidRPr="005B00C6" w:rsidRDefault="0044765F" w:rsidP="0044765F">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249528E5"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4E9271"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54A3D6" w14:textId="77777777" w:rsidR="0044765F" w:rsidRPr="005B00C6" w:rsidRDefault="0044765F" w:rsidP="0044765F">
            <w:pPr>
              <w:pStyle w:val="TAC"/>
              <w:rPr>
                <w:rFonts w:eastAsia="PMingLiU"/>
              </w:rPr>
            </w:pPr>
          </w:p>
        </w:tc>
      </w:tr>
      <w:tr w:rsidR="0044765F" w:rsidRPr="005B00C6" w14:paraId="2140E09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4EBAB7" w14:textId="77777777" w:rsidR="0044765F" w:rsidRPr="005B00C6" w:rsidRDefault="0044765F" w:rsidP="0044765F">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785DE31B"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DE80D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27017FAA" w14:textId="77777777" w:rsidR="0044765F" w:rsidRPr="005B00C6" w:rsidRDefault="0044765F" w:rsidP="0044765F">
            <w:pPr>
              <w:pStyle w:val="TAC"/>
            </w:pPr>
          </w:p>
        </w:tc>
      </w:tr>
      <w:tr w:rsidR="0044765F" w:rsidRPr="005B00C6" w14:paraId="6428F9D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F3B3ED" w14:textId="77777777" w:rsidR="0044765F" w:rsidRPr="005B00C6" w:rsidRDefault="0044765F" w:rsidP="0044765F">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304A6D1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486EC4"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CE1365" w14:textId="77777777" w:rsidR="0044765F" w:rsidRPr="005B00C6" w:rsidRDefault="0044765F" w:rsidP="0044765F">
            <w:pPr>
              <w:pStyle w:val="TAC"/>
              <w:rPr>
                <w:rFonts w:eastAsia="PMingLiU"/>
              </w:rPr>
            </w:pPr>
          </w:p>
        </w:tc>
      </w:tr>
      <w:tr w:rsidR="0044765F" w:rsidRPr="005B00C6" w14:paraId="6699D0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0623FF" w14:textId="77777777" w:rsidR="0044765F" w:rsidRPr="005B00C6" w:rsidRDefault="0044765F" w:rsidP="0044765F">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6D9FB484" w14:textId="77777777" w:rsidR="0044765F" w:rsidRPr="005B00C6" w:rsidRDefault="0044765F" w:rsidP="0044765F">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DD25B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FC9767" w14:textId="77777777" w:rsidR="0044765F" w:rsidRPr="005B00C6" w:rsidRDefault="0044765F" w:rsidP="0044765F">
            <w:pPr>
              <w:pStyle w:val="TAC"/>
              <w:rPr>
                <w:rFonts w:eastAsia="PMingLiU"/>
              </w:rPr>
            </w:pPr>
          </w:p>
        </w:tc>
      </w:tr>
      <w:tr w:rsidR="0044765F" w:rsidRPr="005B00C6" w14:paraId="7E92D91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ED69D3" w14:textId="77777777" w:rsidR="0044765F" w:rsidRPr="005B00C6" w:rsidRDefault="0044765F" w:rsidP="0044765F">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70019373" w14:textId="77777777" w:rsidR="0044765F" w:rsidRPr="005B00C6" w:rsidRDefault="0044765F" w:rsidP="0044765F">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828DC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85CD75" w14:textId="77777777" w:rsidR="0044765F" w:rsidRPr="005B00C6" w:rsidRDefault="0044765F" w:rsidP="0044765F">
            <w:pPr>
              <w:pStyle w:val="TAC"/>
              <w:rPr>
                <w:rFonts w:eastAsia="PMingLiU"/>
              </w:rPr>
            </w:pPr>
          </w:p>
        </w:tc>
      </w:tr>
      <w:tr w:rsidR="0044765F" w:rsidRPr="005B00C6" w14:paraId="65BAE6B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A04530" w14:textId="77777777" w:rsidR="0044765F" w:rsidRPr="005B00C6" w:rsidRDefault="0044765F" w:rsidP="0044765F">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398B34DB"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7770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1ED7C1" w14:textId="77777777" w:rsidR="0044765F" w:rsidRPr="005B00C6" w:rsidRDefault="0044765F" w:rsidP="0044765F">
            <w:pPr>
              <w:pStyle w:val="TAC"/>
              <w:rPr>
                <w:rFonts w:eastAsia="PMingLiU"/>
              </w:rPr>
            </w:pPr>
          </w:p>
        </w:tc>
      </w:tr>
      <w:tr w:rsidR="0044765F" w:rsidRPr="005B00C6" w14:paraId="401CD9D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31000C" w14:textId="77777777" w:rsidR="0044765F" w:rsidRPr="005B00C6" w:rsidRDefault="0044765F" w:rsidP="0044765F">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48DBBC3A"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D0DE2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E84DC5" w14:textId="77777777" w:rsidR="0044765F" w:rsidRPr="005B00C6" w:rsidRDefault="0044765F" w:rsidP="0044765F">
            <w:pPr>
              <w:pStyle w:val="TAC"/>
              <w:rPr>
                <w:rFonts w:eastAsia="PMingLiU"/>
              </w:rPr>
            </w:pPr>
          </w:p>
        </w:tc>
      </w:tr>
      <w:tr w:rsidR="0044765F" w:rsidRPr="005B00C6" w14:paraId="65BD168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DD1CB7" w14:textId="77777777" w:rsidR="0044765F" w:rsidRPr="005B00C6" w:rsidRDefault="0044765F" w:rsidP="0044765F">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16A360A4"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BF23F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3D43B10" w14:textId="77777777" w:rsidR="0044765F" w:rsidRPr="005B00C6" w:rsidRDefault="0044765F" w:rsidP="0044765F">
            <w:pPr>
              <w:pStyle w:val="TAC"/>
              <w:rPr>
                <w:rFonts w:eastAsia="PMingLiU"/>
              </w:rPr>
            </w:pPr>
          </w:p>
        </w:tc>
      </w:tr>
      <w:tr w:rsidR="0044765F" w:rsidRPr="005B00C6" w14:paraId="5D37A3D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175513" w14:textId="77777777" w:rsidR="0044765F" w:rsidRPr="005B00C6" w:rsidRDefault="0044765F" w:rsidP="0044765F">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74278DA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2DC2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7551FC" w14:textId="77777777" w:rsidR="0044765F" w:rsidRPr="005B00C6" w:rsidRDefault="0044765F" w:rsidP="0044765F">
            <w:pPr>
              <w:pStyle w:val="TAC"/>
              <w:rPr>
                <w:rFonts w:eastAsia="PMingLiU"/>
              </w:rPr>
            </w:pPr>
          </w:p>
        </w:tc>
      </w:tr>
      <w:tr w:rsidR="0044765F" w:rsidRPr="005B00C6" w14:paraId="4E0CD9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A9468AF" w14:textId="77777777" w:rsidR="0044765F" w:rsidRPr="005B00C6" w:rsidRDefault="0044765F" w:rsidP="0044765F">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6A80E0A8"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377A2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550973" w14:textId="77777777" w:rsidR="0044765F" w:rsidRPr="005B00C6" w:rsidRDefault="0044765F" w:rsidP="0044765F">
            <w:pPr>
              <w:pStyle w:val="TAC"/>
              <w:rPr>
                <w:rFonts w:eastAsia="PMingLiU"/>
              </w:rPr>
            </w:pPr>
          </w:p>
        </w:tc>
      </w:tr>
      <w:tr w:rsidR="00827C07" w:rsidRPr="005B00C6" w14:paraId="38EE064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F674C" w14:textId="6C979C7C" w:rsidR="00827C07" w:rsidRPr="005B00C6" w:rsidRDefault="00827C07" w:rsidP="00827C07">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143A8815" w14:textId="0F5B3ACF" w:rsidR="00827C07" w:rsidRPr="005B00C6" w:rsidRDefault="00827C07" w:rsidP="00827C0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834D52" w14:textId="77777777" w:rsidR="00827C07" w:rsidRPr="005B00C6" w:rsidRDefault="00827C07" w:rsidP="00827C07">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3A0566" w14:textId="77777777" w:rsidR="00827C07" w:rsidRPr="005B00C6" w:rsidRDefault="00827C07" w:rsidP="00827C07">
            <w:pPr>
              <w:pStyle w:val="TAC"/>
              <w:rPr>
                <w:rFonts w:eastAsia="PMingLiU"/>
              </w:rPr>
            </w:pPr>
          </w:p>
        </w:tc>
      </w:tr>
      <w:tr w:rsidR="0044765F" w:rsidRPr="005B00C6" w14:paraId="6BCCEAA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11A37A" w14:textId="77777777" w:rsidR="0044765F" w:rsidRPr="005B00C6" w:rsidRDefault="0044765F" w:rsidP="0044765F">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65B9709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22031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31DD4AD8" w14:textId="77777777" w:rsidR="0044765F" w:rsidRPr="005B00C6" w:rsidRDefault="0044765F" w:rsidP="0044765F">
            <w:pPr>
              <w:pStyle w:val="TAC"/>
            </w:pPr>
          </w:p>
        </w:tc>
      </w:tr>
      <w:tr w:rsidR="0044765F" w:rsidRPr="005B00C6" w14:paraId="390B71F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5369AE" w14:textId="77777777" w:rsidR="0044765F" w:rsidRPr="005B00C6" w:rsidRDefault="0044765F" w:rsidP="0044765F">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2E09FDA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557192"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78F2CFD1" w14:textId="77777777" w:rsidR="0044765F" w:rsidRPr="005B00C6" w:rsidRDefault="0044765F" w:rsidP="0044765F">
            <w:pPr>
              <w:pStyle w:val="TAC"/>
            </w:pPr>
          </w:p>
        </w:tc>
      </w:tr>
      <w:tr w:rsidR="0044765F" w:rsidRPr="005B00C6" w14:paraId="2A10778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71F207E" w14:textId="77777777" w:rsidR="0044765F" w:rsidRPr="005B00C6" w:rsidRDefault="0044765F" w:rsidP="0044765F">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502E3181"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2DF064"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586BED97" w14:textId="77777777" w:rsidR="0044765F" w:rsidRPr="005B00C6" w:rsidRDefault="0044765F" w:rsidP="0044765F">
            <w:pPr>
              <w:pStyle w:val="TAC"/>
            </w:pPr>
          </w:p>
        </w:tc>
      </w:tr>
      <w:tr w:rsidR="00827C07" w:rsidRPr="005B00C6" w14:paraId="7253F10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8B3FB87" w14:textId="153A0456" w:rsidR="00827C07" w:rsidRPr="005B00C6" w:rsidRDefault="00827C07" w:rsidP="00827C07">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7BC52130" w14:textId="6DC523D1" w:rsidR="00827C07" w:rsidRPr="005B00C6" w:rsidRDefault="00827C07" w:rsidP="00827C0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9722A6" w14:textId="77777777" w:rsidR="00827C07" w:rsidRPr="005B00C6" w:rsidRDefault="00827C07" w:rsidP="00827C07">
            <w:pPr>
              <w:pStyle w:val="TAC"/>
            </w:pPr>
          </w:p>
        </w:tc>
        <w:tc>
          <w:tcPr>
            <w:tcW w:w="1855" w:type="pct"/>
            <w:tcBorders>
              <w:top w:val="single" w:sz="4" w:space="0" w:color="auto"/>
              <w:left w:val="single" w:sz="4" w:space="0" w:color="auto"/>
              <w:bottom w:val="single" w:sz="4" w:space="0" w:color="auto"/>
              <w:right w:val="single" w:sz="4" w:space="0" w:color="auto"/>
            </w:tcBorders>
          </w:tcPr>
          <w:p w14:paraId="45193004" w14:textId="77777777" w:rsidR="00827C07" w:rsidRPr="005B00C6" w:rsidRDefault="00827C07" w:rsidP="00827C07">
            <w:pPr>
              <w:pStyle w:val="TAC"/>
            </w:pPr>
          </w:p>
        </w:tc>
      </w:tr>
      <w:tr w:rsidR="0044765F" w:rsidRPr="005B00C6" w14:paraId="521B7FC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C52FEF" w14:textId="77777777" w:rsidR="0044765F" w:rsidRPr="005B00C6" w:rsidRDefault="0044765F" w:rsidP="0044765F">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2BCCB3C6"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1985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235FC8" w14:textId="77777777" w:rsidR="0044765F" w:rsidRPr="005B00C6" w:rsidRDefault="0044765F" w:rsidP="0044765F">
            <w:pPr>
              <w:pStyle w:val="TAC"/>
              <w:rPr>
                <w:rFonts w:eastAsia="PMingLiU"/>
              </w:rPr>
            </w:pPr>
          </w:p>
        </w:tc>
      </w:tr>
      <w:tr w:rsidR="0044765F" w:rsidRPr="005B00C6" w14:paraId="181E6EA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01E3BE" w14:textId="77777777" w:rsidR="0044765F" w:rsidRPr="005B00C6" w:rsidRDefault="0044765F" w:rsidP="0044765F">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578A9975"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2E08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08FF07" w14:textId="77777777" w:rsidR="0044765F" w:rsidRPr="005B00C6" w:rsidRDefault="0044765F" w:rsidP="0044765F">
            <w:pPr>
              <w:pStyle w:val="TAC"/>
              <w:rPr>
                <w:rFonts w:eastAsia="PMingLiU"/>
              </w:rPr>
            </w:pPr>
          </w:p>
        </w:tc>
      </w:tr>
      <w:tr w:rsidR="00983AF9" w:rsidRPr="005B00C6" w14:paraId="1B57BF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6749B09" w14:textId="71FC5E5F" w:rsidR="00983AF9" w:rsidRPr="005B00C6" w:rsidRDefault="00983AF9" w:rsidP="00983AF9">
            <w:pPr>
              <w:pStyle w:val="TAL"/>
            </w:pPr>
            <w:r w:rsidRPr="005B00C6">
              <w:t>DC_3A-7A-20A_n8A</w:t>
            </w:r>
          </w:p>
        </w:tc>
        <w:tc>
          <w:tcPr>
            <w:tcW w:w="913" w:type="pct"/>
            <w:tcBorders>
              <w:top w:val="single" w:sz="4" w:space="0" w:color="auto"/>
              <w:left w:val="single" w:sz="4" w:space="0" w:color="auto"/>
              <w:bottom w:val="single" w:sz="4" w:space="0" w:color="auto"/>
              <w:right w:val="single" w:sz="4" w:space="0" w:color="auto"/>
            </w:tcBorders>
          </w:tcPr>
          <w:p w14:paraId="726CA925" w14:textId="79BD4890" w:rsidR="00983AF9" w:rsidRPr="005B00C6" w:rsidRDefault="00983AF9" w:rsidP="00983AF9">
            <w:pPr>
              <w:pStyle w:val="TAC"/>
              <w:rPr>
                <w:rFonts w:eastAsia="PMingLiU"/>
                <w:lang w:eastAsia="ja-JP"/>
              </w:rPr>
            </w:pPr>
            <w:r w:rsidRPr="005B00C6">
              <w:rPr>
                <w:rFonts w:eastAsia="PMingLiU"/>
                <w:lang w:eastAsia="ja-JP"/>
              </w:rPr>
              <w:t>Rel-1</w:t>
            </w:r>
            <w:r>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DA1DA7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46E1F8" w14:textId="77777777" w:rsidR="00983AF9" w:rsidRPr="005B00C6" w:rsidRDefault="00983AF9" w:rsidP="00983AF9">
            <w:pPr>
              <w:pStyle w:val="TAC"/>
              <w:rPr>
                <w:rFonts w:eastAsia="PMingLiU"/>
              </w:rPr>
            </w:pPr>
          </w:p>
        </w:tc>
      </w:tr>
      <w:tr w:rsidR="00983AF9" w:rsidRPr="005B00C6" w14:paraId="782ACE4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7C6461" w14:textId="5DDD26E9" w:rsidR="00983AF9" w:rsidRPr="005B00C6" w:rsidRDefault="00983AF9" w:rsidP="00983AF9">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7023BD38" w14:textId="082A9868"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1F015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82FA9D" w14:textId="77777777" w:rsidR="00983AF9" w:rsidRPr="005B00C6" w:rsidRDefault="00983AF9" w:rsidP="00983AF9">
            <w:pPr>
              <w:pStyle w:val="TAC"/>
              <w:rPr>
                <w:rFonts w:eastAsia="PMingLiU"/>
              </w:rPr>
            </w:pPr>
          </w:p>
        </w:tc>
      </w:tr>
      <w:tr w:rsidR="00983AF9" w:rsidRPr="005B00C6" w14:paraId="37E1F07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86B6EE" w14:textId="77777777" w:rsidR="00983AF9" w:rsidRPr="005B00C6" w:rsidRDefault="00983AF9" w:rsidP="00983AF9">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6524BB4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306A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7591EC" w14:textId="77777777" w:rsidR="00983AF9" w:rsidRPr="005B00C6" w:rsidRDefault="00983AF9" w:rsidP="00983AF9">
            <w:pPr>
              <w:pStyle w:val="TAC"/>
              <w:rPr>
                <w:rFonts w:eastAsia="PMingLiU"/>
              </w:rPr>
            </w:pPr>
          </w:p>
        </w:tc>
      </w:tr>
      <w:tr w:rsidR="00983AF9" w:rsidRPr="005B00C6" w14:paraId="0C53B18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57F7AD" w14:textId="1095D56F" w:rsidR="00983AF9" w:rsidRPr="005B00C6" w:rsidRDefault="00983AF9" w:rsidP="00983AF9">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2BC57241" w14:textId="5F29B899"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BCE94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4D1A95" w14:textId="77777777" w:rsidR="00983AF9" w:rsidRPr="005B00C6" w:rsidRDefault="00983AF9" w:rsidP="00983AF9">
            <w:pPr>
              <w:pStyle w:val="TAC"/>
              <w:rPr>
                <w:rFonts w:eastAsia="PMingLiU"/>
              </w:rPr>
            </w:pPr>
          </w:p>
        </w:tc>
      </w:tr>
      <w:tr w:rsidR="00983AF9" w:rsidRPr="005B00C6" w14:paraId="0BD45AD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D1CA22" w14:textId="77777777" w:rsidR="00983AF9" w:rsidRPr="005B00C6" w:rsidRDefault="00983AF9" w:rsidP="00983AF9">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1844653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EB304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A77944" w14:textId="77777777" w:rsidR="00983AF9" w:rsidRPr="005B00C6" w:rsidRDefault="00983AF9" w:rsidP="00983AF9">
            <w:pPr>
              <w:pStyle w:val="TAC"/>
              <w:rPr>
                <w:rFonts w:eastAsia="PMingLiU"/>
              </w:rPr>
            </w:pPr>
          </w:p>
        </w:tc>
      </w:tr>
      <w:tr w:rsidR="00983AF9" w:rsidRPr="005B00C6" w14:paraId="78DC5D6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A70835" w14:textId="77777777" w:rsidR="00983AF9" w:rsidRPr="005B00C6" w:rsidRDefault="00983AF9" w:rsidP="00983AF9">
            <w:pPr>
              <w:pStyle w:val="TAL"/>
            </w:pPr>
            <w:r w:rsidRPr="005B00C6">
              <w:t>DC_3A-19A_n1A-n78A</w:t>
            </w:r>
          </w:p>
        </w:tc>
        <w:tc>
          <w:tcPr>
            <w:tcW w:w="913" w:type="pct"/>
            <w:tcBorders>
              <w:top w:val="single" w:sz="4" w:space="0" w:color="auto"/>
              <w:left w:val="single" w:sz="4" w:space="0" w:color="auto"/>
              <w:bottom w:val="single" w:sz="4" w:space="0" w:color="auto"/>
              <w:right w:val="single" w:sz="4" w:space="0" w:color="auto"/>
            </w:tcBorders>
          </w:tcPr>
          <w:p w14:paraId="13F2A6B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F326B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21A2C2" w14:textId="77777777" w:rsidR="00983AF9" w:rsidRPr="005B00C6" w:rsidRDefault="00983AF9" w:rsidP="00983AF9">
            <w:pPr>
              <w:pStyle w:val="TAC"/>
              <w:rPr>
                <w:rFonts w:eastAsia="PMingLiU"/>
              </w:rPr>
            </w:pPr>
          </w:p>
        </w:tc>
      </w:tr>
      <w:tr w:rsidR="00983AF9" w:rsidRPr="005B00C6" w14:paraId="3CC386D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F842D0" w14:textId="77777777" w:rsidR="00983AF9" w:rsidRPr="005B00C6" w:rsidRDefault="00983AF9" w:rsidP="00983AF9">
            <w:pPr>
              <w:pStyle w:val="TAL"/>
            </w:pPr>
            <w:r w:rsidRPr="005B00C6">
              <w:t>DC_3A-19A_n1A-n79A</w:t>
            </w:r>
          </w:p>
        </w:tc>
        <w:tc>
          <w:tcPr>
            <w:tcW w:w="913" w:type="pct"/>
            <w:tcBorders>
              <w:top w:val="single" w:sz="4" w:space="0" w:color="auto"/>
              <w:left w:val="single" w:sz="4" w:space="0" w:color="auto"/>
              <w:bottom w:val="single" w:sz="4" w:space="0" w:color="auto"/>
              <w:right w:val="single" w:sz="4" w:space="0" w:color="auto"/>
            </w:tcBorders>
          </w:tcPr>
          <w:p w14:paraId="2727EBE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9285B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20942D" w14:textId="77777777" w:rsidR="00983AF9" w:rsidRPr="005B00C6" w:rsidRDefault="00983AF9" w:rsidP="00983AF9">
            <w:pPr>
              <w:pStyle w:val="TAC"/>
              <w:rPr>
                <w:rFonts w:eastAsia="PMingLiU"/>
              </w:rPr>
            </w:pPr>
          </w:p>
        </w:tc>
      </w:tr>
      <w:tr w:rsidR="00983AF9" w:rsidRPr="005B00C6" w14:paraId="41847BA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CAEE4DE" w14:textId="77777777" w:rsidR="00983AF9" w:rsidRPr="005B00C6" w:rsidRDefault="00983AF9" w:rsidP="00983AF9">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0C8EF9E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60A6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AECF0" w14:textId="77777777" w:rsidR="00983AF9" w:rsidRPr="005B00C6" w:rsidRDefault="00983AF9" w:rsidP="00983AF9">
            <w:pPr>
              <w:pStyle w:val="TAC"/>
              <w:rPr>
                <w:rFonts w:eastAsia="PMingLiU"/>
              </w:rPr>
            </w:pPr>
          </w:p>
        </w:tc>
      </w:tr>
      <w:tr w:rsidR="00983AF9" w:rsidRPr="005B00C6" w14:paraId="793C6B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89CD35" w14:textId="77777777" w:rsidR="00983AF9" w:rsidRPr="005B00C6" w:rsidRDefault="00983AF9" w:rsidP="00983AF9">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4B921B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38045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0BF4DE" w14:textId="77777777" w:rsidR="00983AF9" w:rsidRPr="005B00C6" w:rsidRDefault="00983AF9" w:rsidP="00983AF9">
            <w:pPr>
              <w:pStyle w:val="TAC"/>
              <w:rPr>
                <w:rFonts w:eastAsia="PMingLiU"/>
              </w:rPr>
            </w:pPr>
          </w:p>
        </w:tc>
      </w:tr>
      <w:tr w:rsidR="00983AF9" w:rsidRPr="005B00C6" w14:paraId="1AE6CA2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F77329" w14:textId="77777777" w:rsidR="00983AF9" w:rsidRPr="005B00C6" w:rsidRDefault="00983AF9" w:rsidP="00983AF9">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2109B853"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F1061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848F0F" w14:textId="77777777" w:rsidR="00983AF9" w:rsidRPr="005B00C6" w:rsidRDefault="00983AF9" w:rsidP="00983AF9">
            <w:pPr>
              <w:pStyle w:val="TAC"/>
              <w:rPr>
                <w:rFonts w:eastAsia="PMingLiU"/>
              </w:rPr>
            </w:pPr>
          </w:p>
        </w:tc>
      </w:tr>
      <w:tr w:rsidR="00983AF9" w:rsidRPr="005B00C6" w14:paraId="130F9CE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E54BCD" w14:textId="77777777" w:rsidR="00983AF9" w:rsidRPr="005B00C6" w:rsidRDefault="00983AF9" w:rsidP="00983AF9">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5199BBF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CC80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6E11D8" w14:textId="77777777" w:rsidR="00983AF9" w:rsidRPr="005B00C6" w:rsidRDefault="00983AF9" w:rsidP="00983AF9">
            <w:pPr>
              <w:pStyle w:val="TAC"/>
              <w:rPr>
                <w:rFonts w:eastAsia="PMingLiU"/>
              </w:rPr>
            </w:pPr>
          </w:p>
        </w:tc>
      </w:tr>
      <w:tr w:rsidR="00983AF9" w:rsidRPr="005B00C6" w14:paraId="77A49F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DFB3AD7" w14:textId="77777777" w:rsidR="00983AF9" w:rsidRPr="005B00C6" w:rsidRDefault="00983AF9" w:rsidP="00983AF9">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4A0D1B1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D59BD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C8A0C8" w14:textId="77777777" w:rsidR="00983AF9" w:rsidRPr="005B00C6" w:rsidRDefault="00983AF9" w:rsidP="00983AF9">
            <w:pPr>
              <w:pStyle w:val="TAC"/>
              <w:rPr>
                <w:rFonts w:eastAsia="PMingLiU"/>
              </w:rPr>
            </w:pPr>
          </w:p>
        </w:tc>
      </w:tr>
      <w:tr w:rsidR="00983AF9" w:rsidRPr="005B00C6" w14:paraId="43BD196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8B8721" w14:textId="77777777" w:rsidR="00983AF9" w:rsidRPr="005B00C6" w:rsidRDefault="00983AF9" w:rsidP="00983AF9">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60CBA8A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12A45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37FC24" w14:textId="77777777" w:rsidR="00983AF9" w:rsidRPr="005B00C6" w:rsidRDefault="00983AF9" w:rsidP="00983AF9">
            <w:pPr>
              <w:pStyle w:val="TAC"/>
              <w:rPr>
                <w:rFonts w:eastAsia="PMingLiU"/>
              </w:rPr>
            </w:pPr>
          </w:p>
        </w:tc>
      </w:tr>
      <w:tr w:rsidR="00983AF9" w:rsidRPr="005B00C6" w14:paraId="5207D51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83A063" w14:textId="77777777" w:rsidR="00983AF9" w:rsidRPr="005B00C6" w:rsidRDefault="00983AF9" w:rsidP="00983AF9">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7CACE35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9B21C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AC127" w14:textId="77777777" w:rsidR="00983AF9" w:rsidRPr="005B00C6" w:rsidRDefault="00983AF9" w:rsidP="00983AF9">
            <w:pPr>
              <w:pStyle w:val="TAC"/>
              <w:rPr>
                <w:rFonts w:eastAsia="PMingLiU"/>
              </w:rPr>
            </w:pPr>
          </w:p>
        </w:tc>
      </w:tr>
      <w:tr w:rsidR="00983AF9" w:rsidRPr="005B00C6" w14:paraId="3CCBB4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862581" w14:textId="77777777" w:rsidR="00983AF9" w:rsidRPr="005B00C6" w:rsidRDefault="00983AF9" w:rsidP="00983AF9">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6259730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9F5B2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784E5E" w14:textId="77777777" w:rsidR="00983AF9" w:rsidRPr="005B00C6" w:rsidRDefault="00983AF9" w:rsidP="00983AF9">
            <w:pPr>
              <w:pStyle w:val="TAC"/>
              <w:rPr>
                <w:rFonts w:eastAsia="PMingLiU"/>
              </w:rPr>
            </w:pPr>
          </w:p>
        </w:tc>
      </w:tr>
      <w:tr w:rsidR="00983AF9" w:rsidRPr="005B00C6" w14:paraId="72E535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E13A67" w14:textId="77777777" w:rsidR="00983AF9" w:rsidRPr="005B00C6" w:rsidRDefault="00983AF9" w:rsidP="00983AF9">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748A84C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43D1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77F512" w14:textId="77777777" w:rsidR="00983AF9" w:rsidRPr="005B00C6" w:rsidRDefault="00983AF9" w:rsidP="00983AF9">
            <w:pPr>
              <w:pStyle w:val="TAC"/>
              <w:rPr>
                <w:rFonts w:eastAsia="PMingLiU"/>
              </w:rPr>
            </w:pPr>
          </w:p>
        </w:tc>
      </w:tr>
      <w:tr w:rsidR="00983AF9" w:rsidRPr="005B00C6" w14:paraId="2A9F1B8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288425" w14:textId="77777777" w:rsidR="00983AF9" w:rsidRPr="005B00C6" w:rsidRDefault="00983AF9" w:rsidP="00983AF9">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0D6271D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B6C66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E67A8B" w14:textId="77777777" w:rsidR="00983AF9" w:rsidRPr="005B00C6" w:rsidRDefault="00983AF9" w:rsidP="00983AF9">
            <w:pPr>
              <w:pStyle w:val="TAC"/>
              <w:rPr>
                <w:rFonts w:eastAsia="PMingLiU"/>
              </w:rPr>
            </w:pPr>
          </w:p>
        </w:tc>
      </w:tr>
      <w:tr w:rsidR="00983AF9" w:rsidRPr="005B00C6" w14:paraId="69434B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EF35F9" w14:textId="77777777" w:rsidR="00983AF9" w:rsidRPr="005B00C6" w:rsidRDefault="00983AF9" w:rsidP="00983AF9">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57F672F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A4471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81865" w14:textId="77777777" w:rsidR="00983AF9" w:rsidRPr="005B00C6" w:rsidRDefault="00983AF9" w:rsidP="00983AF9">
            <w:pPr>
              <w:pStyle w:val="TAC"/>
              <w:rPr>
                <w:rFonts w:eastAsia="PMingLiU"/>
              </w:rPr>
            </w:pPr>
          </w:p>
        </w:tc>
      </w:tr>
      <w:tr w:rsidR="00983AF9" w:rsidRPr="005B00C6" w14:paraId="70CCCC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45FFFD" w14:textId="77777777" w:rsidR="00983AF9" w:rsidRPr="005B00C6" w:rsidRDefault="00983AF9" w:rsidP="00983AF9">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3E7A879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AFACC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425BC" w14:textId="77777777" w:rsidR="00983AF9" w:rsidRPr="005B00C6" w:rsidRDefault="00983AF9" w:rsidP="00983AF9">
            <w:pPr>
              <w:pStyle w:val="TAC"/>
              <w:rPr>
                <w:rFonts w:eastAsia="PMingLiU"/>
              </w:rPr>
            </w:pPr>
          </w:p>
        </w:tc>
      </w:tr>
      <w:tr w:rsidR="00983AF9" w:rsidRPr="005B00C6" w14:paraId="5536CCC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BDEF7AA" w14:textId="77777777" w:rsidR="00983AF9" w:rsidRPr="005B00C6" w:rsidRDefault="00983AF9" w:rsidP="00983AF9">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33D024E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256EC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181B4A" w14:textId="77777777" w:rsidR="00983AF9" w:rsidRPr="005B00C6" w:rsidRDefault="00983AF9" w:rsidP="00983AF9">
            <w:pPr>
              <w:pStyle w:val="TAC"/>
              <w:rPr>
                <w:rFonts w:eastAsia="PMingLiU"/>
              </w:rPr>
            </w:pPr>
          </w:p>
        </w:tc>
      </w:tr>
      <w:tr w:rsidR="00983AF9" w:rsidRPr="005B00C6" w14:paraId="6A53AAA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5A8E23" w14:textId="77777777" w:rsidR="00983AF9" w:rsidRPr="005B00C6" w:rsidRDefault="00983AF9" w:rsidP="00983AF9">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570BB61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56A2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993752" w14:textId="77777777" w:rsidR="00983AF9" w:rsidRPr="005B00C6" w:rsidRDefault="00983AF9" w:rsidP="00983AF9">
            <w:pPr>
              <w:pStyle w:val="TAC"/>
              <w:rPr>
                <w:rFonts w:eastAsia="PMingLiU"/>
              </w:rPr>
            </w:pPr>
          </w:p>
        </w:tc>
      </w:tr>
      <w:tr w:rsidR="00983AF9" w:rsidRPr="005B00C6" w14:paraId="6B9CAA5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C60FF3" w14:textId="77777777" w:rsidR="00983AF9" w:rsidRPr="005B00C6" w:rsidRDefault="00983AF9" w:rsidP="00983AF9">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175EA3D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C10CC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152B88" w14:textId="77777777" w:rsidR="00983AF9" w:rsidRPr="005B00C6" w:rsidRDefault="00983AF9" w:rsidP="00983AF9">
            <w:pPr>
              <w:pStyle w:val="TAC"/>
              <w:rPr>
                <w:rFonts w:eastAsia="PMingLiU"/>
              </w:rPr>
            </w:pPr>
          </w:p>
        </w:tc>
      </w:tr>
      <w:tr w:rsidR="00983AF9" w:rsidRPr="005B00C6" w14:paraId="24F99A7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AD2B93" w14:textId="77777777" w:rsidR="00983AF9" w:rsidRPr="005B00C6" w:rsidRDefault="00983AF9" w:rsidP="00983AF9">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676D7A9F"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E0605E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1CFDC0" w14:textId="77777777" w:rsidR="00983AF9" w:rsidRPr="005B00C6" w:rsidRDefault="00983AF9" w:rsidP="00983AF9">
            <w:pPr>
              <w:pStyle w:val="TAC"/>
              <w:rPr>
                <w:rFonts w:eastAsia="PMingLiU"/>
              </w:rPr>
            </w:pPr>
          </w:p>
        </w:tc>
      </w:tr>
      <w:tr w:rsidR="00983AF9" w:rsidRPr="005B00C6" w14:paraId="4540C4C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A75013" w14:textId="77777777" w:rsidR="00983AF9" w:rsidRPr="005B00C6" w:rsidRDefault="00983AF9" w:rsidP="00983AF9">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2BB7AD0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0752A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E0C5C2" w14:textId="77777777" w:rsidR="00983AF9" w:rsidRPr="005B00C6" w:rsidRDefault="00983AF9" w:rsidP="00983AF9">
            <w:pPr>
              <w:pStyle w:val="TAC"/>
              <w:rPr>
                <w:rFonts w:eastAsia="PMingLiU"/>
              </w:rPr>
            </w:pPr>
          </w:p>
        </w:tc>
      </w:tr>
      <w:tr w:rsidR="00983AF9" w:rsidRPr="005B00C6" w14:paraId="0BE7F3E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CAFC1C" w14:textId="77777777" w:rsidR="00983AF9" w:rsidRPr="005B00C6" w:rsidRDefault="00983AF9" w:rsidP="00983AF9">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66369F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A04F2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0A8CC0" w14:textId="77777777" w:rsidR="00983AF9" w:rsidRPr="005B00C6" w:rsidRDefault="00983AF9" w:rsidP="00983AF9">
            <w:pPr>
              <w:pStyle w:val="TAC"/>
              <w:rPr>
                <w:rFonts w:eastAsia="PMingLiU"/>
              </w:rPr>
            </w:pPr>
          </w:p>
        </w:tc>
      </w:tr>
      <w:tr w:rsidR="00983AF9" w:rsidRPr="005B00C6" w14:paraId="1629FEC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8454F5" w14:textId="77777777" w:rsidR="00983AF9" w:rsidRPr="005B00C6" w:rsidRDefault="00983AF9" w:rsidP="00983AF9">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5BBC20C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417F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C82714" w14:textId="77777777" w:rsidR="00983AF9" w:rsidRPr="005B00C6" w:rsidRDefault="00983AF9" w:rsidP="00983AF9">
            <w:pPr>
              <w:pStyle w:val="TAC"/>
              <w:rPr>
                <w:rFonts w:eastAsia="PMingLiU"/>
              </w:rPr>
            </w:pPr>
          </w:p>
        </w:tc>
      </w:tr>
      <w:tr w:rsidR="00983AF9" w:rsidRPr="005B00C6" w14:paraId="357EB89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4058D2" w14:textId="77777777" w:rsidR="00983AF9" w:rsidRPr="005B00C6" w:rsidRDefault="00983AF9" w:rsidP="00983AF9">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639C62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7DBB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91D603" w14:textId="77777777" w:rsidR="00983AF9" w:rsidRPr="005B00C6" w:rsidRDefault="00983AF9" w:rsidP="00983AF9">
            <w:pPr>
              <w:pStyle w:val="TAC"/>
              <w:rPr>
                <w:rFonts w:eastAsia="PMingLiU"/>
              </w:rPr>
            </w:pPr>
          </w:p>
        </w:tc>
      </w:tr>
      <w:tr w:rsidR="00983AF9" w:rsidRPr="005B00C6" w14:paraId="2F098BC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726F5A" w14:textId="46695C91" w:rsidR="00983AF9" w:rsidRPr="005B00C6" w:rsidRDefault="00983AF9" w:rsidP="00983AF9">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2026AEEE" w14:textId="5310FD5E"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11B53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17670" w14:textId="77777777" w:rsidR="00983AF9" w:rsidRPr="005B00C6" w:rsidRDefault="00983AF9" w:rsidP="00983AF9">
            <w:pPr>
              <w:pStyle w:val="TAC"/>
              <w:rPr>
                <w:rFonts w:eastAsia="PMingLiU"/>
              </w:rPr>
            </w:pPr>
          </w:p>
        </w:tc>
      </w:tr>
      <w:tr w:rsidR="00983AF9" w:rsidRPr="005B00C6" w14:paraId="726B316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C9944" w14:textId="77777777" w:rsidR="00983AF9" w:rsidRPr="005B00C6" w:rsidRDefault="00983AF9" w:rsidP="00983AF9">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28A0808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6F5EB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B913147" w14:textId="77777777" w:rsidR="00983AF9" w:rsidRPr="005B00C6" w:rsidRDefault="00983AF9" w:rsidP="00983AF9">
            <w:pPr>
              <w:pStyle w:val="TAC"/>
              <w:rPr>
                <w:rFonts w:eastAsia="PMingLiU"/>
              </w:rPr>
            </w:pPr>
          </w:p>
        </w:tc>
      </w:tr>
      <w:tr w:rsidR="00983AF9" w:rsidRPr="005B00C6" w14:paraId="3073BB4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53896D" w14:textId="77777777" w:rsidR="00983AF9" w:rsidRPr="005B00C6" w:rsidRDefault="00983AF9" w:rsidP="00983AF9">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40CBCC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7F82A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3C28A" w14:textId="77777777" w:rsidR="00983AF9" w:rsidRPr="005B00C6" w:rsidRDefault="00983AF9" w:rsidP="00983AF9">
            <w:pPr>
              <w:pStyle w:val="TAC"/>
              <w:rPr>
                <w:rFonts w:eastAsia="PMingLiU"/>
              </w:rPr>
            </w:pPr>
          </w:p>
        </w:tc>
      </w:tr>
      <w:tr w:rsidR="00983AF9" w:rsidRPr="005B00C6" w14:paraId="61EC296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E58217" w14:textId="77777777" w:rsidR="00983AF9" w:rsidRPr="005B00C6" w:rsidRDefault="00983AF9" w:rsidP="00983AF9">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19BC95A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C523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E4099D" w14:textId="77777777" w:rsidR="00983AF9" w:rsidRPr="005B00C6" w:rsidRDefault="00983AF9" w:rsidP="00983AF9">
            <w:pPr>
              <w:pStyle w:val="TAC"/>
              <w:rPr>
                <w:rFonts w:eastAsia="PMingLiU"/>
              </w:rPr>
            </w:pPr>
          </w:p>
        </w:tc>
      </w:tr>
      <w:tr w:rsidR="00983AF9" w:rsidRPr="005B00C6" w14:paraId="0EAF816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FD29E9" w14:textId="77777777" w:rsidR="00983AF9" w:rsidRPr="005B00C6" w:rsidRDefault="00983AF9" w:rsidP="00983AF9">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7A3DB32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0E9B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5E8734" w14:textId="77777777" w:rsidR="00983AF9" w:rsidRPr="005B00C6" w:rsidRDefault="00983AF9" w:rsidP="00983AF9">
            <w:pPr>
              <w:pStyle w:val="TAC"/>
              <w:rPr>
                <w:rFonts w:eastAsia="PMingLiU"/>
              </w:rPr>
            </w:pPr>
          </w:p>
        </w:tc>
      </w:tr>
      <w:tr w:rsidR="00983AF9" w:rsidRPr="005B00C6" w14:paraId="4B5901A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7CA8A3" w14:textId="77777777" w:rsidR="00983AF9" w:rsidRPr="005B00C6" w:rsidRDefault="00983AF9" w:rsidP="00983AF9">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1E5E540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C9553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D741A5" w14:textId="77777777" w:rsidR="00983AF9" w:rsidRPr="005B00C6" w:rsidRDefault="00983AF9" w:rsidP="00983AF9">
            <w:pPr>
              <w:pStyle w:val="TAC"/>
              <w:rPr>
                <w:rFonts w:eastAsia="PMingLiU"/>
              </w:rPr>
            </w:pPr>
          </w:p>
        </w:tc>
      </w:tr>
      <w:tr w:rsidR="00983AF9" w:rsidRPr="005B00C6" w14:paraId="5A12744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A06C89" w14:textId="77777777" w:rsidR="00983AF9" w:rsidRPr="005B00C6" w:rsidRDefault="00983AF9" w:rsidP="00983AF9">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15707E9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B530E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2139A0" w14:textId="77777777" w:rsidR="00983AF9" w:rsidRPr="005B00C6" w:rsidRDefault="00983AF9" w:rsidP="00983AF9">
            <w:pPr>
              <w:pStyle w:val="TAC"/>
              <w:rPr>
                <w:rFonts w:eastAsia="PMingLiU"/>
              </w:rPr>
            </w:pPr>
          </w:p>
        </w:tc>
      </w:tr>
      <w:tr w:rsidR="00983AF9" w:rsidRPr="005B00C6" w14:paraId="4105134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043B2A" w14:textId="77777777" w:rsidR="00983AF9" w:rsidRPr="005B00C6" w:rsidRDefault="00983AF9" w:rsidP="00983AF9">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6A5E6C8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7699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D9E33C" w14:textId="77777777" w:rsidR="00983AF9" w:rsidRPr="005B00C6" w:rsidRDefault="00983AF9" w:rsidP="00983AF9">
            <w:pPr>
              <w:pStyle w:val="TAC"/>
              <w:rPr>
                <w:rFonts w:eastAsia="PMingLiU"/>
              </w:rPr>
            </w:pPr>
          </w:p>
        </w:tc>
      </w:tr>
      <w:tr w:rsidR="00983AF9" w:rsidRPr="005B00C6" w14:paraId="3B3E8C8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C16D8C" w14:textId="77777777" w:rsidR="00983AF9" w:rsidRPr="005B00C6" w:rsidRDefault="00983AF9" w:rsidP="00983AF9">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69947D2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91632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94EAC3" w14:textId="77777777" w:rsidR="00983AF9" w:rsidRPr="005B00C6" w:rsidRDefault="00983AF9" w:rsidP="00983AF9">
            <w:pPr>
              <w:pStyle w:val="TAC"/>
              <w:rPr>
                <w:rFonts w:eastAsia="PMingLiU"/>
              </w:rPr>
            </w:pPr>
          </w:p>
        </w:tc>
      </w:tr>
      <w:tr w:rsidR="00983AF9" w:rsidRPr="005B00C6" w14:paraId="40F3718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869494" w14:textId="77777777" w:rsidR="00983AF9" w:rsidRPr="005B00C6" w:rsidRDefault="00983AF9" w:rsidP="00983AF9">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21FE9A4D"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72321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F873E0" w14:textId="77777777" w:rsidR="00983AF9" w:rsidRPr="005B00C6" w:rsidRDefault="00983AF9" w:rsidP="00983AF9">
            <w:pPr>
              <w:pStyle w:val="TAC"/>
              <w:rPr>
                <w:rFonts w:eastAsia="PMingLiU"/>
              </w:rPr>
            </w:pPr>
          </w:p>
        </w:tc>
      </w:tr>
      <w:tr w:rsidR="00983AF9" w:rsidRPr="005B00C6" w14:paraId="3A29762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56E44A" w14:textId="77777777" w:rsidR="00983AF9" w:rsidRPr="005B00C6" w:rsidRDefault="00983AF9" w:rsidP="00983AF9">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E80D71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C7FF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95EE58" w14:textId="77777777" w:rsidR="00983AF9" w:rsidRPr="005B00C6" w:rsidRDefault="00983AF9" w:rsidP="00983AF9">
            <w:pPr>
              <w:pStyle w:val="TAC"/>
              <w:rPr>
                <w:rFonts w:eastAsia="PMingLiU"/>
              </w:rPr>
            </w:pPr>
          </w:p>
        </w:tc>
      </w:tr>
      <w:tr w:rsidR="00983AF9" w:rsidRPr="005B00C6" w14:paraId="59722E1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3A5F85A" w14:textId="77777777" w:rsidR="00983AF9" w:rsidRPr="005B00C6" w:rsidRDefault="00983AF9" w:rsidP="00983AF9">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71357427"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B5E5B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3B8151" w14:textId="77777777" w:rsidR="00983AF9" w:rsidRPr="005B00C6" w:rsidRDefault="00983AF9" w:rsidP="00983AF9">
            <w:pPr>
              <w:pStyle w:val="TAC"/>
              <w:rPr>
                <w:rFonts w:eastAsia="PMingLiU"/>
              </w:rPr>
            </w:pPr>
          </w:p>
        </w:tc>
      </w:tr>
      <w:tr w:rsidR="00983AF9" w:rsidRPr="005B00C6" w14:paraId="2839A54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5FD007" w14:textId="77777777" w:rsidR="00983AF9" w:rsidRPr="005B00C6" w:rsidRDefault="00983AF9" w:rsidP="00983AF9">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52BC469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EC71C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D5F393" w14:textId="77777777" w:rsidR="00983AF9" w:rsidRPr="005B00C6" w:rsidRDefault="00983AF9" w:rsidP="00983AF9">
            <w:pPr>
              <w:pStyle w:val="TAC"/>
              <w:rPr>
                <w:rFonts w:eastAsia="PMingLiU"/>
              </w:rPr>
            </w:pPr>
          </w:p>
        </w:tc>
      </w:tr>
      <w:tr w:rsidR="00983AF9" w:rsidRPr="005B00C6" w14:paraId="56870D1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86C76C" w14:textId="77777777" w:rsidR="00983AF9" w:rsidRPr="005B00C6" w:rsidRDefault="00983AF9" w:rsidP="00983AF9">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3B9D554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DD2C8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01350B" w14:textId="77777777" w:rsidR="00983AF9" w:rsidRPr="005B00C6" w:rsidRDefault="00983AF9" w:rsidP="00983AF9">
            <w:pPr>
              <w:pStyle w:val="TAC"/>
              <w:rPr>
                <w:rFonts w:eastAsia="PMingLiU"/>
              </w:rPr>
            </w:pPr>
          </w:p>
        </w:tc>
      </w:tr>
      <w:tr w:rsidR="00983AF9" w:rsidRPr="005B00C6" w14:paraId="1A765F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0EED1A" w14:textId="77777777" w:rsidR="00983AF9" w:rsidRPr="005B00C6" w:rsidRDefault="00983AF9" w:rsidP="00983AF9">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55AAB09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4BEB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60924" w14:textId="77777777" w:rsidR="00983AF9" w:rsidRPr="005B00C6" w:rsidRDefault="00983AF9" w:rsidP="00983AF9">
            <w:pPr>
              <w:pStyle w:val="TAC"/>
              <w:rPr>
                <w:rFonts w:eastAsia="PMingLiU"/>
              </w:rPr>
            </w:pPr>
          </w:p>
        </w:tc>
      </w:tr>
      <w:tr w:rsidR="00983AF9" w:rsidRPr="005B00C6" w14:paraId="1D0D068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43482C" w14:textId="77777777" w:rsidR="00983AF9" w:rsidRPr="005B00C6" w:rsidRDefault="00983AF9" w:rsidP="00983AF9">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1234A58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BE712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07A17D" w14:textId="77777777" w:rsidR="00983AF9" w:rsidRPr="005B00C6" w:rsidRDefault="00983AF9" w:rsidP="00983AF9">
            <w:pPr>
              <w:pStyle w:val="TAC"/>
              <w:rPr>
                <w:rFonts w:eastAsia="PMingLiU"/>
              </w:rPr>
            </w:pPr>
          </w:p>
        </w:tc>
      </w:tr>
      <w:tr w:rsidR="00983AF9" w:rsidRPr="005B00C6" w14:paraId="18322B3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C016D4" w14:textId="77777777" w:rsidR="00983AF9" w:rsidRPr="005B00C6" w:rsidRDefault="00983AF9" w:rsidP="00983AF9">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3F3875D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0CB29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2CE2CA" w14:textId="77777777" w:rsidR="00983AF9" w:rsidRPr="005B00C6" w:rsidRDefault="00983AF9" w:rsidP="00983AF9">
            <w:pPr>
              <w:pStyle w:val="TAC"/>
              <w:rPr>
                <w:rFonts w:eastAsia="PMingLiU"/>
              </w:rPr>
            </w:pPr>
          </w:p>
        </w:tc>
      </w:tr>
      <w:tr w:rsidR="00983AF9" w:rsidRPr="005B00C6" w14:paraId="5D6CEE79"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5B00C6" w:rsidRDefault="00983AF9" w:rsidP="00983AF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1EE8AFA2" w14:textId="77777777" w:rsidR="00983AF9" w:rsidRPr="005B00C6" w:rsidRDefault="00983AF9" w:rsidP="00983AF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FA6AD2C" w14:textId="77777777" w:rsidR="00983AF9" w:rsidRPr="005B00C6" w:rsidRDefault="00983AF9" w:rsidP="00983AF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84E4A3A" w14:textId="77777777" w:rsidR="00983AF9" w:rsidRPr="005B00C6" w:rsidRDefault="00983AF9" w:rsidP="00983AF9">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991FFD" w14:textId="0E82535D" w:rsidR="00983AF9" w:rsidRPr="005B00C6" w:rsidRDefault="00983AF9" w:rsidP="00983AF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2FC53F6E" w14:textId="77777777" w:rsidR="003B47E4" w:rsidRPr="005B00C6" w:rsidRDefault="003B47E4" w:rsidP="003B47E4"/>
    <w:p w14:paraId="3D1F18BB" w14:textId="77777777" w:rsidR="00586192" w:rsidRPr="005B00C6" w:rsidRDefault="00586192" w:rsidP="00586192">
      <w:pPr>
        <w:pStyle w:val="Heading6"/>
      </w:pPr>
      <w:bookmarkStart w:id="771" w:name="_Toc27410922"/>
      <w:bookmarkStart w:id="772" w:name="_Toc36039435"/>
      <w:bookmarkStart w:id="773" w:name="_Toc43838795"/>
      <w:bookmarkStart w:id="774" w:name="_Toc51772952"/>
      <w:bookmarkStart w:id="775" w:name="_Toc58245159"/>
      <w:bookmarkStart w:id="776" w:name="_Toc68089608"/>
      <w:bookmarkStart w:id="777" w:name="_Toc69067729"/>
      <w:bookmarkStart w:id="778" w:name="_Toc75383277"/>
      <w:bookmarkStart w:id="779" w:name="_Toc83706925"/>
      <w:bookmarkStart w:id="780" w:name="_Toc90491630"/>
      <w:bookmarkStart w:id="781" w:name="_Toc100147724"/>
      <w:bookmarkStart w:id="782" w:name="_Toc106740996"/>
      <w:bookmarkStart w:id="783" w:name="_Toc114916352"/>
      <w:bookmarkStart w:id="784" w:name="_Toc124016764"/>
      <w:r w:rsidRPr="005B00C6">
        <w:t>A.4.3.2B.2.3.4</w:t>
      </w:r>
      <w:r w:rsidRPr="005B00C6">
        <w:tab/>
        <w:t xml:space="preserve">Inter-band </w:t>
      </w:r>
      <w:r w:rsidR="008D757E" w:rsidRPr="005B00C6">
        <w:t xml:space="preserve">EN-DC </w:t>
      </w:r>
      <w:r w:rsidRPr="005B00C6">
        <w:t>with</w:t>
      </w:r>
      <w:r w:rsidR="008D757E" w:rsidRPr="005B00C6">
        <w:t>in</w:t>
      </w:r>
      <w:r w:rsidRPr="005B00C6">
        <w:t xml:space="preserve"> FR1 (five bands)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D04997E" w14:textId="77777777" w:rsidR="00586192" w:rsidRPr="005B00C6" w:rsidRDefault="00586192" w:rsidP="00586192">
      <w:pPr>
        <w:pStyle w:val="TH"/>
        <w:ind w:left="567"/>
      </w:pPr>
      <w:r w:rsidRPr="005B00C6">
        <w:t xml:space="preserve">Table A.4.3.2B.2.3.4-1: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B00C6" w:rsidRDefault="006E2774" w:rsidP="007A14A3">
            <w:pPr>
              <w:pStyle w:val="TAH"/>
            </w:pPr>
            <w:r w:rsidRPr="005B00C6">
              <w:t>Comments</w:t>
            </w:r>
          </w:p>
        </w:tc>
      </w:tr>
      <w:tr w:rsidR="006E2774" w:rsidRPr="005B00C6"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B00C6" w:rsidRDefault="006E2774" w:rsidP="007A14A3">
            <w:pPr>
              <w:pStyle w:val="TAL"/>
            </w:pPr>
            <w:r w:rsidRPr="005B00C6">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B00C6" w:rsidRDefault="006E2774" w:rsidP="007A14A3">
            <w:pPr>
              <w:pStyle w:val="TAC"/>
            </w:pPr>
            <w:r w:rsidRPr="005B00C6">
              <w:t>36.101, 5.6A.1</w:t>
            </w:r>
          </w:p>
          <w:p w14:paraId="426210BA"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B00C6" w:rsidRDefault="006E2774" w:rsidP="007A14A3">
            <w:pPr>
              <w:pStyle w:val="TAC"/>
            </w:pPr>
            <w:r w:rsidRPr="005B00C6">
              <w:t>pc_</w:t>
            </w:r>
            <w:r w:rsidRPr="005B00C6">
              <w:rPr>
                <w:lang w:eastAsia="zh-CN"/>
              </w:rPr>
              <w:t>D</w:t>
            </w:r>
            <w:r w:rsidRPr="005B00C6">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B00C6" w:rsidRDefault="006E2774" w:rsidP="007A14A3">
            <w:pPr>
              <w:pStyle w:val="TAL"/>
            </w:pPr>
          </w:p>
        </w:tc>
      </w:tr>
      <w:tr w:rsidR="006E2774" w:rsidRPr="005B00C6"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B00C6" w:rsidRDefault="006E2774" w:rsidP="007A14A3">
            <w:pPr>
              <w:pStyle w:val="TAL"/>
            </w:pPr>
            <w:r w:rsidRPr="005B00C6">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B00C6" w:rsidRDefault="006E2774" w:rsidP="007A14A3">
            <w:pPr>
              <w:pStyle w:val="TAC"/>
            </w:pPr>
            <w:r w:rsidRPr="005B00C6">
              <w:t>36.101, 5.6A.1</w:t>
            </w:r>
          </w:p>
          <w:p w14:paraId="357FDA92"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B00C6" w:rsidRDefault="006E2774" w:rsidP="007A14A3">
            <w:pPr>
              <w:pStyle w:val="TAC"/>
            </w:pPr>
            <w:r w:rsidRPr="005B00C6">
              <w:t>pc_</w:t>
            </w:r>
            <w:r w:rsidRPr="005B00C6">
              <w:rPr>
                <w:lang w:eastAsia="zh-CN"/>
              </w:rPr>
              <w:t>D</w:t>
            </w:r>
            <w:r w:rsidRPr="005B00C6">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B00C6" w:rsidRDefault="006E2774" w:rsidP="007A14A3">
            <w:pPr>
              <w:pStyle w:val="TAL"/>
            </w:pPr>
          </w:p>
        </w:tc>
      </w:tr>
      <w:tr w:rsidR="006E2774" w:rsidRPr="005B00C6"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B00C6" w:rsidRDefault="006E2774" w:rsidP="007A14A3">
            <w:pPr>
              <w:pStyle w:val="TAL"/>
            </w:pPr>
            <w:r w:rsidRPr="005B00C6">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B00C6" w:rsidRDefault="006E2774" w:rsidP="007A14A3">
            <w:pPr>
              <w:pStyle w:val="TAC"/>
            </w:pPr>
            <w:r w:rsidRPr="005B00C6">
              <w:t>36.101, 5.6A.1</w:t>
            </w:r>
          </w:p>
          <w:p w14:paraId="43A2D210"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B00C6" w:rsidRDefault="006E2774" w:rsidP="007A14A3">
            <w:pPr>
              <w:pStyle w:val="TAC"/>
            </w:pPr>
            <w:r w:rsidRPr="005B00C6">
              <w:t>pc_</w:t>
            </w:r>
            <w:r w:rsidRPr="005B00C6">
              <w:rPr>
                <w:lang w:eastAsia="zh-CN"/>
              </w:rPr>
              <w:t>D</w:t>
            </w:r>
            <w:r w:rsidRPr="005B00C6">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B00C6" w:rsidRDefault="006E2774" w:rsidP="007A14A3">
            <w:pPr>
              <w:pStyle w:val="TAL"/>
            </w:pPr>
          </w:p>
        </w:tc>
      </w:tr>
      <w:tr w:rsidR="006E2774" w:rsidRPr="005B00C6"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B00C6" w:rsidRDefault="006E2774" w:rsidP="007A14A3">
            <w:pPr>
              <w:pStyle w:val="TAL"/>
            </w:pPr>
            <w:r w:rsidRPr="005B00C6">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B00C6" w:rsidRDefault="006E2774" w:rsidP="007A14A3">
            <w:pPr>
              <w:pStyle w:val="TAC"/>
            </w:pPr>
            <w:r w:rsidRPr="005B00C6">
              <w:t>36.101, 5.6A.1</w:t>
            </w:r>
          </w:p>
          <w:p w14:paraId="10340204"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B00C6" w:rsidRDefault="006E2774" w:rsidP="007A14A3">
            <w:pPr>
              <w:pStyle w:val="TAC"/>
            </w:pPr>
            <w:r w:rsidRPr="005B00C6">
              <w:t>pc_</w:t>
            </w:r>
            <w:r w:rsidRPr="005B00C6">
              <w:rPr>
                <w:lang w:eastAsia="zh-CN"/>
              </w:rPr>
              <w:t>D</w:t>
            </w:r>
            <w:r w:rsidRPr="005B00C6">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B00C6" w:rsidRDefault="006E2774" w:rsidP="007A14A3">
            <w:pPr>
              <w:pStyle w:val="TAL"/>
            </w:pPr>
          </w:p>
        </w:tc>
      </w:tr>
      <w:tr w:rsidR="00BD5E97" w:rsidRPr="005B00C6"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B00C6" w:rsidRDefault="00BD5E97" w:rsidP="00261B49">
            <w:pPr>
              <w:pStyle w:val="TAC"/>
              <w:rPr>
                <w:lang w:eastAsia="ja-JP"/>
              </w:rPr>
            </w:pPr>
            <w:r w:rsidRPr="005B00C6">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B00C6" w:rsidRDefault="00BD5E97" w:rsidP="00261B49">
            <w:pPr>
              <w:pStyle w:val="TAL"/>
            </w:pPr>
            <w:r w:rsidRPr="005B00C6">
              <w:t>Inter-band EN-DC within FR1 BW Class Combination A-A-C</w:t>
            </w:r>
            <w:r w:rsidRPr="005B00C6">
              <w:rPr>
                <w:lang w:eastAsia="ja-JP"/>
              </w:rPr>
              <w:t>_</w:t>
            </w:r>
            <w:r w:rsidRPr="005B00C6">
              <w:t>A</w:t>
            </w:r>
            <w:r w:rsidRPr="005B00C6">
              <w:rPr>
                <w:lang w:eastAsia="ja-JP"/>
              </w:rPr>
              <w:t>-</w:t>
            </w:r>
            <w:r w:rsidRPr="005B00C6">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B00C6" w:rsidRDefault="00BD5E97" w:rsidP="00261B49">
            <w:pPr>
              <w:pStyle w:val="TAC"/>
            </w:pPr>
            <w:r w:rsidRPr="005B00C6">
              <w:t>36.101, 5.6A.1</w:t>
            </w:r>
          </w:p>
          <w:p w14:paraId="76D7A20C" w14:textId="77777777" w:rsidR="00BD5E97" w:rsidRPr="005B00C6" w:rsidRDefault="00BD5E97" w:rsidP="00261B49">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B00C6" w:rsidRDefault="00BD5E97" w:rsidP="00261B49">
            <w:pPr>
              <w:pStyle w:val="TAC"/>
            </w:pPr>
            <w:r w:rsidRPr="005B00C6">
              <w:t>pc_</w:t>
            </w:r>
            <w:r w:rsidRPr="005B00C6">
              <w:rPr>
                <w:lang w:eastAsia="zh-CN"/>
              </w:rPr>
              <w:t>D</w:t>
            </w:r>
            <w:r w:rsidRPr="005B00C6">
              <w:t>L_inter_band_EN_DC_FR1_5B_Class_A-A-C</w:t>
            </w:r>
            <w:r w:rsidRPr="005B00C6">
              <w:rPr>
                <w:lang w:eastAsia="ja-JP"/>
              </w:rPr>
              <w:t>_</w:t>
            </w:r>
            <w:r w:rsidRPr="005B00C6">
              <w:t>A</w:t>
            </w:r>
            <w:r w:rsidRPr="005B00C6">
              <w:rPr>
                <w:lang w:eastAsia="ja-JP"/>
              </w:rPr>
              <w:t>-</w:t>
            </w:r>
            <w:r w:rsidRPr="005B00C6">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B00C6" w:rsidRDefault="00BD5E97" w:rsidP="00261B49">
            <w:pPr>
              <w:pStyle w:val="TAL"/>
            </w:pPr>
          </w:p>
        </w:tc>
      </w:tr>
      <w:tr w:rsidR="006E2774" w:rsidRPr="005B00C6"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B00C6" w:rsidRDefault="00BD5E97"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B00C6" w:rsidRDefault="006E2774" w:rsidP="007A14A3">
            <w:pPr>
              <w:pStyle w:val="TAL"/>
            </w:pPr>
            <w:r w:rsidRPr="005B00C6">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B00C6" w:rsidRDefault="006E2774" w:rsidP="007A14A3">
            <w:pPr>
              <w:pStyle w:val="TAC"/>
            </w:pPr>
            <w:r w:rsidRPr="005B00C6">
              <w:t>36.101, 5.6A.1</w:t>
            </w:r>
          </w:p>
          <w:p w14:paraId="1127F211"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B00C6" w:rsidRDefault="006E2774" w:rsidP="007A14A3">
            <w:pPr>
              <w:pStyle w:val="TAC"/>
            </w:pPr>
            <w:r w:rsidRPr="005B00C6">
              <w:t>pc_</w:t>
            </w:r>
            <w:r w:rsidRPr="005B00C6">
              <w:rPr>
                <w:lang w:eastAsia="zh-CN"/>
              </w:rPr>
              <w:t>D</w:t>
            </w:r>
            <w:r w:rsidRPr="005B00C6">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B00C6" w:rsidRDefault="006E2774" w:rsidP="007A14A3">
            <w:pPr>
              <w:pStyle w:val="TAL"/>
            </w:pPr>
          </w:p>
        </w:tc>
      </w:tr>
      <w:tr w:rsidR="006E2774" w:rsidRPr="005B00C6"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B00C6" w:rsidRDefault="00BD5E97"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B00C6" w:rsidRDefault="006E2774" w:rsidP="007A14A3">
            <w:pPr>
              <w:pStyle w:val="TAL"/>
            </w:pPr>
            <w:r w:rsidRPr="005B00C6">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B00C6" w:rsidRDefault="006E2774" w:rsidP="007A14A3">
            <w:pPr>
              <w:pStyle w:val="TAC"/>
            </w:pPr>
            <w:r w:rsidRPr="005B00C6">
              <w:t>36.101, 5.6A.1</w:t>
            </w:r>
          </w:p>
          <w:p w14:paraId="15A4458B"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B00C6" w:rsidRDefault="006E2774" w:rsidP="007A14A3">
            <w:pPr>
              <w:pStyle w:val="TAC"/>
            </w:pPr>
            <w:r w:rsidRPr="005B00C6">
              <w:t>pc_</w:t>
            </w:r>
            <w:r w:rsidRPr="005B00C6">
              <w:rPr>
                <w:lang w:eastAsia="zh-CN"/>
              </w:rPr>
              <w:t>D</w:t>
            </w:r>
            <w:r w:rsidRPr="005B00C6">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B00C6" w:rsidRDefault="006E2774" w:rsidP="007A14A3">
            <w:pPr>
              <w:pStyle w:val="TAL"/>
            </w:pPr>
          </w:p>
        </w:tc>
      </w:tr>
    </w:tbl>
    <w:p w14:paraId="56DCDB2C" w14:textId="77777777" w:rsidR="006E2774" w:rsidRPr="005B00C6" w:rsidRDefault="006E2774" w:rsidP="006E2774"/>
    <w:p w14:paraId="71D10B3C" w14:textId="77777777" w:rsidR="006E2774" w:rsidRPr="005B00C6" w:rsidRDefault="006E2774" w:rsidP="006E2774">
      <w:pPr>
        <w:pStyle w:val="TH"/>
        <w:ind w:left="567"/>
      </w:pPr>
      <w:r w:rsidRPr="005B00C6">
        <w:t>Table A.4.3.2B.2.3.4-1a: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B00C6" w:rsidRDefault="006E2774" w:rsidP="007A14A3">
            <w:pPr>
              <w:pStyle w:val="TAH"/>
            </w:pPr>
            <w:r w:rsidRPr="005B00C6">
              <w:t>Comments</w:t>
            </w:r>
          </w:p>
        </w:tc>
      </w:tr>
      <w:tr w:rsidR="006E2774" w:rsidRPr="005B00C6"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B00C6" w:rsidRDefault="006E2774" w:rsidP="007A14A3">
            <w:pPr>
              <w:pStyle w:val="TAL"/>
            </w:pPr>
            <w:r w:rsidRPr="005B00C6">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B00C6" w:rsidRDefault="006E2774" w:rsidP="007A14A3">
            <w:pPr>
              <w:pStyle w:val="TAC"/>
            </w:pPr>
            <w:r w:rsidRPr="005B00C6">
              <w:t>36.101, 5.6A.1</w:t>
            </w:r>
          </w:p>
          <w:p w14:paraId="745E8831"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B00C6" w:rsidRDefault="006E2774" w:rsidP="007A14A3">
            <w:pPr>
              <w:pStyle w:val="TAL"/>
            </w:pPr>
          </w:p>
        </w:tc>
      </w:tr>
      <w:tr w:rsidR="006E2774" w:rsidRPr="005B00C6"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B00C6" w:rsidRDefault="006E2774" w:rsidP="007A14A3">
            <w:pPr>
              <w:pStyle w:val="TAL"/>
            </w:pPr>
            <w:r w:rsidRPr="005B00C6">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B00C6" w:rsidRDefault="006E2774" w:rsidP="007A14A3">
            <w:pPr>
              <w:pStyle w:val="TAC"/>
            </w:pPr>
            <w:r w:rsidRPr="005B00C6">
              <w:t>36.101, 5.6A.1</w:t>
            </w:r>
          </w:p>
          <w:p w14:paraId="34BEBC6F"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B00C6" w:rsidRDefault="006E2774" w:rsidP="007A14A3">
            <w:pPr>
              <w:pStyle w:val="TAC"/>
            </w:pPr>
            <w:r w:rsidRPr="005B00C6">
              <w:t>pc_</w:t>
            </w:r>
            <w:r w:rsidRPr="005B00C6">
              <w:rPr>
                <w:lang w:eastAsia="zh-CN"/>
              </w:rPr>
              <w:t>U</w:t>
            </w:r>
            <w:r w:rsidRPr="005B00C6">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B00C6" w:rsidRDefault="006E2774" w:rsidP="007A14A3">
            <w:pPr>
              <w:pStyle w:val="TAL"/>
            </w:pPr>
          </w:p>
        </w:tc>
      </w:tr>
      <w:tr w:rsidR="006E2774" w:rsidRPr="005B00C6"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B00C6" w:rsidRDefault="006E2774" w:rsidP="007A14A3">
            <w:pPr>
              <w:pStyle w:val="TAL"/>
            </w:pPr>
            <w:r w:rsidRPr="005B00C6">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B00C6" w:rsidRDefault="006E2774" w:rsidP="007A14A3">
            <w:pPr>
              <w:pStyle w:val="TAC"/>
            </w:pPr>
            <w:r w:rsidRPr="005B00C6">
              <w:t>36.101, 5.6A.1</w:t>
            </w:r>
          </w:p>
          <w:p w14:paraId="0872EB8C"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B00C6" w:rsidRDefault="006E2774" w:rsidP="007A14A3">
            <w:pPr>
              <w:pStyle w:val="TAC"/>
            </w:pPr>
            <w:r w:rsidRPr="005B00C6">
              <w:t>pc_</w:t>
            </w:r>
            <w:r w:rsidRPr="005B00C6">
              <w:rPr>
                <w:lang w:eastAsia="zh-CN"/>
              </w:rPr>
              <w:t>U</w:t>
            </w:r>
            <w:r w:rsidRPr="005B00C6">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B00C6" w:rsidRDefault="006E2774" w:rsidP="007A14A3">
            <w:pPr>
              <w:pStyle w:val="TAL"/>
            </w:pPr>
          </w:p>
        </w:tc>
      </w:tr>
      <w:tr w:rsidR="006E2774" w:rsidRPr="005B00C6"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B00C6" w:rsidRDefault="006E2774" w:rsidP="007A14A3">
            <w:pPr>
              <w:pStyle w:val="TAL"/>
            </w:pPr>
            <w:r w:rsidRPr="005B00C6">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B00C6" w:rsidRDefault="006E2774" w:rsidP="007A14A3">
            <w:pPr>
              <w:pStyle w:val="TAC"/>
            </w:pPr>
            <w:r w:rsidRPr="005B00C6">
              <w:t>36.101, 5.6A.1</w:t>
            </w:r>
          </w:p>
          <w:p w14:paraId="375C3780"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B00C6" w:rsidRDefault="006E2774" w:rsidP="007A14A3">
            <w:pPr>
              <w:pStyle w:val="TAC"/>
            </w:pPr>
            <w:r w:rsidRPr="005B00C6">
              <w:t>pc_</w:t>
            </w:r>
            <w:r w:rsidRPr="005B00C6">
              <w:rPr>
                <w:lang w:eastAsia="zh-CN"/>
              </w:rPr>
              <w:t>U</w:t>
            </w:r>
            <w:r w:rsidRPr="005B00C6">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B00C6" w:rsidRDefault="006E2774" w:rsidP="007A14A3">
            <w:pPr>
              <w:pStyle w:val="TAL"/>
            </w:pPr>
          </w:p>
        </w:tc>
      </w:tr>
    </w:tbl>
    <w:p w14:paraId="40C4912F" w14:textId="77777777" w:rsidR="006E2774" w:rsidRPr="005B00C6" w:rsidRDefault="006E2774" w:rsidP="006E2774"/>
    <w:p w14:paraId="50029296" w14:textId="77777777" w:rsidR="000D5BF8" w:rsidRPr="005B00C6" w:rsidRDefault="00586192" w:rsidP="000D5BF8">
      <w:pPr>
        <w:pStyle w:val="TH"/>
        <w:ind w:left="567"/>
      </w:pPr>
      <w:r w:rsidRPr="005B00C6">
        <w:t xml:space="preserve">Table A.4.3.2B.2.3.4-2: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(five bands)</w:t>
      </w:r>
    </w:p>
    <w:tbl>
      <w:tblPr>
        <w:tblW w:w="3442" w:type="pct"/>
        <w:jc w:val="center"/>
        <w:tblCellMar>
          <w:left w:w="28" w:type="dxa"/>
          <w:right w:w="56" w:type="dxa"/>
        </w:tblCellMar>
        <w:tblLook w:val="0000" w:firstRow="0" w:lastRow="0" w:firstColumn="0" w:lastColumn="0" w:noHBand="0" w:noVBand="0"/>
      </w:tblPr>
      <w:tblGrid>
        <w:gridCol w:w="2501"/>
        <w:gridCol w:w="1224"/>
        <w:gridCol w:w="485"/>
        <w:gridCol w:w="2485"/>
      </w:tblGrid>
      <w:tr w:rsidR="009A3905" w:rsidRPr="005B00C6"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 (Note 1</w:t>
            </w:r>
            <w:r w:rsidRPr="005B00C6">
              <w:rPr>
                <w:rFonts w:ascii="Arial" w:eastAsia="PMingLiU" w:hAnsi="Arial"/>
                <w:b/>
                <w:sz w:val="18"/>
              </w:rPr>
              <w:t>, 3, 5</w:t>
            </w:r>
            <w:r w:rsidRPr="005B00C6">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5B00C6"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590A270E" w14:textId="2664651D" w:rsidR="009A3905" w:rsidRPr="005B00C6"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 4)</w:t>
            </w:r>
          </w:p>
        </w:tc>
      </w:tr>
      <w:tr w:rsidR="009A3905" w:rsidRPr="005B00C6"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5B00C6"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5B00C6" w:rsidRDefault="0044765F" w:rsidP="0044765F">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5B00C6" w:rsidRDefault="0044765F" w:rsidP="0044765F">
            <w:pPr>
              <w:pStyle w:val="TAL"/>
              <w:rPr>
                <w:rFonts w:eastAsia="PMingLiU"/>
                <w:lang w:eastAsia="ja-JP"/>
              </w:rPr>
            </w:pPr>
            <w:r w:rsidRPr="005B00C6">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5B00C6" w:rsidRDefault="0044765F" w:rsidP="0044765F">
            <w:pPr>
              <w:keepNext/>
              <w:keepLines/>
              <w:spacing w:after="0"/>
              <w:jc w:val="center"/>
              <w:rPr>
                <w:rFonts w:ascii="Arial" w:eastAsia="PMingLiU" w:hAnsi="Arial"/>
                <w:sz w:val="18"/>
              </w:rPr>
            </w:pPr>
          </w:p>
        </w:tc>
      </w:tr>
      <w:tr w:rsidR="0044765F" w:rsidRPr="005B00C6"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5B00C6" w:rsidRDefault="0044765F" w:rsidP="0044765F">
            <w:pPr>
              <w:pStyle w:val="TAL"/>
              <w:rPr>
                <w:rFonts w:eastAsia="PMingLiU"/>
                <w:lang w:eastAsia="ja-JP"/>
              </w:rPr>
            </w:pPr>
            <w:r w:rsidRPr="005B00C6">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5B00C6" w:rsidRDefault="0044765F" w:rsidP="0044765F">
            <w:pPr>
              <w:keepNext/>
              <w:keepLines/>
              <w:spacing w:after="0"/>
              <w:jc w:val="center"/>
              <w:rPr>
                <w:rFonts w:ascii="Arial" w:eastAsia="PMingLiU" w:hAnsi="Arial"/>
                <w:sz w:val="18"/>
              </w:rPr>
            </w:pPr>
          </w:p>
        </w:tc>
      </w:tr>
      <w:tr w:rsidR="0044765F" w:rsidRPr="005B00C6"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5B00C6" w:rsidRDefault="0044765F" w:rsidP="0044765F">
            <w:pPr>
              <w:pStyle w:val="TAL"/>
              <w:rPr>
                <w:rFonts w:eastAsia="PMingLiU"/>
                <w:lang w:eastAsia="ja-JP"/>
              </w:rPr>
            </w:pPr>
            <w:r w:rsidRPr="005B00C6">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5B00C6" w:rsidRDefault="0044765F" w:rsidP="0044765F">
            <w:pPr>
              <w:keepNext/>
              <w:keepLines/>
              <w:spacing w:after="0"/>
              <w:jc w:val="center"/>
              <w:rPr>
                <w:rFonts w:ascii="Arial" w:eastAsia="PMingLiU" w:hAnsi="Arial"/>
                <w:sz w:val="18"/>
              </w:rPr>
            </w:pPr>
          </w:p>
        </w:tc>
      </w:tr>
      <w:tr w:rsidR="0044765F" w:rsidRPr="005B00C6"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5B00C6" w:rsidRDefault="0044765F" w:rsidP="0044765F">
            <w:pPr>
              <w:pStyle w:val="TAL"/>
              <w:rPr>
                <w:rFonts w:eastAsia="PMingLiU"/>
                <w:lang w:eastAsia="ja-JP"/>
              </w:rPr>
            </w:pPr>
            <w:r w:rsidRPr="005B00C6">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5B00C6" w:rsidRDefault="0044765F" w:rsidP="0044765F">
            <w:pPr>
              <w:keepNext/>
              <w:keepLines/>
              <w:spacing w:after="0"/>
              <w:jc w:val="center"/>
              <w:rPr>
                <w:rFonts w:ascii="Arial" w:eastAsia="PMingLiU" w:hAnsi="Arial"/>
                <w:sz w:val="18"/>
              </w:rPr>
            </w:pPr>
          </w:p>
        </w:tc>
      </w:tr>
      <w:tr w:rsidR="0044765F" w:rsidRPr="005B00C6"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5B00C6" w:rsidRDefault="0044765F" w:rsidP="0044765F">
            <w:pPr>
              <w:pStyle w:val="TAL"/>
            </w:pPr>
            <w:r w:rsidRPr="005B00C6">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5B00C6" w:rsidRDefault="0044765F" w:rsidP="0044765F">
            <w:pPr>
              <w:keepNext/>
              <w:keepLines/>
              <w:spacing w:after="0"/>
              <w:jc w:val="cente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5B00C6" w:rsidRDefault="0044765F" w:rsidP="0044765F">
            <w:pPr>
              <w:pStyle w:val="TAL"/>
            </w:pPr>
            <w:r w:rsidRPr="005B00C6">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5B00C6" w:rsidRDefault="0044765F" w:rsidP="0044765F">
            <w:pPr>
              <w:pStyle w:val="TAL"/>
            </w:pPr>
            <w:r w:rsidRPr="005B00C6">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5B00C6" w:rsidRDefault="0044765F" w:rsidP="0044765F">
            <w:pPr>
              <w:keepNext/>
              <w:keepLines/>
              <w:spacing w:after="0"/>
              <w:jc w:val="center"/>
              <w:rPr>
                <w:rFonts w:ascii="Arial" w:eastAsia="PMingLiU" w:hAnsi="Arial"/>
                <w:sz w:val="18"/>
              </w:rPr>
            </w:pPr>
          </w:p>
        </w:tc>
      </w:tr>
      <w:tr w:rsidR="0044765F" w:rsidRPr="005B00C6"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5B00C6" w:rsidRDefault="0044765F" w:rsidP="0044765F">
            <w:pPr>
              <w:pStyle w:val="TAL"/>
            </w:pPr>
            <w:r w:rsidRPr="005B00C6">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5B00C6" w:rsidRDefault="0044765F" w:rsidP="0044765F">
            <w:pPr>
              <w:keepNext/>
              <w:keepLines/>
              <w:spacing w:after="0"/>
              <w:jc w:val="center"/>
              <w:rPr>
                <w:rFonts w:ascii="Arial" w:eastAsia="PMingLiU" w:hAnsi="Arial"/>
                <w:sz w:val="18"/>
              </w:rPr>
            </w:pPr>
          </w:p>
        </w:tc>
      </w:tr>
      <w:tr w:rsidR="0044765F" w:rsidRPr="005B00C6"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5B00C6" w:rsidRDefault="0044765F" w:rsidP="0044765F">
            <w:pPr>
              <w:pStyle w:val="TAL"/>
            </w:pPr>
            <w:r w:rsidRPr="005B00C6">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5B00C6" w:rsidRDefault="0044765F" w:rsidP="0044765F">
            <w:pPr>
              <w:keepNext/>
              <w:keepLines/>
              <w:spacing w:after="0"/>
              <w:jc w:val="center"/>
              <w:rPr>
                <w:rFonts w:ascii="Arial" w:eastAsia="PMingLiU" w:hAnsi="Arial"/>
                <w:sz w:val="18"/>
              </w:rPr>
            </w:pPr>
          </w:p>
        </w:tc>
      </w:tr>
      <w:tr w:rsidR="0044765F" w:rsidRPr="005B00C6"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5B00C6" w:rsidRDefault="0044765F" w:rsidP="0044765F">
            <w:pPr>
              <w:pStyle w:val="TAL"/>
            </w:pPr>
            <w:r w:rsidRPr="005B00C6">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5B00C6" w:rsidRDefault="0044765F" w:rsidP="0044765F">
            <w:pPr>
              <w:pStyle w:val="TAL"/>
            </w:pPr>
            <w:r w:rsidRPr="005B00C6">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5B00C6" w:rsidRDefault="0044765F" w:rsidP="0044765F">
            <w:pPr>
              <w:keepNext/>
              <w:keepLines/>
              <w:spacing w:after="0"/>
              <w:jc w:val="center"/>
              <w:rPr>
                <w:rFonts w:ascii="Arial" w:eastAsia="PMingLiU" w:hAnsi="Arial"/>
                <w:sz w:val="18"/>
              </w:rPr>
            </w:pPr>
          </w:p>
        </w:tc>
      </w:tr>
      <w:tr w:rsidR="0044765F" w:rsidRPr="005B00C6"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5B00C6" w:rsidRDefault="0044765F" w:rsidP="0044765F">
            <w:pPr>
              <w:pStyle w:val="TAL"/>
            </w:pPr>
            <w:r w:rsidRPr="005B00C6">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5B00C6" w:rsidRDefault="0044765F" w:rsidP="0044765F">
            <w:pPr>
              <w:keepNext/>
              <w:keepLines/>
              <w:spacing w:after="0"/>
              <w:jc w:val="center"/>
              <w:rPr>
                <w:rFonts w:ascii="Arial" w:eastAsia="PMingLiU" w:hAnsi="Arial"/>
                <w:sz w:val="18"/>
              </w:rPr>
            </w:pPr>
          </w:p>
        </w:tc>
      </w:tr>
      <w:tr w:rsidR="0044765F" w:rsidRPr="005B00C6"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5B00C6" w:rsidRDefault="0044765F" w:rsidP="0044765F">
            <w:pPr>
              <w:pStyle w:val="TAL"/>
            </w:pPr>
            <w:r w:rsidRPr="005B00C6">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5B00C6" w:rsidRDefault="0044765F" w:rsidP="0044765F">
            <w:pPr>
              <w:keepNext/>
              <w:keepLines/>
              <w:spacing w:after="0"/>
              <w:jc w:val="center"/>
              <w:rPr>
                <w:rFonts w:ascii="Arial" w:eastAsia="PMingLiU" w:hAnsi="Arial"/>
                <w:sz w:val="18"/>
              </w:rPr>
            </w:pPr>
          </w:p>
        </w:tc>
      </w:tr>
      <w:tr w:rsidR="0044765F" w:rsidRPr="005B00C6"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5B00C6" w:rsidRDefault="0044765F" w:rsidP="0044765F">
            <w:pPr>
              <w:pStyle w:val="TAL"/>
            </w:pPr>
            <w:r w:rsidRPr="005B00C6">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5B00C6" w:rsidRDefault="0044765F" w:rsidP="0044765F">
            <w:pPr>
              <w:keepNext/>
              <w:keepLines/>
              <w:spacing w:after="0"/>
              <w:jc w:val="center"/>
              <w:rPr>
                <w:rFonts w:ascii="Arial" w:eastAsia="PMingLiU" w:hAnsi="Arial"/>
                <w:sz w:val="18"/>
              </w:rPr>
            </w:pPr>
          </w:p>
        </w:tc>
      </w:tr>
      <w:tr w:rsidR="0044765F" w:rsidRPr="005B00C6"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5B00C6" w:rsidRDefault="0044765F" w:rsidP="0044765F">
            <w:pPr>
              <w:pStyle w:val="TAL"/>
            </w:pPr>
            <w:r w:rsidRPr="005B00C6">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5B00C6" w:rsidRDefault="0044765F" w:rsidP="0044765F">
            <w:pPr>
              <w:pStyle w:val="TAL"/>
            </w:pPr>
            <w:r w:rsidRPr="005B00C6">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5B00C6" w:rsidRDefault="0044765F" w:rsidP="0044765F">
            <w:pPr>
              <w:keepNext/>
              <w:keepLines/>
              <w:spacing w:after="0"/>
              <w:jc w:val="center"/>
              <w:rPr>
                <w:rFonts w:ascii="Arial" w:eastAsia="PMingLiU" w:hAnsi="Arial"/>
                <w:sz w:val="18"/>
              </w:rPr>
            </w:pPr>
          </w:p>
        </w:tc>
      </w:tr>
      <w:tr w:rsidR="0044765F" w:rsidRPr="005B00C6"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5B00C6" w:rsidRDefault="0044765F"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5.5B.4.4-1</w:t>
            </w:r>
            <w:r w:rsidRPr="005B00C6">
              <w:rPr>
                <w:rFonts w:eastAsia="PMingLiU"/>
                <w:lang w:eastAsia="en-US"/>
              </w:rPr>
              <w:t>, e.g. ‘</w:t>
            </w:r>
            <w:r w:rsidRPr="005B00C6">
              <w:rPr>
                <w:lang w:eastAsia="en-US"/>
              </w:rPr>
              <w:t>DC_1A-3A-5A-41A_n79A</w:t>
            </w:r>
            <w:r w:rsidRPr="005B00C6">
              <w:rPr>
                <w:rFonts w:eastAsia="PMingLiU"/>
                <w:lang w:eastAsia="en-US"/>
              </w:rPr>
              <w:t xml:space="preserve">’ indicates EN-DC operation on E-UTRA CA configuration CA_1A-3A-5A-41A </w:t>
            </w:r>
            <w:r w:rsidRPr="005B00C6">
              <w:rPr>
                <w:rFonts w:eastAsia="PMingLiU"/>
              </w:rPr>
              <w:t xml:space="preserve">with </w:t>
            </w:r>
            <w:r w:rsidRPr="005B00C6">
              <w:rPr>
                <w:rFonts w:eastAsia="PMingLiU"/>
                <w:lang w:eastAsia="en-US"/>
              </w:rPr>
              <w:t xml:space="preserve">E-UTRA DL Bandwidth Classes A for all the E-UTRA bands 1, 3, 5 and 41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n79</w:t>
            </w:r>
            <w:r w:rsidRPr="005B00C6">
              <w:rPr>
                <w:rFonts w:eastAsia="PMingLiU"/>
                <w:lang w:eastAsia="en-US"/>
              </w:rPr>
              <w:t xml:space="preserve"> with NR DL CA Bandwidth Class A.</w:t>
            </w:r>
          </w:p>
          <w:p w14:paraId="4F21059D" w14:textId="77777777" w:rsidR="0044765F" w:rsidRPr="005B00C6" w:rsidRDefault="0044765F" w:rsidP="0044765F">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0E1346C" w14:textId="77777777" w:rsidR="0044765F" w:rsidRPr="005B00C6" w:rsidRDefault="0044765F" w:rsidP="0044765F">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AA4EBA7" w14:textId="77777777" w:rsidR="0044765F" w:rsidRPr="005B00C6" w:rsidRDefault="0044765F" w:rsidP="0044765F">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E57B9CF" w14:textId="43F12608" w:rsidR="0044765F" w:rsidRPr="005B00C6" w:rsidRDefault="0044765F"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68245361" w14:textId="77777777" w:rsidR="003B47E4" w:rsidRPr="005B00C6" w:rsidRDefault="003B47E4" w:rsidP="003B47E4">
      <w:pPr>
        <w:overflowPunct/>
        <w:autoSpaceDE/>
        <w:autoSpaceDN/>
        <w:adjustRightInd/>
        <w:textAlignment w:val="auto"/>
        <w:rPr>
          <w:lang w:eastAsia="en-US"/>
        </w:rPr>
      </w:pPr>
    </w:p>
    <w:p w14:paraId="549FA1AE" w14:textId="77777777" w:rsidR="00586192" w:rsidRPr="005B00C6" w:rsidRDefault="00586192" w:rsidP="00586192">
      <w:pPr>
        <w:pStyle w:val="Heading6"/>
      </w:pPr>
      <w:bookmarkStart w:id="785" w:name="_Toc27410923"/>
      <w:bookmarkStart w:id="786" w:name="_Toc36039436"/>
      <w:bookmarkStart w:id="787" w:name="_Toc43838796"/>
      <w:bookmarkStart w:id="788" w:name="_Toc51772953"/>
      <w:bookmarkStart w:id="789" w:name="_Toc58245160"/>
      <w:bookmarkStart w:id="790" w:name="_Toc68089609"/>
      <w:bookmarkStart w:id="791" w:name="_Toc69067730"/>
      <w:bookmarkStart w:id="792" w:name="_Toc75383278"/>
      <w:bookmarkStart w:id="793" w:name="_Toc83706926"/>
      <w:bookmarkStart w:id="794" w:name="_Toc90491631"/>
      <w:bookmarkStart w:id="795" w:name="_Toc100147725"/>
      <w:bookmarkStart w:id="796" w:name="_Toc106740997"/>
      <w:bookmarkStart w:id="797" w:name="_Toc114916353"/>
      <w:bookmarkStart w:id="798" w:name="_Toc124016765"/>
      <w:r w:rsidRPr="005B00C6">
        <w:t>A.4.3.2B.2.3.5</w:t>
      </w:r>
      <w:r w:rsidRPr="005B00C6">
        <w:tab/>
        <w:t xml:space="preserve">Inter-band </w:t>
      </w:r>
      <w:r w:rsidR="008D757E" w:rsidRPr="005B00C6">
        <w:t xml:space="preserve">EN-DC </w:t>
      </w:r>
      <w:r w:rsidRPr="005B00C6">
        <w:t>with</w:t>
      </w:r>
      <w:r w:rsidR="008D757E" w:rsidRPr="005B00C6">
        <w:t>in</w:t>
      </w:r>
      <w:r w:rsidRPr="005B00C6">
        <w:t xml:space="preserve"> FR1 (six bands)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B0A6A34" w14:textId="77777777" w:rsidR="00586192" w:rsidRPr="005B00C6" w:rsidRDefault="00586192" w:rsidP="00586192">
      <w:pPr>
        <w:pStyle w:val="TH"/>
        <w:ind w:left="567"/>
      </w:pPr>
      <w:r w:rsidRPr="005B00C6">
        <w:t xml:space="preserve">Table A.4.3.2B.2.3.5-1: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B00C6" w:rsidRDefault="006E2774" w:rsidP="007A14A3">
            <w:pPr>
              <w:pStyle w:val="TAH"/>
            </w:pPr>
            <w:r w:rsidRPr="005B00C6">
              <w:t>Comments</w:t>
            </w:r>
          </w:p>
        </w:tc>
      </w:tr>
      <w:tr w:rsidR="006E2774" w:rsidRPr="005B00C6"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B00C6" w:rsidRDefault="006E2774" w:rsidP="007A14A3">
            <w:pPr>
              <w:pStyle w:val="TAL"/>
            </w:pPr>
            <w:r w:rsidRPr="005B00C6">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B00C6" w:rsidRDefault="006E2774" w:rsidP="007A14A3">
            <w:pPr>
              <w:pStyle w:val="TAC"/>
            </w:pPr>
            <w:r w:rsidRPr="005B00C6">
              <w:t>36.101, 5.6A.1</w:t>
            </w:r>
          </w:p>
          <w:p w14:paraId="4DDB537D"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B00C6" w:rsidRDefault="006E2774" w:rsidP="007A14A3">
            <w:pPr>
              <w:pStyle w:val="TAC"/>
            </w:pPr>
            <w:r w:rsidRPr="005B00C6">
              <w:t>pc_</w:t>
            </w:r>
            <w:r w:rsidRPr="005B00C6">
              <w:rPr>
                <w:lang w:eastAsia="zh-CN"/>
              </w:rPr>
              <w:t>D</w:t>
            </w:r>
            <w:r w:rsidRPr="005B00C6">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B00C6" w:rsidRDefault="006E2774" w:rsidP="007A14A3">
            <w:pPr>
              <w:pStyle w:val="TAL"/>
            </w:pPr>
          </w:p>
        </w:tc>
      </w:tr>
      <w:tr w:rsidR="006E2774" w:rsidRPr="005B00C6"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B00C6" w:rsidRDefault="006E2774" w:rsidP="007A14A3">
            <w:pPr>
              <w:pStyle w:val="TAL"/>
            </w:pPr>
            <w:r w:rsidRPr="005B00C6">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B00C6" w:rsidRDefault="006E2774" w:rsidP="007A14A3">
            <w:pPr>
              <w:pStyle w:val="TAC"/>
            </w:pPr>
            <w:r w:rsidRPr="005B00C6">
              <w:t>36.101, 5.6A.1</w:t>
            </w:r>
          </w:p>
          <w:p w14:paraId="44D9F375"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B00C6" w:rsidRDefault="006E2774" w:rsidP="007A14A3">
            <w:pPr>
              <w:pStyle w:val="TAC"/>
            </w:pPr>
            <w:r w:rsidRPr="005B00C6">
              <w:t>pc_</w:t>
            </w:r>
            <w:r w:rsidRPr="005B00C6">
              <w:rPr>
                <w:lang w:eastAsia="zh-CN"/>
              </w:rPr>
              <w:t>D</w:t>
            </w:r>
            <w:r w:rsidRPr="005B00C6">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B00C6" w:rsidRDefault="006E2774" w:rsidP="007A14A3">
            <w:pPr>
              <w:pStyle w:val="TAL"/>
            </w:pPr>
          </w:p>
        </w:tc>
      </w:tr>
      <w:tr w:rsidR="006E2774" w:rsidRPr="005B00C6"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B00C6" w:rsidRDefault="006E2774" w:rsidP="007A14A3">
            <w:pPr>
              <w:pStyle w:val="TAL"/>
            </w:pPr>
            <w:r w:rsidRPr="005B00C6">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B00C6" w:rsidRDefault="006E2774" w:rsidP="007A14A3">
            <w:pPr>
              <w:pStyle w:val="TAC"/>
            </w:pPr>
            <w:r w:rsidRPr="005B00C6">
              <w:t>36.101, 5.6A.1</w:t>
            </w:r>
          </w:p>
          <w:p w14:paraId="04F37616"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B00C6" w:rsidRDefault="006E2774" w:rsidP="007A14A3">
            <w:pPr>
              <w:pStyle w:val="TAC"/>
            </w:pPr>
            <w:r w:rsidRPr="005B00C6">
              <w:t>pc_</w:t>
            </w:r>
            <w:r w:rsidRPr="005B00C6">
              <w:rPr>
                <w:lang w:eastAsia="zh-CN"/>
              </w:rPr>
              <w:t>D</w:t>
            </w:r>
            <w:r w:rsidRPr="005B00C6">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B00C6" w:rsidRDefault="006E2774" w:rsidP="007A14A3">
            <w:pPr>
              <w:pStyle w:val="TAL"/>
            </w:pPr>
          </w:p>
        </w:tc>
      </w:tr>
      <w:tr w:rsidR="006E2774" w:rsidRPr="005B00C6"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B00C6" w:rsidRDefault="006E2774" w:rsidP="007A14A3">
            <w:pPr>
              <w:pStyle w:val="TAL"/>
            </w:pPr>
            <w:r w:rsidRPr="005B00C6">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B00C6" w:rsidRDefault="006E2774" w:rsidP="007A14A3">
            <w:pPr>
              <w:pStyle w:val="TAC"/>
            </w:pPr>
            <w:r w:rsidRPr="005B00C6">
              <w:t>36.101, 5.6A.1</w:t>
            </w:r>
          </w:p>
          <w:p w14:paraId="705D5F37"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B00C6" w:rsidRDefault="006E2774" w:rsidP="007A14A3">
            <w:pPr>
              <w:pStyle w:val="TAC"/>
            </w:pPr>
            <w:r w:rsidRPr="005B00C6">
              <w:t>pc_</w:t>
            </w:r>
            <w:r w:rsidRPr="005B00C6">
              <w:rPr>
                <w:lang w:eastAsia="zh-CN"/>
              </w:rPr>
              <w:t>D</w:t>
            </w:r>
            <w:r w:rsidRPr="005B00C6">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B00C6" w:rsidRDefault="006E2774" w:rsidP="007A14A3">
            <w:pPr>
              <w:pStyle w:val="TAL"/>
            </w:pPr>
          </w:p>
        </w:tc>
      </w:tr>
    </w:tbl>
    <w:p w14:paraId="3A27B6D7" w14:textId="77777777" w:rsidR="006E2774" w:rsidRPr="005B00C6" w:rsidRDefault="006E2774" w:rsidP="006E2774"/>
    <w:p w14:paraId="209E1665" w14:textId="77777777" w:rsidR="006E2774" w:rsidRPr="005B00C6" w:rsidRDefault="006E2774" w:rsidP="006E2774">
      <w:pPr>
        <w:pStyle w:val="TH"/>
        <w:ind w:left="567"/>
      </w:pPr>
      <w:r w:rsidRPr="005B00C6">
        <w:t>Table A.4.3.2B.2.3.5-1a: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B00C6" w:rsidRDefault="006E2774" w:rsidP="007A14A3">
            <w:pPr>
              <w:pStyle w:val="TAH"/>
            </w:pPr>
            <w:r w:rsidRPr="005B00C6">
              <w:t>Comments</w:t>
            </w:r>
          </w:p>
        </w:tc>
      </w:tr>
      <w:tr w:rsidR="006E2774" w:rsidRPr="005B00C6"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B00C6" w:rsidRDefault="006E2774" w:rsidP="007A14A3">
            <w:pPr>
              <w:pStyle w:val="TAL"/>
            </w:pPr>
            <w:r w:rsidRPr="005B00C6">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B00C6" w:rsidRDefault="006E2774" w:rsidP="007A14A3">
            <w:pPr>
              <w:pStyle w:val="TAC"/>
            </w:pPr>
            <w:r w:rsidRPr="005B00C6">
              <w:t>36.101, 5.6A.1</w:t>
            </w:r>
          </w:p>
          <w:p w14:paraId="23521C14"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B00C6" w:rsidRDefault="006E2774" w:rsidP="007A14A3">
            <w:pPr>
              <w:pStyle w:val="TAL"/>
            </w:pPr>
          </w:p>
        </w:tc>
      </w:tr>
      <w:tr w:rsidR="006E2774" w:rsidRPr="005B00C6"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B00C6" w:rsidRDefault="006E2774" w:rsidP="007A14A3">
            <w:pPr>
              <w:pStyle w:val="TAL"/>
            </w:pPr>
            <w:r w:rsidRPr="005B00C6">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B00C6" w:rsidRDefault="006E2774" w:rsidP="007A14A3">
            <w:pPr>
              <w:pStyle w:val="TAC"/>
            </w:pPr>
            <w:r w:rsidRPr="005B00C6">
              <w:t>36.101, 5.6A.1</w:t>
            </w:r>
          </w:p>
          <w:p w14:paraId="23D2418C"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B00C6" w:rsidRDefault="006E2774" w:rsidP="007A14A3">
            <w:pPr>
              <w:pStyle w:val="TAC"/>
            </w:pPr>
            <w:r w:rsidRPr="005B00C6">
              <w:t>pc_</w:t>
            </w:r>
            <w:r w:rsidRPr="005B00C6">
              <w:rPr>
                <w:lang w:eastAsia="zh-CN"/>
              </w:rPr>
              <w:t>U</w:t>
            </w:r>
            <w:r w:rsidRPr="005B00C6">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B00C6" w:rsidRDefault="006E2774" w:rsidP="007A14A3">
            <w:pPr>
              <w:pStyle w:val="TAL"/>
            </w:pPr>
          </w:p>
        </w:tc>
      </w:tr>
    </w:tbl>
    <w:p w14:paraId="76AFBD6B" w14:textId="77777777" w:rsidR="006E2774" w:rsidRPr="005B00C6" w:rsidRDefault="006E2774" w:rsidP="006E2774"/>
    <w:p w14:paraId="4F02BBAA" w14:textId="77777777" w:rsidR="00586192" w:rsidRPr="005B00C6" w:rsidRDefault="00586192" w:rsidP="00586192">
      <w:pPr>
        <w:pStyle w:val="TH"/>
        <w:ind w:left="567"/>
      </w:pPr>
      <w:r w:rsidRPr="005B00C6">
        <w:t xml:space="preserve">Table A.4.3.2B.2.3.5-2: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(six bands)</w:t>
      </w:r>
    </w:p>
    <w:tbl>
      <w:tblPr>
        <w:tblW w:w="3441" w:type="pct"/>
        <w:jc w:val="center"/>
        <w:tblCellMar>
          <w:left w:w="28" w:type="dxa"/>
          <w:right w:w="56" w:type="dxa"/>
        </w:tblCellMar>
        <w:tblLook w:val="0000" w:firstRow="0" w:lastRow="0" w:firstColumn="0" w:lastColumn="0" w:noHBand="0" w:noVBand="0"/>
      </w:tblPr>
      <w:tblGrid>
        <w:gridCol w:w="2737"/>
        <w:gridCol w:w="987"/>
        <w:gridCol w:w="485"/>
        <w:gridCol w:w="2484"/>
      </w:tblGrid>
      <w:tr w:rsidR="009A3905" w:rsidRPr="005B00C6"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EC554A5" w14:textId="34127B58"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5B00C6" w:rsidRDefault="009A3905" w:rsidP="001F77D3">
            <w:pPr>
              <w:pStyle w:val="TAL"/>
              <w:rPr>
                <w:rFonts w:eastAsia="PMingLiU"/>
                <w:lang w:eastAsia="ja-JP"/>
              </w:rPr>
            </w:pPr>
            <w:r w:rsidRPr="005B00C6">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5B00C6" w:rsidRDefault="009A3905"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5B00C6"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5B00C6" w:rsidRDefault="009A3905" w:rsidP="001F77D3">
            <w:pPr>
              <w:keepNext/>
              <w:keepLines/>
              <w:spacing w:after="0"/>
              <w:jc w:val="center"/>
              <w:rPr>
                <w:rFonts w:ascii="Arial" w:eastAsia="PMingLiU" w:hAnsi="Arial"/>
                <w:sz w:val="18"/>
              </w:rPr>
            </w:pPr>
          </w:p>
        </w:tc>
      </w:tr>
      <w:tr w:rsidR="009A3905" w:rsidRPr="005B00C6"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5B00C6" w:rsidRDefault="009A3905" w:rsidP="001F2CF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5.5B.4.5-1</w:t>
            </w:r>
            <w:r w:rsidRPr="005B00C6">
              <w:rPr>
                <w:rFonts w:eastAsia="PMingLiU"/>
              </w:rPr>
              <w:t>, e.g. ‘</w:t>
            </w:r>
            <w:r w:rsidRPr="005B00C6">
              <w:rPr>
                <w:rFonts w:eastAsia="PMingLiU"/>
                <w:lang w:eastAsia="ja-JP"/>
              </w:rPr>
              <w:t>DC_1A-3A-7A-20A_n28A-n78A</w:t>
            </w:r>
            <w:r w:rsidRPr="005B00C6">
              <w:rPr>
                <w:rFonts w:eastAsia="PMingLiU"/>
              </w:rPr>
              <w:t xml:space="preserve">’ indicates EN-DC operation on E-UTRA CA configuration CA_1A-3A-7A-20A with E-UTRA DL Bandwidth Class A for all the E-UTRA bands 1, 3, 7 and 20 and </w:t>
            </w:r>
            <w:r w:rsidRPr="005B00C6">
              <w:rPr>
                <w:rFonts w:eastAsia="PMingLiU"/>
                <w:lang w:eastAsia="zh-CN"/>
              </w:rPr>
              <w:t>NR</w:t>
            </w:r>
            <w:r w:rsidRPr="005B00C6">
              <w:rPr>
                <w:rFonts w:eastAsia="PMingLiU"/>
              </w:rPr>
              <w:t xml:space="preserve"> CA configuration CA_</w:t>
            </w:r>
            <w:r w:rsidRPr="005B00C6">
              <w:rPr>
                <w:rFonts w:eastAsia="PMingLiU"/>
                <w:lang w:eastAsia="zh-CN"/>
              </w:rPr>
              <w:t>n28A-n78A</w:t>
            </w:r>
            <w:r w:rsidRPr="005B00C6">
              <w:rPr>
                <w:rFonts w:eastAsia="PMingLiU"/>
              </w:rPr>
              <w:t xml:space="preserve"> with NR DL CA Bandwidth Class A for all the NR bands n28 and n78.</w:t>
            </w:r>
          </w:p>
          <w:p w14:paraId="53B312D3" w14:textId="77777777" w:rsidR="009A3905" w:rsidRPr="005B00C6" w:rsidRDefault="009A3905"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7E61347" w14:textId="77777777" w:rsidR="009A3905" w:rsidRPr="005B00C6" w:rsidRDefault="009A3905"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707E5079" w14:textId="77777777" w:rsidR="009A3905" w:rsidRPr="005B00C6" w:rsidRDefault="009A3905" w:rsidP="003739C0">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3B6607" w14:textId="38E22F50" w:rsidR="009A3905" w:rsidRPr="005B00C6" w:rsidRDefault="009A3905"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1EB8BB3B" w14:textId="77777777" w:rsidR="00586192" w:rsidRPr="005B00C6" w:rsidRDefault="00586192" w:rsidP="00586192"/>
    <w:p w14:paraId="2FF39243" w14:textId="77777777" w:rsidR="00586192" w:rsidRPr="005B00C6" w:rsidRDefault="00586192" w:rsidP="00586192">
      <w:pPr>
        <w:pStyle w:val="Heading6"/>
      </w:pPr>
      <w:bookmarkStart w:id="799" w:name="_Toc27410924"/>
      <w:bookmarkStart w:id="800" w:name="_Toc36039437"/>
      <w:bookmarkStart w:id="801" w:name="_Toc43838797"/>
      <w:bookmarkStart w:id="802" w:name="_Toc51772954"/>
      <w:bookmarkStart w:id="803" w:name="_Toc58245161"/>
      <w:bookmarkStart w:id="804" w:name="_Toc68089610"/>
      <w:bookmarkStart w:id="805" w:name="_Toc69067731"/>
      <w:bookmarkStart w:id="806" w:name="_Toc75383279"/>
      <w:bookmarkStart w:id="807" w:name="_Toc83706927"/>
      <w:bookmarkStart w:id="808" w:name="_Toc90491632"/>
      <w:bookmarkStart w:id="809" w:name="_Toc100147726"/>
      <w:bookmarkStart w:id="810" w:name="_Toc106740998"/>
      <w:bookmarkStart w:id="811" w:name="_Toc114916354"/>
      <w:bookmarkStart w:id="812" w:name="_Toc124016766"/>
      <w:r w:rsidRPr="005B00C6">
        <w:t>A.4.3.2B.2.3.6</w:t>
      </w:r>
      <w:r w:rsidRPr="005B00C6">
        <w:tab/>
        <w:t xml:space="preserve">Inter-band </w:t>
      </w:r>
      <w:r w:rsidR="008D757E" w:rsidRPr="005B00C6">
        <w:t xml:space="preserve">EN-DC including </w:t>
      </w:r>
      <w:r w:rsidRPr="005B00C6">
        <w:t>FR2 (two bands)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E3EE749" w14:textId="77777777" w:rsidR="00586192" w:rsidRPr="005B00C6" w:rsidRDefault="00586192" w:rsidP="00586192">
      <w:pPr>
        <w:pStyle w:val="TH"/>
        <w:ind w:left="567"/>
      </w:pPr>
      <w:r w:rsidRPr="005B00C6">
        <w:t xml:space="preserve">Table A.4.3.2B.2.3.6-1: </w:t>
      </w:r>
      <w:r w:rsidR="00585F58"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B00C6" w:rsidRDefault="00585F58" w:rsidP="00585F5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B00C6" w:rsidRDefault="00585F58" w:rsidP="00585F5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B00C6" w:rsidRDefault="00585F58" w:rsidP="00585F5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B00C6" w:rsidRDefault="00585F58" w:rsidP="00585F5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B00C6" w:rsidRDefault="00585F58" w:rsidP="00585F58">
            <w:pPr>
              <w:pStyle w:val="TAH"/>
            </w:pPr>
            <w:r w:rsidRPr="005B00C6">
              <w:t>Comments</w:t>
            </w:r>
          </w:p>
        </w:tc>
      </w:tr>
      <w:tr w:rsidR="00585F58" w:rsidRPr="005B00C6"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B00C6" w:rsidRDefault="00585F58" w:rsidP="00585F5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B00C6" w:rsidRDefault="00585F58" w:rsidP="00585F58">
            <w:pPr>
              <w:pStyle w:val="TAL"/>
            </w:pPr>
            <w:r w:rsidRPr="005B00C6">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B00C6" w:rsidRDefault="00585F58" w:rsidP="00585F58">
            <w:pPr>
              <w:pStyle w:val="TAC"/>
            </w:pPr>
            <w:r w:rsidRPr="005B00C6">
              <w:t>36.101, 5.6A.1</w:t>
            </w:r>
          </w:p>
          <w:p w14:paraId="463911F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B00C6" w:rsidRDefault="00585F58" w:rsidP="00585F58">
            <w:pPr>
              <w:pStyle w:val="TAL"/>
            </w:pPr>
            <w:r w:rsidRPr="005B00C6">
              <w:t>pc_</w:t>
            </w:r>
            <w:r w:rsidRPr="005B00C6">
              <w:rPr>
                <w:lang w:eastAsia="zh-CN"/>
              </w:rPr>
              <w:t>D</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B00C6" w:rsidRDefault="00585F58" w:rsidP="00585F58">
            <w:pPr>
              <w:pStyle w:val="TAL"/>
            </w:pPr>
          </w:p>
        </w:tc>
      </w:tr>
      <w:tr w:rsidR="00585F58" w:rsidRPr="005B00C6"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B00C6" w:rsidRDefault="00585F58" w:rsidP="00585F5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B00C6" w:rsidRDefault="00585F58" w:rsidP="00585F58">
            <w:pPr>
              <w:pStyle w:val="TAL"/>
            </w:pPr>
            <w:r w:rsidRPr="005B00C6">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B00C6" w:rsidRDefault="00585F58" w:rsidP="00585F58">
            <w:pPr>
              <w:pStyle w:val="TAC"/>
            </w:pPr>
            <w:r w:rsidRPr="005B00C6">
              <w:t>36.101, 5.6A.1</w:t>
            </w:r>
          </w:p>
          <w:p w14:paraId="5C9F44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B00C6" w:rsidRDefault="00585F58" w:rsidP="00585F58">
            <w:pPr>
              <w:pStyle w:val="TAL"/>
            </w:pPr>
            <w:r w:rsidRPr="005B00C6">
              <w:t>pc_</w:t>
            </w:r>
            <w:r w:rsidRPr="005B00C6">
              <w:rPr>
                <w:lang w:eastAsia="zh-CN"/>
              </w:rPr>
              <w:t>D</w:t>
            </w:r>
            <w:r w:rsidRPr="005B00C6">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B00C6" w:rsidRDefault="00585F58" w:rsidP="00585F58">
            <w:pPr>
              <w:pStyle w:val="TAL"/>
            </w:pPr>
          </w:p>
        </w:tc>
      </w:tr>
      <w:tr w:rsidR="00585F58" w:rsidRPr="005B00C6"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B00C6" w:rsidRDefault="00585F58" w:rsidP="00585F5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B00C6" w:rsidRDefault="00585F58" w:rsidP="00585F58">
            <w:pPr>
              <w:pStyle w:val="TAL"/>
            </w:pPr>
            <w:r w:rsidRPr="005B00C6">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B00C6" w:rsidRDefault="00585F58" w:rsidP="00585F58">
            <w:pPr>
              <w:pStyle w:val="TAC"/>
            </w:pPr>
            <w:r w:rsidRPr="005B00C6">
              <w:t>36.101, 5.6A.1</w:t>
            </w:r>
          </w:p>
          <w:p w14:paraId="0441453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B00C6" w:rsidRDefault="00585F58" w:rsidP="00585F58">
            <w:pPr>
              <w:pStyle w:val="TAL"/>
            </w:pPr>
            <w:r w:rsidRPr="005B00C6">
              <w:t>pc_</w:t>
            </w:r>
            <w:r w:rsidRPr="005B00C6">
              <w:rPr>
                <w:lang w:eastAsia="zh-CN"/>
              </w:rPr>
              <w:t>D</w:t>
            </w:r>
            <w:r w:rsidRPr="005B00C6">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B00C6" w:rsidRDefault="00585F58" w:rsidP="00585F58">
            <w:pPr>
              <w:pStyle w:val="TAL"/>
            </w:pPr>
          </w:p>
        </w:tc>
      </w:tr>
      <w:tr w:rsidR="00585F58" w:rsidRPr="005B00C6"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B00C6" w:rsidRDefault="00585F58" w:rsidP="00585F5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B00C6" w:rsidRDefault="00585F58" w:rsidP="00585F58">
            <w:pPr>
              <w:pStyle w:val="TAL"/>
            </w:pPr>
            <w:r w:rsidRPr="005B00C6">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B00C6" w:rsidRDefault="00585F58" w:rsidP="00585F58">
            <w:pPr>
              <w:pStyle w:val="TAC"/>
            </w:pPr>
            <w:r w:rsidRPr="005B00C6">
              <w:t>36.101, 5.6A.1</w:t>
            </w:r>
          </w:p>
          <w:p w14:paraId="35914AA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B00C6" w:rsidRDefault="00585F58" w:rsidP="00585F58">
            <w:pPr>
              <w:pStyle w:val="TAL"/>
            </w:pPr>
            <w:r w:rsidRPr="005B00C6">
              <w:t>pc_</w:t>
            </w:r>
            <w:r w:rsidRPr="005B00C6">
              <w:rPr>
                <w:lang w:eastAsia="zh-CN"/>
              </w:rPr>
              <w:t>D</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B00C6" w:rsidRDefault="00585F58" w:rsidP="00585F58">
            <w:pPr>
              <w:pStyle w:val="TAL"/>
            </w:pPr>
          </w:p>
        </w:tc>
      </w:tr>
      <w:tr w:rsidR="00585F58" w:rsidRPr="005B00C6"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B00C6" w:rsidRDefault="00585F58" w:rsidP="00585F5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B00C6" w:rsidRDefault="00585F58" w:rsidP="00585F58">
            <w:pPr>
              <w:pStyle w:val="TAL"/>
            </w:pPr>
            <w:r w:rsidRPr="005B00C6">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B00C6" w:rsidRDefault="00585F58" w:rsidP="00585F58">
            <w:pPr>
              <w:pStyle w:val="TAC"/>
            </w:pPr>
            <w:r w:rsidRPr="005B00C6">
              <w:t>36.101, 5.6A.1</w:t>
            </w:r>
          </w:p>
          <w:p w14:paraId="7CBC53B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B00C6" w:rsidRDefault="00585F58" w:rsidP="00585F58">
            <w:pPr>
              <w:pStyle w:val="TAL"/>
            </w:pPr>
            <w:r w:rsidRPr="005B00C6">
              <w:t>pc_</w:t>
            </w:r>
            <w:r w:rsidRPr="005B00C6">
              <w:rPr>
                <w:lang w:eastAsia="zh-CN"/>
              </w:rPr>
              <w:t>D</w:t>
            </w:r>
            <w:r w:rsidRPr="005B00C6">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B00C6" w:rsidRDefault="00585F58" w:rsidP="00585F58">
            <w:pPr>
              <w:pStyle w:val="TAL"/>
            </w:pPr>
          </w:p>
        </w:tc>
      </w:tr>
      <w:tr w:rsidR="00585F58" w:rsidRPr="005B00C6"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B00C6" w:rsidRDefault="00585F58" w:rsidP="00585F5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B00C6" w:rsidRDefault="00585F58" w:rsidP="00585F58">
            <w:pPr>
              <w:pStyle w:val="TAL"/>
            </w:pPr>
            <w:r w:rsidRPr="005B00C6">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B00C6" w:rsidRDefault="00585F58" w:rsidP="00585F58">
            <w:pPr>
              <w:pStyle w:val="TAC"/>
            </w:pPr>
            <w:r w:rsidRPr="005B00C6">
              <w:t>36.101, 5.6A.1</w:t>
            </w:r>
          </w:p>
          <w:p w14:paraId="1353339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B00C6" w:rsidRDefault="00585F58" w:rsidP="00585F58">
            <w:pPr>
              <w:pStyle w:val="TAL"/>
            </w:pPr>
            <w:r w:rsidRPr="005B00C6">
              <w:t>pc_</w:t>
            </w:r>
            <w:r w:rsidRPr="005B00C6">
              <w:rPr>
                <w:lang w:eastAsia="zh-CN"/>
              </w:rPr>
              <w:t>D</w:t>
            </w:r>
            <w:r w:rsidRPr="005B00C6">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B00C6" w:rsidRDefault="00585F58" w:rsidP="00585F58">
            <w:pPr>
              <w:pStyle w:val="TAL"/>
            </w:pPr>
          </w:p>
        </w:tc>
      </w:tr>
      <w:tr w:rsidR="00585F58" w:rsidRPr="005B00C6"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B00C6" w:rsidRDefault="00585F58" w:rsidP="00585F5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B00C6" w:rsidRDefault="00585F58" w:rsidP="00585F58">
            <w:pPr>
              <w:pStyle w:val="TAL"/>
            </w:pPr>
            <w:r w:rsidRPr="005B00C6">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B00C6" w:rsidRDefault="00585F58" w:rsidP="00585F58">
            <w:pPr>
              <w:pStyle w:val="TAC"/>
            </w:pPr>
            <w:r w:rsidRPr="005B00C6">
              <w:t>36.101, 5.6A.1</w:t>
            </w:r>
          </w:p>
          <w:p w14:paraId="706E50C6"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B00C6" w:rsidRDefault="00585F58" w:rsidP="00585F58">
            <w:pPr>
              <w:pStyle w:val="TAL"/>
            </w:pPr>
            <w:r w:rsidRPr="005B00C6">
              <w:t>pc_</w:t>
            </w:r>
            <w:r w:rsidRPr="005B00C6">
              <w:rPr>
                <w:lang w:eastAsia="zh-CN"/>
              </w:rPr>
              <w:t>D</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B00C6" w:rsidRDefault="00585F58" w:rsidP="00585F58">
            <w:pPr>
              <w:pStyle w:val="TAL"/>
            </w:pPr>
          </w:p>
        </w:tc>
      </w:tr>
      <w:tr w:rsidR="00585F58" w:rsidRPr="005B00C6"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B00C6" w:rsidRDefault="00585F58" w:rsidP="00585F5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B00C6" w:rsidRDefault="00585F58" w:rsidP="00585F58">
            <w:pPr>
              <w:pStyle w:val="TAL"/>
            </w:pPr>
            <w:r w:rsidRPr="005B00C6">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B00C6" w:rsidRDefault="00585F58" w:rsidP="00585F58">
            <w:pPr>
              <w:pStyle w:val="TAC"/>
            </w:pPr>
            <w:r w:rsidRPr="005B00C6">
              <w:t>36.101, 5.6A.1</w:t>
            </w:r>
          </w:p>
          <w:p w14:paraId="7CC24321"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B00C6" w:rsidRDefault="00585F58" w:rsidP="00585F58">
            <w:pPr>
              <w:pStyle w:val="TAL"/>
            </w:pPr>
            <w:r w:rsidRPr="005B00C6">
              <w:t>pc_</w:t>
            </w:r>
            <w:r w:rsidRPr="005B00C6">
              <w:rPr>
                <w:lang w:eastAsia="zh-CN"/>
              </w:rPr>
              <w:t>D</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B00C6" w:rsidRDefault="00585F58" w:rsidP="00585F58">
            <w:pPr>
              <w:pStyle w:val="TAL"/>
            </w:pPr>
          </w:p>
        </w:tc>
      </w:tr>
      <w:tr w:rsidR="00585F58" w:rsidRPr="005B00C6"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B00C6" w:rsidRDefault="00585F58" w:rsidP="00585F5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B00C6" w:rsidRDefault="00585F58" w:rsidP="00585F58">
            <w:pPr>
              <w:pStyle w:val="TAL"/>
            </w:pPr>
            <w:r w:rsidRPr="005B00C6">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B00C6" w:rsidRDefault="00585F58" w:rsidP="00585F58">
            <w:pPr>
              <w:pStyle w:val="TAC"/>
            </w:pPr>
            <w:r w:rsidRPr="005B00C6">
              <w:t>36.101, 5.6A.1</w:t>
            </w:r>
          </w:p>
          <w:p w14:paraId="54ED6DF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B00C6" w:rsidRDefault="00585F58" w:rsidP="00585F58">
            <w:pPr>
              <w:pStyle w:val="TAL"/>
            </w:pPr>
            <w:r w:rsidRPr="005B00C6">
              <w:t>pc_</w:t>
            </w:r>
            <w:r w:rsidRPr="005B00C6">
              <w:rPr>
                <w:lang w:eastAsia="zh-CN"/>
              </w:rPr>
              <w:t>D</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B00C6" w:rsidRDefault="00585F58" w:rsidP="00585F58">
            <w:pPr>
              <w:pStyle w:val="TAL"/>
            </w:pPr>
          </w:p>
        </w:tc>
      </w:tr>
      <w:tr w:rsidR="00585F58" w:rsidRPr="005B00C6"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B00C6" w:rsidRDefault="00585F58" w:rsidP="00585F5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B00C6" w:rsidRDefault="00585F58" w:rsidP="00585F58">
            <w:pPr>
              <w:pStyle w:val="TAL"/>
            </w:pPr>
            <w:r w:rsidRPr="005B00C6">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B00C6" w:rsidRDefault="00585F58" w:rsidP="00585F58">
            <w:pPr>
              <w:pStyle w:val="TAC"/>
            </w:pPr>
            <w:r w:rsidRPr="005B00C6">
              <w:t>36.101, 5.6A.1</w:t>
            </w:r>
          </w:p>
          <w:p w14:paraId="10DA6DB7"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B00C6" w:rsidRDefault="00585F58" w:rsidP="00585F58">
            <w:pPr>
              <w:pStyle w:val="TAL"/>
            </w:pPr>
            <w:r w:rsidRPr="005B00C6">
              <w:t>pc_</w:t>
            </w:r>
            <w:r w:rsidRPr="005B00C6">
              <w:rPr>
                <w:lang w:eastAsia="zh-CN"/>
              </w:rPr>
              <w:t>D</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B00C6" w:rsidRDefault="00585F58" w:rsidP="00585F58">
            <w:pPr>
              <w:pStyle w:val="TAL"/>
            </w:pPr>
          </w:p>
        </w:tc>
      </w:tr>
      <w:tr w:rsidR="00585F58" w:rsidRPr="005B00C6"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B00C6" w:rsidRDefault="00585F58" w:rsidP="00585F5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B00C6" w:rsidRDefault="00585F58" w:rsidP="00585F58">
            <w:pPr>
              <w:pStyle w:val="TAL"/>
            </w:pPr>
            <w:r w:rsidRPr="005B00C6">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B00C6" w:rsidRDefault="00585F58" w:rsidP="00585F58">
            <w:pPr>
              <w:pStyle w:val="TAC"/>
            </w:pPr>
            <w:r w:rsidRPr="005B00C6">
              <w:t>36.101, 5.6A.1</w:t>
            </w:r>
          </w:p>
          <w:p w14:paraId="6ED1A11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B00C6" w:rsidRDefault="00585F58" w:rsidP="00585F58">
            <w:pPr>
              <w:pStyle w:val="TAL"/>
            </w:pPr>
            <w:r w:rsidRPr="005B00C6">
              <w:t>pc_</w:t>
            </w:r>
            <w:r w:rsidRPr="005B00C6">
              <w:rPr>
                <w:lang w:eastAsia="zh-CN"/>
              </w:rPr>
              <w:t>D</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B00C6" w:rsidRDefault="00585F58" w:rsidP="00585F58">
            <w:pPr>
              <w:pStyle w:val="TAL"/>
            </w:pPr>
          </w:p>
        </w:tc>
      </w:tr>
      <w:tr w:rsidR="00585F58" w:rsidRPr="005B00C6"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B00C6" w:rsidRDefault="00585F58" w:rsidP="00585F58">
            <w:pPr>
              <w:pStyle w:val="TAC"/>
            </w:pPr>
            <w:r w:rsidRPr="005B00C6">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B00C6" w:rsidRDefault="00585F58" w:rsidP="00585F58">
            <w:pPr>
              <w:pStyle w:val="TAL"/>
            </w:pPr>
            <w:r w:rsidRPr="005B00C6">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B00C6" w:rsidRDefault="00585F58" w:rsidP="00585F58">
            <w:pPr>
              <w:pStyle w:val="TAC"/>
            </w:pPr>
            <w:r w:rsidRPr="005B00C6">
              <w:t>36.101, 5.6A.1</w:t>
            </w:r>
          </w:p>
          <w:p w14:paraId="228C0E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B00C6" w:rsidRDefault="00585F58" w:rsidP="00585F58">
            <w:pPr>
              <w:pStyle w:val="TAL"/>
            </w:pPr>
            <w:r w:rsidRPr="005B00C6">
              <w:t>pc_</w:t>
            </w:r>
            <w:r w:rsidRPr="005B00C6">
              <w:rPr>
                <w:lang w:eastAsia="zh-CN"/>
              </w:rPr>
              <w:t>D</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B00C6" w:rsidRDefault="00585F58" w:rsidP="00585F58">
            <w:pPr>
              <w:pStyle w:val="TAL"/>
            </w:pPr>
          </w:p>
        </w:tc>
      </w:tr>
      <w:tr w:rsidR="00585F58" w:rsidRPr="005B00C6"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B00C6" w:rsidRDefault="00585F58" w:rsidP="00585F5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B00C6" w:rsidRDefault="00585F58" w:rsidP="00585F58">
            <w:pPr>
              <w:pStyle w:val="TAL"/>
            </w:pPr>
            <w:r w:rsidRPr="005B00C6">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B00C6" w:rsidRDefault="00585F58" w:rsidP="00585F58">
            <w:pPr>
              <w:pStyle w:val="TAC"/>
            </w:pPr>
            <w:r w:rsidRPr="005B00C6">
              <w:t>36.101, 5.6A.1</w:t>
            </w:r>
          </w:p>
          <w:p w14:paraId="15639C8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B00C6" w:rsidRDefault="00585F58" w:rsidP="00585F58">
            <w:pPr>
              <w:pStyle w:val="TAL"/>
            </w:pPr>
            <w:r w:rsidRPr="005B00C6">
              <w:t>pc_</w:t>
            </w:r>
            <w:r w:rsidRPr="005B00C6">
              <w:rPr>
                <w:lang w:eastAsia="zh-CN"/>
              </w:rPr>
              <w:t>D</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B00C6" w:rsidRDefault="00585F58" w:rsidP="00585F58">
            <w:pPr>
              <w:pStyle w:val="TAL"/>
            </w:pPr>
          </w:p>
        </w:tc>
      </w:tr>
      <w:tr w:rsidR="00585F58" w:rsidRPr="005B00C6"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B00C6" w:rsidRDefault="00585F58" w:rsidP="00585F5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B00C6" w:rsidRDefault="00585F58" w:rsidP="00585F58">
            <w:pPr>
              <w:pStyle w:val="TAL"/>
            </w:pPr>
            <w:r w:rsidRPr="005B00C6">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B00C6" w:rsidRDefault="00585F58" w:rsidP="00585F58">
            <w:pPr>
              <w:pStyle w:val="TAC"/>
            </w:pPr>
            <w:r w:rsidRPr="005B00C6">
              <w:t>36.101, 5.6A.1</w:t>
            </w:r>
          </w:p>
          <w:p w14:paraId="55E224ED"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B00C6" w:rsidRDefault="00585F58" w:rsidP="00585F58">
            <w:pPr>
              <w:pStyle w:val="TAL"/>
            </w:pPr>
            <w:r w:rsidRPr="005B00C6">
              <w:t>pc_</w:t>
            </w:r>
            <w:r w:rsidRPr="005B00C6">
              <w:rPr>
                <w:lang w:eastAsia="zh-CN"/>
              </w:rPr>
              <w:t>D</w:t>
            </w:r>
            <w:r w:rsidRPr="005B00C6">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B00C6" w:rsidRDefault="00585F58" w:rsidP="00585F58">
            <w:pPr>
              <w:pStyle w:val="TAL"/>
            </w:pPr>
          </w:p>
        </w:tc>
      </w:tr>
      <w:tr w:rsidR="00585F58" w:rsidRPr="005B00C6"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B00C6" w:rsidRDefault="00585F58" w:rsidP="00585F5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B00C6" w:rsidRDefault="00585F58" w:rsidP="00585F58">
            <w:pPr>
              <w:pStyle w:val="TAL"/>
            </w:pPr>
            <w:r w:rsidRPr="005B00C6">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B00C6" w:rsidRDefault="00585F58" w:rsidP="00585F58">
            <w:pPr>
              <w:pStyle w:val="TAC"/>
            </w:pPr>
            <w:r w:rsidRPr="005B00C6">
              <w:t>36.101, 5.6A.1</w:t>
            </w:r>
          </w:p>
          <w:p w14:paraId="37E3A38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B00C6" w:rsidRDefault="00585F58" w:rsidP="00585F58">
            <w:pPr>
              <w:pStyle w:val="TAL"/>
            </w:pPr>
            <w:r w:rsidRPr="005B00C6">
              <w:t>pc_</w:t>
            </w:r>
            <w:r w:rsidRPr="005B00C6">
              <w:rPr>
                <w:lang w:eastAsia="zh-CN"/>
              </w:rPr>
              <w:t>D</w:t>
            </w:r>
            <w:r w:rsidRPr="005B00C6">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B00C6" w:rsidRDefault="00585F58" w:rsidP="00585F58">
            <w:pPr>
              <w:pStyle w:val="TAL"/>
            </w:pPr>
          </w:p>
        </w:tc>
      </w:tr>
      <w:tr w:rsidR="00585F58" w:rsidRPr="005B00C6"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B00C6" w:rsidRDefault="00585F58" w:rsidP="00585F5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B00C6" w:rsidRDefault="00585F58" w:rsidP="00585F58">
            <w:pPr>
              <w:pStyle w:val="TAL"/>
            </w:pPr>
            <w:r w:rsidRPr="005B00C6">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B00C6" w:rsidRDefault="00585F58" w:rsidP="00585F58">
            <w:pPr>
              <w:pStyle w:val="TAC"/>
            </w:pPr>
            <w:r w:rsidRPr="005B00C6">
              <w:t>36.101, 5.6A.1</w:t>
            </w:r>
          </w:p>
          <w:p w14:paraId="772F7F1A"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B00C6" w:rsidRDefault="00585F58" w:rsidP="00585F58">
            <w:pPr>
              <w:pStyle w:val="TAL"/>
            </w:pPr>
            <w:r w:rsidRPr="005B00C6">
              <w:t>pc_</w:t>
            </w:r>
            <w:r w:rsidRPr="005B00C6">
              <w:rPr>
                <w:lang w:eastAsia="zh-CN"/>
              </w:rPr>
              <w:t>D</w:t>
            </w:r>
            <w:r w:rsidRPr="005B00C6">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B00C6" w:rsidRDefault="00585F58" w:rsidP="00585F58">
            <w:pPr>
              <w:pStyle w:val="TAL"/>
            </w:pPr>
          </w:p>
        </w:tc>
      </w:tr>
      <w:tr w:rsidR="00585F58" w:rsidRPr="005B00C6"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B00C6" w:rsidRDefault="00585F58" w:rsidP="00585F58">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B00C6" w:rsidRDefault="00585F58" w:rsidP="00585F58">
            <w:pPr>
              <w:pStyle w:val="TAL"/>
            </w:pPr>
            <w:r w:rsidRPr="005B00C6">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B00C6" w:rsidRDefault="00585F58" w:rsidP="00585F58">
            <w:pPr>
              <w:pStyle w:val="TAC"/>
            </w:pPr>
            <w:r w:rsidRPr="005B00C6">
              <w:t>36.101, 5.6A.1</w:t>
            </w:r>
          </w:p>
          <w:p w14:paraId="5F4067FC"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B00C6" w:rsidRDefault="00585F58" w:rsidP="00585F58">
            <w:pPr>
              <w:pStyle w:val="TAL"/>
            </w:pPr>
            <w:r w:rsidRPr="005B00C6">
              <w:t>pc_</w:t>
            </w:r>
            <w:r w:rsidRPr="005B00C6">
              <w:rPr>
                <w:lang w:eastAsia="zh-CN"/>
              </w:rPr>
              <w:t>D</w:t>
            </w:r>
            <w:r w:rsidRPr="005B00C6">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B00C6" w:rsidRDefault="00585F58" w:rsidP="00585F58">
            <w:pPr>
              <w:pStyle w:val="TAL"/>
            </w:pPr>
          </w:p>
        </w:tc>
      </w:tr>
      <w:tr w:rsidR="00585F58" w:rsidRPr="005B00C6"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B00C6" w:rsidRDefault="00585F58" w:rsidP="00585F58">
            <w:pPr>
              <w:pStyle w:val="TAC"/>
            </w:pPr>
            <w:r w:rsidRPr="005B00C6">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B00C6" w:rsidRDefault="00585F58" w:rsidP="00585F58">
            <w:pPr>
              <w:pStyle w:val="TAL"/>
            </w:pPr>
            <w:r w:rsidRPr="005B00C6">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B00C6" w:rsidRDefault="00585F58" w:rsidP="00585F58">
            <w:pPr>
              <w:pStyle w:val="TAC"/>
            </w:pPr>
            <w:r w:rsidRPr="005B00C6">
              <w:t>36.101, 5.6A.1</w:t>
            </w:r>
          </w:p>
          <w:p w14:paraId="34F2BEE5"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B00C6" w:rsidRDefault="00585F58" w:rsidP="00585F58">
            <w:pPr>
              <w:pStyle w:val="TAL"/>
            </w:pPr>
            <w:r w:rsidRPr="005B00C6">
              <w:t>pc_</w:t>
            </w:r>
            <w:r w:rsidRPr="005B00C6">
              <w:rPr>
                <w:lang w:eastAsia="zh-CN"/>
              </w:rPr>
              <w:t>D</w:t>
            </w:r>
            <w:r w:rsidRPr="005B00C6">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B00C6" w:rsidRDefault="00585F58" w:rsidP="00585F58">
            <w:pPr>
              <w:pStyle w:val="TAL"/>
            </w:pPr>
          </w:p>
        </w:tc>
      </w:tr>
      <w:tr w:rsidR="00585F58" w:rsidRPr="005B00C6"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B00C6" w:rsidRDefault="00585F58" w:rsidP="00585F58">
            <w:pPr>
              <w:pStyle w:val="TAC"/>
            </w:pPr>
            <w:r w:rsidRPr="005B00C6">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B00C6" w:rsidRDefault="00585F58" w:rsidP="00585F58">
            <w:pPr>
              <w:pStyle w:val="TAL"/>
            </w:pPr>
            <w:r w:rsidRPr="005B00C6">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B00C6" w:rsidRDefault="00585F58" w:rsidP="00585F58">
            <w:pPr>
              <w:pStyle w:val="TAC"/>
            </w:pPr>
            <w:r w:rsidRPr="005B00C6">
              <w:t>36.101, 5.6A.1</w:t>
            </w:r>
          </w:p>
          <w:p w14:paraId="7CE3E11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B00C6" w:rsidRDefault="00585F58" w:rsidP="00585F58">
            <w:pPr>
              <w:pStyle w:val="TAL"/>
            </w:pPr>
            <w:r w:rsidRPr="005B00C6">
              <w:t>pc_</w:t>
            </w:r>
            <w:r w:rsidRPr="005B00C6">
              <w:rPr>
                <w:lang w:eastAsia="zh-CN"/>
              </w:rPr>
              <w:t>D</w:t>
            </w:r>
            <w:r w:rsidRPr="005B00C6">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B00C6" w:rsidRDefault="00585F58" w:rsidP="00585F58">
            <w:pPr>
              <w:pStyle w:val="TAL"/>
            </w:pPr>
          </w:p>
        </w:tc>
      </w:tr>
      <w:tr w:rsidR="00585F58" w:rsidRPr="005B00C6"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B00C6" w:rsidRDefault="00585F58" w:rsidP="00585F58">
            <w:pPr>
              <w:pStyle w:val="TAC"/>
            </w:pPr>
            <w:r w:rsidRPr="005B00C6">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B00C6" w:rsidRDefault="00585F58" w:rsidP="00585F58">
            <w:pPr>
              <w:pStyle w:val="TAL"/>
            </w:pPr>
            <w:r w:rsidRPr="005B00C6">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B00C6" w:rsidRDefault="00585F58" w:rsidP="00585F58">
            <w:pPr>
              <w:pStyle w:val="TAC"/>
            </w:pPr>
            <w:r w:rsidRPr="005B00C6">
              <w:t>36.101, 5.6A.1</w:t>
            </w:r>
          </w:p>
          <w:p w14:paraId="0CB6A46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B00C6" w:rsidRDefault="00585F58" w:rsidP="00585F58">
            <w:pPr>
              <w:pStyle w:val="TAL"/>
            </w:pPr>
            <w:r w:rsidRPr="005B00C6">
              <w:t>pc_</w:t>
            </w:r>
            <w:r w:rsidRPr="005B00C6">
              <w:rPr>
                <w:lang w:eastAsia="zh-CN"/>
              </w:rPr>
              <w:t>D</w:t>
            </w:r>
            <w:r w:rsidRPr="005B00C6">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B00C6" w:rsidRDefault="00585F58" w:rsidP="00585F58">
            <w:pPr>
              <w:pStyle w:val="TAL"/>
            </w:pPr>
          </w:p>
        </w:tc>
      </w:tr>
      <w:tr w:rsidR="00585F58" w:rsidRPr="005B00C6"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B00C6" w:rsidRDefault="00585F58" w:rsidP="00585F58">
            <w:pPr>
              <w:pStyle w:val="TAC"/>
            </w:pPr>
            <w:r w:rsidRPr="005B00C6">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B00C6" w:rsidRDefault="00585F58" w:rsidP="00585F58">
            <w:pPr>
              <w:pStyle w:val="TAL"/>
            </w:pPr>
            <w:r w:rsidRPr="005B00C6">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B00C6" w:rsidRDefault="00585F58" w:rsidP="00585F58">
            <w:pPr>
              <w:pStyle w:val="TAC"/>
            </w:pPr>
            <w:r w:rsidRPr="005B00C6">
              <w:t>36.101, 5.6A.1</w:t>
            </w:r>
          </w:p>
          <w:p w14:paraId="791D4C92"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B00C6" w:rsidRDefault="00585F58" w:rsidP="00585F58">
            <w:pPr>
              <w:pStyle w:val="TAL"/>
            </w:pPr>
            <w:r w:rsidRPr="005B00C6">
              <w:t>pc_</w:t>
            </w:r>
            <w:r w:rsidRPr="005B00C6">
              <w:rPr>
                <w:lang w:eastAsia="zh-CN"/>
              </w:rPr>
              <w:t>D</w:t>
            </w:r>
            <w:r w:rsidRPr="005B00C6">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B00C6" w:rsidRDefault="00585F58" w:rsidP="00585F58">
            <w:pPr>
              <w:pStyle w:val="TAL"/>
            </w:pPr>
          </w:p>
        </w:tc>
      </w:tr>
      <w:tr w:rsidR="00585F58" w:rsidRPr="005B00C6"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B00C6" w:rsidRDefault="00585F58" w:rsidP="00585F58">
            <w:pPr>
              <w:pStyle w:val="TAC"/>
            </w:pPr>
            <w:r w:rsidRPr="005B00C6">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B00C6" w:rsidRDefault="00585F58" w:rsidP="00585F58">
            <w:pPr>
              <w:pStyle w:val="TAL"/>
            </w:pPr>
            <w:r w:rsidRPr="005B00C6">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B00C6" w:rsidRDefault="00585F58" w:rsidP="00585F58">
            <w:pPr>
              <w:pStyle w:val="TAC"/>
            </w:pPr>
            <w:r w:rsidRPr="005B00C6">
              <w:t>36.101, 5.6A.1</w:t>
            </w:r>
          </w:p>
          <w:p w14:paraId="11281AB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B00C6" w:rsidRDefault="00585F58" w:rsidP="00585F58">
            <w:pPr>
              <w:pStyle w:val="TAL"/>
            </w:pPr>
            <w:r w:rsidRPr="005B00C6">
              <w:t>c_</w:t>
            </w:r>
            <w:r w:rsidRPr="005B00C6">
              <w:rPr>
                <w:lang w:eastAsia="zh-CN"/>
              </w:rPr>
              <w:t>D</w:t>
            </w:r>
            <w:r w:rsidRPr="005B00C6">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B00C6" w:rsidRDefault="00585F58" w:rsidP="00585F58">
            <w:pPr>
              <w:pStyle w:val="TAL"/>
            </w:pPr>
          </w:p>
        </w:tc>
      </w:tr>
    </w:tbl>
    <w:p w14:paraId="3F8770CB" w14:textId="77777777" w:rsidR="00585F58" w:rsidRPr="005B00C6" w:rsidRDefault="00585F58" w:rsidP="00585F58"/>
    <w:p w14:paraId="49FEF330" w14:textId="77777777" w:rsidR="00585F58" w:rsidRPr="005B00C6" w:rsidRDefault="00585F58" w:rsidP="00585F58">
      <w:pPr>
        <w:pStyle w:val="TH"/>
        <w:ind w:left="567"/>
      </w:pPr>
      <w:r w:rsidRPr="005B00C6">
        <w:t>Table A.4.3.2B.2.3.6-1a: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B00C6"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B00C6" w:rsidRDefault="00585F58"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B00C6" w:rsidRDefault="00585F58"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B00C6" w:rsidRDefault="00585F58"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B00C6" w:rsidRDefault="00585F58" w:rsidP="00FA72F8">
            <w:pPr>
              <w:pStyle w:val="TAH"/>
            </w:pPr>
            <w:r w:rsidRPr="005B00C6">
              <w:t>Comments</w:t>
            </w:r>
          </w:p>
        </w:tc>
      </w:tr>
      <w:tr w:rsidR="00585F58" w:rsidRPr="005B00C6"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B00C6" w:rsidRDefault="00585F58"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B00C6" w:rsidRDefault="00585F58" w:rsidP="00FA72F8">
            <w:pPr>
              <w:pStyle w:val="TAL"/>
            </w:pPr>
            <w:r w:rsidRPr="005B00C6">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B00C6" w:rsidRDefault="00585F58" w:rsidP="00FA72F8">
            <w:pPr>
              <w:pStyle w:val="TAC"/>
            </w:pPr>
            <w:r w:rsidRPr="005B00C6">
              <w:t>36.101, 5.6A.1</w:t>
            </w:r>
          </w:p>
          <w:p w14:paraId="5418FEB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B00C6" w:rsidRDefault="00585F58" w:rsidP="00FA72F8">
            <w:pPr>
              <w:pStyle w:val="TAC"/>
              <w:rPr>
                <w:rFonts w:cs="Arial"/>
                <w:szCs w:val="18"/>
              </w:rPr>
            </w:pPr>
            <w:r w:rsidRPr="005B00C6">
              <w:t>pc_</w:t>
            </w:r>
            <w:r w:rsidRPr="005B00C6">
              <w:rPr>
                <w:lang w:eastAsia="zh-CN"/>
              </w:rPr>
              <w:t>U</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B00C6" w:rsidRDefault="00585F58" w:rsidP="00FA72F8">
            <w:pPr>
              <w:pStyle w:val="TAL"/>
            </w:pPr>
          </w:p>
        </w:tc>
      </w:tr>
      <w:tr w:rsidR="00585F58" w:rsidRPr="005B00C6"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B00C6" w:rsidRDefault="00585F58"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B00C6" w:rsidRDefault="00585F58" w:rsidP="00FA72F8">
            <w:pPr>
              <w:pStyle w:val="TAL"/>
            </w:pPr>
            <w:r w:rsidRPr="005B00C6">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B00C6" w:rsidRDefault="00585F58" w:rsidP="00FA72F8">
            <w:pPr>
              <w:pStyle w:val="TAC"/>
            </w:pPr>
            <w:r w:rsidRPr="005B00C6">
              <w:t>36.101, 5.6A.1</w:t>
            </w:r>
          </w:p>
          <w:p w14:paraId="47DB045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B00C6" w:rsidRDefault="00585F58" w:rsidP="00FA72F8">
            <w:pPr>
              <w:pStyle w:val="TAC"/>
            </w:pPr>
            <w:r w:rsidRPr="005B00C6">
              <w:t>pc_</w:t>
            </w:r>
            <w:r w:rsidRPr="005B00C6">
              <w:rPr>
                <w:lang w:eastAsia="zh-CN"/>
              </w:rPr>
              <w:t>U</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B00C6" w:rsidRDefault="00585F58" w:rsidP="00FA72F8">
            <w:pPr>
              <w:pStyle w:val="TAL"/>
            </w:pPr>
          </w:p>
        </w:tc>
      </w:tr>
      <w:tr w:rsidR="00585F58" w:rsidRPr="005B00C6"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B00C6" w:rsidRDefault="00585F58"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B00C6" w:rsidRDefault="00585F58" w:rsidP="00FA72F8">
            <w:pPr>
              <w:pStyle w:val="TAL"/>
            </w:pPr>
            <w:r w:rsidRPr="005B00C6">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B00C6" w:rsidRDefault="00585F58" w:rsidP="00FA72F8">
            <w:pPr>
              <w:pStyle w:val="TAC"/>
            </w:pPr>
            <w:r w:rsidRPr="005B00C6">
              <w:t>36.101, 5.6A.1</w:t>
            </w:r>
          </w:p>
          <w:p w14:paraId="2232974E"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B00C6" w:rsidRDefault="00585F58" w:rsidP="00FA72F8">
            <w:pPr>
              <w:pStyle w:val="TAC"/>
            </w:pPr>
            <w:r w:rsidRPr="005B00C6">
              <w:t>pc_</w:t>
            </w:r>
            <w:r w:rsidRPr="005B00C6">
              <w:rPr>
                <w:lang w:eastAsia="zh-CN"/>
              </w:rPr>
              <w:t>U</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B00C6" w:rsidRDefault="00585F58" w:rsidP="00FA72F8">
            <w:pPr>
              <w:pStyle w:val="TAL"/>
            </w:pPr>
          </w:p>
        </w:tc>
      </w:tr>
      <w:tr w:rsidR="00585F58" w:rsidRPr="005B00C6"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B00C6" w:rsidRDefault="00585F58"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B00C6" w:rsidRDefault="00585F58" w:rsidP="00FA72F8">
            <w:pPr>
              <w:pStyle w:val="TAL"/>
            </w:pPr>
            <w:r w:rsidRPr="005B00C6">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B00C6" w:rsidRDefault="00585F58" w:rsidP="00FA72F8">
            <w:pPr>
              <w:pStyle w:val="TAC"/>
            </w:pPr>
            <w:r w:rsidRPr="005B00C6">
              <w:t>36.101, 5.6A.1</w:t>
            </w:r>
          </w:p>
          <w:p w14:paraId="79FFC0F1"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B00C6" w:rsidRDefault="00585F58" w:rsidP="00FA72F8">
            <w:pPr>
              <w:pStyle w:val="TAC"/>
            </w:pPr>
            <w:r w:rsidRPr="005B00C6">
              <w:t>pc_</w:t>
            </w:r>
            <w:r w:rsidRPr="005B00C6">
              <w:rPr>
                <w:lang w:eastAsia="zh-CN"/>
              </w:rPr>
              <w:t>U</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B00C6" w:rsidRDefault="00585F58" w:rsidP="00FA72F8">
            <w:pPr>
              <w:pStyle w:val="TAL"/>
            </w:pPr>
          </w:p>
        </w:tc>
      </w:tr>
      <w:tr w:rsidR="00585F58" w:rsidRPr="005B00C6"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B00C6" w:rsidRDefault="00585F58"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B00C6" w:rsidRDefault="00585F58" w:rsidP="00FA72F8">
            <w:pPr>
              <w:pStyle w:val="TAL"/>
            </w:pPr>
            <w:r w:rsidRPr="005B00C6">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B00C6" w:rsidRDefault="00585F58" w:rsidP="00FA72F8">
            <w:pPr>
              <w:pStyle w:val="TAC"/>
            </w:pPr>
            <w:r w:rsidRPr="005B00C6">
              <w:t>36.101, 5.6A.1</w:t>
            </w:r>
          </w:p>
          <w:p w14:paraId="643D295C"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B00C6" w:rsidRDefault="00585F58" w:rsidP="00FA72F8">
            <w:pPr>
              <w:pStyle w:val="TAC"/>
            </w:pPr>
            <w:r w:rsidRPr="005B00C6">
              <w:t>pc_</w:t>
            </w:r>
            <w:r w:rsidRPr="005B00C6">
              <w:rPr>
                <w:lang w:eastAsia="zh-CN"/>
              </w:rPr>
              <w:t>U</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B00C6" w:rsidRDefault="00585F58" w:rsidP="00FA72F8">
            <w:pPr>
              <w:pStyle w:val="TAL"/>
            </w:pPr>
          </w:p>
        </w:tc>
      </w:tr>
      <w:tr w:rsidR="00585F58" w:rsidRPr="005B00C6"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B00C6" w:rsidRDefault="00585F58"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B00C6" w:rsidRDefault="00585F58" w:rsidP="00FA72F8">
            <w:pPr>
              <w:pStyle w:val="TAL"/>
            </w:pPr>
            <w:r w:rsidRPr="005B00C6">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B00C6" w:rsidRDefault="00585F58" w:rsidP="00FA72F8">
            <w:pPr>
              <w:pStyle w:val="TAC"/>
            </w:pPr>
            <w:r w:rsidRPr="005B00C6">
              <w:t>36.101, 5.6A.1</w:t>
            </w:r>
          </w:p>
          <w:p w14:paraId="44C4CED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B00C6" w:rsidRDefault="00585F58" w:rsidP="00FA72F8">
            <w:pPr>
              <w:pStyle w:val="TAC"/>
            </w:pPr>
            <w:r w:rsidRPr="005B00C6">
              <w:t>pc_</w:t>
            </w:r>
            <w:r w:rsidRPr="005B00C6">
              <w:rPr>
                <w:lang w:eastAsia="zh-CN"/>
              </w:rPr>
              <w:t>U</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B00C6" w:rsidRDefault="00585F58" w:rsidP="00FA72F8">
            <w:pPr>
              <w:pStyle w:val="TAL"/>
            </w:pPr>
          </w:p>
        </w:tc>
      </w:tr>
      <w:tr w:rsidR="00585F58" w:rsidRPr="005B00C6"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B00C6" w:rsidRDefault="00585F58"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B00C6" w:rsidRDefault="00585F58" w:rsidP="00FA72F8">
            <w:pPr>
              <w:pStyle w:val="TAL"/>
            </w:pPr>
            <w:r w:rsidRPr="005B00C6">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B00C6" w:rsidRDefault="00585F58" w:rsidP="00FA72F8">
            <w:pPr>
              <w:pStyle w:val="TAC"/>
            </w:pPr>
            <w:r w:rsidRPr="005B00C6">
              <w:t>36.101, 5.6A.1</w:t>
            </w:r>
          </w:p>
          <w:p w14:paraId="36944329"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B00C6" w:rsidRDefault="00585F58" w:rsidP="00FA72F8">
            <w:pPr>
              <w:pStyle w:val="TAC"/>
            </w:pPr>
            <w:r w:rsidRPr="005B00C6">
              <w:t>pc_</w:t>
            </w:r>
            <w:r w:rsidRPr="005B00C6">
              <w:rPr>
                <w:lang w:eastAsia="zh-CN"/>
              </w:rPr>
              <w:t>U</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B00C6" w:rsidRDefault="00585F58" w:rsidP="00FA72F8">
            <w:pPr>
              <w:pStyle w:val="TAL"/>
            </w:pPr>
          </w:p>
        </w:tc>
      </w:tr>
      <w:tr w:rsidR="00585F58" w:rsidRPr="005B00C6"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B00C6" w:rsidRDefault="00585F58"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B00C6" w:rsidRDefault="00585F58" w:rsidP="00FA72F8">
            <w:pPr>
              <w:pStyle w:val="TAL"/>
            </w:pPr>
            <w:r w:rsidRPr="005B00C6">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B00C6" w:rsidRDefault="00585F58" w:rsidP="00FA72F8">
            <w:pPr>
              <w:pStyle w:val="TAC"/>
            </w:pPr>
            <w:r w:rsidRPr="005B00C6">
              <w:t>36.101, 5.6A.1</w:t>
            </w:r>
          </w:p>
          <w:p w14:paraId="54A12D8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B00C6" w:rsidRDefault="00585F58" w:rsidP="00FA72F8">
            <w:pPr>
              <w:pStyle w:val="TAC"/>
            </w:pPr>
            <w:r w:rsidRPr="005B00C6">
              <w:t>pc_</w:t>
            </w:r>
            <w:r w:rsidRPr="005B00C6">
              <w:rPr>
                <w:lang w:eastAsia="zh-CN"/>
              </w:rPr>
              <w:t>U</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B00C6" w:rsidRDefault="00585F58" w:rsidP="00FA72F8">
            <w:pPr>
              <w:pStyle w:val="TAL"/>
            </w:pPr>
          </w:p>
        </w:tc>
      </w:tr>
      <w:tr w:rsidR="00585F58" w:rsidRPr="005B00C6"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B00C6" w:rsidRDefault="00585F58"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B00C6" w:rsidRDefault="00585F58" w:rsidP="00FA72F8">
            <w:pPr>
              <w:pStyle w:val="TAL"/>
            </w:pPr>
            <w:r w:rsidRPr="005B00C6">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B00C6" w:rsidRDefault="00585F58" w:rsidP="00FA72F8">
            <w:pPr>
              <w:pStyle w:val="TAC"/>
            </w:pPr>
            <w:r w:rsidRPr="005B00C6">
              <w:t>36.101, 5.6A.1</w:t>
            </w:r>
          </w:p>
          <w:p w14:paraId="22679423"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B00C6" w:rsidRDefault="00585F58" w:rsidP="00FA72F8">
            <w:pPr>
              <w:pStyle w:val="TAC"/>
            </w:pPr>
            <w:r w:rsidRPr="005B00C6">
              <w:t>pc_</w:t>
            </w:r>
            <w:r w:rsidRPr="005B00C6">
              <w:rPr>
                <w:lang w:eastAsia="zh-CN"/>
              </w:rPr>
              <w:t>U</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B00C6" w:rsidRDefault="00585F58" w:rsidP="00FA72F8">
            <w:pPr>
              <w:pStyle w:val="TAL"/>
            </w:pPr>
          </w:p>
        </w:tc>
      </w:tr>
    </w:tbl>
    <w:p w14:paraId="4E1A95D7" w14:textId="77777777" w:rsidR="00586192" w:rsidRPr="005B00C6" w:rsidRDefault="00586192" w:rsidP="00586192"/>
    <w:p w14:paraId="6CF325E8" w14:textId="77777777" w:rsidR="000D5BF8" w:rsidRPr="005B00C6" w:rsidRDefault="00586192" w:rsidP="000D5BF8">
      <w:pPr>
        <w:pStyle w:val="TH"/>
        <w:ind w:left="567"/>
      </w:pPr>
      <w:r w:rsidRPr="005B00C6">
        <w:t xml:space="preserve">Table A.4.3.2B.2.3.6-2: Supported </w:t>
      </w:r>
      <w:r w:rsidR="003B47E4" w:rsidRPr="005B00C6">
        <w:t>Inter-band</w:t>
      </w:r>
      <w:r w:rsidR="008D757E" w:rsidRPr="005B00C6">
        <w:t xml:space="preserve"> EN-DC </w:t>
      </w:r>
      <w:r w:rsidRPr="005B00C6">
        <w:t xml:space="preserve">configurations </w:t>
      </w:r>
      <w:r w:rsidR="008D757E" w:rsidRPr="005B00C6">
        <w:t>including</w:t>
      </w:r>
      <w:r w:rsidRPr="005B00C6">
        <w:t xml:space="preserve"> FR2 (two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7B0ECA" w:rsidRPr="005B00C6" w14:paraId="10970702"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w:t>
            </w:r>
          </w:p>
          <w:p w14:paraId="47021617" w14:textId="3C27E2D7"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36163DE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5B00C6"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2BE692DD"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724DE20F" w14:textId="479CEC65"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7B0ECA" w:rsidRPr="005B00C6" w14:paraId="63002A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DC_1A_n257A</w:t>
            </w:r>
          </w:p>
        </w:tc>
        <w:tc>
          <w:tcPr>
            <w:tcW w:w="914" w:type="pct"/>
            <w:tcBorders>
              <w:top w:val="single" w:sz="4" w:space="0" w:color="auto"/>
              <w:left w:val="single" w:sz="4" w:space="0" w:color="auto"/>
              <w:bottom w:val="single" w:sz="4" w:space="0" w:color="auto"/>
              <w:right w:val="single" w:sz="4" w:space="0" w:color="auto"/>
            </w:tcBorders>
          </w:tcPr>
          <w:p w14:paraId="1AF7CDC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E88670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EBD049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5B00C6" w:rsidRDefault="007B0ECA" w:rsidP="001F77D3">
            <w:pPr>
              <w:pStyle w:val="TAL"/>
              <w:rPr>
                <w:rFonts w:eastAsia="PMingLiU"/>
                <w:lang w:eastAsia="ja-JP"/>
              </w:rPr>
            </w:pPr>
            <w:r w:rsidRPr="005B00C6">
              <w:t>DC_1A_n257G</w:t>
            </w:r>
          </w:p>
        </w:tc>
        <w:tc>
          <w:tcPr>
            <w:tcW w:w="914" w:type="pct"/>
            <w:tcBorders>
              <w:top w:val="single" w:sz="4" w:space="0" w:color="auto"/>
              <w:left w:val="single" w:sz="4" w:space="0" w:color="auto"/>
              <w:bottom w:val="single" w:sz="4" w:space="0" w:color="auto"/>
              <w:right w:val="single" w:sz="4" w:space="0" w:color="auto"/>
            </w:tcBorders>
          </w:tcPr>
          <w:p w14:paraId="53DF3A4B"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9B3CC5" w14:textId="77777777" w:rsidR="007B0ECA" w:rsidRPr="005B00C6" w:rsidRDefault="007B0ECA" w:rsidP="001F77D3">
            <w:pPr>
              <w:keepNext/>
              <w:keepLines/>
              <w:spacing w:after="0"/>
              <w:jc w:val="center"/>
              <w:rPr>
                <w:rFonts w:ascii="Arial" w:eastAsia="PMingLiU" w:hAnsi="Arial"/>
                <w:sz w:val="18"/>
              </w:rPr>
            </w:pPr>
          </w:p>
        </w:tc>
      </w:tr>
      <w:tr w:rsidR="007B0ECA" w:rsidRPr="005B00C6" w14:paraId="265FFC0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5B00C6" w:rsidRDefault="007B0ECA" w:rsidP="001F77D3">
            <w:pPr>
              <w:pStyle w:val="TAL"/>
              <w:rPr>
                <w:rFonts w:eastAsia="PMingLiU"/>
                <w:lang w:eastAsia="ja-JP"/>
              </w:rPr>
            </w:pPr>
            <w:r w:rsidRPr="005B00C6">
              <w:t>DC_1A_n257H</w:t>
            </w:r>
          </w:p>
        </w:tc>
        <w:tc>
          <w:tcPr>
            <w:tcW w:w="914" w:type="pct"/>
            <w:tcBorders>
              <w:top w:val="single" w:sz="4" w:space="0" w:color="auto"/>
              <w:left w:val="single" w:sz="4" w:space="0" w:color="auto"/>
              <w:bottom w:val="single" w:sz="4" w:space="0" w:color="auto"/>
              <w:right w:val="single" w:sz="4" w:space="0" w:color="auto"/>
            </w:tcBorders>
          </w:tcPr>
          <w:p w14:paraId="56158DBD"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8FEF6B" w14:textId="77777777" w:rsidR="007B0ECA" w:rsidRPr="005B00C6" w:rsidRDefault="007B0ECA" w:rsidP="001F77D3">
            <w:pPr>
              <w:keepNext/>
              <w:keepLines/>
              <w:spacing w:after="0"/>
              <w:jc w:val="center"/>
              <w:rPr>
                <w:rFonts w:ascii="Arial" w:eastAsia="PMingLiU" w:hAnsi="Arial"/>
                <w:sz w:val="18"/>
              </w:rPr>
            </w:pPr>
          </w:p>
        </w:tc>
      </w:tr>
      <w:tr w:rsidR="007B0ECA" w:rsidRPr="005B00C6" w14:paraId="6E97093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5B00C6" w:rsidRDefault="007B0ECA" w:rsidP="001F77D3">
            <w:pPr>
              <w:pStyle w:val="TAL"/>
              <w:rPr>
                <w:rFonts w:eastAsia="PMingLiU"/>
                <w:lang w:eastAsia="ja-JP"/>
              </w:rPr>
            </w:pPr>
            <w:r w:rsidRPr="005B00C6">
              <w:t>DC_1A_n257I</w:t>
            </w:r>
          </w:p>
        </w:tc>
        <w:tc>
          <w:tcPr>
            <w:tcW w:w="914" w:type="pct"/>
            <w:tcBorders>
              <w:top w:val="single" w:sz="4" w:space="0" w:color="auto"/>
              <w:left w:val="single" w:sz="4" w:space="0" w:color="auto"/>
              <w:bottom w:val="single" w:sz="4" w:space="0" w:color="auto"/>
              <w:right w:val="single" w:sz="4" w:space="0" w:color="auto"/>
            </w:tcBorders>
          </w:tcPr>
          <w:p w14:paraId="7A1802F4"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D99E1C" w14:textId="77777777" w:rsidR="007B0ECA" w:rsidRPr="005B00C6" w:rsidRDefault="007B0ECA" w:rsidP="001F77D3">
            <w:pPr>
              <w:keepNext/>
              <w:keepLines/>
              <w:spacing w:after="0"/>
              <w:jc w:val="center"/>
              <w:rPr>
                <w:rFonts w:ascii="Arial" w:eastAsia="PMingLiU" w:hAnsi="Arial"/>
                <w:sz w:val="18"/>
              </w:rPr>
            </w:pPr>
          </w:p>
        </w:tc>
      </w:tr>
      <w:tr w:rsidR="007B0ECA" w:rsidRPr="005B00C6" w14:paraId="1D2699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5B00C6" w:rsidRDefault="007B0ECA" w:rsidP="001F77D3">
            <w:pPr>
              <w:pStyle w:val="TAL"/>
              <w:rPr>
                <w:rFonts w:eastAsia="PMingLiU"/>
                <w:lang w:eastAsia="ja-JP"/>
              </w:rPr>
            </w:pPr>
            <w:r w:rsidRPr="005B00C6">
              <w:t>DC_1A_n257J</w:t>
            </w:r>
          </w:p>
        </w:tc>
        <w:tc>
          <w:tcPr>
            <w:tcW w:w="914" w:type="pct"/>
            <w:tcBorders>
              <w:top w:val="single" w:sz="4" w:space="0" w:color="auto"/>
              <w:left w:val="single" w:sz="4" w:space="0" w:color="auto"/>
              <w:bottom w:val="single" w:sz="4" w:space="0" w:color="auto"/>
              <w:right w:val="single" w:sz="4" w:space="0" w:color="auto"/>
            </w:tcBorders>
          </w:tcPr>
          <w:p w14:paraId="11D37EE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BE16E0" w14:textId="77777777" w:rsidR="007B0ECA" w:rsidRPr="005B00C6" w:rsidRDefault="007B0ECA" w:rsidP="001F77D3">
            <w:pPr>
              <w:keepNext/>
              <w:keepLines/>
              <w:spacing w:after="0"/>
              <w:jc w:val="center"/>
              <w:rPr>
                <w:rFonts w:ascii="Arial" w:eastAsia="PMingLiU" w:hAnsi="Arial"/>
                <w:sz w:val="18"/>
              </w:rPr>
            </w:pPr>
          </w:p>
        </w:tc>
      </w:tr>
      <w:tr w:rsidR="007B0ECA" w:rsidRPr="005B00C6" w14:paraId="2F49A35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DC_2A_n257A</w:t>
            </w:r>
          </w:p>
        </w:tc>
        <w:tc>
          <w:tcPr>
            <w:tcW w:w="914" w:type="pct"/>
            <w:tcBorders>
              <w:top w:val="single" w:sz="4" w:space="0" w:color="auto"/>
              <w:left w:val="single" w:sz="4" w:space="0" w:color="auto"/>
              <w:bottom w:val="single" w:sz="4" w:space="0" w:color="auto"/>
              <w:right w:val="single" w:sz="4" w:space="0" w:color="auto"/>
            </w:tcBorders>
          </w:tcPr>
          <w:p w14:paraId="134C9E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0AB1F2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715DC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DC_2A_n260A</w:t>
            </w:r>
          </w:p>
        </w:tc>
        <w:tc>
          <w:tcPr>
            <w:tcW w:w="914" w:type="pct"/>
            <w:tcBorders>
              <w:top w:val="single" w:sz="4" w:space="0" w:color="auto"/>
              <w:left w:val="single" w:sz="4" w:space="0" w:color="auto"/>
              <w:bottom w:val="single" w:sz="4" w:space="0" w:color="auto"/>
              <w:right w:val="single" w:sz="4" w:space="0" w:color="auto"/>
            </w:tcBorders>
          </w:tcPr>
          <w:p w14:paraId="49E5A10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60E4D9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FC644B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DC_2A-2A_n260A</w:t>
            </w:r>
          </w:p>
        </w:tc>
        <w:tc>
          <w:tcPr>
            <w:tcW w:w="914" w:type="pct"/>
            <w:tcBorders>
              <w:top w:val="single" w:sz="4" w:space="0" w:color="auto"/>
              <w:left w:val="single" w:sz="4" w:space="0" w:color="auto"/>
              <w:bottom w:val="single" w:sz="4" w:space="0" w:color="auto"/>
              <w:right w:val="single" w:sz="4" w:space="0" w:color="auto"/>
            </w:tcBorders>
          </w:tcPr>
          <w:p w14:paraId="01D4419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9E62F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FCDCF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DC_3A_n257A</w:t>
            </w:r>
          </w:p>
        </w:tc>
        <w:tc>
          <w:tcPr>
            <w:tcW w:w="914" w:type="pct"/>
            <w:tcBorders>
              <w:top w:val="single" w:sz="4" w:space="0" w:color="auto"/>
              <w:left w:val="single" w:sz="4" w:space="0" w:color="auto"/>
              <w:bottom w:val="single" w:sz="4" w:space="0" w:color="auto"/>
              <w:right w:val="single" w:sz="4" w:space="0" w:color="auto"/>
            </w:tcBorders>
          </w:tcPr>
          <w:p w14:paraId="6FFE44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DA66B2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8DACB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5B00C6" w:rsidRDefault="007B0ECA" w:rsidP="001F77D3">
            <w:pPr>
              <w:pStyle w:val="TAL"/>
            </w:pPr>
            <w:r w:rsidRPr="005B00C6">
              <w:t>DC_3A_n257G</w:t>
            </w:r>
          </w:p>
        </w:tc>
        <w:tc>
          <w:tcPr>
            <w:tcW w:w="914" w:type="pct"/>
            <w:tcBorders>
              <w:top w:val="single" w:sz="4" w:space="0" w:color="auto"/>
              <w:left w:val="single" w:sz="4" w:space="0" w:color="auto"/>
              <w:bottom w:val="single" w:sz="4" w:space="0" w:color="auto"/>
              <w:right w:val="single" w:sz="4" w:space="0" w:color="auto"/>
            </w:tcBorders>
          </w:tcPr>
          <w:p w14:paraId="584C52D7"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3BD131" w14:textId="77777777" w:rsidR="007B0ECA" w:rsidRPr="005B00C6" w:rsidRDefault="007B0ECA" w:rsidP="001F77D3">
            <w:pPr>
              <w:keepNext/>
              <w:keepLines/>
              <w:spacing w:after="0"/>
              <w:jc w:val="center"/>
              <w:rPr>
                <w:rFonts w:ascii="Arial" w:eastAsia="PMingLiU" w:hAnsi="Arial"/>
                <w:sz w:val="18"/>
              </w:rPr>
            </w:pPr>
          </w:p>
        </w:tc>
      </w:tr>
      <w:tr w:rsidR="007B0ECA" w:rsidRPr="005B00C6" w14:paraId="6081B0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5B00C6" w:rsidRDefault="007B0ECA" w:rsidP="001F77D3">
            <w:pPr>
              <w:pStyle w:val="TAL"/>
            </w:pPr>
            <w:r w:rsidRPr="005B00C6">
              <w:t>DC_3A_n257H</w:t>
            </w:r>
          </w:p>
        </w:tc>
        <w:tc>
          <w:tcPr>
            <w:tcW w:w="914" w:type="pct"/>
            <w:tcBorders>
              <w:top w:val="single" w:sz="4" w:space="0" w:color="auto"/>
              <w:left w:val="single" w:sz="4" w:space="0" w:color="auto"/>
              <w:bottom w:val="single" w:sz="4" w:space="0" w:color="auto"/>
              <w:right w:val="single" w:sz="4" w:space="0" w:color="auto"/>
            </w:tcBorders>
          </w:tcPr>
          <w:p w14:paraId="1C670B3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017E2D" w14:textId="77777777" w:rsidR="007B0ECA" w:rsidRPr="005B00C6" w:rsidRDefault="007B0ECA" w:rsidP="001F77D3">
            <w:pPr>
              <w:keepNext/>
              <w:keepLines/>
              <w:spacing w:after="0"/>
              <w:jc w:val="center"/>
              <w:rPr>
                <w:rFonts w:ascii="Arial" w:eastAsia="PMingLiU" w:hAnsi="Arial"/>
                <w:sz w:val="18"/>
              </w:rPr>
            </w:pPr>
          </w:p>
        </w:tc>
      </w:tr>
      <w:tr w:rsidR="007B0ECA" w:rsidRPr="005B00C6" w14:paraId="18F657F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5B00C6" w:rsidRDefault="007B0ECA" w:rsidP="001F77D3">
            <w:pPr>
              <w:pStyle w:val="TAL"/>
            </w:pPr>
            <w:r w:rsidRPr="005B00C6">
              <w:t>DC_3A_n257I</w:t>
            </w:r>
          </w:p>
        </w:tc>
        <w:tc>
          <w:tcPr>
            <w:tcW w:w="914" w:type="pct"/>
            <w:tcBorders>
              <w:top w:val="single" w:sz="4" w:space="0" w:color="auto"/>
              <w:left w:val="single" w:sz="4" w:space="0" w:color="auto"/>
              <w:bottom w:val="single" w:sz="4" w:space="0" w:color="auto"/>
              <w:right w:val="single" w:sz="4" w:space="0" w:color="auto"/>
            </w:tcBorders>
          </w:tcPr>
          <w:p w14:paraId="576A644A"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5B00C6" w:rsidRDefault="007B0EC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C62B2A" w14:textId="77777777" w:rsidR="007B0ECA" w:rsidRPr="005B00C6" w:rsidRDefault="007B0ECA" w:rsidP="001F77D3">
            <w:pPr>
              <w:keepNext/>
              <w:keepLines/>
              <w:spacing w:after="0"/>
              <w:jc w:val="center"/>
              <w:rPr>
                <w:rFonts w:ascii="Arial" w:eastAsia="PMingLiU" w:hAnsi="Arial"/>
                <w:sz w:val="18"/>
              </w:rPr>
            </w:pPr>
          </w:p>
        </w:tc>
      </w:tr>
      <w:tr w:rsidR="007B0ECA" w:rsidRPr="005B00C6" w14:paraId="1C6DD9D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DC_5A_n257A</w:t>
            </w:r>
          </w:p>
        </w:tc>
        <w:tc>
          <w:tcPr>
            <w:tcW w:w="914" w:type="pct"/>
            <w:tcBorders>
              <w:top w:val="single" w:sz="4" w:space="0" w:color="auto"/>
              <w:left w:val="single" w:sz="4" w:space="0" w:color="auto"/>
              <w:bottom w:val="single" w:sz="4" w:space="0" w:color="auto"/>
              <w:right w:val="single" w:sz="4" w:space="0" w:color="auto"/>
            </w:tcBorders>
          </w:tcPr>
          <w:p w14:paraId="2EBC9C2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B27BBE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0B42B4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DC_5A_n260A</w:t>
            </w:r>
          </w:p>
        </w:tc>
        <w:tc>
          <w:tcPr>
            <w:tcW w:w="914" w:type="pct"/>
            <w:tcBorders>
              <w:top w:val="single" w:sz="4" w:space="0" w:color="auto"/>
              <w:left w:val="single" w:sz="4" w:space="0" w:color="auto"/>
              <w:bottom w:val="single" w:sz="4" w:space="0" w:color="auto"/>
              <w:right w:val="single" w:sz="4" w:space="0" w:color="auto"/>
            </w:tcBorders>
          </w:tcPr>
          <w:p w14:paraId="0369FFF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B6EA85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4E6EE1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DC_5A_n261A</w:t>
            </w:r>
          </w:p>
        </w:tc>
        <w:tc>
          <w:tcPr>
            <w:tcW w:w="914" w:type="pct"/>
            <w:tcBorders>
              <w:top w:val="single" w:sz="4" w:space="0" w:color="auto"/>
              <w:left w:val="single" w:sz="4" w:space="0" w:color="auto"/>
              <w:bottom w:val="single" w:sz="4" w:space="0" w:color="auto"/>
              <w:right w:val="single" w:sz="4" w:space="0" w:color="auto"/>
            </w:tcBorders>
          </w:tcPr>
          <w:p w14:paraId="6EECE7F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490082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B8739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DC_7A_n257A</w:t>
            </w:r>
          </w:p>
        </w:tc>
        <w:tc>
          <w:tcPr>
            <w:tcW w:w="914" w:type="pct"/>
            <w:tcBorders>
              <w:top w:val="single" w:sz="4" w:space="0" w:color="auto"/>
              <w:left w:val="single" w:sz="4" w:space="0" w:color="auto"/>
              <w:bottom w:val="single" w:sz="4" w:space="0" w:color="auto"/>
              <w:right w:val="single" w:sz="4" w:space="0" w:color="auto"/>
            </w:tcBorders>
          </w:tcPr>
          <w:p w14:paraId="0FDF5CE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1C6567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F2D22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DC_7A-7A_n257A</w:t>
            </w:r>
          </w:p>
        </w:tc>
        <w:tc>
          <w:tcPr>
            <w:tcW w:w="914" w:type="pct"/>
            <w:tcBorders>
              <w:top w:val="single" w:sz="4" w:space="0" w:color="auto"/>
              <w:left w:val="single" w:sz="4" w:space="0" w:color="auto"/>
              <w:bottom w:val="single" w:sz="4" w:space="0" w:color="auto"/>
              <w:right w:val="single" w:sz="4" w:space="0" w:color="auto"/>
            </w:tcBorders>
          </w:tcPr>
          <w:p w14:paraId="5FA5B8E1"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274574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C535BC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5B00C6" w:rsidRDefault="007B0ECA" w:rsidP="00BC6E5E">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DC_8A_n257A</w:t>
            </w:r>
          </w:p>
        </w:tc>
        <w:tc>
          <w:tcPr>
            <w:tcW w:w="914" w:type="pct"/>
            <w:tcBorders>
              <w:top w:val="single" w:sz="4" w:space="0" w:color="auto"/>
              <w:left w:val="single" w:sz="4" w:space="0" w:color="auto"/>
              <w:bottom w:val="single" w:sz="4" w:space="0" w:color="auto"/>
              <w:right w:val="single" w:sz="4" w:space="0" w:color="auto"/>
            </w:tcBorders>
          </w:tcPr>
          <w:p w14:paraId="06A4B1E1" w14:textId="13F74721"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91E06B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B9E084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DC_12A_n260A</w:t>
            </w:r>
          </w:p>
        </w:tc>
        <w:tc>
          <w:tcPr>
            <w:tcW w:w="914" w:type="pct"/>
            <w:tcBorders>
              <w:top w:val="single" w:sz="4" w:space="0" w:color="auto"/>
              <w:left w:val="single" w:sz="4" w:space="0" w:color="auto"/>
              <w:bottom w:val="single" w:sz="4" w:space="0" w:color="auto"/>
              <w:right w:val="single" w:sz="4" w:space="0" w:color="auto"/>
            </w:tcBorders>
          </w:tcPr>
          <w:p w14:paraId="0C5DE9A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F32ED8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76A5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DC_13A_n257A</w:t>
            </w:r>
          </w:p>
        </w:tc>
        <w:tc>
          <w:tcPr>
            <w:tcW w:w="914" w:type="pct"/>
            <w:tcBorders>
              <w:top w:val="single" w:sz="4" w:space="0" w:color="auto"/>
              <w:left w:val="single" w:sz="4" w:space="0" w:color="auto"/>
              <w:bottom w:val="single" w:sz="4" w:space="0" w:color="auto"/>
              <w:right w:val="single" w:sz="4" w:space="0" w:color="auto"/>
            </w:tcBorders>
          </w:tcPr>
          <w:p w14:paraId="45F54E0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BF4B0D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4C136D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DC_14A_n260A</w:t>
            </w:r>
          </w:p>
        </w:tc>
        <w:tc>
          <w:tcPr>
            <w:tcW w:w="914" w:type="pct"/>
            <w:tcBorders>
              <w:top w:val="single" w:sz="4" w:space="0" w:color="auto"/>
              <w:left w:val="single" w:sz="4" w:space="0" w:color="auto"/>
              <w:bottom w:val="single" w:sz="4" w:space="0" w:color="auto"/>
              <w:right w:val="single" w:sz="4" w:space="0" w:color="auto"/>
            </w:tcBorders>
          </w:tcPr>
          <w:p w14:paraId="2AB01C21" w14:textId="5CED9BA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D81622E" w14:textId="57ACE8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9C0363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DC_14A_n260G</w:t>
            </w:r>
          </w:p>
        </w:tc>
        <w:tc>
          <w:tcPr>
            <w:tcW w:w="914" w:type="pct"/>
            <w:tcBorders>
              <w:top w:val="single" w:sz="4" w:space="0" w:color="auto"/>
              <w:left w:val="single" w:sz="4" w:space="0" w:color="auto"/>
              <w:bottom w:val="single" w:sz="4" w:space="0" w:color="auto"/>
              <w:right w:val="single" w:sz="4" w:space="0" w:color="auto"/>
            </w:tcBorders>
          </w:tcPr>
          <w:p w14:paraId="4F43AA55" w14:textId="4FAD6935"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9DB342A" w14:textId="38AF0EF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1347E6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DC_14A_n260H</w:t>
            </w:r>
          </w:p>
        </w:tc>
        <w:tc>
          <w:tcPr>
            <w:tcW w:w="914" w:type="pct"/>
            <w:tcBorders>
              <w:top w:val="single" w:sz="4" w:space="0" w:color="auto"/>
              <w:left w:val="single" w:sz="4" w:space="0" w:color="auto"/>
              <w:bottom w:val="single" w:sz="4" w:space="0" w:color="auto"/>
              <w:right w:val="single" w:sz="4" w:space="0" w:color="auto"/>
            </w:tcBorders>
          </w:tcPr>
          <w:p w14:paraId="49146C6F" w14:textId="1A128489"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048FA28" w14:textId="409A570A"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7205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DC_14A_n260I</w:t>
            </w:r>
          </w:p>
        </w:tc>
        <w:tc>
          <w:tcPr>
            <w:tcW w:w="914" w:type="pct"/>
            <w:tcBorders>
              <w:top w:val="single" w:sz="4" w:space="0" w:color="auto"/>
              <w:left w:val="single" w:sz="4" w:space="0" w:color="auto"/>
              <w:bottom w:val="single" w:sz="4" w:space="0" w:color="auto"/>
              <w:right w:val="single" w:sz="4" w:space="0" w:color="auto"/>
            </w:tcBorders>
          </w:tcPr>
          <w:p w14:paraId="166F1262" w14:textId="1D84570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0A6E4C5" w14:textId="2C1E1F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6587C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DC_19A_n257A</w:t>
            </w:r>
          </w:p>
        </w:tc>
        <w:tc>
          <w:tcPr>
            <w:tcW w:w="914" w:type="pct"/>
            <w:tcBorders>
              <w:top w:val="single" w:sz="4" w:space="0" w:color="auto"/>
              <w:left w:val="single" w:sz="4" w:space="0" w:color="auto"/>
              <w:bottom w:val="single" w:sz="4" w:space="0" w:color="auto"/>
              <w:right w:val="single" w:sz="4" w:space="0" w:color="auto"/>
            </w:tcBorders>
          </w:tcPr>
          <w:p w14:paraId="7FD4F3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887806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C1880F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7B0ECA" w:rsidRPr="005B00C6" w:rsidRDefault="007B0ECA" w:rsidP="00BC6E5E">
            <w:pPr>
              <w:pStyle w:val="TAL"/>
            </w:pPr>
            <w:r w:rsidRPr="005B00C6">
              <w:t>DC_19A_n257G</w:t>
            </w:r>
          </w:p>
        </w:tc>
        <w:tc>
          <w:tcPr>
            <w:tcW w:w="914" w:type="pct"/>
            <w:tcBorders>
              <w:top w:val="single" w:sz="4" w:space="0" w:color="auto"/>
              <w:left w:val="single" w:sz="4" w:space="0" w:color="auto"/>
              <w:bottom w:val="single" w:sz="4" w:space="0" w:color="auto"/>
              <w:right w:val="single" w:sz="4" w:space="0" w:color="auto"/>
            </w:tcBorders>
          </w:tcPr>
          <w:p w14:paraId="63B905A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81F7A8" w14:textId="77777777" w:rsidR="007B0ECA" w:rsidRPr="005B00C6" w:rsidRDefault="007B0ECA" w:rsidP="00BC6E5E">
            <w:pPr>
              <w:keepNext/>
              <w:keepLines/>
              <w:spacing w:after="0"/>
              <w:jc w:val="center"/>
              <w:rPr>
                <w:rFonts w:ascii="Arial" w:eastAsia="PMingLiU" w:hAnsi="Arial"/>
                <w:sz w:val="18"/>
              </w:rPr>
            </w:pPr>
          </w:p>
        </w:tc>
      </w:tr>
      <w:tr w:rsidR="007B0ECA" w:rsidRPr="005B00C6" w14:paraId="07C760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7B0ECA" w:rsidRPr="005B00C6" w:rsidRDefault="007B0ECA" w:rsidP="00BC6E5E">
            <w:pPr>
              <w:pStyle w:val="TAL"/>
            </w:pPr>
            <w:r w:rsidRPr="005B00C6">
              <w:t>DC_19A_n257H</w:t>
            </w:r>
          </w:p>
        </w:tc>
        <w:tc>
          <w:tcPr>
            <w:tcW w:w="914" w:type="pct"/>
            <w:tcBorders>
              <w:top w:val="single" w:sz="4" w:space="0" w:color="auto"/>
              <w:left w:val="single" w:sz="4" w:space="0" w:color="auto"/>
              <w:bottom w:val="single" w:sz="4" w:space="0" w:color="auto"/>
              <w:right w:val="single" w:sz="4" w:space="0" w:color="auto"/>
            </w:tcBorders>
          </w:tcPr>
          <w:p w14:paraId="37519D6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021DCA" w14:textId="77777777" w:rsidR="007B0ECA" w:rsidRPr="005B00C6" w:rsidRDefault="007B0ECA" w:rsidP="00BC6E5E">
            <w:pPr>
              <w:keepNext/>
              <w:keepLines/>
              <w:spacing w:after="0"/>
              <w:jc w:val="center"/>
              <w:rPr>
                <w:rFonts w:ascii="Arial" w:eastAsia="PMingLiU" w:hAnsi="Arial"/>
                <w:sz w:val="18"/>
              </w:rPr>
            </w:pPr>
          </w:p>
        </w:tc>
      </w:tr>
      <w:tr w:rsidR="007B0ECA" w:rsidRPr="005B00C6" w14:paraId="2D2AB46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7B0ECA" w:rsidRPr="005B00C6" w:rsidRDefault="007B0ECA" w:rsidP="00BC6E5E">
            <w:pPr>
              <w:pStyle w:val="TAL"/>
            </w:pPr>
            <w:r w:rsidRPr="005B00C6">
              <w:t>DC_19A_n257I</w:t>
            </w:r>
          </w:p>
        </w:tc>
        <w:tc>
          <w:tcPr>
            <w:tcW w:w="914" w:type="pct"/>
            <w:tcBorders>
              <w:top w:val="single" w:sz="4" w:space="0" w:color="auto"/>
              <w:left w:val="single" w:sz="4" w:space="0" w:color="auto"/>
              <w:bottom w:val="single" w:sz="4" w:space="0" w:color="auto"/>
              <w:right w:val="single" w:sz="4" w:space="0" w:color="auto"/>
            </w:tcBorders>
          </w:tcPr>
          <w:p w14:paraId="2658D2F2"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198B30" w14:textId="77777777" w:rsidR="007B0ECA" w:rsidRPr="005B00C6" w:rsidRDefault="007B0ECA" w:rsidP="00BC6E5E">
            <w:pPr>
              <w:keepNext/>
              <w:keepLines/>
              <w:spacing w:after="0"/>
              <w:jc w:val="center"/>
              <w:rPr>
                <w:rFonts w:ascii="Arial" w:eastAsia="PMingLiU" w:hAnsi="Arial"/>
                <w:sz w:val="18"/>
              </w:rPr>
            </w:pPr>
          </w:p>
        </w:tc>
      </w:tr>
      <w:tr w:rsidR="007F3A3C" w:rsidRPr="005B00C6" w14:paraId="0BCF127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7F3A3C" w:rsidRPr="005B00C6" w:rsidRDefault="007F3A3C" w:rsidP="007F3A3C">
            <w:pPr>
              <w:pStyle w:val="TAL"/>
            </w:pPr>
            <w:r w:rsidRPr="005B00C6">
              <w:t>DC_20A_n257A</w:t>
            </w:r>
          </w:p>
        </w:tc>
        <w:tc>
          <w:tcPr>
            <w:tcW w:w="914" w:type="pct"/>
            <w:tcBorders>
              <w:top w:val="single" w:sz="4" w:space="0" w:color="auto"/>
              <w:left w:val="single" w:sz="4" w:space="0" w:color="auto"/>
              <w:bottom w:val="single" w:sz="4" w:space="0" w:color="auto"/>
              <w:right w:val="single" w:sz="4" w:space="0" w:color="auto"/>
            </w:tcBorders>
          </w:tcPr>
          <w:p w14:paraId="5723F398" w14:textId="2691C913" w:rsidR="007F3A3C" w:rsidRPr="005B00C6" w:rsidRDefault="007F3A3C" w:rsidP="007F3A3C">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7F3A3C" w:rsidRPr="005B00C6" w:rsidRDefault="007F3A3C" w:rsidP="007F3A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B50009" w14:textId="77777777" w:rsidR="007F3A3C" w:rsidRPr="005B00C6" w:rsidRDefault="007F3A3C" w:rsidP="007F3A3C">
            <w:pPr>
              <w:keepNext/>
              <w:keepLines/>
              <w:spacing w:after="0"/>
              <w:jc w:val="center"/>
              <w:rPr>
                <w:rFonts w:ascii="Arial" w:eastAsia="PMingLiU" w:hAnsi="Arial"/>
                <w:sz w:val="18"/>
              </w:rPr>
            </w:pPr>
          </w:p>
        </w:tc>
      </w:tr>
      <w:tr w:rsidR="007B0ECA" w:rsidRPr="005B00C6" w14:paraId="27311F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DC_21A_n257A</w:t>
            </w:r>
          </w:p>
        </w:tc>
        <w:tc>
          <w:tcPr>
            <w:tcW w:w="914" w:type="pct"/>
            <w:tcBorders>
              <w:top w:val="single" w:sz="4" w:space="0" w:color="auto"/>
              <w:left w:val="single" w:sz="4" w:space="0" w:color="auto"/>
              <w:bottom w:val="single" w:sz="4" w:space="0" w:color="auto"/>
              <w:right w:val="single" w:sz="4" w:space="0" w:color="auto"/>
            </w:tcBorders>
          </w:tcPr>
          <w:p w14:paraId="1EE7399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96891B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0A879A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7B0ECA" w:rsidRPr="005B00C6" w:rsidRDefault="007B0ECA" w:rsidP="00BC6E5E">
            <w:pPr>
              <w:pStyle w:val="TAL"/>
            </w:pPr>
            <w:r w:rsidRPr="005B00C6">
              <w:t>DC_21A_n257G</w:t>
            </w:r>
          </w:p>
        </w:tc>
        <w:tc>
          <w:tcPr>
            <w:tcW w:w="914" w:type="pct"/>
            <w:tcBorders>
              <w:top w:val="single" w:sz="4" w:space="0" w:color="auto"/>
              <w:left w:val="single" w:sz="4" w:space="0" w:color="auto"/>
              <w:bottom w:val="single" w:sz="4" w:space="0" w:color="auto"/>
              <w:right w:val="single" w:sz="4" w:space="0" w:color="auto"/>
            </w:tcBorders>
          </w:tcPr>
          <w:p w14:paraId="1EFF16DB"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3D7D8B" w14:textId="77777777" w:rsidR="007B0ECA" w:rsidRPr="005B00C6" w:rsidRDefault="007B0ECA" w:rsidP="00BC6E5E">
            <w:pPr>
              <w:keepNext/>
              <w:keepLines/>
              <w:spacing w:after="0"/>
              <w:jc w:val="center"/>
              <w:rPr>
                <w:rFonts w:ascii="Arial" w:eastAsia="PMingLiU" w:hAnsi="Arial"/>
                <w:sz w:val="18"/>
              </w:rPr>
            </w:pPr>
          </w:p>
        </w:tc>
      </w:tr>
      <w:tr w:rsidR="007B0ECA" w:rsidRPr="005B00C6" w14:paraId="13723A4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7B0ECA" w:rsidRPr="005B00C6" w:rsidRDefault="007B0ECA" w:rsidP="00BC6E5E">
            <w:pPr>
              <w:pStyle w:val="TAL"/>
            </w:pPr>
            <w:r w:rsidRPr="005B00C6">
              <w:t>DC_21A_n257H</w:t>
            </w:r>
          </w:p>
        </w:tc>
        <w:tc>
          <w:tcPr>
            <w:tcW w:w="914" w:type="pct"/>
            <w:tcBorders>
              <w:top w:val="single" w:sz="4" w:space="0" w:color="auto"/>
              <w:left w:val="single" w:sz="4" w:space="0" w:color="auto"/>
              <w:bottom w:val="single" w:sz="4" w:space="0" w:color="auto"/>
              <w:right w:val="single" w:sz="4" w:space="0" w:color="auto"/>
            </w:tcBorders>
          </w:tcPr>
          <w:p w14:paraId="7DAEC327"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4BAB9A" w14:textId="77777777" w:rsidR="007B0ECA" w:rsidRPr="005B00C6" w:rsidRDefault="007B0ECA" w:rsidP="00BC6E5E">
            <w:pPr>
              <w:keepNext/>
              <w:keepLines/>
              <w:spacing w:after="0"/>
              <w:jc w:val="center"/>
              <w:rPr>
                <w:rFonts w:ascii="Arial" w:eastAsia="PMingLiU" w:hAnsi="Arial"/>
                <w:sz w:val="18"/>
              </w:rPr>
            </w:pPr>
          </w:p>
        </w:tc>
      </w:tr>
      <w:tr w:rsidR="007B0ECA" w:rsidRPr="005B00C6" w14:paraId="62BCDE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7B0ECA" w:rsidRPr="005B00C6" w:rsidRDefault="007B0ECA" w:rsidP="00BC6E5E">
            <w:pPr>
              <w:pStyle w:val="TAL"/>
            </w:pPr>
            <w:r w:rsidRPr="005B00C6">
              <w:t>DC_21A_n257I</w:t>
            </w:r>
          </w:p>
        </w:tc>
        <w:tc>
          <w:tcPr>
            <w:tcW w:w="914" w:type="pct"/>
            <w:tcBorders>
              <w:top w:val="single" w:sz="4" w:space="0" w:color="auto"/>
              <w:left w:val="single" w:sz="4" w:space="0" w:color="auto"/>
              <w:bottom w:val="single" w:sz="4" w:space="0" w:color="auto"/>
              <w:right w:val="single" w:sz="4" w:space="0" w:color="auto"/>
            </w:tcBorders>
          </w:tcPr>
          <w:p w14:paraId="4AFFD697" w14:textId="77777777" w:rsidR="007B0ECA" w:rsidRPr="005B00C6" w:rsidRDefault="007B0ECA" w:rsidP="00BC6E5E">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7B0ECA" w:rsidRPr="005B00C6" w:rsidRDefault="007B0ECA" w:rsidP="00BC6E5E">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A2463F" w14:textId="77777777" w:rsidR="007B0ECA" w:rsidRPr="005B00C6" w:rsidRDefault="007B0ECA" w:rsidP="00BC6E5E">
            <w:pPr>
              <w:keepNext/>
              <w:keepLines/>
              <w:spacing w:after="0"/>
              <w:jc w:val="center"/>
              <w:rPr>
                <w:rFonts w:ascii="Arial" w:eastAsia="PMingLiU" w:hAnsi="Arial"/>
                <w:sz w:val="18"/>
              </w:rPr>
            </w:pPr>
          </w:p>
        </w:tc>
      </w:tr>
      <w:tr w:rsidR="007B0ECA" w:rsidRPr="005B00C6" w14:paraId="1B57718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DC_30A_n260A</w:t>
            </w:r>
          </w:p>
        </w:tc>
        <w:tc>
          <w:tcPr>
            <w:tcW w:w="914" w:type="pct"/>
            <w:tcBorders>
              <w:top w:val="single" w:sz="4" w:space="0" w:color="auto"/>
              <w:left w:val="single" w:sz="4" w:space="0" w:color="auto"/>
              <w:bottom w:val="single" w:sz="4" w:space="0" w:color="auto"/>
              <w:right w:val="single" w:sz="4" w:space="0" w:color="auto"/>
            </w:tcBorders>
          </w:tcPr>
          <w:p w14:paraId="3805044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EA3C378"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A438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DC_66A-66A_n257A</w:t>
            </w:r>
          </w:p>
        </w:tc>
        <w:tc>
          <w:tcPr>
            <w:tcW w:w="914" w:type="pct"/>
            <w:tcBorders>
              <w:top w:val="single" w:sz="4" w:space="0" w:color="auto"/>
              <w:left w:val="single" w:sz="4" w:space="0" w:color="auto"/>
              <w:bottom w:val="single" w:sz="4" w:space="0" w:color="auto"/>
              <w:right w:val="single" w:sz="4" w:space="0" w:color="auto"/>
            </w:tcBorders>
          </w:tcPr>
          <w:p w14:paraId="52968F5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4B9F8E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1C9EF0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DC_66A_n260A</w:t>
            </w:r>
          </w:p>
        </w:tc>
        <w:tc>
          <w:tcPr>
            <w:tcW w:w="914" w:type="pct"/>
            <w:tcBorders>
              <w:top w:val="single" w:sz="4" w:space="0" w:color="auto"/>
              <w:left w:val="single" w:sz="4" w:space="0" w:color="auto"/>
              <w:bottom w:val="single" w:sz="4" w:space="0" w:color="auto"/>
              <w:right w:val="single" w:sz="4" w:space="0" w:color="auto"/>
            </w:tcBorders>
          </w:tcPr>
          <w:p w14:paraId="62C0E39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FE46D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95435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DC_66A_n261A</w:t>
            </w:r>
          </w:p>
        </w:tc>
        <w:tc>
          <w:tcPr>
            <w:tcW w:w="914" w:type="pct"/>
            <w:tcBorders>
              <w:top w:val="single" w:sz="4" w:space="0" w:color="auto"/>
              <w:left w:val="single" w:sz="4" w:space="0" w:color="auto"/>
              <w:bottom w:val="single" w:sz="4" w:space="0" w:color="auto"/>
              <w:right w:val="single" w:sz="4" w:space="0" w:color="auto"/>
            </w:tcBorders>
          </w:tcPr>
          <w:p w14:paraId="4780514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79E50F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C31FA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DC_66A_n261G</w:t>
            </w:r>
          </w:p>
        </w:tc>
        <w:tc>
          <w:tcPr>
            <w:tcW w:w="914" w:type="pct"/>
            <w:tcBorders>
              <w:top w:val="single" w:sz="4" w:space="0" w:color="auto"/>
              <w:left w:val="single" w:sz="4" w:space="0" w:color="auto"/>
              <w:bottom w:val="single" w:sz="4" w:space="0" w:color="auto"/>
              <w:right w:val="single" w:sz="4" w:space="0" w:color="auto"/>
            </w:tcBorders>
          </w:tcPr>
          <w:p w14:paraId="49FC6492"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9DF02F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B4C8C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DC_66A_n261H</w:t>
            </w:r>
          </w:p>
        </w:tc>
        <w:tc>
          <w:tcPr>
            <w:tcW w:w="914" w:type="pct"/>
            <w:tcBorders>
              <w:top w:val="single" w:sz="4" w:space="0" w:color="auto"/>
              <w:left w:val="single" w:sz="4" w:space="0" w:color="auto"/>
              <w:bottom w:val="single" w:sz="4" w:space="0" w:color="auto"/>
              <w:right w:val="single" w:sz="4" w:space="0" w:color="auto"/>
            </w:tcBorders>
          </w:tcPr>
          <w:p w14:paraId="2113D6DF"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DED962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EF2DE1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DC_66A_n261I</w:t>
            </w:r>
          </w:p>
        </w:tc>
        <w:tc>
          <w:tcPr>
            <w:tcW w:w="914" w:type="pct"/>
            <w:tcBorders>
              <w:top w:val="single" w:sz="4" w:space="0" w:color="auto"/>
              <w:left w:val="single" w:sz="4" w:space="0" w:color="auto"/>
              <w:bottom w:val="single" w:sz="4" w:space="0" w:color="auto"/>
              <w:right w:val="single" w:sz="4" w:space="0" w:color="auto"/>
            </w:tcBorders>
          </w:tcPr>
          <w:p w14:paraId="3E12717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E3337E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BD66CB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DC_66A_n261J</w:t>
            </w:r>
          </w:p>
        </w:tc>
        <w:tc>
          <w:tcPr>
            <w:tcW w:w="914" w:type="pct"/>
            <w:tcBorders>
              <w:top w:val="single" w:sz="4" w:space="0" w:color="auto"/>
              <w:left w:val="single" w:sz="4" w:space="0" w:color="auto"/>
              <w:bottom w:val="single" w:sz="4" w:space="0" w:color="auto"/>
              <w:right w:val="single" w:sz="4" w:space="0" w:color="auto"/>
            </w:tcBorders>
          </w:tcPr>
          <w:p w14:paraId="7D476C1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7EF267F"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E9DDB2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DC_66A_n261K</w:t>
            </w:r>
          </w:p>
        </w:tc>
        <w:tc>
          <w:tcPr>
            <w:tcW w:w="914" w:type="pct"/>
            <w:tcBorders>
              <w:top w:val="single" w:sz="4" w:space="0" w:color="auto"/>
              <w:left w:val="single" w:sz="4" w:space="0" w:color="auto"/>
              <w:bottom w:val="single" w:sz="4" w:space="0" w:color="auto"/>
              <w:right w:val="single" w:sz="4" w:space="0" w:color="auto"/>
            </w:tcBorders>
          </w:tcPr>
          <w:p w14:paraId="7A78C6F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442816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C10A9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DC_66A_n261L</w:t>
            </w:r>
          </w:p>
        </w:tc>
        <w:tc>
          <w:tcPr>
            <w:tcW w:w="914" w:type="pct"/>
            <w:tcBorders>
              <w:top w:val="single" w:sz="4" w:space="0" w:color="auto"/>
              <w:left w:val="single" w:sz="4" w:space="0" w:color="auto"/>
              <w:bottom w:val="single" w:sz="4" w:space="0" w:color="auto"/>
              <w:right w:val="single" w:sz="4" w:space="0" w:color="auto"/>
            </w:tcBorders>
          </w:tcPr>
          <w:p w14:paraId="152B398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A674FC8"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4AB5EA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DC_66A_n261M</w:t>
            </w:r>
          </w:p>
        </w:tc>
        <w:tc>
          <w:tcPr>
            <w:tcW w:w="914" w:type="pct"/>
            <w:tcBorders>
              <w:top w:val="single" w:sz="4" w:space="0" w:color="auto"/>
              <w:left w:val="single" w:sz="4" w:space="0" w:color="auto"/>
              <w:bottom w:val="single" w:sz="4" w:space="0" w:color="auto"/>
              <w:right w:val="single" w:sz="4" w:space="0" w:color="auto"/>
            </w:tcBorders>
          </w:tcPr>
          <w:p w14:paraId="5A4D9B1E"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A42D69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DDF53DB" w14:textId="77777777" w:rsidTr="007B0EC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7B0ECA" w:rsidRPr="005B00C6" w:rsidRDefault="007B0ECA"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5.5B.5.1-1</w:t>
            </w:r>
            <w:r w:rsidRPr="005B00C6">
              <w:rPr>
                <w:rFonts w:eastAsia="PMingLiU"/>
                <w:lang w:eastAsia="en-US"/>
              </w:rPr>
              <w:t>, e.g. ‘</w:t>
            </w:r>
            <w:r w:rsidRPr="005B00C6">
              <w:rPr>
                <w:lang w:eastAsia="en-US"/>
              </w:rPr>
              <w:t>DC_1A_n257A’</w:t>
            </w:r>
            <w:r w:rsidRPr="005B00C6">
              <w:rPr>
                <w:rFonts w:eastAsia="PMingLiU"/>
                <w:lang w:eastAsia="en-US"/>
              </w:rPr>
              <w:t xml:space="preserve"> indicates EN-DC operation on E-UTRA band 1 </w:t>
            </w:r>
            <w:r w:rsidRPr="005B00C6">
              <w:rPr>
                <w:rFonts w:eastAsia="PMingLiU"/>
              </w:rPr>
              <w:t xml:space="preserve">with </w:t>
            </w:r>
            <w:r w:rsidRPr="005B00C6">
              <w:rPr>
                <w:rFonts w:eastAsia="PMingLiU"/>
                <w:lang w:eastAsia="en-US"/>
              </w:rPr>
              <w:t xml:space="preserve">E-UTRA DL Bandwidth Class A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NR DL CA Bandwidth Class A.</w:t>
            </w:r>
          </w:p>
          <w:p w14:paraId="536DA834" w14:textId="77777777" w:rsidR="007B0ECA" w:rsidRPr="005B00C6" w:rsidRDefault="007B0ECA" w:rsidP="007B0ECA">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30DAC190" w14:textId="77777777" w:rsidR="007B0ECA" w:rsidRPr="005B00C6" w:rsidRDefault="007B0ECA" w:rsidP="0074470A">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53406FA7" w14:textId="77777777" w:rsidR="007B0ECA" w:rsidRPr="005B00C6" w:rsidRDefault="007B0ECA" w:rsidP="0074470A">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1BA29B9" w14:textId="6A08384D" w:rsidR="007B0ECA" w:rsidRPr="005B00C6" w:rsidRDefault="007B0ECA" w:rsidP="006622C9">
            <w:pPr>
              <w:pStyle w:val="TAN"/>
              <w:rPr>
                <w:rFonts w:eastAsia="PMingLiU"/>
                <w:lang w:eastAsia="en-US"/>
              </w:rPr>
            </w:pPr>
            <w:r w:rsidRPr="005B00C6">
              <w:rPr>
                <w:rFonts w:cs="Arial"/>
                <w:szCs w:val="18"/>
                <w:lang w:eastAsia="zh-CN"/>
              </w:rPr>
              <w:t xml:space="preserve">Note 5: </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AB99FCB" w14:textId="77777777" w:rsidR="003B47E4" w:rsidRPr="005B00C6" w:rsidRDefault="003B47E4" w:rsidP="003B47E4">
      <w:pPr>
        <w:overflowPunct/>
        <w:autoSpaceDE/>
        <w:autoSpaceDN/>
        <w:adjustRightInd/>
        <w:textAlignment w:val="auto"/>
        <w:rPr>
          <w:lang w:eastAsia="en-US"/>
        </w:rPr>
      </w:pPr>
    </w:p>
    <w:p w14:paraId="5E33F507" w14:textId="77777777" w:rsidR="00586192" w:rsidRPr="005B00C6" w:rsidRDefault="00586192" w:rsidP="00586192">
      <w:pPr>
        <w:pStyle w:val="Heading6"/>
      </w:pPr>
      <w:bookmarkStart w:id="813" w:name="_Toc27410925"/>
      <w:bookmarkStart w:id="814" w:name="_Toc36039438"/>
      <w:bookmarkStart w:id="815" w:name="_Toc43838798"/>
      <w:bookmarkStart w:id="816" w:name="_Toc51772955"/>
      <w:bookmarkStart w:id="817" w:name="_Toc58245162"/>
      <w:bookmarkStart w:id="818" w:name="_Toc68089611"/>
      <w:bookmarkStart w:id="819" w:name="_Toc69067732"/>
      <w:bookmarkStart w:id="820" w:name="_Toc75383280"/>
      <w:bookmarkStart w:id="821" w:name="_Toc83706928"/>
      <w:bookmarkStart w:id="822" w:name="_Toc90491633"/>
      <w:bookmarkStart w:id="823" w:name="_Toc100147727"/>
      <w:bookmarkStart w:id="824" w:name="_Toc106740999"/>
      <w:bookmarkStart w:id="825" w:name="_Toc114916355"/>
      <w:bookmarkStart w:id="826" w:name="_Toc124016767"/>
      <w:r w:rsidRPr="005B00C6">
        <w:t>A.4.3.2B.2.3.7</w:t>
      </w:r>
      <w:r w:rsidRPr="005B00C6">
        <w:tab/>
        <w:t xml:space="preserve">Inter-band </w:t>
      </w:r>
      <w:r w:rsidR="008D757E" w:rsidRPr="005B00C6">
        <w:t xml:space="preserve">EN-DC including </w:t>
      </w:r>
      <w:r w:rsidRPr="005B00C6">
        <w:t>FR2 (three bands)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A4BF5EC" w14:textId="77777777" w:rsidR="00586192" w:rsidRPr="005B00C6" w:rsidRDefault="00586192" w:rsidP="00586192">
      <w:pPr>
        <w:pStyle w:val="TH"/>
        <w:ind w:left="567"/>
      </w:pPr>
      <w:r w:rsidRPr="005B00C6">
        <w:t xml:space="preserve">Table A.4.3.2B.2.3.7-1: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w:t>
      </w:r>
      <w:r w:rsidR="00D97121" w:rsidRPr="005B00C6">
        <w:t>three</w:t>
      </w:r>
      <w:r w:rsidRPr="005B00C6">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B00C6" w:rsidRDefault="00CC5CAB" w:rsidP="00FA72F8">
            <w:pPr>
              <w:pStyle w:val="TAH"/>
            </w:pPr>
            <w:r w:rsidRPr="005B00C6">
              <w:t>Comments</w:t>
            </w:r>
          </w:p>
        </w:tc>
      </w:tr>
      <w:tr w:rsidR="00CC5CAB" w:rsidRPr="005B00C6"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B00C6" w:rsidRDefault="00CC5CAB" w:rsidP="00FA72F8">
            <w:pPr>
              <w:pStyle w:val="TAL"/>
            </w:pPr>
            <w:r w:rsidRPr="005B00C6">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B00C6" w:rsidRDefault="00CC5CAB" w:rsidP="00FA72F8">
            <w:pPr>
              <w:pStyle w:val="TAC"/>
            </w:pPr>
            <w:r w:rsidRPr="005B00C6">
              <w:t>36.101, 5.6A.1</w:t>
            </w:r>
          </w:p>
          <w:p w14:paraId="240D7F02"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B00C6" w:rsidRDefault="00CC5CAB" w:rsidP="00FA72F8">
            <w:pPr>
              <w:pStyle w:val="TAC"/>
            </w:pPr>
            <w:r w:rsidRPr="005B00C6">
              <w:t>pc_</w:t>
            </w:r>
            <w:r w:rsidRPr="005B00C6">
              <w:rPr>
                <w:lang w:eastAsia="zh-CN"/>
              </w:rPr>
              <w:t>D</w:t>
            </w:r>
            <w:r w:rsidRPr="005B00C6">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B00C6" w:rsidRDefault="00CC5CAB" w:rsidP="00FA72F8">
            <w:pPr>
              <w:pStyle w:val="TAL"/>
            </w:pPr>
          </w:p>
        </w:tc>
      </w:tr>
      <w:tr w:rsidR="00CC5CAB" w:rsidRPr="005B00C6"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B00C6" w:rsidRDefault="00CC5CAB" w:rsidP="00FA72F8">
            <w:pPr>
              <w:pStyle w:val="TAL"/>
            </w:pPr>
            <w:r w:rsidRPr="005B00C6">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B00C6" w:rsidRDefault="00CC5CAB" w:rsidP="00FA72F8">
            <w:pPr>
              <w:pStyle w:val="TAC"/>
            </w:pPr>
            <w:r w:rsidRPr="005B00C6">
              <w:t>36.101, 5.6A.1</w:t>
            </w:r>
          </w:p>
          <w:p w14:paraId="2D6F874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B00C6" w:rsidRDefault="00CC5CAB" w:rsidP="00FA72F8">
            <w:pPr>
              <w:pStyle w:val="TAC"/>
            </w:pPr>
            <w:r w:rsidRPr="005B00C6">
              <w:t>pc_</w:t>
            </w:r>
            <w:r w:rsidRPr="005B00C6">
              <w:rPr>
                <w:lang w:eastAsia="zh-CN"/>
              </w:rPr>
              <w:t>D</w:t>
            </w:r>
            <w:r w:rsidRPr="005B00C6">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B00C6" w:rsidRDefault="00CC5CAB" w:rsidP="00FA72F8">
            <w:pPr>
              <w:pStyle w:val="TAL"/>
            </w:pPr>
          </w:p>
        </w:tc>
      </w:tr>
      <w:tr w:rsidR="00CC5CAB" w:rsidRPr="005B00C6"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B00C6" w:rsidRDefault="00CC5CAB" w:rsidP="00FA72F8">
            <w:pPr>
              <w:pStyle w:val="TAL"/>
            </w:pPr>
            <w:r w:rsidRPr="005B00C6">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B00C6" w:rsidRDefault="00CC5CAB" w:rsidP="00FA72F8">
            <w:pPr>
              <w:pStyle w:val="TAC"/>
            </w:pPr>
            <w:r w:rsidRPr="005B00C6">
              <w:t>36.101, 5.6A.1</w:t>
            </w:r>
          </w:p>
          <w:p w14:paraId="1054987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B00C6" w:rsidRDefault="00CC5CAB" w:rsidP="00FA72F8">
            <w:pPr>
              <w:pStyle w:val="TAC"/>
            </w:pPr>
            <w:r w:rsidRPr="005B00C6">
              <w:t>pc_</w:t>
            </w:r>
            <w:r w:rsidRPr="005B00C6">
              <w:rPr>
                <w:lang w:eastAsia="zh-CN"/>
              </w:rPr>
              <w:t>D</w:t>
            </w:r>
            <w:r w:rsidRPr="005B00C6">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B00C6" w:rsidRDefault="00CC5CAB" w:rsidP="00FA72F8">
            <w:pPr>
              <w:pStyle w:val="TAL"/>
            </w:pPr>
          </w:p>
        </w:tc>
      </w:tr>
      <w:tr w:rsidR="00CC5CAB" w:rsidRPr="005B00C6"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B00C6" w:rsidRDefault="00CC5CAB" w:rsidP="00FA72F8">
            <w:pPr>
              <w:pStyle w:val="TAL"/>
            </w:pPr>
            <w:r w:rsidRPr="005B00C6">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B00C6" w:rsidRDefault="00CC5CAB" w:rsidP="00FA72F8">
            <w:pPr>
              <w:pStyle w:val="TAC"/>
            </w:pPr>
            <w:r w:rsidRPr="005B00C6">
              <w:t>36.101, 5.6A.1</w:t>
            </w:r>
          </w:p>
          <w:p w14:paraId="6F900BB6"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B00C6" w:rsidRDefault="00CC5CAB" w:rsidP="00FA72F8">
            <w:pPr>
              <w:pStyle w:val="TAC"/>
            </w:pPr>
            <w:r w:rsidRPr="005B00C6">
              <w:t>pc_</w:t>
            </w:r>
            <w:r w:rsidRPr="005B00C6">
              <w:rPr>
                <w:lang w:eastAsia="zh-CN"/>
              </w:rPr>
              <w:t>D</w:t>
            </w:r>
            <w:r w:rsidRPr="005B00C6">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B00C6" w:rsidRDefault="00CC5CAB" w:rsidP="00FA72F8">
            <w:pPr>
              <w:pStyle w:val="TAL"/>
            </w:pPr>
          </w:p>
        </w:tc>
      </w:tr>
      <w:tr w:rsidR="00CC5CAB" w:rsidRPr="005B00C6"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B00C6" w:rsidRDefault="00CC5CAB" w:rsidP="00FA72F8">
            <w:pPr>
              <w:pStyle w:val="TAL"/>
            </w:pPr>
            <w:r w:rsidRPr="005B00C6">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B00C6" w:rsidRDefault="00CC5CAB" w:rsidP="00FA72F8">
            <w:pPr>
              <w:pStyle w:val="TAC"/>
            </w:pPr>
            <w:r w:rsidRPr="005B00C6">
              <w:t>36.101, 5.6A.1</w:t>
            </w:r>
          </w:p>
          <w:p w14:paraId="0ACAE764"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B00C6" w:rsidRDefault="00CC5CAB" w:rsidP="00FA72F8">
            <w:pPr>
              <w:pStyle w:val="TAC"/>
            </w:pPr>
            <w:r w:rsidRPr="005B00C6">
              <w:t>pc_</w:t>
            </w:r>
            <w:r w:rsidRPr="005B00C6">
              <w:rPr>
                <w:lang w:eastAsia="zh-CN"/>
              </w:rPr>
              <w:t>D</w:t>
            </w:r>
            <w:r w:rsidRPr="005B00C6">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B00C6" w:rsidRDefault="00CC5CAB" w:rsidP="00FA72F8">
            <w:pPr>
              <w:pStyle w:val="TAL"/>
            </w:pPr>
          </w:p>
        </w:tc>
      </w:tr>
      <w:tr w:rsidR="00CC5CAB" w:rsidRPr="005B00C6"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B00C6" w:rsidRDefault="00CC5CAB" w:rsidP="00FA72F8">
            <w:pPr>
              <w:pStyle w:val="TAL"/>
            </w:pPr>
            <w:r w:rsidRPr="005B00C6">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B00C6" w:rsidRDefault="00CC5CAB" w:rsidP="00FA72F8">
            <w:pPr>
              <w:pStyle w:val="TAC"/>
            </w:pPr>
            <w:r w:rsidRPr="005B00C6">
              <w:t>36.101, 5.6A.1</w:t>
            </w:r>
          </w:p>
          <w:p w14:paraId="36B7AB0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B00C6" w:rsidRDefault="00CC5CAB" w:rsidP="00FA72F8">
            <w:pPr>
              <w:pStyle w:val="TAC"/>
            </w:pPr>
            <w:r w:rsidRPr="005B00C6">
              <w:t>pc_</w:t>
            </w:r>
            <w:r w:rsidRPr="005B00C6">
              <w:rPr>
                <w:lang w:eastAsia="zh-CN"/>
              </w:rPr>
              <w:t>D</w:t>
            </w:r>
            <w:r w:rsidRPr="005B00C6">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B00C6" w:rsidRDefault="00CC5CAB" w:rsidP="00FA72F8">
            <w:pPr>
              <w:pStyle w:val="TAL"/>
            </w:pPr>
          </w:p>
        </w:tc>
      </w:tr>
      <w:tr w:rsidR="00CC5CAB" w:rsidRPr="005B00C6"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B00C6" w:rsidRDefault="00CC5CAB" w:rsidP="00FA72F8">
            <w:pPr>
              <w:pStyle w:val="TAL"/>
            </w:pPr>
            <w:r w:rsidRPr="005B00C6">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B00C6" w:rsidRDefault="00CC5CAB" w:rsidP="00FA72F8">
            <w:pPr>
              <w:pStyle w:val="TAC"/>
            </w:pPr>
            <w:r w:rsidRPr="005B00C6">
              <w:t>36.101, 5.6A.1</w:t>
            </w:r>
          </w:p>
          <w:p w14:paraId="3C020CA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B00C6" w:rsidRDefault="00CC5CAB" w:rsidP="00FA72F8">
            <w:pPr>
              <w:pStyle w:val="TAC"/>
            </w:pPr>
            <w:r w:rsidRPr="005B00C6">
              <w:t>pc_</w:t>
            </w:r>
            <w:r w:rsidRPr="005B00C6">
              <w:rPr>
                <w:lang w:eastAsia="zh-CN"/>
              </w:rPr>
              <w:t>D</w:t>
            </w:r>
            <w:r w:rsidRPr="005B00C6">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B00C6" w:rsidRDefault="00CC5CAB" w:rsidP="00FA72F8">
            <w:pPr>
              <w:pStyle w:val="TAL"/>
            </w:pPr>
          </w:p>
        </w:tc>
      </w:tr>
      <w:tr w:rsidR="00CC5CAB" w:rsidRPr="005B00C6"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B00C6" w:rsidRDefault="00CC5CAB" w:rsidP="00FA72F8">
            <w:pPr>
              <w:pStyle w:val="TAL"/>
            </w:pPr>
            <w:r w:rsidRPr="005B00C6">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B00C6" w:rsidRDefault="00CC5CAB" w:rsidP="00FA72F8">
            <w:pPr>
              <w:pStyle w:val="TAC"/>
            </w:pPr>
            <w:r w:rsidRPr="005B00C6">
              <w:t>36.101, 5.6A.1</w:t>
            </w:r>
          </w:p>
          <w:p w14:paraId="40D4846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B00C6" w:rsidRDefault="00CC5CAB" w:rsidP="00FA72F8">
            <w:pPr>
              <w:pStyle w:val="TAC"/>
            </w:pPr>
            <w:r w:rsidRPr="005B00C6">
              <w:t>pc_</w:t>
            </w:r>
            <w:r w:rsidRPr="005B00C6">
              <w:rPr>
                <w:lang w:eastAsia="zh-CN"/>
              </w:rPr>
              <w:t>D</w:t>
            </w:r>
            <w:r w:rsidRPr="005B00C6">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B00C6" w:rsidRDefault="00CC5CAB" w:rsidP="00FA72F8">
            <w:pPr>
              <w:pStyle w:val="TAL"/>
            </w:pPr>
          </w:p>
        </w:tc>
      </w:tr>
      <w:tr w:rsidR="00CC5CAB" w:rsidRPr="005B00C6"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B00C6" w:rsidRDefault="00CC5CAB" w:rsidP="00FA72F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B00C6" w:rsidRDefault="00CC5CAB" w:rsidP="00FA72F8">
            <w:pPr>
              <w:pStyle w:val="TAL"/>
            </w:pPr>
            <w:r w:rsidRPr="005B00C6">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B00C6" w:rsidRDefault="00CC5CAB" w:rsidP="00FA72F8">
            <w:pPr>
              <w:pStyle w:val="TAC"/>
            </w:pPr>
            <w:r w:rsidRPr="005B00C6">
              <w:t>36.101, 5.6A.1</w:t>
            </w:r>
          </w:p>
          <w:p w14:paraId="0D3BF87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B00C6" w:rsidRDefault="00CC5CAB" w:rsidP="00FA72F8">
            <w:pPr>
              <w:pStyle w:val="TAC"/>
            </w:pPr>
            <w:r w:rsidRPr="005B00C6">
              <w:t>pc_</w:t>
            </w:r>
            <w:r w:rsidRPr="005B00C6">
              <w:rPr>
                <w:lang w:eastAsia="zh-CN"/>
              </w:rPr>
              <w:t>D</w:t>
            </w:r>
            <w:r w:rsidRPr="005B00C6">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B00C6" w:rsidRDefault="00CC5CAB" w:rsidP="00FA72F8">
            <w:pPr>
              <w:pStyle w:val="TAL"/>
            </w:pPr>
          </w:p>
        </w:tc>
      </w:tr>
      <w:tr w:rsidR="00CC5CAB" w:rsidRPr="005B00C6"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B00C6" w:rsidRDefault="00CC5CAB" w:rsidP="00FA72F8">
            <w:pPr>
              <w:pStyle w:val="TAL"/>
            </w:pPr>
            <w:r w:rsidRPr="005B00C6">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B00C6" w:rsidRDefault="00CC5CAB" w:rsidP="00FA72F8">
            <w:pPr>
              <w:pStyle w:val="TAC"/>
            </w:pPr>
            <w:r w:rsidRPr="005B00C6">
              <w:t>36.101, 5.6A.1</w:t>
            </w:r>
          </w:p>
          <w:p w14:paraId="64C823C0"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B00C6" w:rsidRDefault="00CC5CAB" w:rsidP="00FA72F8">
            <w:pPr>
              <w:pStyle w:val="TAC"/>
            </w:pPr>
            <w:r w:rsidRPr="005B00C6">
              <w:t>pc_</w:t>
            </w:r>
            <w:r w:rsidRPr="005B00C6">
              <w:rPr>
                <w:lang w:eastAsia="zh-CN"/>
              </w:rPr>
              <w:t>D</w:t>
            </w:r>
            <w:r w:rsidRPr="005B00C6">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B00C6" w:rsidRDefault="00CC5CAB" w:rsidP="00FA72F8">
            <w:pPr>
              <w:pStyle w:val="TAL"/>
            </w:pPr>
          </w:p>
        </w:tc>
      </w:tr>
      <w:tr w:rsidR="00CC5CAB" w:rsidRPr="005B00C6"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B00C6" w:rsidRDefault="00CC5CAB" w:rsidP="00FA72F8">
            <w:pPr>
              <w:pStyle w:val="TAL"/>
            </w:pPr>
            <w:r w:rsidRPr="005B00C6">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B00C6" w:rsidRDefault="00CC5CAB" w:rsidP="00FA72F8">
            <w:pPr>
              <w:pStyle w:val="TAC"/>
            </w:pPr>
            <w:r w:rsidRPr="005B00C6">
              <w:t>36.101, 5.6A.1</w:t>
            </w:r>
          </w:p>
          <w:p w14:paraId="0969E7BC"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B00C6" w:rsidRDefault="00CC5CAB" w:rsidP="00FA72F8">
            <w:pPr>
              <w:pStyle w:val="TAC"/>
            </w:pPr>
            <w:r w:rsidRPr="005B00C6">
              <w:t>pc_</w:t>
            </w:r>
            <w:r w:rsidRPr="005B00C6">
              <w:rPr>
                <w:lang w:eastAsia="zh-CN"/>
              </w:rPr>
              <w:t>D</w:t>
            </w:r>
            <w:r w:rsidRPr="005B00C6">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B00C6" w:rsidRDefault="00CC5CAB" w:rsidP="00FA72F8">
            <w:pPr>
              <w:pStyle w:val="TAL"/>
            </w:pPr>
          </w:p>
        </w:tc>
      </w:tr>
      <w:tr w:rsidR="00CC5CAB" w:rsidRPr="005B00C6"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B00C6" w:rsidRDefault="00CC5CAB" w:rsidP="00FA72F8">
            <w:pPr>
              <w:pStyle w:val="TAL"/>
            </w:pPr>
            <w:r w:rsidRPr="005B00C6">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B00C6" w:rsidRDefault="00CC5CAB" w:rsidP="00FA72F8">
            <w:pPr>
              <w:pStyle w:val="TAC"/>
            </w:pPr>
            <w:r w:rsidRPr="005B00C6">
              <w:t>36.101, 5.6A.1</w:t>
            </w:r>
          </w:p>
          <w:p w14:paraId="64780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B00C6" w:rsidRDefault="00CC5CAB" w:rsidP="00FA72F8">
            <w:pPr>
              <w:pStyle w:val="TAC"/>
            </w:pPr>
            <w:r w:rsidRPr="005B00C6">
              <w:t>pc_</w:t>
            </w:r>
            <w:r w:rsidRPr="005B00C6">
              <w:rPr>
                <w:lang w:eastAsia="zh-CN"/>
              </w:rPr>
              <w:t>D</w:t>
            </w:r>
            <w:r w:rsidRPr="005B00C6">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B00C6" w:rsidRDefault="00CC5CAB" w:rsidP="00FA72F8">
            <w:pPr>
              <w:pStyle w:val="TAL"/>
            </w:pPr>
          </w:p>
        </w:tc>
      </w:tr>
      <w:tr w:rsidR="00CC5CAB" w:rsidRPr="005B00C6"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B00C6" w:rsidRDefault="00CC5CAB"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B00C6" w:rsidRDefault="00CC5CAB" w:rsidP="00FA72F8">
            <w:pPr>
              <w:pStyle w:val="TAL"/>
            </w:pPr>
            <w:r w:rsidRPr="005B00C6">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B00C6" w:rsidRDefault="00CC5CAB" w:rsidP="00FA72F8">
            <w:pPr>
              <w:pStyle w:val="TAC"/>
            </w:pPr>
            <w:r w:rsidRPr="005B00C6">
              <w:t>36.101, 5.6A.1</w:t>
            </w:r>
          </w:p>
          <w:p w14:paraId="19B4A96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B00C6" w:rsidRDefault="00CC5CAB" w:rsidP="00FA72F8">
            <w:pPr>
              <w:pStyle w:val="TAC"/>
            </w:pPr>
            <w:r w:rsidRPr="005B00C6">
              <w:t>pc_</w:t>
            </w:r>
            <w:r w:rsidRPr="005B00C6">
              <w:rPr>
                <w:lang w:eastAsia="zh-CN"/>
              </w:rPr>
              <w:t>D</w:t>
            </w:r>
            <w:r w:rsidRPr="005B00C6">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B00C6" w:rsidRDefault="00CC5CAB" w:rsidP="00FA72F8">
            <w:pPr>
              <w:pStyle w:val="TAL"/>
            </w:pPr>
          </w:p>
        </w:tc>
      </w:tr>
      <w:tr w:rsidR="00CC5CAB" w:rsidRPr="005B00C6"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B00C6" w:rsidRDefault="00CC5CAB" w:rsidP="00FA72F8">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B00C6" w:rsidRDefault="00CC5CAB" w:rsidP="00FA72F8">
            <w:pPr>
              <w:pStyle w:val="TAL"/>
            </w:pPr>
            <w:r w:rsidRPr="005B00C6">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B00C6" w:rsidRDefault="00CC5CAB" w:rsidP="00FA72F8">
            <w:pPr>
              <w:pStyle w:val="TAC"/>
            </w:pPr>
            <w:r w:rsidRPr="005B00C6">
              <w:t>36.101, 5.6A.1</w:t>
            </w:r>
          </w:p>
          <w:p w14:paraId="5AE8D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B00C6" w:rsidRDefault="00CC5CAB" w:rsidP="00FA72F8">
            <w:pPr>
              <w:pStyle w:val="TAC"/>
            </w:pPr>
            <w:r w:rsidRPr="005B00C6">
              <w:t>pc_</w:t>
            </w:r>
            <w:r w:rsidRPr="005B00C6">
              <w:rPr>
                <w:lang w:eastAsia="zh-CN"/>
              </w:rPr>
              <w:t>D</w:t>
            </w:r>
            <w:r w:rsidRPr="005B00C6">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B00C6" w:rsidRDefault="00CC5CAB" w:rsidP="00FA72F8">
            <w:pPr>
              <w:pStyle w:val="TAL"/>
            </w:pPr>
          </w:p>
        </w:tc>
      </w:tr>
      <w:tr w:rsidR="00CC5CAB" w:rsidRPr="005B00C6"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B00C6" w:rsidRDefault="00CC5CAB" w:rsidP="00FA72F8">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B00C6" w:rsidRDefault="00CC5CAB" w:rsidP="00FA72F8">
            <w:pPr>
              <w:pStyle w:val="TAL"/>
            </w:pPr>
            <w:r w:rsidRPr="005B00C6">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B00C6" w:rsidRDefault="00CC5CAB" w:rsidP="00FA72F8">
            <w:pPr>
              <w:pStyle w:val="TAC"/>
            </w:pPr>
            <w:r w:rsidRPr="005B00C6">
              <w:t>36.101, 5.6A.1</w:t>
            </w:r>
          </w:p>
          <w:p w14:paraId="09D2F6AB"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B00C6" w:rsidRDefault="00CC5CAB" w:rsidP="00FA72F8">
            <w:pPr>
              <w:pStyle w:val="TAC"/>
            </w:pPr>
            <w:r w:rsidRPr="005B00C6">
              <w:t>pc_</w:t>
            </w:r>
            <w:r w:rsidRPr="005B00C6">
              <w:rPr>
                <w:lang w:eastAsia="zh-CN"/>
              </w:rPr>
              <w:t>D</w:t>
            </w:r>
            <w:r w:rsidRPr="005B00C6">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B00C6" w:rsidRDefault="00CC5CAB" w:rsidP="00FA72F8">
            <w:pPr>
              <w:pStyle w:val="TAL"/>
            </w:pPr>
          </w:p>
        </w:tc>
      </w:tr>
      <w:tr w:rsidR="00CC5CAB" w:rsidRPr="005B00C6"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B00C6" w:rsidRDefault="00CC5CAB" w:rsidP="00FA72F8">
            <w:pPr>
              <w:pStyle w:val="TAC"/>
              <w:rPr>
                <w:lang w:eastAsia="zh-CN"/>
              </w:rPr>
            </w:pPr>
            <w:r w:rsidRPr="005B00C6">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B00C6" w:rsidRDefault="00CC5CAB" w:rsidP="00FA72F8">
            <w:pPr>
              <w:pStyle w:val="TAL"/>
            </w:pPr>
            <w:r w:rsidRPr="005B00C6">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B00C6" w:rsidRDefault="00CC5CAB" w:rsidP="00FA72F8">
            <w:pPr>
              <w:pStyle w:val="TAC"/>
            </w:pPr>
            <w:r w:rsidRPr="005B00C6">
              <w:t>36.101, 5.6A.1</w:t>
            </w:r>
          </w:p>
          <w:p w14:paraId="0CDDFF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B00C6" w:rsidRDefault="00CC5CAB" w:rsidP="00FA72F8">
            <w:pPr>
              <w:pStyle w:val="TAC"/>
            </w:pPr>
            <w:r w:rsidRPr="005B00C6">
              <w:t>pc_</w:t>
            </w:r>
            <w:r w:rsidRPr="005B00C6">
              <w:rPr>
                <w:lang w:eastAsia="zh-CN"/>
              </w:rPr>
              <w:t>D</w:t>
            </w:r>
            <w:r w:rsidRPr="005B00C6">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B00C6" w:rsidRDefault="00CC5CAB" w:rsidP="00FA72F8">
            <w:pPr>
              <w:pStyle w:val="TAL"/>
            </w:pPr>
          </w:p>
        </w:tc>
      </w:tr>
    </w:tbl>
    <w:p w14:paraId="788C8798" w14:textId="77777777" w:rsidR="00CC5CAB" w:rsidRPr="005B00C6" w:rsidRDefault="00CC5CAB" w:rsidP="00CC5CAB"/>
    <w:p w14:paraId="423AD3FF" w14:textId="77777777" w:rsidR="00CC5CAB" w:rsidRPr="005B00C6" w:rsidRDefault="00CC5CAB" w:rsidP="00CC5CAB">
      <w:pPr>
        <w:pStyle w:val="TH"/>
        <w:ind w:left="567"/>
      </w:pPr>
      <w:r w:rsidRPr="005B00C6">
        <w:t>Table A.4.3.2B.2.3.7-1a: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B00C6" w:rsidRDefault="00CC5CAB" w:rsidP="00FA72F8">
            <w:pPr>
              <w:pStyle w:val="TAH"/>
            </w:pPr>
            <w:r w:rsidRPr="005B00C6">
              <w:t>Comments</w:t>
            </w:r>
          </w:p>
        </w:tc>
      </w:tr>
      <w:tr w:rsidR="00CC5CAB" w:rsidRPr="005B00C6"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B00C6" w:rsidRDefault="00CC5CAB" w:rsidP="00FA72F8">
            <w:pPr>
              <w:pStyle w:val="TAL"/>
            </w:pPr>
            <w:r w:rsidRPr="005B00C6">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B00C6" w:rsidRDefault="00CC5CAB" w:rsidP="00FA72F8">
            <w:pPr>
              <w:pStyle w:val="TAC"/>
            </w:pPr>
            <w:r w:rsidRPr="005B00C6">
              <w:t>36.101, 5.6A.1</w:t>
            </w:r>
          </w:p>
          <w:p w14:paraId="37D66A5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B00C6" w:rsidRDefault="00CC5CAB" w:rsidP="00FA72F8">
            <w:pPr>
              <w:pStyle w:val="TAL"/>
            </w:pPr>
          </w:p>
        </w:tc>
      </w:tr>
      <w:tr w:rsidR="00CC5CAB" w:rsidRPr="005B00C6"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B00C6" w:rsidRDefault="00CC5CAB" w:rsidP="00FA72F8">
            <w:pPr>
              <w:pStyle w:val="TAL"/>
            </w:pPr>
            <w:r w:rsidRPr="005B00C6">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B00C6" w:rsidRDefault="00CC5CAB" w:rsidP="00FA72F8">
            <w:pPr>
              <w:pStyle w:val="TAC"/>
            </w:pPr>
            <w:r w:rsidRPr="005B00C6">
              <w:t>36.101, 5.6A.1</w:t>
            </w:r>
          </w:p>
          <w:p w14:paraId="20E6AB3A"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B00C6" w:rsidRDefault="00CC5CAB" w:rsidP="00FA72F8">
            <w:pPr>
              <w:pStyle w:val="TAC"/>
            </w:pPr>
            <w:r w:rsidRPr="005B00C6">
              <w:t>pc_</w:t>
            </w:r>
            <w:r w:rsidRPr="005B00C6">
              <w:rPr>
                <w:lang w:eastAsia="zh-CN"/>
              </w:rPr>
              <w:t>U</w:t>
            </w:r>
            <w:r w:rsidRPr="005B00C6">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B00C6" w:rsidRDefault="00CC5CAB" w:rsidP="00FA72F8">
            <w:pPr>
              <w:pStyle w:val="TAL"/>
            </w:pPr>
          </w:p>
        </w:tc>
      </w:tr>
      <w:tr w:rsidR="00CC5CAB" w:rsidRPr="005B00C6"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B00C6" w:rsidRDefault="00CC5CAB" w:rsidP="00FA72F8">
            <w:pPr>
              <w:pStyle w:val="TAL"/>
            </w:pPr>
            <w:r w:rsidRPr="005B00C6">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B00C6" w:rsidRDefault="00CC5CAB" w:rsidP="00FA72F8">
            <w:pPr>
              <w:pStyle w:val="TAC"/>
            </w:pPr>
            <w:r w:rsidRPr="005B00C6">
              <w:t>36.101, 5.6A.1</w:t>
            </w:r>
          </w:p>
          <w:p w14:paraId="71671C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B00C6" w:rsidRDefault="00CC5CAB" w:rsidP="00FA72F8">
            <w:pPr>
              <w:pStyle w:val="TAC"/>
            </w:pPr>
            <w:r w:rsidRPr="005B00C6">
              <w:t>pc_</w:t>
            </w:r>
            <w:r w:rsidRPr="005B00C6">
              <w:rPr>
                <w:lang w:eastAsia="zh-CN"/>
              </w:rPr>
              <w:t>U</w:t>
            </w:r>
            <w:r w:rsidRPr="005B00C6">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B00C6" w:rsidRDefault="00CC5CAB" w:rsidP="00FA72F8">
            <w:pPr>
              <w:pStyle w:val="TAL"/>
            </w:pPr>
          </w:p>
        </w:tc>
      </w:tr>
      <w:tr w:rsidR="00CC5CAB" w:rsidRPr="005B00C6"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B00C6" w:rsidRDefault="00CC5CAB" w:rsidP="00FA72F8">
            <w:pPr>
              <w:pStyle w:val="TAL"/>
            </w:pPr>
            <w:r w:rsidRPr="005B00C6">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B00C6" w:rsidRDefault="00CC5CAB" w:rsidP="00FA72F8">
            <w:pPr>
              <w:pStyle w:val="TAC"/>
            </w:pPr>
            <w:r w:rsidRPr="005B00C6">
              <w:t>36.101, 5.6A.1</w:t>
            </w:r>
          </w:p>
          <w:p w14:paraId="0CB64D4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B00C6" w:rsidRDefault="00CC5CAB" w:rsidP="00FA72F8">
            <w:pPr>
              <w:pStyle w:val="TAC"/>
            </w:pPr>
            <w:r w:rsidRPr="005B00C6">
              <w:t>pc_</w:t>
            </w:r>
            <w:r w:rsidRPr="005B00C6">
              <w:rPr>
                <w:lang w:eastAsia="zh-CN"/>
              </w:rPr>
              <w:t>U</w:t>
            </w:r>
            <w:r w:rsidRPr="005B00C6">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B00C6" w:rsidRDefault="00CC5CAB" w:rsidP="00FA72F8">
            <w:pPr>
              <w:pStyle w:val="TAL"/>
            </w:pPr>
          </w:p>
        </w:tc>
      </w:tr>
      <w:tr w:rsidR="00CC5CAB" w:rsidRPr="005B00C6"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B00C6" w:rsidRDefault="00CC5CAB" w:rsidP="00FA72F8">
            <w:pPr>
              <w:pStyle w:val="TAL"/>
            </w:pPr>
            <w:r w:rsidRPr="005B00C6">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B00C6" w:rsidRDefault="00CC5CAB" w:rsidP="00FA72F8">
            <w:pPr>
              <w:pStyle w:val="TAC"/>
            </w:pPr>
            <w:r w:rsidRPr="005B00C6">
              <w:t>36.101, 5.6A.1</w:t>
            </w:r>
          </w:p>
          <w:p w14:paraId="5CEAE90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B00C6" w:rsidRDefault="00CC5CAB" w:rsidP="00FA72F8">
            <w:pPr>
              <w:pStyle w:val="TAC"/>
            </w:pPr>
            <w:r w:rsidRPr="005B00C6">
              <w:t>pc_</w:t>
            </w:r>
            <w:r w:rsidRPr="005B00C6">
              <w:rPr>
                <w:lang w:eastAsia="zh-CN"/>
              </w:rPr>
              <w:t>U</w:t>
            </w:r>
            <w:r w:rsidRPr="005B00C6">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B00C6" w:rsidRDefault="00CC5CAB" w:rsidP="00FA72F8">
            <w:pPr>
              <w:pStyle w:val="TAL"/>
            </w:pPr>
          </w:p>
        </w:tc>
      </w:tr>
      <w:tr w:rsidR="00CC5CAB" w:rsidRPr="005B00C6"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B00C6" w:rsidRDefault="00CC5CAB" w:rsidP="00FA72F8">
            <w:pPr>
              <w:pStyle w:val="TAL"/>
            </w:pPr>
            <w:r w:rsidRPr="005B00C6">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B00C6" w:rsidRDefault="00CC5CAB" w:rsidP="00FA72F8">
            <w:pPr>
              <w:pStyle w:val="TAC"/>
            </w:pPr>
            <w:r w:rsidRPr="005B00C6">
              <w:t>36.101, 5.6A.1</w:t>
            </w:r>
          </w:p>
          <w:p w14:paraId="5AC5D70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B00C6" w:rsidRDefault="00CC5CAB" w:rsidP="00FA72F8">
            <w:pPr>
              <w:pStyle w:val="TAC"/>
            </w:pPr>
            <w:r w:rsidRPr="005B00C6">
              <w:t>pc_</w:t>
            </w:r>
            <w:r w:rsidRPr="005B00C6">
              <w:rPr>
                <w:lang w:eastAsia="zh-CN"/>
              </w:rPr>
              <w:t>U</w:t>
            </w:r>
            <w:r w:rsidRPr="005B00C6">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B00C6" w:rsidRDefault="00CC5CAB" w:rsidP="00FA72F8">
            <w:pPr>
              <w:pStyle w:val="TAL"/>
            </w:pPr>
          </w:p>
        </w:tc>
      </w:tr>
      <w:tr w:rsidR="00CC5CAB" w:rsidRPr="005B00C6"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B00C6" w:rsidRDefault="00CC5CAB" w:rsidP="00FA72F8">
            <w:pPr>
              <w:pStyle w:val="TAL"/>
            </w:pPr>
            <w:r w:rsidRPr="005B00C6">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B00C6" w:rsidRDefault="00CC5CAB" w:rsidP="00FA72F8">
            <w:pPr>
              <w:pStyle w:val="TAC"/>
            </w:pPr>
            <w:r w:rsidRPr="005B00C6">
              <w:t>36.101, 5.6A.1</w:t>
            </w:r>
          </w:p>
          <w:p w14:paraId="4265D77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B00C6" w:rsidRDefault="00CC5CAB" w:rsidP="00FA72F8">
            <w:pPr>
              <w:pStyle w:val="TAC"/>
            </w:pPr>
            <w:r w:rsidRPr="005B00C6">
              <w:t>pc_</w:t>
            </w:r>
            <w:r w:rsidRPr="005B00C6">
              <w:rPr>
                <w:lang w:eastAsia="zh-CN"/>
              </w:rPr>
              <w:t>U</w:t>
            </w:r>
            <w:r w:rsidRPr="005B00C6">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B00C6" w:rsidRDefault="00CC5CAB" w:rsidP="00FA72F8">
            <w:pPr>
              <w:pStyle w:val="TAL"/>
            </w:pPr>
          </w:p>
        </w:tc>
      </w:tr>
      <w:tr w:rsidR="00CC5CAB" w:rsidRPr="005B00C6"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B00C6" w:rsidRDefault="00CC5CAB" w:rsidP="00FA72F8">
            <w:pPr>
              <w:pStyle w:val="TAL"/>
            </w:pPr>
            <w:r w:rsidRPr="005B00C6">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B00C6" w:rsidRDefault="00CC5CAB" w:rsidP="00FA72F8">
            <w:pPr>
              <w:pStyle w:val="TAC"/>
            </w:pPr>
            <w:r w:rsidRPr="005B00C6">
              <w:t>36.101, 5.6A.1</w:t>
            </w:r>
          </w:p>
          <w:p w14:paraId="21B08E4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B00C6" w:rsidRDefault="00CC5CAB" w:rsidP="00FA72F8">
            <w:pPr>
              <w:pStyle w:val="TAC"/>
            </w:pPr>
            <w:r w:rsidRPr="005B00C6">
              <w:t>pc_</w:t>
            </w:r>
            <w:r w:rsidRPr="005B00C6">
              <w:rPr>
                <w:lang w:eastAsia="zh-CN"/>
              </w:rPr>
              <w:t>U</w:t>
            </w:r>
            <w:r w:rsidRPr="005B00C6">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B00C6" w:rsidRDefault="00CC5CAB" w:rsidP="00FA72F8">
            <w:pPr>
              <w:pStyle w:val="TAL"/>
            </w:pPr>
          </w:p>
        </w:tc>
      </w:tr>
      <w:tr w:rsidR="00CC5CAB" w:rsidRPr="005B00C6"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B00C6" w:rsidRDefault="00CC5CAB" w:rsidP="00FA72F8">
            <w:pPr>
              <w:pStyle w:val="TAL"/>
            </w:pPr>
            <w:r w:rsidRPr="005B00C6">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B00C6" w:rsidRDefault="00CC5CAB" w:rsidP="00FA72F8">
            <w:pPr>
              <w:pStyle w:val="TAC"/>
            </w:pPr>
            <w:r w:rsidRPr="005B00C6">
              <w:t>36.101, 5.6A.1</w:t>
            </w:r>
          </w:p>
          <w:p w14:paraId="59B31A8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B00C6" w:rsidRDefault="00CC5CAB" w:rsidP="00FA72F8">
            <w:pPr>
              <w:pStyle w:val="TAC"/>
            </w:pPr>
            <w:r w:rsidRPr="005B00C6">
              <w:t>pc_</w:t>
            </w:r>
            <w:r w:rsidRPr="005B00C6">
              <w:rPr>
                <w:lang w:eastAsia="zh-CN"/>
              </w:rPr>
              <w:t>U</w:t>
            </w:r>
            <w:r w:rsidRPr="005B00C6">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B00C6" w:rsidRDefault="00CC5CAB" w:rsidP="00FA72F8">
            <w:pPr>
              <w:pStyle w:val="TAL"/>
            </w:pPr>
          </w:p>
        </w:tc>
      </w:tr>
    </w:tbl>
    <w:p w14:paraId="6A656D64" w14:textId="77777777" w:rsidR="00CC5CAB" w:rsidRPr="005B00C6" w:rsidRDefault="00CC5CAB" w:rsidP="00CC5CAB"/>
    <w:p w14:paraId="50228C63" w14:textId="77777777" w:rsidR="00586192" w:rsidRPr="005B00C6" w:rsidRDefault="00586192" w:rsidP="00586192">
      <w:pPr>
        <w:pStyle w:val="TH"/>
        <w:ind w:left="567"/>
      </w:pPr>
      <w:r w:rsidRPr="005B00C6">
        <w:t xml:space="preserve">Table A.4.3.2B.2.3.7-2: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(three bands)</w:t>
      </w:r>
    </w:p>
    <w:tbl>
      <w:tblPr>
        <w:tblW w:w="3441" w:type="pct"/>
        <w:jc w:val="center"/>
        <w:tblCellMar>
          <w:left w:w="28" w:type="dxa"/>
          <w:right w:w="56" w:type="dxa"/>
        </w:tblCellMar>
        <w:tblLook w:val="0000" w:firstRow="0" w:lastRow="0" w:firstColumn="0" w:lastColumn="0" w:noHBand="0" w:noVBand="0"/>
      </w:tblPr>
      <w:tblGrid>
        <w:gridCol w:w="2499"/>
        <w:gridCol w:w="1225"/>
        <w:gridCol w:w="485"/>
        <w:gridCol w:w="2484"/>
      </w:tblGrid>
      <w:tr w:rsidR="0074470A" w:rsidRPr="005B00C6" w14:paraId="5D064356" w14:textId="77777777" w:rsidTr="0038208C">
        <w:trPr>
          <w:cantSplit/>
          <w:trHeight w:val="1134"/>
          <w:jc w:val="center"/>
        </w:trPr>
        <w:tc>
          <w:tcPr>
            <w:tcW w:w="1867" w:type="pct"/>
            <w:tcBorders>
              <w:top w:val="single" w:sz="4" w:space="0" w:color="auto"/>
              <w:left w:val="single" w:sz="4" w:space="0" w:color="auto"/>
              <w:bottom w:val="single" w:sz="4" w:space="0" w:color="auto"/>
              <w:right w:val="single" w:sz="4" w:space="0" w:color="auto"/>
            </w:tcBorders>
          </w:tcPr>
          <w:p w14:paraId="09B3693D"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5870A3DB" w14:textId="42D8F3A5"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5" w:type="pct"/>
            <w:tcBorders>
              <w:top w:val="single" w:sz="4" w:space="0" w:color="auto"/>
              <w:left w:val="single" w:sz="4" w:space="0" w:color="auto"/>
              <w:bottom w:val="single" w:sz="4" w:space="0" w:color="auto"/>
              <w:right w:val="single" w:sz="4" w:space="0" w:color="auto"/>
            </w:tcBorders>
          </w:tcPr>
          <w:p w14:paraId="744AE5F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3A412D3"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31377DE" w14:textId="6872FC1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F6D116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452223E" w14:textId="77777777" w:rsidR="0074470A" w:rsidRPr="005B00C6" w:rsidRDefault="0074470A" w:rsidP="001F77D3">
            <w:pPr>
              <w:pStyle w:val="TAL"/>
              <w:rPr>
                <w:rFonts w:eastAsia="PMingLiU"/>
                <w:lang w:eastAsia="ja-JP"/>
              </w:rPr>
            </w:pPr>
            <w:r w:rsidRPr="005B00C6">
              <w:t>DC_1A-3A_n257A</w:t>
            </w:r>
          </w:p>
        </w:tc>
        <w:tc>
          <w:tcPr>
            <w:tcW w:w="915" w:type="pct"/>
            <w:tcBorders>
              <w:top w:val="single" w:sz="4" w:space="0" w:color="auto"/>
              <w:left w:val="single" w:sz="4" w:space="0" w:color="auto"/>
              <w:bottom w:val="single" w:sz="4" w:space="0" w:color="auto"/>
              <w:right w:val="single" w:sz="4" w:space="0" w:color="auto"/>
            </w:tcBorders>
          </w:tcPr>
          <w:p w14:paraId="6DF882D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E3E7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466F9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8FB38B2" w14:textId="734D3E62" w:rsidR="0074470A" w:rsidRPr="005B00C6" w:rsidRDefault="0074470A" w:rsidP="00292075">
            <w:pPr>
              <w:pStyle w:val="TAL"/>
            </w:pPr>
            <w:r w:rsidRPr="005B00C6">
              <w:t>DC_1A-3A_n257G</w:t>
            </w:r>
          </w:p>
        </w:tc>
        <w:tc>
          <w:tcPr>
            <w:tcW w:w="915" w:type="pct"/>
            <w:tcBorders>
              <w:top w:val="single" w:sz="4" w:space="0" w:color="auto"/>
              <w:left w:val="single" w:sz="4" w:space="0" w:color="auto"/>
              <w:bottom w:val="single" w:sz="4" w:space="0" w:color="auto"/>
              <w:right w:val="single" w:sz="4" w:space="0" w:color="auto"/>
            </w:tcBorders>
          </w:tcPr>
          <w:p w14:paraId="08BAE3E7" w14:textId="755F319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DF45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64BF3B9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147E8B" w14:textId="5FFEF8D3" w:rsidR="0074470A" w:rsidRPr="005B00C6" w:rsidRDefault="0074470A" w:rsidP="00292075">
            <w:pPr>
              <w:pStyle w:val="TAL"/>
            </w:pPr>
            <w:r w:rsidRPr="005B00C6">
              <w:t>DC_1A-3A_n257H</w:t>
            </w:r>
          </w:p>
        </w:tc>
        <w:tc>
          <w:tcPr>
            <w:tcW w:w="915" w:type="pct"/>
            <w:tcBorders>
              <w:top w:val="single" w:sz="4" w:space="0" w:color="auto"/>
              <w:left w:val="single" w:sz="4" w:space="0" w:color="auto"/>
              <w:bottom w:val="single" w:sz="4" w:space="0" w:color="auto"/>
              <w:right w:val="single" w:sz="4" w:space="0" w:color="auto"/>
            </w:tcBorders>
          </w:tcPr>
          <w:p w14:paraId="7C475CF4" w14:textId="539C97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2B54A9" w14:textId="77777777" w:rsidR="0074470A" w:rsidRPr="005B00C6" w:rsidRDefault="0074470A" w:rsidP="00292075">
            <w:pPr>
              <w:keepNext/>
              <w:keepLines/>
              <w:spacing w:after="0"/>
              <w:jc w:val="center"/>
              <w:rPr>
                <w:rFonts w:ascii="Arial" w:eastAsia="PMingLiU" w:hAnsi="Arial"/>
                <w:sz w:val="18"/>
              </w:rPr>
            </w:pPr>
          </w:p>
        </w:tc>
      </w:tr>
      <w:tr w:rsidR="0074470A" w:rsidRPr="005B00C6" w14:paraId="2536AE3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424D57" w14:textId="3973F708" w:rsidR="0074470A" w:rsidRPr="005B00C6" w:rsidRDefault="0074470A" w:rsidP="00292075">
            <w:pPr>
              <w:pStyle w:val="TAL"/>
            </w:pPr>
            <w:r w:rsidRPr="005B00C6">
              <w:t>DC_1A-3A_n257I</w:t>
            </w:r>
          </w:p>
        </w:tc>
        <w:tc>
          <w:tcPr>
            <w:tcW w:w="915" w:type="pct"/>
            <w:tcBorders>
              <w:top w:val="single" w:sz="4" w:space="0" w:color="auto"/>
              <w:left w:val="single" w:sz="4" w:space="0" w:color="auto"/>
              <w:bottom w:val="single" w:sz="4" w:space="0" w:color="auto"/>
              <w:right w:val="single" w:sz="4" w:space="0" w:color="auto"/>
            </w:tcBorders>
          </w:tcPr>
          <w:p w14:paraId="5A9DACDD" w14:textId="30D8BB4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EC23D0" w14:textId="77777777" w:rsidR="0074470A" w:rsidRPr="005B00C6" w:rsidRDefault="0074470A" w:rsidP="00292075">
            <w:pPr>
              <w:keepNext/>
              <w:keepLines/>
              <w:spacing w:after="0"/>
              <w:jc w:val="center"/>
              <w:rPr>
                <w:rFonts w:ascii="Arial" w:eastAsia="PMingLiU" w:hAnsi="Arial"/>
                <w:sz w:val="18"/>
              </w:rPr>
            </w:pPr>
          </w:p>
        </w:tc>
      </w:tr>
      <w:tr w:rsidR="0074470A" w:rsidRPr="005B00C6" w14:paraId="0C2C923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41F5CA" w14:textId="77777777" w:rsidR="0074470A" w:rsidRPr="005B00C6" w:rsidRDefault="0074470A" w:rsidP="001F77D3">
            <w:pPr>
              <w:pStyle w:val="TAL"/>
              <w:rPr>
                <w:rFonts w:eastAsia="PMingLiU"/>
                <w:lang w:eastAsia="ja-JP"/>
              </w:rPr>
            </w:pPr>
            <w:r w:rsidRPr="005B00C6">
              <w:t>DC_1A-19A_n257A</w:t>
            </w:r>
          </w:p>
        </w:tc>
        <w:tc>
          <w:tcPr>
            <w:tcW w:w="915" w:type="pct"/>
            <w:tcBorders>
              <w:top w:val="single" w:sz="4" w:space="0" w:color="auto"/>
              <w:left w:val="single" w:sz="4" w:space="0" w:color="auto"/>
              <w:bottom w:val="single" w:sz="4" w:space="0" w:color="auto"/>
              <w:right w:val="single" w:sz="4" w:space="0" w:color="auto"/>
            </w:tcBorders>
          </w:tcPr>
          <w:p w14:paraId="7B7EF79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E1BDE3" w14:textId="77777777" w:rsidR="0074470A" w:rsidRPr="005B00C6" w:rsidRDefault="0074470A" w:rsidP="001F77D3">
            <w:pPr>
              <w:keepNext/>
              <w:keepLines/>
              <w:spacing w:after="0"/>
              <w:jc w:val="center"/>
              <w:rPr>
                <w:rFonts w:ascii="Arial" w:eastAsia="PMingLiU" w:hAnsi="Arial"/>
                <w:sz w:val="18"/>
              </w:rPr>
            </w:pPr>
          </w:p>
        </w:tc>
      </w:tr>
      <w:tr w:rsidR="0074470A" w:rsidRPr="005B00C6" w14:paraId="020B6B8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AC9DA97" w14:textId="419F9E89" w:rsidR="0074470A" w:rsidRPr="005B00C6" w:rsidRDefault="0074470A" w:rsidP="00292075">
            <w:pPr>
              <w:pStyle w:val="TAL"/>
            </w:pPr>
            <w:r w:rsidRPr="005B00C6">
              <w:t>DC_1A-19A_n257G</w:t>
            </w:r>
          </w:p>
        </w:tc>
        <w:tc>
          <w:tcPr>
            <w:tcW w:w="915" w:type="pct"/>
            <w:tcBorders>
              <w:top w:val="single" w:sz="4" w:space="0" w:color="auto"/>
              <w:left w:val="single" w:sz="4" w:space="0" w:color="auto"/>
              <w:bottom w:val="single" w:sz="4" w:space="0" w:color="auto"/>
              <w:right w:val="single" w:sz="4" w:space="0" w:color="auto"/>
            </w:tcBorders>
          </w:tcPr>
          <w:p w14:paraId="4CD39983" w14:textId="2391B986"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EAAA9E" w14:textId="77777777" w:rsidR="0074470A" w:rsidRPr="005B00C6" w:rsidRDefault="0074470A" w:rsidP="00292075">
            <w:pPr>
              <w:keepNext/>
              <w:keepLines/>
              <w:spacing w:after="0"/>
              <w:jc w:val="center"/>
              <w:rPr>
                <w:rFonts w:ascii="Arial" w:eastAsia="PMingLiU" w:hAnsi="Arial"/>
                <w:sz w:val="18"/>
              </w:rPr>
            </w:pPr>
          </w:p>
        </w:tc>
      </w:tr>
      <w:tr w:rsidR="0074470A" w:rsidRPr="005B00C6" w14:paraId="58C262B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27EF82" w14:textId="288715A9" w:rsidR="0074470A" w:rsidRPr="005B00C6" w:rsidRDefault="0074470A" w:rsidP="00292075">
            <w:pPr>
              <w:pStyle w:val="TAL"/>
            </w:pPr>
            <w:r w:rsidRPr="005B00C6">
              <w:t>DC_1A-19A_n257H</w:t>
            </w:r>
          </w:p>
        </w:tc>
        <w:tc>
          <w:tcPr>
            <w:tcW w:w="915" w:type="pct"/>
            <w:tcBorders>
              <w:top w:val="single" w:sz="4" w:space="0" w:color="auto"/>
              <w:left w:val="single" w:sz="4" w:space="0" w:color="auto"/>
              <w:bottom w:val="single" w:sz="4" w:space="0" w:color="auto"/>
              <w:right w:val="single" w:sz="4" w:space="0" w:color="auto"/>
            </w:tcBorders>
          </w:tcPr>
          <w:p w14:paraId="161C1830" w14:textId="6156AEE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55FAB9" w14:textId="77777777" w:rsidR="0074470A" w:rsidRPr="005B00C6" w:rsidRDefault="0074470A" w:rsidP="00292075">
            <w:pPr>
              <w:keepNext/>
              <w:keepLines/>
              <w:spacing w:after="0"/>
              <w:jc w:val="center"/>
              <w:rPr>
                <w:rFonts w:ascii="Arial" w:eastAsia="PMingLiU" w:hAnsi="Arial"/>
                <w:sz w:val="18"/>
              </w:rPr>
            </w:pPr>
          </w:p>
        </w:tc>
      </w:tr>
      <w:tr w:rsidR="0074470A" w:rsidRPr="005B00C6" w14:paraId="14052AD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4530AE9" w14:textId="55811B87" w:rsidR="0074470A" w:rsidRPr="005B00C6" w:rsidRDefault="0074470A" w:rsidP="00292075">
            <w:pPr>
              <w:pStyle w:val="TAL"/>
            </w:pPr>
            <w:r w:rsidRPr="005B00C6">
              <w:t>DC_1A-19A_n257I</w:t>
            </w:r>
          </w:p>
        </w:tc>
        <w:tc>
          <w:tcPr>
            <w:tcW w:w="915" w:type="pct"/>
            <w:tcBorders>
              <w:top w:val="single" w:sz="4" w:space="0" w:color="auto"/>
              <w:left w:val="single" w:sz="4" w:space="0" w:color="auto"/>
              <w:bottom w:val="single" w:sz="4" w:space="0" w:color="auto"/>
              <w:right w:val="single" w:sz="4" w:space="0" w:color="auto"/>
            </w:tcBorders>
          </w:tcPr>
          <w:p w14:paraId="70D65818" w14:textId="5509DF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892560" w14:textId="77777777" w:rsidR="0074470A" w:rsidRPr="005B00C6" w:rsidRDefault="0074470A" w:rsidP="00292075">
            <w:pPr>
              <w:keepNext/>
              <w:keepLines/>
              <w:spacing w:after="0"/>
              <w:jc w:val="center"/>
              <w:rPr>
                <w:rFonts w:ascii="Arial" w:eastAsia="PMingLiU" w:hAnsi="Arial"/>
                <w:sz w:val="18"/>
              </w:rPr>
            </w:pPr>
          </w:p>
        </w:tc>
      </w:tr>
      <w:tr w:rsidR="0074470A" w:rsidRPr="005B00C6" w14:paraId="117F2BE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F2FE7C" w14:textId="77777777" w:rsidR="0074470A" w:rsidRPr="005B00C6" w:rsidRDefault="0074470A" w:rsidP="001F77D3">
            <w:pPr>
              <w:pStyle w:val="TAL"/>
              <w:rPr>
                <w:rFonts w:eastAsia="PMingLiU"/>
                <w:lang w:eastAsia="ja-JP"/>
              </w:rPr>
            </w:pPr>
            <w:r w:rsidRPr="005B00C6">
              <w:t>DC_1A-21A_n257A</w:t>
            </w:r>
          </w:p>
        </w:tc>
        <w:tc>
          <w:tcPr>
            <w:tcW w:w="915" w:type="pct"/>
            <w:tcBorders>
              <w:top w:val="single" w:sz="4" w:space="0" w:color="auto"/>
              <w:left w:val="single" w:sz="4" w:space="0" w:color="auto"/>
              <w:bottom w:val="single" w:sz="4" w:space="0" w:color="auto"/>
              <w:right w:val="single" w:sz="4" w:space="0" w:color="auto"/>
            </w:tcBorders>
          </w:tcPr>
          <w:p w14:paraId="1919AA1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5099D9" w14:textId="77777777" w:rsidR="0074470A" w:rsidRPr="005B00C6" w:rsidRDefault="0074470A" w:rsidP="001F77D3">
            <w:pPr>
              <w:keepNext/>
              <w:keepLines/>
              <w:spacing w:after="0"/>
              <w:jc w:val="center"/>
              <w:rPr>
                <w:rFonts w:ascii="Arial" w:eastAsia="PMingLiU" w:hAnsi="Arial"/>
                <w:sz w:val="18"/>
              </w:rPr>
            </w:pPr>
          </w:p>
        </w:tc>
      </w:tr>
      <w:tr w:rsidR="0074470A" w:rsidRPr="005B00C6" w14:paraId="08E841B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E3DF226" w14:textId="5AAF8836" w:rsidR="0074470A" w:rsidRPr="005B00C6" w:rsidRDefault="0074470A" w:rsidP="00292075">
            <w:pPr>
              <w:pStyle w:val="TAL"/>
            </w:pPr>
            <w:r w:rsidRPr="005B00C6">
              <w:t>DC_1A-21A_n257G</w:t>
            </w:r>
          </w:p>
        </w:tc>
        <w:tc>
          <w:tcPr>
            <w:tcW w:w="915" w:type="pct"/>
            <w:tcBorders>
              <w:top w:val="single" w:sz="4" w:space="0" w:color="auto"/>
              <w:left w:val="single" w:sz="4" w:space="0" w:color="auto"/>
              <w:bottom w:val="single" w:sz="4" w:space="0" w:color="auto"/>
              <w:right w:val="single" w:sz="4" w:space="0" w:color="auto"/>
            </w:tcBorders>
          </w:tcPr>
          <w:p w14:paraId="297FA1C7" w14:textId="1B095B7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DF5E07" w14:textId="77777777" w:rsidR="0074470A" w:rsidRPr="005B00C6" w:rsidRDefault="0074470A" w:rsidP="00292075">
            <w:pPr>
              <w:keepNext/>
              <w:keepLines/>
              <w:spacing w:after="0"/>
              <w:jc w:val="center"/>
              <w:rPr>
                <w:rFonts w:ascii="Arial" w:eastAsia="PMingLiU" w:hAnsi="Arial"/>
                <w:sz w:val="18"/>
              </w:rPr>
            </w:pPr>
          </w:p>
        </w:tc>
      </w:tr>
      <w:tr w:rsidR="0074470A" w:rsidRPr="005B00C6" w14:paraId="7D83806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12EFAA7" w14:textId="51074BAF" w:rsidR="0074470A" w:rsidRPr="005B00C6" w:rsidRDefault="0074470A" w:rsidP="00292075">
            <w:pPr>
              <w:pStyle w:val="TAL"/>
            </w:pPr>
            <w:r w:rsidRPr="005B00C6">
              <w:t>DC_1A-21A_n257H</w:t>
            </w:r>
          </w:p>
        </w:tc>
        <w:tc>
          <w:tcPr>
            <w:tcW w:w="915" w:type="pct"/>
            <w:tcBorders>
              <w:top w:val="single" w:sz="4" w:space="0" w:color="auto"/>
              <w:left w:val="single" w:sz="4" w:space="0" w:color="auto"/>
              <w:bottom w:val="single" w:sz="4" w:space="0" w:color="auto"/>
              <w:right w:val="single" w:sz="4" w:space="0" w:color="auto"/>
            </w:tcBorders>
          </w:tcPr>
          <w:p w14:paraId="1252C755" w14:textId="1FEF55CA"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37CB5D" w14:textId="77777777" w:rsidR="0074470A" w:rsidRPr="005B00C6" w:rsidRDefault="0074470A" w:rsidP="00292075">
            <w:pPr>
              <w:keepNext/>
              <w:keepLines/>
              <w:spacing w:after="0"/>
              <w:jc w:val="center"/>
              <w:rPr>
                <w:rFonts w:ascii="Arial" w:eastAsia="PMingLiU" w:hAnsi="Arial"/>
                <w:sz w:val="18"/>
              </w:rPr>
            </w:pPr>
          </w:p>
        </w:tc>
      </w:tr>
      <w:tr w:rsidR="0074470A" w:rsidRPr="005B00C6" w14:paraId="5A99B80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E23E39" w14:textId="3BBAD85C" w:rsidR="0074470A" w:rsidRPr="005B00C6" w:rsidRDefault="0074470A" w:rsidP="00292075">
            <w:pPr>
              <w:pStyle w:val="TAL"/>
            </w:pPr>
            <w:r w:rsidRPr="005B00C6">
              <w:t>DC_1A-21A_n257I</w:t>
            </w:r>
          </w:p>
        </w:tc>
        <w:tc>
          <w:tcPr>
            <w:tcW w:w="915" w:type="pct"/>
            <w:tcBorders>
              <w:top w:val="single" w:sz="4" w:space="0" w:color="auto"/>
              <w:left w:val="single" w:sz="4" w:space="0" w:color="auto"/>
              <w:bottom w:val="single" w:sz="4" w:space="0" w:color="auto"/>
              <w:right w:val="single" w:sz="4" w:space="0" w:color="auto"/>
            </w:tcBorders>
          </w:tcPr>
          <w:p w14:paraId="5A79D0C5" w14:textId="0A0B212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8CC668" w14:textId="77777777" w:rsidR="0074470A" w:rsidRPr="005B00C6" w:rsidRDefault="0074470A" w:rsidP="00292075">
            <w:pPr>
              <w:keepNext/>
              <w:keepLines/>
              <w:spacing w:after="0"/>
              <w:jc w:val="center"/>
              <w:rPr>
                <w:rFonts w:ascii="Arial" w:eastAsia="PMingLiU" w:hAnsi="Arial"/>
                <w:sz w:val="18"/>
              </w:rPr>
            </w:pPr>
          </w:p>
        </w:tc>
      </w:tr>
      <w:tr w:rsidR="0074470A" w:rsidRPr="005B00C6" w14:paraId="2DCAC3E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C37CA1" w14:textId="77777777" w:rsidR="0074470A" w:rsidRPr="005B00C6" w:rsidRDefault="0074470A" w:rsidP="001F77D3">
            <w:pPr>
              <w:pStyle w:val="TAL"/>
              <w:rPr>
                <w:rFonts w:eastAsia="PMingLiU"/>
                <w:lang w:eastAsia="ja-JP"/>
              </w:rPr>
            </w:pPr>
            <w:r w:rsidRPr="005B00C6">
              <w:t>DC_1A-42A_n257A</w:t>
            </w:r>
          </w:p>
        </w:tc>
        <w:tc>
          <w:tcPr>
            <w:tcW w:w="915" w:type="pct"/>
            <w:tcBorders>
              <w:top w:val="single" w:sz="4" w:space="0" w:color="auto"/>
              <w:left w:val="single" w:sz="4" w:space="0" w:color="auto"/>
              <w:bottom w:val="single" w:sz="4" w:space="0" w:color="auto"/>
              <w:right w:val="single" w:sz="4" w:space="0" w:color="auto"/>
            </w:tcBorders>
          </w:tcPr>
          <w:p w14:paraId="24910C2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7ECC4D" w14:textId="77777777" w:rsidR="0074470A" w:rsidRPr="005B00C6" w:rsidRDefault="0074470A" w:rsidP="001F77D3">
            <w:pPr>
              <w:keepNext/>
              <w:keepLines/>
              <w:spacing w:after="0"/>
              <w:jc w:val="center"/>
              <w:rPr>
                <w:rFonts w:ascii="Arial" w:eastAsia="PMingLiU" w:hAnsi="Arial"/>
                <w:sz w:val="18"/>
              </w:rPr>
            </w:pPr>
          </w:p>
        </w:tc>
      </w:tr>
      <w:tr w:rsidR="0074470A" w:rsidRPr="005B00C6" w14:paraId="5C67C84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3700CC" w14:textId="467BC481" w:rsidR="0074470A" w:rsidRPr="005B00C6" w:rsidRDefault="0074470A" w:rsidP="00292075">
            <w:pPr>
              <w:pStyle w:val="TAL"/>
            </w:pPr>
            <w:r w:rsidRPr="005B00C6">
              <w:t>DC_1A-42A_n257G</w:t>
            </w:r>
          </w:p>
        </w:tc>
        <w:tc>
          <w:tcPr>
            <w:tcW w:w="915" w:type="pct"/>
            <w:tcBorders>
              <w:top w:val="single" w:sz="4" w:space="0" w:color="auto"/>
              <w:left w:val="single" w:sz="4" w:space="0" w:color="auto"/>
              <w:bottom w:val="single" w:sz="4" w:space="0" w:color="auto"/>
              <w:right w:val="single" w:sz="4" w:space="0" w:color="auto"/>
            </w:tcBorders>
          </w:tcPr>
          <w:p w14:paraId="17267AC9" w14:textId="152E5225"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749C04" w14:textId="77777777" w:rsidR="0074470A" w:rsidRPr="005B00C6" w:rsidRDefault="0074470A" w:rsidP="00292075">
            <w:pPr>
              <w:keepNext/>
              <w:keepLines/>
              <w:spacing w:after="0"/>
              <w:jc w:val="center"/>
              <w:rPr>
                <w:rFonts w:ascii="Arial" w:eastAsia="PMingLiU" w:hAnsi="Arial"/>
                <w:sz w:val="18"/>
              </w:rPr>
            </w:pPr>
          </w:p>
        </w:tc>
      </w:tr>
      <w:tr w:rsidR="0074470A" w:rsidRPr="005B00C6" w14:paraId="6905920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47BD830" w14:textId="2D1221A5" w:rsidR="0074470A" w:rsidRPr="005B00C6" w:rsidRDefault="0074470A" w:rsidP="00292075">
            <w:pPr>
              <w:pStyle w:val="TAL"/>
            </w:pPr>
            <w:r w:rsidRPr="005B00C6">
              <w:t>DC_1A-42A_n257H</w:t>
            </w:r>
          </w:p>
        </w:tc>
        <w:tc>
          <w:tcPr>
            <w:tcW w:w="915" w:type="pct"/>
            <w:tcBorders>
              <w:top w:val="single" w:sz="4" w:space="0" w:color="auto"/>
              <w:left w:val="single" w:sz="4" w:space="0" w:color="auto"/>
              <w:bottom w:val="single" w:sz="4" w:space="0" w:color="auto"/>
              <w:right w:val="single" w:sz="4" w:space="0" w:color="auto"/>
            </w:tcBorders>
          </w:tcPr>
          <w:p w14:paraId="6E217556" w14:textId="2BA1865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E01AF5" w14:textId="77777777" w:rsidR="0074470A" w:rsidRPr="005B00C6" w:rsidRDefault="0074470A" w:rsidP="00292075">
            <w:pPr>
              <w:keepNext/>
              <w:keepLines/>
              <w:spacing w:after="0"/>
              <w:jc w:val="center"/>
              <w:rPr>
                <w:rFonts w:ascii="Arial" w:eastAsia="PMingLiU" w:hAnsi="Arial"/>
                <w:sz w:val="18"/>
              </w:rPr>
            </w:pPr>
          </w:p>
        </w:tc>
      </w:tr>
      <w:tr w:rsidR="0074470A" w:rsidRPr="005B00C6" w14:paraId="134A551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5C00524" w14:textId="6EAC8C4D" w:rsidR="0074470A" w:rsidRPr="005B00C6" w:rsidRDefault="0074470A" w:rsidP="00292075">
            <w:pPr>
              <w:pStyle w:val="TAL"/>
            </w:pPr>
            <w:r w:rsidRPr="005B00C6">
              <w:t>DC_1A-42A_n257I</w:t>
            </w:r>
          </w:p>
        </w:tc>
        <w:tc>
          <w:tcPr>
            <w:tcW w:w="915" w:type="pct"/>
            <w:tcBorders>
              <w:top w:val="single" w:sz="4" w:space="0" w:color="auto"/>
              <w:left w:val="single" w:sz="4" w:space="0" w:color="auto"/>
              <w:bottom w:val="single" w:sz="4" w:space="0" w:color="auto"/>
              <w:right w:val="single" w:sz="4" w:space="0" w:color="auto"/>
            </w:tcBorders>
          </w:tcPr>
          <w:p w14:paraId="0291ED74" w14:textId="6C8F631A"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1245B0" w14:textId="77777777" w:rsidR="0074470A" w:rsidRPr="005B00C6" w:rsidRDefault="0074470A" w:rsidP="00292075">
            <w:pPr>
              <w:keepNext/>
              <w:keepLines/>
              <w:spacing w:after="0"/>
              <w:jc w:val="center"/>
              <w:rPr>
                <w:rFonts w:ascii="Arial" w:eastAsia="PMingLiU" w:hAnsi="Arial"/>
                <w:sz w:val="18"/>
              </w:rPr>
            </w:pPr>
          </w:p>
        </w:tc>
      </w:tr>
      <w:tr w:rsidR="0074470A" w:rsidRPr="005B00C6" w14:paraId="0297B0F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CB4D5D" w14:textId="77777777" w:rsidR="0074470A" w:rsidRPr="005B00C6" w:rsidRDefault="0074470A" w:rsidP="00292075">
            <w:pPr>
              <w:pStyle w:val="TAL"/>
              <w:rPr>
                <w:rFonts w:eastAsia="PMingLiU"/>
                <w:lang w:eastAsia="ja-JP"/>
              </w:rPr>
            </w:pPr>
            <w:r w:rsidRPr="005B00C6">
              <w:t>DC_1A-42C_n257A</w:t>
            </w:r>
          </w:p>
        </w:tc>
        <w:tc>
          <w:tcPr>
            <w:tcW w:w="915" w:type="pct"/>
            <w:tcBorders>
              <w:top w:val="single" w:sz="4" w:space="0" w:color="auto"/>
              <w:left w:val="single" w:sz="4" w:space="0" w:color="auto"/>
              <w:bottom w:val="single" w:sz="4" w:space="0" w:color="auto"/>
              <w:right w:val="single" w:sz="4" w:space="0" w:color="auto"/>
            </w:tcBorders>
          </w:tcPr>
          <w:p w14:paraId="5063D9B4"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EFE2D3" w14:textId="77777777" w:rsidR="0074470A" w:rsidRPr="005B00C6" w:rsidRDefault="0074470A" w:rsidP="00292075">
            <w:pPr>
              <w:keepNext/>
              <w:keepLines/>
              <w:spacing w:after="0"/>
              <w:jc w:val="center"/>
              <w:rPr>
                <w:rFonts w:ascii="Arial" w:eastAsia="PMingLiU" w:hAnsi="Arial"/>
                <w:sz w:val="18"/>
              </w:rPr>
            </w:pPr>
          </w:p>
        </w:tc>
      </w:tr>
      <w:tr w:rsidR="0074470A" w:rsidRPr="005B00C6" w14:paraId="149D025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6D2251" w14:textId="77777777" w:rsidR="0074470A" w:rsidRPr="005B00C6" w:rsidRDefault="0074470A" w:rsidP="00292075">
            <w:pPr>
              <w:pStyle w:val="TAL"/>
              <w:rPr>
                <w:rFonts w:eastAsia="PMingLiU"/>
                <w:lang w:eastAsia="ja-JP"/>
              </w:rPr>
            </w:pPr>
            <w:r w:rsidRPr="005B00C6">
              <w:t>DC_1A-42D_n257A</w:t>
            </w:r>
          </w:p>
        </w:tc>
        <w:tc>
          <w:tcPr>
            <w:tcW w:w="915" w:type="pct"/>
            <w:tcBorders>
              <w:top w:val="single" w:sz="4" w:space="0" w:color="auto"/>
              <w:left w:val="single" w:sz="4" w:space="0" w:color="auto"/>
              <w:bottom w:val="single" w:sz="4" w:space="0" w:color="auto"/>
              <w:right w:val="single" w:sz="4" w:space="0" w:color="auto"/>
            </w:tcBorders>
          </w:tcPr>
          <w:p w14:paraId="45CA3972"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61D15" w14:textId="77777777" w:rsidR="0074470A" w:rsidRPr="005B00C6" w:rsidRDefault="0074470A" w:rsidP="00292075">
            <w:pPr>
              <w:keepNext/>
              <w:keepLines/>
              <w:spacing w:after="0"/>
              <w:jc w:val="center"/>
              <w:rPr>
                <w:rFonts w:ascii="Arial" w:eastAsia="PMingLiU" w:hAnsi="Arial"/>
                <w:sz w:val="18"/>
              </w:rPr>
            </w:pPr>
          </w:p>
        </w:tc>
      </w:tr>
      <w:tr w:rsidR="0074470A" w:rsidRPr="005B00C6" w14:paraId="0736047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F901EA" w14:textId="20569BF6" w:rsidR="0074470A" w:rsidRPr="005B00C6" w:rsidRDefault="0074470A" w:rsidP="00292075">
            <w:pPr>
              <w:pStyle w:val="TAL"/>
            </w:pPr>
            <w:r w:rsidRPr="005B00C6">
              <w:t>DC_1A-42D_n257G</w:t>
            </w:r>
          </w:p>
        </w:tc>
        <w:tc>
          <w:tcPr>
            <w:tcW w:w="915" w:type="pct"/>
            <w:tcBorders>
              <w:top w:val="single" w:sz="4" w:space="0" w:color="auto"/>
              <w:left w:val="single" w:sz="4" w:space="0" w:color="auto"/>
              <w:bottom w:val="single" w:sz="4" w:space="0" w:color="auto"/>
              <w:right w:val="single" w:sz="4" w:space="0" w:color="auto"/>
            </w:tcBorders>
          </w:tcPr>
          <w:p w14:paraId="1BCB5556" w14:textId="35A9F7A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E77F72" w14:textId="77777777" w:rsidR="0074470A" w:rsidRPr="005B00C6" w:rsidRDefault="0074470A" w:rsidP="00292075">
            <w:pPr>
              <w:keepNext/>
              <w:keepLines/>
              <w:spacing w:after="0"/>
              <w:jc w:val="center"/>
              <w:rPr>
                <w:rFonts w:ascii="Arial" w:eastAsia="PMingLiU" w:hAnsi="Arial"/>
                <w:sz w:val="18"/>
              </w:rPr>
            </w:pPr>
          </w:p>
        </w:tc>
      </w:tr>
      <w:tr w:rsidR="0074470A" w:rsidRPr="005B00C6" w14:paraId="34051F6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E56B76E" w14:textId="548F4A04" w:rsidR="0074470A" w:rsidRPr="005B00C6" w:rsidRDefault="0074470A" w:rsidP="00292075">
            <w:pPr>
              <w:pStyle w:val="TAL"/>
            </w:pPr>
            <w:r w:rsidRPr="005B00C6">
              <w:t>DC_1A-42D_n257H</w:t>
            </w:r>
          </w:p>
        </w:tc>
        <w:tc>
          <w:tcPr>
            <w:tcW w:w="915" w:type="pct"/>
            <w:tcBorders>
              <w:top w:val="single" w:sz="4" w:space="0" w:color="auto"/>
              <w:left w:val="single" w:sz="4" w:space="0" w:color="auto"/>
              <w:bottom w:val="single" w:sz="4" w:space="0" w:color="auto"/>
              <w:right w:val="single" w:sz="4" w:space="0" w:color="auto"/>
            </w:tcBorders>
          </w:tcPr>
          <w:p w14:paraId="1FC7BB26" w14:textId="18174EB4"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544C6F" w14:textId="77777777" w:rsidR="0074470A" w:rsidRPr="005B00C6" w:rsidRDefault="0074470A" w:rsidP="00292075">
            <w:pPr>
              <w:keepNext/>
              <w:keepLines/>
              <w:spacing w:after="0"/>
              <w:jc w:val="center"/>
              <w:rPr>
                <w:rFonts w:ascii="Arial" w:eastAsia="PMingLiU" w:hAnsi="Arial"/>
                <w:sz w:val="18"/>
              </w:rPr>
            </w:pPr>
          </w:p>
        </w:tc>
      </w:tr>
      <w:tr w:rsidR="0074470A" w:rsidRPr="005B00C6" w14:paraId="548B0B3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39346D4" w14:textId="5132FB4C" w:rsidR="0074470A" w:rsidRPr="005B00C6" w:rsidRDefault="0074470A" w:rsidP="00292075">
            <w:pPr>
              <w:pStyle w:val="TAL"/>
            </w:pPr>
            <w:r w:rsidRPr="005B00C6">
              <w:t>DC_1A-42D_n257I</w:t>
            </w:r>
          </w:p>
        </w:tc>
        <w:tc>
          <w:tcPr>
            <w:tcW w:w="915" w:type="pct"/>
            <w:tcBorders>
              <w:top w:val="single" w:sz="4" w:space="0" w:color="auto"/>
              <w:left w:val="single" w:sz="4" w:space="0" w:color="auto"/>
              <w:bottom w:val="single" w:sz="4" w:space="0" w:color="auto"/>
              <w:right w:val="single" w:sz="4" w:space="0" w:color="auto"/>
            </w:tcBorders>
          </w:tcPr>
          <w:p w14:paraId="04110FA2" w14:textId="2BDF7D62"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47A1C6" w14:textId="77777777" w:rsidR="0074470A" w:rsidRPr="005B00C6" w:rsidRDefault="0074470A" w:rsidP="00292075">
            <w:pPr>
              <w:keepNext/>
              <w:keepLines/>
              <w:spacing w:after="0"/>
              <w:jc w:val="center"/>
              <w:rPr>
                <w:rFonts w:ascii="Arial" w:eastAsia="PMingLiU" w:hAnsi="Arial"/>
                <w:sz w:val="18"/>
              </w:rPr>
            </w:pPr>
          </w:p>
        </w:tc>
      </w:tr>
      <w:tr w:rsidR="0074470A" w:rsidRPr="005B00C6" w14:paraId="119A2E5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66FC442" w14:textId="77777777" w:rsidR="0074470A" w:rsidRPr="005B00C6" w:rsidRDefault="0074470A" w:rsidP="00292075">
            <w:pPr>
              <w:pStyle w:val="TAL"/>
              <w:rPr>
                <w:rFonts w:eastAsia="PMingLiU"/>
                <w:lang w:eastAsia="ja-JP"/>
              </w:rPr>
            </w:pPr>
            <w:r w:rsidRPr="005B00C6">
              <w:t>DC_1A-42E_n257A</w:t>
            </w:r>
          </w:p>
        </w:tc>
        <w:tc>
          <w:tcPr>
            <w:tcW w:w="915" w:type="pct"/>
            <w:tcBorders>
              <w:top w:val="single" w:sz="4" w:space="0" w:color="auto"/>
              <w:left w:val="single" w:sz="4" w:space="0" w:color="auto"/>
              <w:bottom w:val="single" w:sz="4" w:space="0" w:color="auto"/>
              <w:right w:val="single" w:sz="4" w:space="0" w:color="auto"/>
            </w:tcBorders>
          </w:tcPr>
          <w:p w14:paraId="68C90419"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2DA44C" w14:textId="77777777" w:rsidR="0074470A" w:rsidRPr="005B00C6" w:rsidRDefault="0074470A" w:rsidP="00292075">
            <w:pPr>
              <w:keepNext/>
              <w:keepLines/>
              <w:spacing w:after="0"/>
              <w:jc w:val="center"/>
              <w:rPr>
                <w:rFonts w:ascii="Arial" w:eastAsia="PMingLiU" w:hAnsi="Arial"/>
                <w:sz w:val="18"/>
              </w:rPr>
            </w:pPr>
          </w:p>
        </w:tc>
      </w:tr>
      <w:tr w:rsidR="0074470A" w:rsidRPr="005B00C6" w14:paraId="1EA7EFF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EA6A99" w14:textId="44AC5927" w:rsidR="0074470A" w:rsidRPr="005B00C6" w:rsidRDefault="0074470A" w:rsidP="00292075">
            <w:pPr>
              <w:pStyle w:val="TAL"/>
            </w:pPr>
            <w:r w:rsidRPr="005B00C6">
              <w:t>DC_1A-42E_n257G</w:t>
            </w:r>
          </w:p>
        </w:tc>
        <w:tc>
          <w:tcPr>
            <w:tcW w:w="915" w:type="pct"/>
            <w:tcBorders>
              <w:top w:val="single" w:sz="4" w:space="0" w:color="auto"/>
              <w:left w:val="single" w:sz="4" w:space="0" w:color="auto"/>
              <w:bottom w:val="single" w:sz="4" w:space="0" w:color="auto"/>
              <w:right w:val="single" w:sz="4" w:space="0" w:color="auto"/>
            </w:tcBorders>
          </w:tcPr>
          <w:p w14:paraId="7E0838C9" w14:textId="22E4F70D"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0F1AF2" w14:textId="77777777" w:rsidR="0074470A" w:rsidRPr="005B00C6" w:rsidRDefault="0074470A" w:rsidP="00292075">
            <w:pPr>
              <w:keepNext/>
              <w:keepLines/>
              <w:spacing w:after="0"/>
              <w:jc w:val="center"/>
              <w:rPr>
                <w:rFonts w:ascii="Arial" w:eastAsia="PMingLiU" w:hAnsi="Arial"/>
                <w:sz w:val="18"/>
              </w:rPr>
            </w:pPr>
          </w:p>
        </w:tc>
      </w:tr>
      <w:tr w:rsidR="0074470A" w:rsidRPr="005B00C6" w14:paraId="01B9FFA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BAD38D6" w14:textId="44E664F2" w:rsidR="0074470A" w:rsidRPr="005B00C6" w:rsidRDefault="0074470A" w:rsidP="00292075">
            <w:pPr>
              <w:pStyle w:val="TAL"/>
            </w:pPr>
            <w:r w:rsidRPr="005B00C6">
              <w:t>DC_1A-42E_n257H</w:t>
            </w:r>
          </w:p>
        </w:tc>
        <w:tc>
          <w:tcPr>
            <w:tcW w:w="915" w:type="pct"/>
            <w:tcBorders>
              <w:top w:val="single" w:sz="4" w:space="0" w:color="auto"/>
              <w:left w:val="single" w:sz="4" w:space="0" w:color="auto"/>
              <w:bottom w:val="single" w:sz="4" w:space="0" w:color="auto"/>
              <w:right w:val="single" w:sz="4" w:space="0" w:color="auto"/>
            </w:tcBorders>
          </w:tcPr>
          <w:p w14:paraId="2F6A3160" w14:textId="55BB6CB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7D1A6F" w14:textId="77777777" w:rsidR="0074470A" w:rsidRPr="005B00C6" w:rsidRDefault="0074470A" w:rsidP="00292075">
            <w:pPr>
              <w:keepNext/>
              <w:keepLines/>
              <w:spacing w:after="0"/>
              <w:jc w:val="center"/>
              <w:rPr>
                <w:rFonts w:ascii="Arial" w:eastAsia="PMingLiU" w:hAnsi="Arial"/>
                <w:sz w:val="18"/>
              </w:rPr>
            </w:pPr>
          </w:p>
        </w:tc>
      </w:tr>
      <w:tr w:rsidR="0074470A" w:rsidRPr="005B00C6" w14:paraId="0FA1039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7926FAE" w14:textId="12473374" w:rsidR="0074470A" w:rsidRPr="005B00C6" w:rsidRDefault="0074470A" w:rsidP="00292075">
            <w:pPr>
              <w:pStyle w:val="TAL"/>
            </w:pPr>
            <w:r w:rsidRPr="005B00C6">
              <w:t>DC_1A-42E_n257I</w:t>
            </w:r>
          </w:p>
        </w:tc>
        <w:tc>
          <w:tcPr>
            <w:tcW w:w="915" w:type="pct"/>
            <w:tcBorders>
              <w:top w:val="single" w:sz="4" w:space="0" w:color="auto"/>
              <w:left w:val="single" w:sz="4" w:space="0" w:color="auto"/>
              <w:bottom w:val="single" w:sz="4" w:space="0" w:color="auto"/>
              <w:right w:val="single" w:sz="4" w:space="0" w:color="auto"/>
            </w:tcBorders>
          </w:tcPr>
          <w:p w14:paraId="27D34C44" w14:textId="508DA3B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F6548E" w14:textId="77777777" w:rsidR="0074470A" w:rsidRPr="005B00C6" w:rsidRDefault="0074470A" w:rsidP="00292075">
            <w:pPr>
              <w:keepNext/>
              <w:keepLines/>
              <w:spacing w:after="0"/>
              <w:jc w:val="center"/>
              <w:rPr>
                <w:rFonts w:ascii="Arial" w:eastAsia="PMingLiU" w:hAnsi="Arial"/>
                <w:sz w:val="18"/>
              </w:rPr>
            </w:pPr>
          </w:p>
        </w:tc>
      </w:tr>
      <w:tr w:rsidR="0074470A" w:rsidRPr="005B00C6" w14:paraId="3D5FBB4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E627BBF" w14:textId="64CF3EC8" w:rsidR="0074470A" w:rsidRPr="005B00C6" w:rsidRDefault="0074470A" w:rsidP="00292075">
            <w:pPr>
              <w:pStyle w:val="TAL"/>
            </w:pPr>
            <w:r w:rsidRPr="005B00C6">
              <w:t>DC_2A-2A-14A_n260A</w:t>
            </w:r>
          </w:p>
        </w:tc>
        <w:tc>
          <w:tcPr>
            <w:tcW w:w="915" w:type="pct"/>
            <w:tcBorders>
              <w:top w:val="single" w:sz="4" w:space="0" w:color="auto"/>
              <w:left w:val="single" w:sz="4" w:space="0" w:color="auto"/>
              <w:bottom w:val="single" w:sz="4" w:space="0" w:color="auto"/>
              <w:right w:val="single" w:sz="4" w:space="0" w:color="auto"/>
            </w:tcBorders>
          </w:tcPr>
          <w:p w14:paraId="0332248F" w14:textId="7DA8768A"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B4AFC5" w14:textId="5F7A945E" w:rsidR="0074470A" w:rsidRPr="005B00C6" w:rsidRDefault="0074470A" w:rsidP="00292075">
            <w:pPr>
              <w:keepNext/>
              <w:keepLines/>
              <w:spacing w:after="0"/>
              <w:jc w:val="center"/>
              <w:rPr>
                <w:rFonts w:ascii="Arial" w:eastAsia="PMingLiU" w:hAnsi="Arial"/>
                <w:sz w:val="18"/>
              </w:rPr>
            </w:pPr>
          </w:p>
        </w:tc>
      </w:tr>
      <w:tr w:rsidR="0074470A" w:rsidRPr="005B00C6" w14:paraId="23CD2EB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C9FF8B8" w14:textId="5ED3AF42" w:rsidR="0074470A" w:rsidRPr="005B00C6" w:rsidRDefault="0074470A" w:rsidP="00292075">
            <w:pPr>
              <w:pStyle w:val="TAL"/>
            </w:pPr>
            <w:r w:rsidRPr="005B00C6">
              <w:t>DC_2A-2A-14A_n260G</w:t>
            </w:r>
          </w:p>
        </w:tc>
        <w:tc>
          <w:tcPr>
            <w:tcW w:w="915" w:type="pct"/>
            <w:tcBorders>
              <w:top w:val="single" w:sz="4" w:space="0" w:color="auto"/>
              <w:left w:val="single" w:sz="4" w:space="0" w:color="auto"/>
              <w:bottom w:val="single" w:sz="4" w:space="0" w:color="auto"/>
              <w:right w:val="single" w:sz="4" w:space="0" w:color="auto"/>
            </w:tcBorders>
          </w:tcPr>
          <w:p w14:paraId="40157C97" w14:textId="79F76C3C"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8B4115" w14:textId="34CB241D" w:rsidR="0074470A" w:rsidRPr="005B00C6" w:rsidRDefault="0074470A" w:rsidP="00292075">
            <w:pPr>
              <w:keepNext/>
              <w:keepLines/>
              <w:spacing w:after="0"/>
              <w:jc w:val="center"/>
              <w:rPr>
                <w:rFonts w:ascii="Arial" w:eastAsia="PMingLiU" w:hAnsi="Arial"/>
                <w:sz w:val="18"/>
              </w:rPr>
            </w:pPr>
          </w:p>
        </w:tc>
      </w:tr>
      <w:tr w:rsidR="0074470A" w:rsidRPr="005B00C6" w14:paraId="69AA26E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1861520" w14:textId="1C2E8758" w:rsidR="0074470A" w:rsidRPr="005B00C6" w:rsidRDefault="0074470A" w:rsidP="00292075">
            <w:pPr>
              <w:pStyle w:val="TAL"/>
            </w:pPr>
            <w:r w:rsidRPr="005B00C6">
              <w:t>DC_2A-2A-14A_n260H</w:t>
            </w:r>
          </w:p>
        </w:tc>
        <w:tc>
          <w:tcPr>
            <w:tcW w:w="915" w:type="pct"/>
            <w:tcBorders>
              <w:top w:val="single" w:sz="4" w:space="0" w:color="auto"/>
              <w:left w:val="single" w:sz="4" w:space="0" w:color="auto"/>
              <w:bottom w:val="single" w:sz="4" w:space="0" w:color="auto"/>
              <w:right w:val="single" w:sz="4" w:space="0" w:color="auto"/>
            </w:tcBorders>
          </w:tcPr>
          <w:p w14:paraId="5FE51CA7" w14:textId="400AEA66"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2CEC51" w14:textId="0ADE276D" w:rsidR="0074470A" w:rsidRPr="005B00C6" w:rsidRDefault="0074470A" w:rsidP="00292075">
            <w:pPr>
              <w:keepNext/>
              <w:keepLines/>
              <w:spacing w:after="0"/>
              <w:jc w:val="center"/>
              <w:rPr>
                <w:rFonts w:ascii="Arial" w:eastAsia="PMingLiU" w:hAnsi="Arial"/>
                <w:sz w:val="18"/>
              </w:rPr>
            </w:pPr>
          </w:p>
        </w:tc>
      </w:tr>
      <w:tr w:rsidR="0074470A" w:rsidRPr="005B00C6" w14:paraId="3113995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460E6B" w14:textId="26BD4848" w:rsidR="0074470A" w:rsidRPr="005B00C6" w:rsidRDefault="0074470A" w:rsidP="00292075">
            <w:pPr>
              <w:pStyle w:val="TAL"/>
            </w:pPr>
            <w:r w:rsidRPr="005B00C6">
              <w:t>DC_2A-2A-14A_n260I</w:t>
            </w:r>
          </w:p>
        </w:tc>
        <w:tc>
          <w:tcPr>
            <w:tcW w:w="915" w:type="pct"/>
            <w:tcBorders>
              <w:top w:val="single" w:sz="4" w:space="0" w:color="auto"/>
              <w:left w:val="single" w:sz="4" w:space="0" w:color="auto"/>
              <w:bottom w:val="single" w:sz="4" w:space="0" w:color="auto"/>
              <w:right w:val="single" w:sz="4" w:space="0" w:color="auto"/>
            </w:tcBorders>
          </w:tcPr>
          <w:p w14:paraId="2EA3F74A" w14:textId="468AB3F1"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C155D9" w14:textId="27670C46" w:rsidR="0074470A" w:rsidRPr="005B00C6" w:rsidRDefault="0074470A" w:rsidP="00292075">
            <w:pPr>
              <w:keepNext/>
              <w:keepLines/>
              <w:spacing w:after="0"/>
              <w:jc w:val="center"/>
              <w:rPr>
                <w:rFonts w:ascii="Arial" w:eastAsia="PMingLiU" w:hAnsi="Arial"/>
                <w:sz w:val="18"/>
              </w:rPr>
            </w:pPr>
          </w:p>
        </w:tc>
      </w:tr>
      <w:tr w:rsidR="0074470A" w:rsidRPr="005B00C6" w14:paraId="57DB084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7EEC625" w14:textId="468A2165" w:rsidR="0074470A" w:rsidRPr="005B00C6" w:rsidRDefault="0074470A" w:rsidP="00292075">
            <w:pPr>
              <w:pStyle w:val="TAL"/>
            </w:pPr>
            <w:r w:rsidRPr="005B00C6">
              <w:t>DC_2A-2A-14A_n260</w:t>
            </w:r>
            <w:r w:rsidR="0038208C" w:rsidRPr="005F64EB">
              <w:rPr>
                <w:rFonts w:eastAsia="PMingLiU" w:hint="eastAsia"/>
                <w:lang w:eastAsia="zh-TW"/>
              </w:rPr>
              <w:t>J</w:t>
            </w:r>
          </w:p>
        </w:tc>
        <w:tc>
          <w:tcPr>
            <w:tcW w:w="915" w:type="pct"/>
            <w:tcBorders>
              <w:top w:val="single" w:sz="4" w:space="0" w:color="auto"/>
              <w:left w:val="single" w:sz="4" w:space="0" w:color="auto"/>
              <w:bottom w:val="single" w:sz="4" w:space="0" w:color="auto"/>
              <w:right w:val="single" w:sz="4" w:space="0" w:color="auto"/>
            </w:tcBorders>
          </w:tcPr>
          <w:p w14:paraId="7E3458F9" w14:textId="4C396874"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05883F" w14:textId="1BB7EFE5" w:rsidR="0074470A" w:rsidRPr="005B00C6" w:rsidRDefault="0074470A" w:rsidP="00292075">
            <w:pPr>
              <w:keepNext/>
              <w:keepLines/>
              <w:spacing w:after="0"/>
              <w:jc w:val="center"/>
              <w:rPr>
                <w:rFonts w:ascii="Arial" w:eastAsia="PMingLiU" w:hAnsi="Arial"/>
                <w:sz w:val="18"/>
              </w:rPr>
            </w:pPr>
          </w:p>
        </w:tc>
      </w:tr>
      <w:tr w:rsidR="0038208C" w:rsidRPr="005F64EB" w14:paraId="642720C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7232AF" w14:textId="77777777" w:rsidR="0038208C" w:rsidRPr="005F64EB" w:rsidRDefault="0038208C" w:rsidP="00DA5852">
            <w:pPr>
              <w:pStyle w:val="TAL"/>
            </w:pPr>
            <w:r w:rsidRPr="005F64EB">
              <w:t>DC_2A-2A-14A_n260K</w:t>
            </w:r>
          </w:p>
        </w:tc>
        <w:tc>
          <w:tcPr>
            <w:tcW w:w="915" w:type="pct"/>
            <w:tcBorders>
              <w:top w:val="single" w:sz="4" w:space="0" w:color="auto"/>
              <w:left w:val="single" w:sz="4" w:space="0" w:color="auto"/>
              <w:bottom w:val="single" w:sz="4" w:space="0" w:color="auto"/>
              <w:right w:val="single" w:sz="4" w:space="0" w:color="auto"/>
            </w:tcBorders>
          </w:tcPr>
          <w:p w14:paraId="4C0F2C67"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C921EB" w14:textId="77777777" w:rsidR="0038208C" w:rsidRPr="005F64EB" w:rsidRDefault="0038208C" w:rsidP="00DA5852">
            <w:pPr>
              <w:keepNext/>
              <w:keepLines/>
              <w:spacing w:after="0"/>
              <w:jc w:val="center"/>
              <w:rPr>
                <w:rFonts w:ascii="Arial" w:eastAsia="PMingLiU" w:hAnsi="Arial"/>
                <w:sz w:val="18"/>
              </w:rPr>
            </w:pPr>
          </w:p>
        </w:tc>
      </w:tr>
      <w:tr w:rsidR="0038208C" w:rsidRPr="005F64EB" w14:paraId="45B895C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21DF37" w14:textId="77777777" w:rsidR="0038208C" w:rsidRPr="005F64EB" w:rsidRDefault="0038208C" w:rsidP="00DA5852">
            <w:pPr>
              <w:pStyle w:val="TAL"/>
            </w:pPr>
            <w:r w:rsidRPr="005F64EB">
              <w:t>DC_2A-2A-14A_n260L</w:t>
            </w:r>
          </w:p>
        </w:tc>
        <w:tc>
          <w:tcPr>
            <w:tcW w:w="915" w:type="pct"/>
            <w:tcBorders>
              <w:top w:val="single" w:sz="4" w:space="0" w:color="auto"/>
              <w:left w:val="single" w:sz="4" w:space="0" w:color="auto"/>
              <w:bottom w:val="single" w:sz="4" w:space="0" w:color="auto"/>
              <w:right w:val="single" w:sz="4" w:space="0" w:color="auto"/>
            </w:tcBorders>
          </w:tcPr>
          <w:p w14:paraId="4A7D2828"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7F464B" w14:textId="77777777" w:rsidR="0038208C" w:rsidRPr="005F64EB" w:rsidRDefault="0038208C" w:rsidP="00DA5852">
            <w:pPr>
              <w:keepNext/>
              <w:keepLines/>
              <w:spacing w:after="0"/>
              <w:jc w:val="center"/>
              <w:rPr>
                <w:rFonts w:ascii="Arial" w:eastAsia="PMingLiU" w:hAnsi="Arial"/>
                <w:sz w:val="18"/>
              </w:rPr>
            </w:pPr>
          </w:p>
        </w:tc>
      </w:tr>
      <w:tr w:rsidR="0038208C" w:rsidRPr="005F64EB" w14:paraId="1435494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5771F9" w14:textId="77777777" w:rsidR="0038208C" w:rsidRPr="005F64EB" w:rsidRDefault="0038208C" w:rsidP="00DA5852">
            <w:pPr>
              <w:pStyle w:val="TAL"/>
            </w:pPr>
            <w:r w:rsidRPr="005F64EB">
              <w:t>DC_2A-2A-14A_n260M</w:t>
            </w:r>
          </w:p>
        </w:tc>
        <w:tc>
          <w:tcPr>
            <w:tcW w:w="915" w:type="pct"/>
            <w:tcBorders>
              <w:top w:val="single" w:sz="4" w:space="0" w:color="auto"/>
              <w:left w:val="single" w:sz="4" w:space="0" w:color="auto"/>
              <w:bottom w:val="single" w:sz="4" w:space="0" w:color="auto"/>
              <w:right w:val="single" w:sz="4" w:space="0" w:color="auto"/>
            </w:tcBorders>
          </w:tcPr>
          <w:p w14:paraId="16BC468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F90B59" w14:textId="77777777" w:rsidR="0038208C" w:rsidRPr="005F64EB" w:rsidRDefault="0038208C" w:rsidP="00DA5852">
            <w:pPr>
              <w:keepNext/>
              <w:keepLines/>
              <w:spacing w:after="0"/>
              <w:jc w:val="center"/>
              <w:rPr>
                <w:rFonts w:ascii="Arial" w:eastAsia="PMingLiU" w:hAnsi="Arial"/>
                <w:sz w:val="18"/>
              </w:rPr>
            </w:pPr>
          </w:p>
        </w:tc>
      </w:tr>
      <w:tr w:rsidR="0074470A" w:rsidRPr="005B00C6" w14:paraId="0683218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2F18CF6" w14:textId="77777777" w:rsidR="0074470A" w:rsidRPr="005B00C6" w:rsidRDefault="0074470A" w:rsidP="00292075">
            <w:pPr>
              <w:pStyle w:val="TAL"/>
              <w:rPr>
                <w:rFonts w:eastAsia="PMingLiU"/>
                <w:lang w:eastAsia="ja-JP"/>
              </w:rPr>
            </w:pPr>
            <w:r w:rsidRPr="005B00C6">
              <w:t>DC_2A-5A_n257A</w:t>
            </w:r>
          </w:p>
        </w:tc>
        <w:tc>
          <w:tcPr>
            <w:tcW w:w="915" w:type="pct"/>
            <w:tcBorders>
              <w:top w:val="single" w:sz="4" w:space="0" w:color="auto"/>
              <w:left w:val="single" w:sz="4" w:space="0" w:color="auto"/>
              <w:bottom w:val="single" w:sz="4" w:space="0" w:color="auto"/>
              <w:right w:val="single" w:sz="4" w:space="0" w:color="auto"/>
            </w:tcBorders>
          </w:tcPr>
          <w:p w14:paraId="67B997C6"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897DD1" w14:textId="77777777" w:rsidR="0074470A" w:rsidRPr="005B00C6" w:rsidRDefault="0074470A" w:rsidP="00292075">
            <w:pPr>
              <w:keepNext/>
              <w:keepLines/>
              <w:spacing w:after="0"/>
              <w:jc w:val="center"/>
              <w:rPr>
                <w:rFonts w:ascii="Arial" w:eastAsia="PMingLiU" w:hAnsi="Arial"/>
                <w:sz w:val="18"/>
              </w:rPr>
            </w:pPr>
          </w:p>
        </w:tc>
      </w:tr>
      <w:tr w:rsidR="0074470A" w:rsidRPr="005B00C6" w14:paraId="73AB330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FAAFA4F" w14:textId="77777777" w:rsidR="0074470A" w:rsidRPr="005B00C6" w:rsidRDefault="0074470A" w:rsidP="00292075">
            <w:pPr>
              <w:pStyle w:val="TAL"/>
              <w:rPr>
                <w:rFonts w:eastAsia="PMingLiU"/>
                <w:lang w:eastAsia="ja-JP"/>
              </w:rPr>
            </w:pPr>
            <w:r w:rsidRPr="005B00C6">
              <w:t>DC_2A-5A_n260A</w:t>
            </w:r>
          </w:p>
        </w:tc>
        <w:tc>
          <w:tcPr>
            <w:tcW w:w="915" w:type="pct"/>
            <w:tcBorders>
              <w:top w:val="single" w:sz="4" w:space="0" w:color="auto"/>
              <w:left w:val="single" w:sz="4" w:space="0" w:color="auto"/>
              <w:bottom w:val="single" w:sz="4" w:space="0" w:color="auto"/>
              <w:right w:val="single" w:sz="4" w:space="0" w:color="auto"/>
            </w:tcBorders>
          </w:tcPr>
          <w:p w14:paraId="0D518B9C"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71F9FF" w14:textId="77777777" w:rsidR="0074470A" w:rsidRPr="005B00C6" w:rsidRDefault="0074470A" w:rsidP="00292075">
            <w:pPr>
              <w:keepNext/>
              <w:keepLines/>
              <w:spacing w:after="0"/>
              <w:jc w:val="center"/>
              <w:rPr>
                <w:rFonts w:ascii="Arial" w:eastAsia="PMingLiU" w:hAnsi="Arial"/>
                <w:sz w:val="18"/>
              </w:rPr>
            </w:pPr>
          </w:p>
        </w:tc>
      </w:tr>
      <w:tr w:rsidR="0074470A" w:rsidRPr="005B00C6" w14:paraId="67D39C6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9D0C672" w14:textId="77777777" w:rsidR="0074470A" w:rsidRPr="005B00C6" w:rsidRDefault="0074470A" w:rsidP="00292075">
            <w:pPr>
              <w:pStyle w:val="TAL"/>
              <w:rPr>
                <w:rFonts w:eastAsia="PMingLiU"/>
                <w:lang w:eastAsia="ja-JP"/>
              </w:rPr>
            </w:pPr>
            <w:r w:rsidRPr="005B00C6">
              <w:t>DC_2A-12A_n260A</w:t>
            </w:r>
          </w:p>
        </w:tc>
        <w:tc>
          <w:tcPr>
            <w:tcW w:w="915" w:type="pct"/>
            <w:tcBorders>
              <w:top w:val="single" w:sz="4" w:space="0" w:color="auto"/>
              <w:left w:val="single" w:sz="4" w:space="0" w:color="auto"/>
              <w:bottom w:val="single" w:sz="4" w:space="0" w:color="auto"/>
              <w:right w:val="single" w:sz="4" w:space="0" w:color="auto"/>
            </w:tcBorders>
          </w:tcPr>
          <w:p w14:paraId="2959BA7D"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9B54A5" w14:textId="77777777" w:rsidR="0074470A" w:rsidRPr="005B00C6" w:rsidRDefault="0074470A" w:rsidP="00292075">
            <w:pPr>
              <w:keepNext/>
              <w:keepLines/>
              <w:spacing w:after="0"/>
              <w:jc w:val="center"/>
              <w:rPr>
                <w:rFonts w:ascii="Arial" w:eastAsia="PMingLiU" w:hAnsi="Arial"/>
                <w:sz w:val="18"/>
              </w:rPr>
            </w:pPr>
          </w:p>
        </w:tc>
      </w:tr>
      <w:tr w:rsidR="0074470A" w:rsidRPr="005B00C6" w14:paraId="3C579E8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D22E26" w14:textId="7D5EAB53" w:rsidR="0074470A" w:rsidRPr="005B00C6" w:rsidRDefault="0074470A" w:rsidP="00292075">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36414910" w14:textId="33DF9CFE"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DDDB99" w14:textId="59316471" w:rsidR="0074470A" w:rsidRPr="005B00C6" w:rsidRDefault="0074470A" w:rsidP="00292075">
            <w:pPr>
              <w:keepNext/>
              <w:keepLines/>
              <w:spacing w:after="0"/>
              <w:jc w:val="center"/>
              <w:rPr>
                <w:rFonts w:ascii="Arial" w:eastAsia="PMingLiU" w:hAnsi="Arial"/>
                <w:sz w:val="18"/>
              </w:rPr>
            </w:pPr>
          </w:p>
        </w:tc>
      </w:tr>
      <w:tr w:rsidR="0074470A" w:rsidRPr="005B00C6" w14:paraId="60C746D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86A5288" w14:textId="34128F2C" w:rsidR="0074470A" w:rsidRPr="005B00C6" w:rsidRDefault="0074470A" w:rsidP="00292075">
            <w:pPr>
              <w:pStyle w:val="TAL"/>
            </w:pPr>
            <w:r w:rsidRPr="005B00C6">
              <w:t>DC_2A-14A_n260G</w:t>
            </w:r>
          </w:p>
        </w:tc>
        <w:tc>
          <w:tcPr>
            <w:tcW w:w="915" w:type="pct"/>
            <w:tcBorders>
              <w:top w:val="single" w:sz="4" w:space="0" w:color="auto"/>
              <w:left w:val="single" w:sz="4" w:space="0" w:color="auto"/>
              <w:bottom w:val="single" w:sz="4" w:space="0" w:color="auto"/>
              <w:right w:val="single" w:sz="4" w:space="0" w:color="auto"/>
            </w:tcBorders>
          </w:tcPr>
          <w:p w14:paraId="71ECCD92" w14:textId="470B625A"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70D9A6" w14:textId="3BEB5D9B" w:rsidR="0074470A" w:rsidRPr="005B00C6" w:rsidRDefault="0074470A" w:rsidP="00292075">
            <w:pPr>
              <w:keepNext/>
              <w:keepLines/>
              <w:spacing w:after="0"/>
              <w:jc w:val="center"/>
              <w:rPr>
                <w:rFonts w:ascii="Arial" w:eastAsia="PMingLiU" w:hAnsi="Arial"/>
                <w:sz w:val="18"/>
              </w:rPr>
            </w:pPr>
          </w:p>
        </w:tc>
      </w:tr>
      <w:tr w:rsidR="0074470A" w:rsidRPr="005B00C6" w14:paraId="53F913D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7F6351F" w14:textId="462EA06F" w:rsidR="0074470A" w:rsidRPr="005B00C6" w:rsidRDefault="0074470A" w:rsidP="00292075">
            <w:pPr>
              <w:pStyle w:val="TAL"/>
            </w:pPr>
            <w:r w:rsidRPr="005B00C6">
              <w:t>DC_2A-14A_n260H</w:t>
            </w:r>
          </w:p>
        </w:tc>
        <w:tc>
          <w:tcPr>
            <w:tcW w:w="915" w:type="pct"/>
            <w:tcBorders>
              <w:top w:val="single" w:sz="4" w:space="0" w:color="auto"/>
              <w:left w:val="single" w:sz="4" w:space="0" w:color="auto"/>
              <w:bottom w:val="single" w:sz="4" w:space="0" w:color="auto"/>
              <w:right w:val="single" w:sz="4" w:space="0" w:color="auto"/>
            </w:tcBorders>
          </w:tcPr>
          <w:p w14:paraId="1B60BFE1" w14:textId="05CD8BC2"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31559E" w14:textId="2D3C001D" w:rsidR="0074470A" w:rsidRPr="005B00C6" w:rsidRDefault="0074470A" w:rsidP="00292075">
            <w:pPr>
              <w:keepNext/>
              <w:keepLines/>
              <w:spacing w:after="0"/>
              <w:jc w:val="center"/>
              <w:rPr>
                <w:rFonts w:ascii="Arial" w:eastAsia="PMingLiU" w:hAnsi="Arial"/>
                <w:sz w:val="18"/>
              </w:rPr>
            </w:pPr>
          </w:p>
        </w:tc>
      </w:tr>
      <w:tr w:rsidR="0074470A" w:rsidRPr="005B00C6" w14:paraId="73FDA84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A495996" w14:textId="5F98E490" w:rsidR="0074470A" w:rsidRPr="005B00C6" w:rsidRDefault="0074470A" w:rsidP="00292075">
            <w:pPr>
              <w:pStyle w:val="TAL"/>
            </w:pPr>
            <w:r w:rsidRPr="005B00C6">
              <w:t>DC_2A-14A_n260I</w:t>
            </w:r>
          </w:p>
        </w:tc>
        <w:tc>
          <w:tcPr>
            <w:tcW w:w="915" w:type="pct"/>
            <w:tcBorders>
              <w:top w:val="single" w:sz="4" w:space="0" w:color="auto"/>
              <w:left w:val="single" w:sz="4" w:space="0" w:color="auto"/>
              <w:bottom w:val="single" w:sz="4" w:space="0" w:color="auto"/>
              <w:right w:val="single" w:sz="4" w:space="0" w:color="auto"/>
            </w:tcBorders>
          </w:tcPr>
          <w:p w14:paraId="6AFEC427" w14:textId="07853F02"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B1366B" w14:textId="79D261C8" w:rsidR="0074470A" w:rsidRPr="005B00C6" w:rsidRDefault="0074470A" w:rsidP="00292075">
            <w:pPr>
              <w:keepNext/>
              <w:keepLines/>
              <w:spacing w:after="0"/>
              <w:jc w:val="center"/>
              <w:rPr>
                <w:rFonts w:ascii="Arial" w:eastAsia="PMingLiU" w:hAnsi="Arial"/>
                <w:sz w:val="18"/>
              </w:rPr>
            </w:pPr>
          </w:p>
        </w:tc>
      </w:tr>
      <w:tr w:rsidR="0074470A" w:rsidRPr="005B00C6" w14:paraId="2458B27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52DDCD9" w14:textId="3B59FD7E" w:rsidR="0074470A" w:rsidRPr="005B00C6" w:rsidRDefault="0074470A" w:rsidP="00292075">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2B7E5311" w14:textId="065EAB5C" w:rsidR="0074470A" w:rsidRPr="005B00C6" w:rsidRDefault="0074470A" w:rsidP="0029207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407DAE" w14:textId="32989CE8" w:rsidR="0074470A" w:rsidRPr="005B00C6" w:rsidRDefault="0074470A" w:rsidP="00292075">
            <w:pPr>
              <w:keepNext/>
              <w:keepLines/>
              <w:spacing w:after="0"/>
              <w:jc w:val="center"/>
              <w:rPr>
                <w:rFonts w:ascii="Arial" w:eastAsia="PMingLiU" w:hAnsi="Arial"/>
                <w:sz w:val="18"/>
              </w:rPr>
            </w:pPr>
          </w:p>
        </w:tc>
      </w:tr>
      <w:tr w:rsidR="0074470A" w:rsidRPr="005B00C6" w14:paraId="331A179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C24AB7C" w14:textId="77777777" w:rsidR="0074470A" w:rsidRPr="005B00C6" w:rsidRDefault="0074470A" w:rsidP="00292075">
            <w:pPr>
              <w:pStyle w:val="TAL"/>
              <w:rPr>
                <w:rFonts w:eastAsia="PMingLiU"/>
                <w:lang w:eastAsia="ja-JP"/>
              </w:rPr>
            </w:pPr>
            <w:r w:rsidRPr="005B00C6">
              <w:t>DC_2A-30A_n260A</w:t>
            </w:r>
          </w:p>
        </w:tc>
        <w:tc>
          <w:tcPr>
            <w:tcW w:w="915" w:type="pct"/>
            <w:tcBorders>
              <w:top w:val="single" w:sz="4" w:space="0" w:color="auto"/>
              <w:left w:val="single" w:sz="4" w:space="0" w:color="auto"/>
              <w:bottom w:val="single" w:sz="4" w:space="0" w:color="auto"/>
              <w:right w:val="single" w:sz="4" w:space="0" w:color="auto"/>
            </w:tcBorders>
          </w:tcPr>
          <w:p w14:paraId="65D37C20"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DC8305" w14:textId="77777777" w:rsidR="0074470A" w:rsidRPr="005B00C6" w:rsidRDefault="0074470A" w:rsidP="00292075">
            <w:pPr>
              <w:keepNext/>
              <w:keepLines/>
              <w:spacing w:after="0"/>
              <w:jc w:val="center"/>
              <w:rPr>
                <w:rFonts w:ascii="Arial" w:eastAsia="PMingLiU" w:hAnsi="Arial"/>
                <w:sz w:val="18"/>
              </w:rPr>
            </w:pPr>
          </w:p>
        </w:tc>
      </w:tr>
      <w:tr w:rsidR="0074470A" w:rsidRPr="005B00C6" w14:paraId="29558F7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071356" w14:textId="77777777" w:rsidR="0074470A" w:rsidRPr="005B00C6" w:rsidRDefault="0074470A" w:rsidP="00292075">
            <w:pPr>
              <w:pStyle w:val="TAL"/>
              <w:rPr>
                <w:rFonts w:eastAsia="PMingLiU"/>
                <w:lang w:eastAsia="ja-JP"/>
              </w:rPr>
            </w:pPr>
            <w:r w:rsidRPr="005B00C6">
              <w:t>DC_2A-66A_n257A</w:t>
            </w:r>
          </w:p>
        </w:tc>
        <w:tc>
          <w:tcPr>
            <w:tcW w:w="915" w:type="pct"/>
            <w:tcBorders>
              <w:top w:val="single" w:sz="4" w:space="0" w:color="auto"/>
              <w:left w:val="single" w:sz="4" w:space="0" w:color="auto"/>
              <w:bottom w:val="single" w:sz="4" w:space="0" w:color="auto"/>
              <w:right w:val="single" w:sz="4" w:space="0" w:color="auto"/>
            </w:tcBorders>
          </w:tcPr>
          <w:p w14:paraId="297D6ECF"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B8CA1A" w14:textId="77777777" w:rsidR="0074470A" w:rsidRPr="005B00C6" w:rsidRDefault="0074470A" w:rsidP="00292075">
            <w:pPr>
              <w:keepNext/>
              <w:keepLines/>
              <w:spacing w:after="0"/>
              <w:jc w:val="center"/>
              <w:rPr>
                <w:rFonts w:ascii="Arial" w:eastAsia="PMingLiU" w:hAnsi="Arial"/>
                <w:sz w:val="18"/>
              </w:rPr>
            </w:pPr>
          </w:p>
        </w:tc>
      </w:tr>
      <w:tr w:rsidR="0074470A" w:rsidRPr="005B00C6" w14:paraId="22109CE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6E75F7" w14:textId="77777777" w:rsidR="0074470A" w:rsidRPr="005B00C6" w:rsidRDefault="0074470A" w:rsidP="00292075">
            <w:pPr>
              <w:pStyle w:val="TAL"/>
              <w:rPr>
                <w:rFonts w:eastAsia="PMingLiU"/>
                <w:lang w:eastAsia="ja-JP"/>
              </w:rPr>
            </w:pPr>
            <w:r w:rsidRPr="005B00C6">
              <w:t>DC_2A-66A_n260A</w:t>
            </w:r>
          </w:p>
        </w:tc>
        <w:tc>
          <w:tcPr>
            <w:tcW w:w="915" w:type="pct"/>
            <w:tcBorders>
              <w:top w:val="single" w:sz="4" w:space="0" w:color="auto"/>
              <w:left w:val="single" w:sz="4" w:space="0" w:color="auto"/>
              <w:bottom w:val="single" w:sz="4" w:space="0" w:color="auto"/>
              <w:right w:val="single" w:sz="4" w:space="0" w:color="auto"/>
            </w:tcBorders>
          </w:tcPr>
          <w:p w14:paraId="72B07079"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CB7372" w14:textId="77777777" w:rsidR="0074470A" w:rsidRPr="005B00C6" w:rsidRDefault="0074470A" w:rsidP="00292075">
            <w:pPr>
              <w:keepNext/>
              <w:keepLines/>
              <w:spacing w:after="0"/>
              <w:jc w:val="center"/>
              <w:rPr>
                <w:rFonts w:ascii="Arial" w:eastAsia="PMingLiU" w:hAnsi="Arial"/>
                <w:sz w:val="18"/>
              </w:rPr>
            </w:pPr>
          </w:p>
        </w:tc>
      </w:tr>
      <w:tr w:rsidR="0074470A" w:rsidRPr="005B00C6" w14:paraId="502C665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260CAC5" w14:textId="77777777" w:rsidR="0074470A" w:rsidRPr="005B00C6" w:rsidRDefault="0074470A" w:rsidP="00292075">
            <w:pPr>
              <w:pStyle w:val="TAL"/>
              <w:rPr>
                <w:rFonts w:eastAsia="PMingLiU"/>
                <w:lang w:eastAsia="ja-JP"/>
              </w:rPr>
            </w:pPr>
            <w:r w:rsidRPr="005B00C6">
              <w:t>DC_3A-19A_n257A</w:t>
            </w:r>
          </w:p>
        </w:tc>
        <w:tc>
          <w:tcPr>
            <w:tcW w:w="915" w:type="pct"/>
            <w:tcBorders>
              <w:top w:val="single" w:sz="4" w:space="0" w:color="auto"/>
              <w:left w:val="single" w:sz="4" w:space="0" w:color="auto"/>
              <w:bottom w:val="single" w:sz="4" w:space="0" w:color="auto"/>
              <w:right w:val="single" w:sz="4" w:space="0" w:color="auto"/>
            </w:tcBorders>
          </w:tcPr>
          <w:p w14:paraId="064FDAE3"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5CB239" w14:textId="77777777" w:rsidR="0074470A" w:rsidRPr="005B00C6" w:rsidRDefault="0074470A" w:rsidP="00292075">
            <w:pPr>
              <w:keepNext/>
              <w:keepLines/>
              <w:spacing w:after="0"/>
              <w:jc w:val="center"/>
              <w:rPr>
                <w:rFonts w:ascii="Arial" w:eastAsia="PMingLiU" w:hAnsi="Arial"/>
                <w:sz w:val="18"/>
              </w:rPr>
            </w:pPr>
          </w:p>
        </w:tc>
      </w:tr>
      <w:tr w:rsidR="0074470A" w:rsidRPr="005B00C6" w14:paraId="54BE656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E51351" w14:textId="6C5910D3" w:rsidR="0074470A" w:rsidRPr="005B00C6" w:rsidRDefault="0074470A" w:rsidP="00292075">
            <w:pPr>
              <w:pStyle w:val="TAL"/>
            </w:pPr>
            <w:r w:rsidRPr="005B00C6">
              <w:t>DC_3A-19A_n257G</w:t>
            </w:r>
          </w:p>
        </w:tc>
        <w:tc>
          <w:tcPr>
            <w:tcW w:w="915" w:type="pct"/>
            <w:tcBorders>
              <w:top w:val="single" w:sz="4" w:space="0" w:color="auto"/>
              <w:left w:val="single" w:sz="4" w:space="0" w:color="auto"/>
              <w:bottom w:val="single" w:sz="4" w:space="0" w:color="auto"/>
              <w:right w:val="single" w:sz="4" w:space="0" w:color="auto"/>
            </w:tcBorders>
          </w:tcPr>
          <w:p w14:paraId="1E23059C" w14:textId="2FE76B1C"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E20B9D" w14:textId="77777777" w:rsidR="0074470A" w:rsidRPr="005B00C6" w:rsidRDefault="0074470A" w:rsidP="00292075">
            <w:pPr>
              <w:keepNext/>
              <w:keepLines/>
              <w:spacing w:after="0"/>
              <w:jc w:val="center"/>
              <w:rPr>
                <w:rFonts w:ascii="Arial" w:eastAsia="PMingLiU" w:hAnsi="Arial"/>
                <w:sz w:val="18"/>
              </w:rPr>
            </w:pPr>
          </w:p>
        </w:tc>
      </w:tr>
      <w:tr w:rsidR="0074470A" w:rsidRPr="005B00C6" w14:paraId="20412E76"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7458553" w14:textId="5C04DFC5" w:rsidR="0074470A" w:rsidRPr="005B00C6" w:rsidRDefault="0074470A" w:rsidP="00292075">
            <w:pPr>
              <w:pStyle w:val="TAL"/>
            </w:pPr>
            <w:r w:rsidRPr="005B00C6">
              <w:t>DC_3A-19A_n257H</w:t>
            </w:r>
          </w:p>
        </w:tc>
        <w:tc>
          <w:tcPr>
            <w:tcW w:w="915" w:type="pct"/>
            <w:tcBorders>
              <w:top w:val="single" w:sz="4" w:space="0" w:color="auto"/>
              <w:left w:val="single" w:sz="4" w:space="0" w:color="auto"/>
              <w:bottom w:val="single" w:sz="4" w:space="0" w:color="auto"/>
              <w:right w:val="single" w:sz="4" w:space="0" w:color="auto"/>
            </w:tcBorders>
          </w:tcPr>
          <w:p w14:paraId="3118979F" w14:textId="4209772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B52739" w14:textId="77777777" w:rsidR="0074470A" w:rsidRPr="005B00C6" w:rsidRDefault="0074470A" w:rsidP="00292075">
            <w:pPr>
              <w:keepNext/>
              <w:keepLines/>
              <w:spacing w:after="0"/>
              <w:jc w:val="center"/>
              <w:rPr>
                <w:rFonts w:ascii="Arial" w:eastAsia="PMingLiU" w:hAnsi="Arial"/>
                <w:sz w:val="18"/>
              </w:rPr>
            </w:pPr>
          </w:p>
        </w:tc>
      </w:tr>
      <w:tr w:rsidR="0074470A" w:rsidRPr="005B00C6" w14:paraId="0FA9118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FA0375C" w14:textId="002D3DA2" w:rsidR="0074470A" w:rsidRPr="005B00C6" w:rsidRDefault="0074470A" w:rsidP="00292075">
            <w:pPr>
              <w:pStyle w:val="TAL"/>
            </w:pPr>
            <w:r w:rsidRPr="005B00C6">
              <w:t>DC_3A-19A_n257I</w:t>
            </w:r>
          </w:p>
        </w:tc>
        <w:tc>
          <w:tcPr>
            <w:tcW w:w="915" w:type="pct"/>
            <w:tcBorders>
              <w:top w:val="single" w:sz="4" w:space="0" w:color="auto"/>
              <w:left w:val="single" w:sz="4" w:space="0" w:color="auto"/>
              <w:bottom w:val="single" w:sz="4" w:space="0" w:color="auto"/>
              <w:right w:val="single" w:sz="4" w:space="0" w:color="auto"/>
            </w:tcBorders>
          </w:tcPr>
          <w:p w14:paraId="4078C41A" w14:textId="62A22C3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442943" w14:textId="77777777" w:rsidR="0074470A" w:rsidRPr="005B00C6" w:rsidRDefault="0074470A" w:rsidP="00292075">
            <w:pPr>
              <w:keepNext/>
              <w:keepLines/>
              <w:spacing w:after="0"/>
              <w:jc w:val="center"/>
              <w:rPr>
                <w:rFonts w:ascii="Arial" w:eastAsia="PMingLiU" w:hAnsi="Arial"/>
                <w:sz w:val="18"/>
              </w:rPr>
            </w:pPr>
          </w:p>
        </w:tc>
      </w:tr>
      <w:tr w:rsidR="0074470A" w:rsidRPr="005B00C6" w14:paraId="04D2193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5EF5B7" w14:textId="77777777" w:rsidR="0074470A" w:rsidRPr="005B00C6" w:rsidRDefault="0074470A" w:rsidP="00292075">
            <w:pPr>
              <w:pStyle w:val="TAL"/>
              <w:rPr>
                <w:rFonts w:eastAsia="PMingLiU"/>
                <w:lang w:eastAsia="ja-JP"/>
              </w:rPr>
            </w:pPr>
            <w:r w:rsidRPr="005B00C6">
              <w:t>DC_3A-21A_n257A</w:t>
            </w:r>
          </w:p>
        </w:tc>
        <w:tc>
          <w:tcPr>
            <w:tcW w:w="915" w:type="pct"/>
            <w:tcBorders>
              <w:top w:val="single" w:sz="4" w:space="0" w:color="auto"/>
              <w:left w:val="single" w:sz="4" w:space="0" w:color="auto"/>
              <w:bottom w:val="single" w:sz="4" w:space="0" w:color="auto"/>
              <w:right w:val="single" w:sz="4" w:space="0" w:color="auto"/>
            </w:tcBorders>
          </w:tcPr>
          <w:p w14:paraId="20054CB7"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9CDE63" w14:textId="77777777" w:rsidR="0074470A" w:rsidRPr="005B00C6" w:rsidRDefault="0074470A" w:rsidP="00292075">
            <w:pPr>
              <w:keepNext/>
              <w:keepLines/>
              <w:spacing w:after="0"/>
              <w:jc w:val="center"/>
              <w:rPr>
                <w:rFonts w:ascii="Arial" w:eastAsia="PMingLiU" w:hAnsi="Arial"/>
                <w:sz w:val="18"/>
              </w:rPr>
            </w:pPr>
          </w:p>
        </w:tc>
      </w:tr>
      <w:tr w:rsidR="0074470A" w:rsidRPr="005B00C6" w14:paraId="749DF91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41DC984" w14:textId="11E5B92B" w:rsidR="0074470A" w:rsidRPr="005B00C6" w:rsidRDefault="0074470A" w:rsidP="00292075">
            <w:pPr>
              <w:pStyle w:val="TAL"/>
            </w:pPr>
            <w:r w:rsidRPr="005B00C6">
              <w:t>DC_3A-21A_n257G</w:t>
            </w:r>
          </w:p>
        </w:tc>
        <w:tc>
          <w:tcPr>
            <w:tcW w:w="915" w:type="pct"/>
            <w:tcBorders>
              <w:top w:val="single" w:sz="4" w:space="0" w:color="auto"/>
              <w:left w:val="single" w:sz="4" w:space="0" w:color="auto"/>
              <w:bottom w:val="single" w:sz="4" w:space="0" w:color="auto"/>
              <w:right w:val="single" w:sz="4" w:space="0" w:color="auto"/>
            </w:tcBorders>
          </w:tcPr>
          <w:p w14:paraId="05C88740" w14:textId="34FD50C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2C3D4B" w14:textId="77777777" w:rsidR="0074470A" w:rsidRPr="005B00C6" w:rsidRDefault="0074470A" w:rsidP="00292075">
            <w:pPr>
              <w:keepNext/>
              <w:keepLines/>
              <w:spacing w:after="0"/>
              <w:jc w:val="center"/>
              <w:rPr>
                <w:rFonts w:ascii="Arial" w:eastAsia="PMingLiU" w:hAnsi="Arial"/>
                <w:sz w:val="18"/>
              </w:rPr>
            </w:pPr>
          </w:p>
        </w:tc>
      </w:tr>
      <w:tr w:rsidR="0074470A" w:rsidRPr="005B00C6" w14:paraId="6A462D1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B696B53" w14:textId="7511D2CA" w:rsidR="0074470A" w:rsidRPr="005B00C6" w:rsidRDefault="0074470A" w:rsidP="00292075">
            <w:pPr>
              <w:pStyle w:val="TAL"/>
            </w:pPr>
            <w:r w:rsidRPr="005B00C6">
              <w:t>DC_3A-21A_n257H</w:t>
            </w:r>
          </w:p>
        </w:tc>
        <w:tc>
          <w:tcPr>
            <w:tcW w:w="915" w:type="pct"/>
            <w:tcBorders>
              <w:top w:val="single" w:sz="4" w:space="0" w:color="auto"/>
              <w:left w:val="single" w:sz="4" w:space="0" w:color="auto"/>
              <w:bottom w:val="single" w:sz="4" w:space="0" w:color="auto"/>
              <w:right w:val="single" w:sz="4" w:space="0" w:color="auto"/>
            </w:tcBorders>
          </w:tcPr>
          <w:p w14:paraId="4647411E" w14:textId="47D0750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0D52F8" w14:textId="77777777" w:rsidR="0074470A" w:rsidRPr="005B00C6" w:rsidRDefault="0074470A" w:rsidP="00292075">
            <w:pPr>
              <w:keepNext/>
              <w:keepLines/>
              <w:spacing w:after="0"/>
              <w:jc w:val="center"/>
              <w:rPr>
                <w:rFonts w:ascii="Arial" w:eastAsia="PMingLiU" w:hAnsi="Arial"/>
                <w:sz w:val="18"/>
              </w:rPr>
            </w:pPr>
          </w:p>
        </w:tc>
      </w:tr>
      <w:tr w:rsidR="0074470A" w:rsidRPr="005B00C6" w14:paraId="16FDF57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13C6F66" w14:textId="2327AD06" w:rsidR="0074470A" w:rsidRPr="005B00C6" w:rsidRDefault="0074470A" w:rsidP="00292075">
            <w:pPr>
              <w:pStyle w:val="TAL"/>
            </w:pPr>
            <w:r w:rsidRPr="005B00C6">
              <w:t>DC_3A-21A_n257I</w:t>
            </w:r>
          </w:p>
        </w:tc>
        <w:tc>
          <w:tcPr>
            <w:tcW w:w="915" w:type="pct"/>
            <w:tcBorders>
              <w:top w:val="single" w:sz="4" w:space="0" w:color="auto"/>
              <w:left w:val="single" w:sz="4" w:space="0" w:color="auto"/>
              <w:bottom w:val="single" w:sz="4" w:space="0" w:color="auto"/>
              <w:right w:val="single" w:sz="4" w:space="0" w:color="auto"/>
            </w:tcBorders>
          </w:tcPr>
          <w:p w14:paraId="268A5DB2" w14:textId="44257A3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9893FE" w14:textId="77777777" w:rsidR="0074470A" w:rsidRPr="005B00C6" w:rsidRDefault="0074470A" w:rsidP="00292075">
            <w:pPr>
              <w:keepNext/>
              <w:keepLines/>
              <w:spacing w:after="0"/>
              <w:jc w:val="center"/>
              <w:rPr>
                <w:rFonts w:ascii="Arial" w:eastAsia="PMingLiU" w:hAnsi="Arial"/>
                <w:sz w:val="18"/>
              </w:rPr>
            </w:pPr>
          </w:p>
        </w:tc>
      </w:tr>
      <w:tr w:rsidR="0074470A" w:rsidRPr="005B00C6" w14:paraId="7EA180E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1E0530" w14:textId="77777777" w:rsidR="0074470A" w:rsidRPr="005B00C6" w:rsidRDefault="0074470A" w:rsidP="00292075">
            <w:pPr>
              <w:pStyle w:val="TAL"/>
              <w:rPr>
                <w:rFonts w:eastAsia="PMingLiU"/>
                <w:lang w:eastAsia="ja-JP"/>
              </w:rPr>
            </w:pPr>
            <w:r w:rsidRPr="005B00C6">
              <w:t>DC_3A-42A_n257A</w:t>
            </w:r>
          </w:p>
        </w:tc>
        <w:tc>
          <w:tcPr>
            <w:tcW w:w="915" w:type="pct"/>
            <w:tcBorders>
              <w:top w:val="single" w:sz="4" w:space="0" w:color="auto"/>
              <w:left w:val="single" w:sz="4" w:space="0" w:color="auto"/>
              <w:bottom w:val="single" w:sz="4" w:space="0" w:color="auto"/>
              <w:right w:val="single" w:sz="4" w:space="0" w:color="auto"/>
            </w:tcBorders>
          </w:tcPr>
          <w:p w14:paraId="19B9AA60"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2C7071" w14:textId="77777777" w:rsidR="0074470A" w:rsidRPr="005B00C6" w:rsidRDefault="0074470A" w:rsidP="00292075">
            <w:pPr>
              <w:keepNext/>
              <w:keepLines/>
              <w:spacing w:after="0"/>
              <w:jc w:val="center"/>
              <w:rPr>
                <w:rFonts w:ascii="Arial" w:eastAsia="PMingLiU" w:hAnsi="Arial"/>
                <w:sz w:val="18"/>
              </w:rPr>
            </w:pPr>
          </w:p>
        </w:tc>
      </w:tr>
      <w:tr w:rsidR="0074470A" w:rsidRPr="005B00C6" w14:paraId="6DF9329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DFBC983" w14:textId="6E3CBE49" w:rsidR="0074470A" w:rsidRPr="005B00C6" w:rsidRDefault="0074470A" w:rsidP="00292075">
            <w:pPr>
              <w:pStyle w:val="TAL"/>
            </w:pPr>
            <w:r w:rsidRPr="005B00C6">
              <w:t>DC_3A-42A_n257G</w:t>
            </w:r>
          </w:p>
        </w:tc>
        <w:tc>
          <w:tcPr>
            <w:tcW w:w="915" w:type="pct"/>
            <w:tcBorders>
              <w:top w:val="single" w:sz="4" w:space="0" w:color="auto"/>
              <w:left w:val="single" w:sz="4" w:space="0" w:color="auto"/>
              <w:bottom w:val="single" w:sz="4" w:space="0" w:color="auto"/>
              <w:right w:val="single" w:sz="4" w:space="0" w:color="auto"/>
            </w:tcBorders>
          </w:tcPr>
          <w:p w14:paraId="3F6EA764" w14:textId="2B5CE664"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F849042" w14:textId="77777777" w:rsidR="0074470A" w:rsidRPr="005B00C6" w:rsidRDefault="0074470A" w:rsidP="00292075">
            <w:pPr>
              <w:keepNext/>
              <w:keepLines/>
              <w:spacing w:after="0"/>
              <w:jc w:val="center"/>
              <w:rPr>
                <w:rFonts w:ascii="Arial" w:eastAsia="PMingLiU" w:hAnsi="Arial"/>
                <w:sz w:val="18"/>
              </w:rPr>
            </w:pPr>
          </w:p>
        </w:tc>
      </w:tr>
      <w:tr w:rsidR="0074470A" w:rsidRPr="005B00C6" w14:paraId="72FAB0D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C166190" w14:textId="25FF4526" w:rsidR="0074470A" w:rsidRPr="005B00C6" w:rsidRDefault="0074470A" w:rsidP="00292075">
            <w:pPr>
              <w:pStyle w:val="TAL"/>
            </w:pPr>
            <w:r w:rsidRPr="005B00C6">
              <w:t>DC_3A-42A_n257H</w:t>
            </w:r>
          </w:p>
        </w:tc>
        <w:tc>
          <w:tcPr>
            <w:tcW w:w="915" w:type="pct"/>
            <w:tcBorders>
              <w:top w:val="single" w:sz="4" w:space="0" w:color="auto"/>
              <w:left w:val="single" w:sz="4" w:space="0" w:color="auto"/>
              <w:bottom w:val="single" w:sz="4" w:space="0" w:color="auto"/>
              <w:right w:val="single" w:sz="4" w:space="0" w:color="auto"/>
            </w:tcBorders>
          </w:tcPr>
          <w:p w14:paraId="51A98649" w14:textId="4D0C8CD5"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D37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4069ABC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5FE009" w14:textId="7583B2E6" w:rsidR="0074470A" w:rsidRPr="005B00C6" w:rsidRDefault="0074470A" w:rsidP="00292075">
            <w:pPr>
              <w:pStyle w:val="TAL"/>
            </w:pPr>
            <w:r w:rsidRPr="005B00C6">
              <w:t>DC_3A-42A_n257I</w:t>
            </w:r>
          </w:p>
        </w:tc>
        <w:tc>
          <w:tcPr>
            <w:tcW w:w="915" w:type="pct"/>
            <w:tcBorders>
              <w:top w:val="single" w:sz="4" w:space="0" w:color="auto"/>
              <w:left w:val="single" w:sz="4" w:space="0" w:color="auto"/>
              <w:bottom w:val="single" w:sz="4" w:space="0" w:color="auto"/>
              <w:right w:val="single" w:sz="4" w:space="0" w:color="auto"/>
            </w:tcBorders>
          </w:tcPr>
          <w:p w14:paraId="77227356" w14:textId="5873147E"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DA585F" w14:textId="77777777" w:rsidR="0074470A" w:rsidRPr="005B00C6" w:rsidRDefault="0074470A" w:rsidP="00292075">
            <w:pPr>
              <w:keepNext/>
              <w:keepLines/>
              <w:spacing w:after="0"/>
              <w:jc w:val="center"/>
              <w:rPr>
                <w:rFonts w:ascii="Arial" w:eastAsia="PMingLiU" w:hAnsi="Arial"/>
                <w:sz w:val="18"/>
              </w:rPr>
            </w:pPr>
          </w:p>
        </w:tc>
      </w:tr>
      <w:tr w:rsidR="0074470A" w:rsidRPr="005B00C6" w14:paraId="060BCD2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4DB6F58" w14:textId="77777777" w:rsidR="0074470A" w:rsidRPr="005B00C6" w:rsidRDefault="0074470A" w:rsidP="00292075">
            <w:pPr>
              <w:pStyle w:val="TAL"/>
              <w:rPr>
                <w:rFonts w:eastAsia="PMingLiU"/>
                <w:lang w:eastAsia="ja-JP"/>
              </w:rPr>
            </w:pPr>
            <w:r w:rsidRPr="005B00C6">
              <w:t>DC_3A-42C_n257A</w:t>
            </w:r>
          </w:p>
        </w:tc>
        <w:tc>
          <w:tcPr>
            <w:tcW w:w="915" w:type="pct"/>
            <w:tcBorders>
              <w:top w:val="single" w:sz="4" w:space="0" w:color="auto"/>
              <w:left w:val="single" w:sz="4" w:space="0" w:color="auto"/>
              <w:bottom w:val="single" w:sz="4" w:space="0" w:color="auto"/>
              <w:right w:val="single" w:sz="4" w:space="0" w:color="auto"/>
            </w:tcBorders>
          </w:tcPr>
          <w:p w14:paraId="414B50D2" w14:textId="77777777"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F40FE6" w14:textId="77777777" w:rsidR="0074470A" w:rsidRPr="005B00C6" w:rsidRDefault="0074470A" w:rsidP="00292075">
            <w:pPr>
              <w:keepNext/>
              <w:keepLines/>
              <w:spacing w:after="0"/>
              <w:jc w:val="center"/>
              <w:rPr>
                <w:rFonts w:ascii="Arial" w:eastAsia="PMingLiU" w:hAnsi="Arial"/>
                <w:sz w:val="18"/>
              </w:rPr>
            </w:pPr>
          </w:p>
        </w:tc>
      </w:tr>
      <w:tr w:rsidR="0074470A" w:rsidRPr="005B00C6" w14:paraId="50A96C1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3800BD6" w14:textId="4359C8C7" w:rsidR="0074470A" w:rsidRPr="005B00C6" w:rsidRDefault="0074470A" w:rsidP="00292075">
            <w:pPr>
              <w:pStyle w:val="TAL"/>
            </w:pPr>
            <w:r w:rsidRPr="005B00C6">
              <w:t>DC_3A-42C_n257G</w:t>
            </w:r>
          </w:p>
        </w:tc>
        <w:tc>
          <w:tcPr>
            <w:tcW w:w="915" w:type="pct"/>
            <w:tcBorders>
              <w:top w:val="single" w:sz="4" w:space="0" w:color="auto"/>
              <w:left w:val="single" w:sz="4" w:space="0" w:color="auto"/>
              <w:bottom w:val="single" w:sz="4" w:space="0" w:color="auto"/>
              <w:right w:val="single" w:sz="4" w:space="0" w:color="auto"/>
            </w:tcBorders>
          </w:tcPr>
          <w:p w14:paraId="5252ED94" w14:textId="66784E6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4A487D" w14:textId="77777777" w:rsidR="0074470A" w:rsidRPr="005B00C6" w:rsidRDefault="0074470A" w:rsidP="00292075">
            <w:pPr>
              <w:keepNext/>
              <w:keepLines/>
              <w:spacing w:after="0"/>
              <w:jc w:val="center"/>
              <w:rPr>
                <w:rFonts w:ascii="Arial" w:eastAsia="PMingLiU" w:hAnsi="Arial"/>
                <w:sz w:val="18"/>
              </w:rPr>
            </w:pPr>
          </w:p>
        </w:tc>
      </w:tr>
      <w:tr w:rsidR="0074470A" w:rsidRPr="005B00C6" w14:paraId="40CED93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A50135" w14:textId="3065F7DA" w:rsidR="0074470A" w:rsidRPr="005B00C6" w:rsidRDefault="0074470A" w:rsidP="00292075">
            <w:pPr>
              <w:pStyle w:val="TAL"/>
            </w:pPr>
            <w:r w:rsidRPr="005B00C6">
              <w:t>DC_3A-42C_n257H</w:t>
            </w:r>
          </w:p>
        </w:tc>
        <w:tc>
          <w:tcPr>
            <w:tcW w:w="915" w:type="pct"/>
            <w:tcBorders>
              <w:top w:val="single" w:sz="4" w:space="0" w:color="auto"/>
              <w:left w:val="single" w:sz="4" w:space="0" w:color="auto"/>
              <w:bottom w:val="single" w:sz="4" w:space="0" w:color="auto"/>
              <w:right w:val="single" w:sz="4" w:space="0" w:color="auto"/>
            </w:tcBorders>
          </w:tcPr>
          <w:p w14:paraId="6B2C06F9" w14:textId="52E245E1"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6EEC0C" w14:textId="77777777" w:rsidR="0074470A" w:rsidRPr="005B00C6" w:rsidRDefault="0074470A" w:rsidP="00292075">
            <w:pPr>
              <w:keepNext/>
              <w:keepLines/>
              <w:spacing w:after="0"/>
              <w:jc w:val="center"/>
              <w:rPr>
                <w:rFonts w:ascii="Arial" w:eastAsia="PMingLiU" w:hAnsi="Arial"/>
                <w:sz w:val="18"/>
              </w:rPr>
            </w:pPr>
          </w:p>
        </w:tc>
      </w:tr>
      <w:tr w:rsidR="0074470A" w:rsidRPr="005B00C6" w14:paraId="5FF3ABB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6F2E93" w14:textId="4D9FA0DA" w:rsidR="0074470A" w:rsidRPr="005B00C6" w:rsidRDefault="0074470A" w:rsidP="00292075">
            <w:pPr>
              <w:pStyle w:val="TAL"/>
            </w:pPr>
            <w:r w:rsidRPr="005B00C6">
              <w:t>DC_3A-42C_n257I</w:t>
            </w:r>
          </w:p>
        </w:tc>
        <w:tc>
          <w:tcPr>
            <w:tcW w:w="915" w:type="pct"/>
            <w:tcBorders>
              <w:top w:val="single" w:sz="4" w:space="0" w:color="auto"/>
              <w:left w:val="single" w:sz="4" w:space="0" w:color="auto"/>
              <w:bottom w:val="single" w:sz="4" w:space="0" w:color="auto"/>
              <w:right w:val="single" w:sz="4" w:space="0" w:color="auto"/>
            </w:tcBorders>
          </w:tcPr>
          <w:p w14:paraId="765AAE51" w14:textId="7FEABC69"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74470A" w:rsidRPr="005B00C6" w:rsidRDefault="0074470A" w:rsidP="00292075">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977907" w14:textId="77777777" w:rsidR="0074470A" w:rsidRPr="005B00C6" w:rsidRDefault="0074470A" w:rsidP="00292075">
            <w:pPr>
              <w:keepNext/>
              <w:keepLines/>
              <w:spacing w:after="0"/>
              <w:jc w:val="center"/>
              <w:rPr>
                <w:rFonts w:ascii="Arial" w:eastAsia="PMingLiU" w:hAnsi="Arial"/>
                <w:sz w:val="18"/>
              </w:rPr>
            </w:pPr>
          </w:p>
        </w:tc>
      </w:tr>
      <w:tr w:rsidR="0074470A" w:rsidRPr="005B00C6" w14:paraId="7D7181B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2E1D587" w14:textId="60284F96" w:rsidR="0074470A" w:rsidRPr="005B00C6" w:rsidRDefault="0074470A" w:rsidP="00906239">
            <w:pPr>
              <w:pStyle w:val="TAL"/>
            </w:pPr>
            <w:r w:rsidRPr="005B00C6">
              <w:t>DC_3A-42D_n257</w:t>
            </w:r>
            <w:r w:rsidRPr="005B00C6">
              <w:rPr>
                <w:lang w:eastAsia="zh-CN"/>
              </w:rPr>
              <w:t>A</w:t>
            </w:r>
          </w:p>
        </w:tc>
        <w:tc>
          <w:tcPr>
            <w:tcW w:w="915" w:type="pct"/>
            <w:tcBorders>
              <w:top w:val="single" w:sz="4" w:space="0" w:color="auto"/>
              <w:left w:val="single" w:sz="4" w:space="0" w:color="auto"/>
              <w:bottom w:val="single" w:sz="4" w:space="0" w:color="auto"/>
              <w:right w:val="single" w:sz="4" w:space="0" w:color="auto"/>
            </w:tcBorders>
          </w:tcPr>
          <w:p w14:paraId="4CC96998" w14:textId="058204CA"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8C1F41" w14:textId="77777777" w:rsidR="0074470A" w:rsidRPr="005B00C6" w:rsidRDefault="0074470A" w:rsidP="00906239">
            <w:pPr>
              <w:keepNext/>
              <w:keepLines/>
              <w:spacing w:after="0"/>
              <w:jc w:val="center"/>
              <w:rPr>
                <w:rFonts w:ascii="Arial" w:eastAsia="PMingLiU" w:hAnsi="Arial"/>
                <w:sz w:val="18"/>
              </w:rPr>
            </w:pPr>
          </w:p>
        </w:tc>
      </w:tr>
      <w:tr w:rsidR="0074470A" w:rsidRPr="005B00C6" w14:paraId="3805808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3323C18" w14:textId="6B4AF397" w:rsidR="0074470A" w:rsidRPr="005B00C6" w:rsidRDefault="0074470A" w:rsidP="00906239">
            <w:pPr>
              <w:pStyle w:val="TAL"/>
            </w:pPr>
            <w:r w:rsidRPr="005B00C6">
              <w:t>DC_3A-42D_n257G</w:t>
            </w:r>
          </w:p>
        </w:tc>
        <w:tc>
          <w:tcPr>
            <w:tcW w:w="915" w:type="pct"/>
            <w:tcBorders>
              <w:top w:val="single" w:sz="4" w:space="0" w:color="auto"/>
              <w:left w:val="single" w:sz="4" w:space="0" w:color="auto"/>
              <w:bottom w:val="single" w:sz="4" w:space="0" w:color="auto"/>
              <w:right w:val="single" w:sz="4" w:space="0" w:color="auto"/>
            </w:tcBorders>
          </w:tcPr>
          <w:p w14:paraId="2938326C" w14:textId="356FD3FA"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4F3BDD" w14:textId="77777777" w:rsidR="0074470A" w:rsidRPr="005B00C6" w:rsidRDefault="0074470A" w:rsidP="00906239">
            <w:pPr>
              <w:keepNext/>
              <w:keepLines/>
              <w:spacing w:after="0"/>
              <w:jc w:val="center"/>
              <w:rPr>
                <w:rFonts w:ascii="Arial" w:eastAsia="PMingLiU" w:hAnsi="Arial"/>
                <w:sz w:val="18"/>
              </w:rPr>
            </w:pPr>
          </w:p>
        </w:tc>
      </w:tr>
      <w:tr w:rsidR="0074470A" w:rsidRPr="005B00C6" w14:paraId="70D6744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620F670" w14:textId="1E23FBDC" w:rsidR="0074470A" w:rsidRPr="005B00C6" w:rsidRDefault="0074470A" w:rsidP="00906239">
            <w:pPr>
              <w:pStyle w:val="TAL"/>
            </w:pPr>
            <w:r w:rsidRPr="005B00C6">
              <w:t>DC_3A-42D_n257H</w:t>
            </w:r>
          </w:p>
        </w:tc>
        <w:tc>
          <w:tcPr>
            <w:tcW w:w="915" w:type="pct"/>
            <w:tcBorders>
              <w:top w:val="single" w:sz="4" w:space="0" w:color="auto"/>
              <w:left w:val="single" w:sz="4" w:space="0" w:color="auto"/>
              <w:bottom w:val="single" w:sz="4" w:space="0" w:color="auto"/>
              <w:right w:val="single" w:sz="4" w:space="0" w:color="auto"/>
            </w:tcBorders>
          </w:tcPr>
          <w:p w14:paraId="799B0B63" w14:textId="6581D8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869C17" w14:textId="77777777" w:rsidR="0074470A" w:rsidRPr="005B00C6" w:rsidRDefault="0074470A" w:rsidP="00906239">
            <w:pPr>
              <w:keepNext/>
              <w:keepLines/>
              <w:spacing w:after="0"/>
              <w:jc w:val="center"/>
              <w:rPr>
                <w:rFonts w:ascii="Arial" w:eastAsia="PMingLiU" w:hAnsi="Arial"/>
                <w:sz w:val="18"/>
              </w:rPr>
            </w:pPr>
          </w:p>
        </w:tc>
      </w:tr>
      <w:tr w:rsidR="0074470A" w:rsidRPr="005B00C6" w14:paraId="4EA4617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E38CBB2" w14:textId="4167EF71" w:rsidR="0074470A" w:rsidRPr="005B00C6" w:rsidRDefault="0074470A" w:rsidP="00906239">
            <w:pPr>
              <w:pStyle w:val="TAL"/>
            </w:pPr>
            <w:r w:rsidRPr="005B00C6">
              <w:t>DC_3A-42D_n257I</w:t>
            </w:r>
          </w:p>
        </w:tc>
        <w:tc>
          <w:tcPr>
            <w:tcW w:w="915" w:type="pct"/>
            <w:tcBorders>
              <w:top w:val="single" w:sz="4" w:space="0" w:color="auto"/>
              <w:left w:val="single" w:sz="4" w:space="0" w:color="auto"/>
              <w:bottom w:val="single" w:sz="4" w:space="0" w:color="auto"/>
              <w:right w:val="single" w:sz="4" w:space="0" w:color="auto"/>
            </w:tcBorders>
          </w:tcPr>
          <w:p w14:paraId="13EB5325" w14:textId="4B59A54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2F8421" w14:textId="77777777" w:rsidR="0074470A" w:rsidRPr="005B00C6" w:rsidRDefault="0074470A" w:rsidP="00906239">
            <w:pPr>
              <w:keepNext/>
              <w:keepLines/>
              <w:spacing w:after="0"/>
              <w:jc w:val="center"/>
              <w:rPr>
                <w:rFonts w:ascii="Arial" w:eastAsia="PMingLiU" w:hAnsi="Arial"/>
                <w:sz w:val="18"/>
              </w:rPr>
            </w:pPr>
          </w:p>
        </w:tc>
      </w:tr>
      <w:tr w:rsidR="0074470A" w:rsidRPr="005B00C6" w14:paraId="09C61DB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2B6D444" w14:textId="47D149A5" w:rsidR="0074470A" w:rsidRPr="005B00C6" w:rsidRDefault="0074470A" w:rsidP="00906239">
            <w:pPr>
              <w:pStyle w:val="TAL"/>
            </w:pPr>
            <w:r w:rsidRPr="005B00C6">
              <w:t>DC_3A-42E_n257A</w:t>
            </w:r>
          </w:p>
        </w:tc>
        <w:tc>
          <w:tcPr>
            <w:tcW w:w="915" w:type="pct"/>
            <w:tcBorders>
              <w:top w:val="single" w:sz="4" w:space="0" w:color="auto"/>
              <w:left w:val="single" w:sz="4" w:space="0" w:color="auto"/>
              <w:bottom w:val="single" w:sz="4" w:space="0" w:color="auto"/>
              <w:right w:val="single" w:sz="4" w:space="0" w:color="auto"/>
            </w:tcBorders>
          </w:tcPr>
          <w:p w14:paraId="0AF9F0CD" w14:textId="43031AE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69606B" w14:textId="77777777" w:rsidR="0074470A" w:rsidRPr="005B00C6" w:rsidRDefault="0074470A" w:rsidP="00906239">
            <w:pPr>
              <w:keepNext/>
              <w:keepLines/>
              <w:spacing w:after="0"/>
              <w:jc w:val="center"/>
              <w:rPr>
                <w:rFonts w:ascii="Arial" w:eastAsia="PMingLiU" w:hAnsi="Arial"/>
                <w:sz w:val="18"/>
              </w:rPr>
            </w:pPr>
          </w:p>
        </w:tc>
      </w:tr>
      <w:tr w:rsidR="0074470A" w:rsidRPr="005B00C6" w14:paraId="25D28EE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3BE301" w14:textId="49259B56" w:rsidR="0074470A" w:rsidRPr="005B00C6" w:rsidRDefault="0074470A" w:rsidP="00906239">
            <w:pPr>
              <w:pStyle w:val="TAL"/>
            </w:pPr>
            <w:r w:rsidRPr="005B00C6">
              <w:t>DC_3A-42E_n257G</w:t>
            </w:r>
          </w:p>
        </w:tc>
        <w:tc>
          <w:tcPr>
            <w:tcW w:w="915" w:type="pct"/>
            <w:tcBorders>
              <w:top w:val="single" w:sz="4" w:space="0" w:color="auto"/>
              <w:left w:val="single" w:sz="4" w:space="0" w:color="auto"/>
              <w:bottom w:val="single" w:sz="4" w:space="0" w:color="auto"/>
              <w:right w:val="single" w:sz="4" w:space="0" w:color="auto"/>
            </w:tcBorders>
          </w:tcPr>
          <w:p w14:paraId="12805E2E" w14:textId="42C4FB39"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A16138" w14:textId="77777777" w:rsidR="0074470A" w:rsidRPr="005B00C6" w:rsidRDefault="0074470A" w:rsidP="00906239">
            <w:pPr>
              <w:keepNext/>
              <w:keepLines/>
              <w:spacing w:after="0"/>
              <w:jc w:val="center"/>
              <w:rPr>
                <w:rFonts w:ascii="Arial" w:eastAsia="PMingLiU" w:hAnsi="Arial"/>
                <w:sz w:val="18"/>
              </w:rPr>
            </w:pPr>
          </w:p>
        </w:tc>
      </w:tr>
      <w:tr w:rsidR="0074470A" w:rsidRPr="005B00C6" w14:paraId="7AC86DD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9C13579" w14:textId="19E69067" w:rsidR="0074470A" w:rsidRPr="005B00C6" w:rsidRDefault="0074470A" w:rsidP="00906239">
            <w:pPr>
              <w:pStyle w:val="TAL"/>
            </w:pPr>
            <w:r w:rsidRPr="005B00C6">
              <w:t>DC_3A-42E_n257H</w:t>
            </w:r>
          </w:p>
        </w:tc>
        <w:tc>
          <w:tcPr>
            <w:tcW w:w="915" w:type="pct"/>
            <w:tcBorders>
              <w:top w:val="single" w:sz="4" w:space="0" w:color="auto"/>
              <w:left w:val="single" w:sz="4" w:space="0" w:color="auto"/>
              <w:bottom w:val="single" w:sz="4" w:space="0" w:color="auto"/>
              <w:right w:val="single" w:sz="4" w:space="0" w:color="auto"/>
            </w:tcBorders>
          </w:tcPr>
          <w:p w14:paraId="242D189C" w14:textId="3D3E78F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961BDA" w14:textId="77777777" w:rsidR="0074470A" w:rsidRPr="005B00C6" w:rsidRDefault="0074470A" w:rsidP="00906239">
            <w:pPr>
              <w:keepNext/>
              <w:keepLines/>
              <w:spacing w:after="0"/>
              <w:jc w:val="center"/>
              <w:rPr>
                <w:rFonts w:ascii="Arial" w:eastAsia="PMingLiU" w:hAnsi="Arial"/>
                <w:sz w:val="18"/>
              </w:rPr>
            </w:pPr>
          </w:p>
        </w:tc>
      </w:tr>
      <w:tr w:rsidR="0074470A" w:rsidRPr="005B00C6" w14:paraId="3CE8097C"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2A85B4" w14:textId="20B36264" w:rsidR="0074470A" w:rsidRPr="005B00C6" w:rsidRDefault="0074470A" w:rsidP="00906239">
            <w:pPr>
              <w:pStyle w:val="TAL"/>
            </w:pPr>
            <w:r w:rsidRPr="005B00C6">
              <w:t>DC_3A-42E_n257I</w:t>
            </w:r>
          </w:p>
        </w:tc>
        <w:tc>
          <w:tcPr>
            <w:tcW w:w="915" w:type="pct"/>
            <w:tcBorders>
              <w:top w:val="single" w:sz="4" w:space="0" w:color="auto"/>
              <w:left w:val="single" w:sz="4" w:space="0" w:color="auto"/>
              <w:bottom w:val="single" w:sz="4" w:space="0" w:color="auto"/>
              <w:right w:val="single" w:sz="4" w:space="0" w:color="auto"/>
            </w:tcBorders>
          </w:tcPr>
          <w:p w14:paraId="58583802" w14:textId="1CD254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6DA135" w14:textId="77777777" w:rsidR="0074470A" w:rsidRPr="005B00C6" w:rsidRDefault="0074470A" w:rsidP="00906239">
            <w:pPr>
              <w:keepNext/>
              <w:keepLines/>
              <w:spacing w:after="0"/>
              <w:jc w:val="center"/>
              <w:rPr>
                <w:rFonts w:ascii="Arial" w:eastAsia="PMingLiU" w:hAnsi="Arial"/>
                <w:sz w:val="18"/>
              </w:rPr>
            </w:pPr>
          </w:p>
        </w:tc>
      </w:tr>
      <w:tr w:rsidR="0074470A" w:rsidRPr="005B00C6" w14:paraId="0E67DF6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DCA4FC3" w14:textId="77777777" w:rsidR="0074470A" w:rsidRPr="005B00C6" w:rsidRDefault="0074470A" w:rsidP="00906239">
            <w:pPr>
              <w:pStyle w:val="TAL"/>
              <w:rPr>
                <w:rFonts w:eastAsia="PMingLiU"/>
                <w:lang w:eastAsia="ja-JP"/>
              </w:rPr>
            </w:pPr>
            <w:r w:rsidRPr="005B00C6">
              <w:t>DC_5A-7A_n257A</w:t>
            </w:r>
          </w:p>
        </w:tc>
        <w:tc>
          <w:tcPr>
            <w:tcW w:w="915" w:type="pct"/>
            <w:tcBorders>
              <w:top w:val="single" w:sz="4" w:space="0" w:color="auto"/>
              <w:left w:val="single" w:sz="4" w:space="0" w:color="auto"/>
              <w:bottom w:val="single" w:sz="4" w:space="0" w:color="auto"/>
              <w:right w:val="single" w:sz="4" w:space="0" w:color="auto"/>
            </w:tcBorders>
          </w:tcPr>
          <w:p w14:paraId="2562ADF7"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174E19" w14:textId="77777777" w:rsidR="0074470A" w:rsidRPr="005B00C6" w:rsidRDefault="0074470A" w:rsidP="00906239">
            <w:pPr>
              <w:keepNext/>
              <w:keepLines/>
              <w:spacing w:after="0"/>
              <w:jc w:val="center"/>
              <w:rPr>
                <w:rFonts w:ascii="Arial" w:eastAsia="PMingLiU" w:hAnsi="Arial"/>
                <w:sz w:val="18"/>
              </w:rPr>
            </w:pPr>
          </w:p>
        </w:tc>
      </w:tr>
      <w:tr w:rsidR="0074470A" w:rsidRPr="005B00C6" w14:paraId="6C12D7D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1F23C39" w14:textId="77777777" w:rsidR="0074470A" w:rsidRPr="005B00C6" w:rsidRDefault="0074470A" w:rsidP="00906239">
            <w:pPr>
              <w:pStyle w:val="TAL"/>
              <w:rPr>
                <w:rFonts w:eastAsia="PMingLiU"/>
                <w:lang w:eastAsia="ja-JP"/>
              </w:rPr>
            </w:pPr>
            <w:r w:rsidRPr="005B00C6">
              <w:t>DC_5A-30A_n260A</w:t>
            </w:r>
          </w:p>
        </w:tc>
        <w:tc>
          <w:tcPr>
            <w:tcW w:w="915" w:type="pct"/>
            <w:tcBorders>
              <w:top w:val="single" w:sz="4" w:space="0" w:color="auto"/>
              <w:left w:val="single" w:sz="4" w:space="0" w:color="auto"/>
              <w:bottom w:val="single" w:sz="4" w:space="0" w:color="auto"/>
              <w:right w:val="single" w:sz="4" w:space="0" w:color="auto"/>
            </w:tcBorders>
          </w:tcPr>
          <w:p w14:paraId="04FD2D54"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173D80" w14:textId="77777777" w:rsidR="0074470A" w:rsidRPr="005B00C6" w:rsidRDefault="0074470A" w:rsidP="00906239">
            <w:pPr>
              <w:keepNext/>
              <w:keepLines/>
              <w:spacing w:after="0"/>
              <w:jc w:val="center"/>
              <w:rPr>
                <w:rFonts w:ascii="Arial" w:eastAsia="PMingLiU" w:hAnsi="Arial"/>
                <w:sz w:val="18"/>
              </w:rPr>
            </w:pPr>
          </w:p>
        </w:tc>
      </w:tr>
      <w:tr w:rsidR="0074470A" w:rsidRPr="005B00C6" w14:paraId="2F43729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F04D6C" w14:textId="77777777" w:rsidR="0074470A" w:rsidRPr="005B00C6" w:rsidRDefault="0074470A" w:rsidP="00906239">
            <w:pPr>
              <w:pStyle w:val="TAL"/>
              <w:rPr>
                <w:rFonts w:eastAsia="PMingLiU"/>
                <w:lang w:eastAsia="ja-JP"/>
              </w:rPr>
            </w:pPr>
            <w:r w:rsidRPr="005B00C6">
              <w:t>DC_5A-66A_n257A</w:t>
            </w:r>
          </w:p>
        </w:tc>
        <w:tc>
          <w:tcPr>
            <w:tcW w:w="915" w:type="pct"/>
            <w:tcBorders>
              <w:top w:val="single" w:sz="4" w:space="0" w:color="auto"/>
              <w:left w:val="single" w:sz="4" w:space="0" w:color="auto"/>
              <w:bottom w:val="single" w:sz="4" w:space="0" w:color="auto"/>
              <w:right w:val="single" w:sz="4" w:space="0" w:color="auto"/>
            </w:tcBorders>
          </w:tcPr>
          <w:p w14:paraId="02D6DFC3"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0C2DE" w14:textId="77777777" w:rsidR="0074470A" w:rsidRPr="005B00C6" w:rsidRDefault="0074470A" w:rsidP="00906239">
            <w:pPr>
              <w:keepNext/>
              <w:keepLines/>
              <w:spacing w:after="0"/>
              <w:jc w:val="center"/>
              <w:rPr>
                <w:rFonts w:ascii="Arial" w:eastAsia="PMingLiU" w:hAnsi="Arial"/>
                <w:sz w:val="18"/>
              </w:rPr>
            </w:pPr>
          </w:p>
        </w:tc>
      </w:tr>
      <w:tr w:rsidR="0074470A" w:rsidRPr="005B00C6" w14:paraId="638D52B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98F1C90" w14:textId="77777777" w:rsidR="0074470A" w:rsidRPr="005B00C6" w:rsidRDefault="0074470A" w:rsidP="00906239">
            <w:pPr>
              <w:pStyle w:val="TAL"/>
              <w:rPr>
                <w:rFonts w:eastAsia="PMingLiU"/>
                <w:lang w:eastAsia="ja-JP"/>
              </w:rPr>
            </w:pPr>
            <w:r w:rsidRPr="005B00C6">
              <w:t>DC_5A-66A_n260A</w:t>
            </w:r>
          </w:p>
        </w:tc>
        <w:tc>
          <w:tcPr>
            <w:tcW w:w="915" w:type="pct"/>
            <w:tcBorders>
              <w:top w:val="single" w:sz="4" w:space="0" w:color="auto"/>
              <w:left w:val="single" w:sz="4" w:space="0" w:color="auto"/>
              <w:bottom w:val="single" w:sz="4" w:space="0" w:color="auto"/>
              <w:right w:val="single" w:sz="4" w:space="0" w:color="auto"/>
            </w:tcBorders>
          </w:tcPr>
          <w:p w14:paraId="12478BC5"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24F57D" w14:textId="77777777" w:rsidR="0074470A" w:rsidRPr="005B00C6" w:rsidRDefault="0074470A" w:rsidP="00906239">
            <w:pPr>
              <w:keepNext/>
              <w:keepLines/>
              <w:spacing w:after="0"/>
              <w:jc w:val="center"/>
              <w:rPr>
                <w:rFonts w:ascii="Arial" w:eastAsia="PMingLiU" w:hAnsi="Arial"/>
                <w:sz w:val="18"/>
              </w:rPr>
            </w:pPr>
          </w:p>
        </w:tc>
      </w:tr>
      <w:tr w:rsidR="0074470A" w:rsidRPr="005B00C6" w14:paraId="54FCA886"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FAA2113" w14:textId="77777777" w:rsidR="0074470A" w:rsidRPr="005B00C6" w:rsidRDefault="0074470A" w:rsidP="00906239">
            <w:pPr>
              <w:pStyle w:val="TAL"/>
              <w:rPr>
                <w:rFonts w:eastAsia="PMingLiU"/>
                <w:lang w:eastAsia="ja-JP"/>
              </w:rPr>
            </w:pPr>
            <w:r w:rsidRPr="005B00C6">
              <w:t>DC_12A-30A_n260A</w:t>
            </w:r>
          </w:p>
        </w:tc>
        <w:tc>
          <w:tcPr>
            <w:tcW w:w="915" w:type="pct"/>
            <w:tcBorders>
              <w:top w:val="single" w:sz="4" w:space="0" w:color="auto"/>
              <w:left w:val="single" w:sz="4" w:space="0" w:color="auto"/>
              <w:bottom w:val="single" w:sz="4" w:space="0" w:color="auto"/>
              <w:right w:val="single" w:sz="4" w:space="0" w:color="auto"/>
            </w:tcBorders>
          </w:tcPr>
          <w:p w14:paraId="7CC3A865"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0645C4" w14:textId="77777777" w:rsidR="0074470A" w:rsidRPr="005B00C6" w:rsidRDefault="0074470A" w:rsidP="00906239">
            <w:pPr>
              <w:keepNext/>
              <w:keepLines/>
              <w:spacing w:after="0"/>
              <w:jc w:val="center"/>
              <w:rPr>
                <w:rFonts w:ascii="Arial" w:eastAsia="PMingLiU" w:hAnsi="Arial"/>
                <w:sz w:val="18"/>
              </w:rPr>
            </w:pPr>
          </w:p>
        </w:tc>
      </w:tr>
      <w:tr w:rsidR="0074470A" w:rsidRPr="005B00C6" w14:paraId="2B35BDF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D9FCF6" w14:textId="77777777" w:rsidR="0074470A" w:rsidRPr="005B00C6" w:rsidRDefault="0074470A" w:rsidP="00906239">
            <w:pPr>
              <w:pStyle w:val="TAL"/>
              <w:rPr>
                <w:rFonts w:eastAsia="PMingLiU"/>
                <w:lang w:eastAsia="ja-JP"/>
              </w:rPr>
            </w:pPr>
            <w:r w:rsidRPr="005B00C6">
              <w:t>DC_12A-66A_n260A</w:t>
            </w:r>
          </w:p>
        </w:tc>
        <w:tc>
          <w:tcPr>
            <w:tcW w:w="915" w:type="pct"/>
            <w:tcBorders>
              <w:top w:val="single" w:sz="4" w:space="0" w:color="auto"/>
              <w:left w:val="single" w:sz="4" w:space="0" w:color="auto"/>
              <w:bottom w:val="single" w:sz="4" w:space="0" w:color="auto"/>
              <w:right w:val="single" w:sz="4" w:space="0" w:color="auto"/>
            </w:tcBorders>
          </w:tcPr>
          <w:p w14:paraId="74CA52DD"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48E5B7" w14:textId="77777777" w:rsidR="0074470A" w:rsidRPr="005B00C6" w:rsidRDefault="0074470A" w:rsidP="00906239">
            <w:pPr>
              <w:keepNext/>
              <w:keepLines/>
              <w:spacing w:after="0"/>
              <w:jc w:val="center"/>
              <w:rPr>
                <w:rFonts w:ascii="Arial" w:eastAsia="PMingLiU" w:hAnsi="Arial"/>
                <w:sz w:val="18"/>
              </w:rPr>
            </w:pPr>
          </w:p>
        </w:tc>
      </w:tr>
      <w:tr w:rsidR="0074470A" w:rsidRPr="005B00C6" w14:paraId="7CBC039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D5B256" w14:textId="587B1B1F" w:rsidR="0074470A" w:rsidRPr="005B00C6" w:rsidRDefault="0074470A" w:rsidP="00906239">
            <w:pPr>
              <w:pStyle w:val="TAL"/>
            </w:pPr>
            <w:r w:rsidRPr="005B00C6">
              <w:t>DC_14A-30A_n260A</w:t>
            </w:r>
          </w:p>
        </w:tc>
        <w:tc>
          <w:tcPr>
            <w:tcW w:w="915" w:type="pct"/>
            <w:tcBorders>
              <w:top w:val="single" w:sz="4" w:space="0" w:color="auto"/>
              <w:left w:val="single" w:sz="4" w:space="0" w:color="auto"/>
              <w:bottom w:val="single" w:sz="4" w:space="0" w:color="auto"/>
              <w:right w:val="single" w:sz="4" w:space="0" w:color="auto"/>
            </w:tcBorders>
          </w:tcPr>
          <w:p w14:paraId="5127723F" w14:textId="05CC681B"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859F13" w14:textId="54FE8260" w:rsidR="0074470A" w:rsidRPr="005B00C6" w:rsidRDefault="0074470A" w:rsidP="00906239">
            <w:pPr>
              <w:keepNext/>
              <w:keepLines/>
              <w:spacing w:after="0"/>
              <w:jc w:val="center"/>
              <w:rPr>
                <w:rFonts w:ascii="Arial" w:eastAsia="PMingLiU" w:hAnsi="Arial"/>
                <w:sz w:val="18"/>
              </w:rPr>
            </w:pPr>
          </w:p>
        </w:tc>
      </w:tr>
      <w:tr w:rsidR="0074470A" w:rsidRPr="005B00C6" w14:paraId="31C0809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3E19449" w14:textId="200DC878" w:rsidR="0074470A" w:rsidRPr="005B00C6" w:rsidRDefault="0074470A" w:rsidP="00906239">
            <w:pPr>
              <w:pStyle w:val="TAL"/>
            </w:pPr>
            <w:r w:rsidRPr="005B00C6">
              <w:t>DC_14A-30A_n260G</w:t>
            </w:r>
          </w:p>
        </w:tc>
        <w:tc>
          <w:tcPr>
            <w:tcW w:w="915" w:type="pct"/>
            <w:tcBorders>
              <w:top w:val="single" w:sz="4" w:space="0" w:color="auto"/>
              <w:left w:val="single" w:sz="4" w:space="0" w:color="auto"/>
              <w:bottom w:val="single" w:sz="4" w:space="0" w:color="auto"/>
              <w:right w:val="single" w:sz="4" w:space="0" w:color="auto"/>
            </w:tcBorders>
          </w:tcPr>
          <w:p w14:paraId="1002A0CB" w14:textId="4BD0750A"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3E0036" w14:textId="2F204389" w:rsidR="0074470A" w:rsidRPr="005B00C6" w:rsidRDefault="0074470A" w:rsidP="00906239">
            <w:pPr>
              <w:keepNext/>
              <w:keepLines/>
              <w:spacing w:after="0"/>
              <w:jc w:val="center"/>
              <w:rPr>
                <w:rFonts w:ascii="Arial" w:eastAsia="PMingLiU" w:hAnsi="Arial"/>
                <w:sz w:val="18"/>
              </w:rPr>
            </w:pPr>
          </w:p>
        </w:tc>
      </w:tr>
      <w:tr w:rsidR="0074470A" w:rsidRPr="005B00C6" w14:paraId="19348CB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1119B3C" w14:textId="6D32533E" w:rsidR="0074470A" w:rsidRPr="005B00C6" w:rsidRDefault="0074470A" w:rsidP="00906239">
            <w:pPr>
              <w:pStyle w:val="TAL"/>
            </w:pPr>
            <w:r w:rsidRPr="005B00C6">
              <w:t>DC_14A-30A_n260H</w:t>
            </w:r>
          </w:p>
        </w:tc>
        <w:tc>
          <w:tcPr>
            <w:tcW w:w="915" w:type="pct"/>
            <w:tcBorders>
              <w:top w:val="single" w:sz="4" w:space="0" w:color="auto"/>
              <w:left w:val="single" w:sz="4" w:space="0" w:color="auto"/>
              <w:bottom w:val="single" w:sz="4" w:space="0" w:color="auto"/>
              <w:right w:val="single" w:sz="4" w:space="0" w:color="auto"/>
            </w:tcBorders>
          </w:tcPr>
          <w:p w14:paraId="5B7D3519" w14:textId="3EB066C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510EC1" w14:textId="6CAB822B" w:rsidR="0074470A" w:rsidRPr="005B00C6" w:rsidRDefault="0074470A" w:rsidP="00906239">
            <w:pPr>
              <w:keepNext/>
              <w:keepLines/>
              <w:spacing w:after="0"/>
              <w:jc w:val="center"/>
              <w:rPr>
                <w:rFonts w:ascii="Arial" w:eastAsia="PMingLiU" w:hAnsi="Arial"/>
                <w:sz w:val="18"/>
              </w:rPr>
            </w:pPr>
          </w:p>
        </w:tc>
      </w:tr>
      <w:tr w:rsidR="0074470A" w:rsidRPr="005B00C6" w14:paraId="07C2BE23"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A42BA1" w14:textId="44A6090C" w:rsidR="0074470A" w:rsidRPr="005B00C6" w:rsidRDefault="0074470A" w:rsidP="00906239">
            <w:pPr>
              <w:pStyle w:val="TAL"/>
            </w:pPr>
            <w:r w:rsidRPr="005B00C6">
              <w:t>DC_14A-30A_n260I</w:t>
            </w:r>
          </w:p>
        </w:tc>
        <w:tc>
          <w:tcPr>
            <w:tcW w:w="915" w:type="pct"/>
            <w:tcBorders>
              <w:top w:val="single" w:sz="4" w:space="0" w:color="auto"/>
              <w:left w:val="single" w:sz="4" w:space="0" w:color="auto"/>
              <w:bottom w:val="single" w:sz="4" w:space="0" w:color="auto"/>
              <w:right w:val="single" w:sz="4" w:space="0" w:color="auto"/>
            </w:tcBorders>
          </w:tcPr>
          <w:p w14:paraId="782A950E" w14:textId="30B5D8D8"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786023" w14:textId="0EB32FA9" w:rsidR="0074470A" w:rsidRPr="005B00C6" w:rsidRDefault="0074470A" w:rsidP="00906239">
            <w:pPr>
              <w:keepNext/>
              <w:keepLines/>
              <w:spacing w:after="0"/>
              <w:jc w:val="center"/>
              <w:rPr>
                <w:rFonts w:ascii="Arial" w:eastAsia="PMingLiU" w:hAnsi="Arial"/>
                <w:sz w:val="18"/>
              </w:rPr>
            </w:pPr>
          </w:p>
        </w:tc>
      </w:tr>
      <w:tr w:rsidR="0038208C" w:rsidRPr="005F64EB" w14:paraId="7912ACE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8C3F46" w14:textId="77777777" w:rsidR="0038208C" w:rsidRPr="005F64EB" w:rsidRDefault="0038208C" w:rsidP="00DA5852">
            <w:pPr>
              <w:pStyle w:val="TAL"/>
            </w:pPr>
            <w:r w:rsidRPr="005F64EB">
              <w:rPr>
                <w:rFonts w:cs="Arial"/>
                <w:szCs w:val="18"/>
              </w:rPr>
              <w:t>DC_14A-30A_n260J</w:t>
            </w:r>
          </w:p>
        </w:tc>
        <w:tc>
          <w:tcPr>
            <w:tcW w:w="915" w:type="pct"/>
            <w:tcBorders>
              <w:top w:val="single" w:sz="4" w:space="0" w:color="auto"/>
              <w:left w:val="single" w:sz="4" w:space="0" w:color="auto"/>
              <w:bottom w:val="single" w:sz="4" w:space="0" w:color="auto"/>
              <w:right w:val="single" w:sz="4" w:space="0" w:color="auto"/>
            </w:tcBorders>
          </w:tcPr>
          <w:p w14:paraId="2A640D2A"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713BDF" w14:textId="77777777" w:rsidR="0038208C" w:rsidRPr="005F64EB" w:rsidRDefault="0038208C" w:rsidP="00DA5852">
            <w:pPr>
              <w:keepNext/>
              <w:keepLines/>
              <w:spacing w:after="0"/>
              <w:jc w:val="center"/>
              <w:rPr>
                <w:rFonts w:ascii="Arial" w:eastAsia="PMingLiU" w:hAnsi="Arial"/>
                <w:sz w:val="18"/>
              </w:rPr>
            </w:pPr>
          </w:p>
        </w:tc>
      </w:tr>
      <w:tr w:rsidR="0038208C" w:rsidRPr="005F64EB" w14:paraId="7E128FB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C7F2FE5" w14:textId="77777777" w:rsidR="0038208C" w:rsidRPr="005F64EB" w:rsidRDefault="0038208C" w:rsidP="00DA5852">
            <w:pPr>
              <w:pStyle w:val="TAL"/>
            </w:pPr>
            <w:r w:rsidRPr="005F64EB">
              <w:rPr>
                <w:rFonts w:cs="Arial"/>
                <w:szCs w:val="18"/>
              </w:rPr>
              <w:t>DC_14A-30A_n260K</w:t>
            </w:r>
          </w:p>
        </w:tc>
        <w:tc>
          <w:tcPr>
            <w:tcW w:w="915" w:type="pct"/>
            <w:tcBorders>
              <w:top w:val="single" w:sz="4" w:space="0" w:color="auto"/>
              <w:left w:val="single" w:sz="4" w:space="0" w:color="auto"/>
              <w:bottom w:val="single" w:sz="4" w:space="0" w:color="auto"/>
              <w:right w:val="single" w:sz="4" w:space="0" w:color="auto"/>
            </w:tcBorders>
          </w:tcPr>
          <w:p w14:paraId="165D3D49"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0E063F" w14:textId="77777777" w:rsidR="0038208C" w:rsidRPr="005F64EB" w:rsidRDefault="0038208C" w:rsidP="00DA5852">
            <w:pPr>
              <w:keepNext/>
              <w:keepLines/>
              <w:spacing w:after="0"/>
              <w:jc w:val="center"/>
              <w:rPr>
                <w:rFonts w:ascii="Arial" w:eastAsia="PMingLiU" w:hAnsi="Arial"/>
                <w:sz w:val="18"/>
              </w:rPr>
            </w:pPr>
          </w:p>
        </w:tc>
      </w:tr>
      <w:tr w:rsidR="0038208C" w:rsidRPr="005F64EB" w14:paraId="4378DDA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20C18A" w14:textId="77777777" w:rsidR="0038208C" w:rsidRPr="005F64EB" w:rsidRDefault="0038208C" w:rsidP="00DA5852">
            <w:pPr>
              <w:pStyle w:val="TAL"/>
            </w:pPr>
            <w:r w:rsidRPr="005F64EB">
              <w:rPr>
                <w:rFonts w:cs="Arial"/>
                <w:szCs w:val="18"/>
              </w:rPr>
              <w:t>DC_14A-30A_n260L</w:t>
            </w:r>
          </w:p>
        </w:tc>
        <w:tc>
          <w:tcPr>
            <w:tcW w:w="915" w:type="pct"/>
            <w:tcBorders>
              <w:top w:val="single" w:sz="4" w:space="0" w:color="auto"/>
              <w:left w:val="single" w:sz="4" w:space="0" w:color="auto"/>
              <w:bottom w:val="single" w:sz="4" w:space="0" w:color="auto"/>
              <w:right w:val="single" w:sz="4" w:space="0" w:color="auto"/>
            </w:tcBorders>
          </w:tcPr>
          <w:p w14:paraId="68ADA56B"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6464B9" w14:textId="77777777" w:rsidR="0038208C" w:rsidRPr="005F64EB" w:rsidRDefault="0038208C" w:rsidP="00DA5852">
            <w:pPr>
              <w:keepNext/>
              <w:keepLines/>
              <w:spacing w:after="0"/>
              <w:jc w:val="center"/>
              <w:rPr>
                <w:rFonts w:ascii="Arial" w:eastAsia="PMingLiU" w:hAnsi="Arial"/>
                <w:sz w:val="18"/>
              </w:rPr>
            </w:pPr>
          </w:p>
        </w:tc>
      </w:tr>
      <w:tr w:rsidR="0038208C" w:rsidRPr="005F64EB" w14:paraId="5A2FFFF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DD3933" w14:textId="77777777" w:rsidR="0038208C" w:rsidRPr="005F64EB" w:rsidRDefault="0038208C" w:rsidP="00DA5852">
            <w:pPr>
              <w:pStyle w:val="TAL"/>
            </w:pPr>
            <w:r w:rsidRPr="005F64EB">
              <w:rPr>
                <w:rFonts w:cs="Arial"/>
                <w:szCs w:val="18"/>
              </w:rPr>
              <w:t>DC_14A-30A_n260M</w:t>
            </w:r>
          </w:p>
        </w:tc>
        <w:tc>
          <w:tcPr>
            <w:tcW w:w="915" w:type="pct"/>
            <w:tcBorders>
              <w:top w:val="single" w:sz="4" w:space="0" w:color="auto"/>
              <w:left w:val="single" w:sz="4" w:space="0" w:color="auto"/>
              <w:bottom w:val="single" w:sz="4" w:space="0" w:color="auto"/>
              <w:right w:val="single" w:sz="4" w:space="0" w:color="auto"/>
            </w:tcBorders>
          </w:tcPr>
          <w:p w14:paraId="57E81CF6"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F59A5F" w14:textId="77777777" w:rsidR="0038208C" w:rsidRPr="005F64EB" w:rsidRDefault="0038208C" w:rsidP="00DA5852">
            <w:pPr>
              <w:keepNext/>
              <w:keepLines/>
              <w:spacing w:after="0"/>
              <w:jc w:val="center"/>
              <w:rPr>
                <w:rFonts w:ascii="Arial" w:eastAsia="PMingLiU" w:hAnsi="Arial"/>
                <w:sz w:val="18"/>
              </w:rPr>
            </w:pPr>
          </w:p>
        </w:tc>
      </w:tr>
      <w:tr w:rsidR="0074470A" w:rsidRPr="005B00C6" w14:paraId="0974FEE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05024E" w14:textId="5EA134E0" w:rsidR="0074470A" w:rsidRPr="005B00C6" w:rsidRDefault="0074470A" w:rsidP="00906239">
            <w:pPr>
              <w:pStyle w:val="TAL"/>
            </w:pPr>
            <w:r w:rsidRPr="005B00C6">
              <w:t>DC_14A-66A_n260A</w:t>
            </w:r>
          </w:p>
        </w:tc>
        <w:tc>
          <w:tcPr>
            <w:tcW w:w="915" w:type="pct"/>
            <w:tcBorders>
              <w:top w:val="single" w:sz="4" w:space="0" w:color="auto"/>
              <w:left w:val="single" w:sz="4" w:space="0" w:color="auto"/>
              <w:bottom w:val="single" w:sz="4" w:space="0" w:color="auto"/>
              <w:right w:val="single" w:sz="4" w:space="0" w:color="auto"/>
            </w:tcBorders>
          </w:tcPr>
          <w:p w14:paraId="3C365004" w14:textId="6976524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CDA7ED" w14:textId="00488894" w:rsidR="0074470A" w:rsidRPr="005B00C6" w:rsidRDefault="0074470A" w:rsidP="00906239">
            <w:pPr>
              <w:keepNext/>
              <w:keepLines/>
              <w:spacing w:after="0"/>
              <w:jc w:val="center"/>
              <w:rPr>
                <w:rFonts w:ascii="Arial" w:eastAsia="PMingLiU" w:hAnsi="Arial"/>
                <w:sz w:val="18"/>
              </w:rPr>
            </w:pPr>
          </w:p>
        </w:tc>
      </w:tr>
      <w:tr w:rsidR="0074470A" w:rsidRPr="005B00C6" w14:paraId="5F2E6792"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863299F" w14:textId="38ED9823" w:rsidR="0074470A" w:rsidRPr="005B00C6" w:rsidRDefault="0074470A" w:rsidP="00906239">
            <w:pPr>
              <w:pStyle w:val="TAL"/>
            </w:pPr>
            <w:r w:rsidRPr="005B00C6">
              <w:t>DC_14A-66A_n260G</w:t>
            </w:r>
          </w:p>
        </w:tc>
        <w:tc>
          <w:tcPr>
            <w:tcW w:w="915" w:type="pct"/>
            <w:tcBorders>
              <w:top w:val="single" w:sz="4" w:space="0" w:color="auto"/>
              <w:left w:val="single" w:sz="4" w:space="0" w:color="auto"/>
              <w:bottom w:val="single" w:sz="4" w:space="0" w:color="auto"/>
              <w:right w:val="single" w:sz="4" w:space="0" w:color="auto"/>
            </w:tcBorders>
          </w:tcPr>
          <w:p w14:paraId="3F40ACD3" w14:textId="0DF25979"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EE1F85" w14:textId="1B54310E" w:rsidR="0074470A" w:rsidRPr="005B00C6" w:rsidRDefault="0074470A" w:rsidP="00906239">
            <w:pPr>
              <w:keepNext/>
              <w:keepLines/>
              <w:spacing w:after="0"/>
              <w:jc w:val="center"/>
              <w:rPr>
                <w:rFonts w:ascii="Arial" w:eastAsia="PMingLiU" w:hAnsi="Arial"/>
                <w:sz w:val="18"/>
              </w:rPr>
            </w:pPr>
          </w:p>
        </w:tc>
      </w:tr>
      <w:tr w:rsidR="0074470A" w:rsidRPr="005B00C6" w14:paraId="01CBD7C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18B58F" w14:textId="2FE5EA56" w:rsidR="0074470A" w:rsidRPr="005B00C6" w:rsidRDefault="0074470A" w:rsidP="00906239">
            <w:pPr>
              <w:pStyle w:val="TAL"/>
            </w:pPr>
            <w:r w:rsidRPr="005B00C6">
              <w:t>DC_14A-66A_n260H</w:t>
            </w:r>
          </w:p>
        </w:tc>
        <w:tc>
          <w:tcPr>
            <w:tcW w:w="915" w:type="pct"/>
            <w:tcBorders>
              <w:top w:val="single" w:sz="4" w:space="0" w:color="auto"/>
              <w:left w:val="single" w:sz="4" w:space="0" w:color="auto"/>
              <w:bottom w:val="single" w:sz="4" w:space="0" w:color="auto"/>
              <w:right w:val="single" w:sz="4" w:space="0" w:color="auto"/>
            </w:tcBorders>
          </w:tcPr>
          <w:p w14:paraId="45FA2C28" w14:textId="225BA6E2"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2BD1DF" w14:textId="7F97D265" w:rsidR="0074470A" w:rsidRPr="005B00C6" w:rsidRDefault="0074470A" w:rsidP="00906239">
            <w:pPr>
              <w:keepNext/>
              <w:keepLines/>
              <w:spacing w:after="0"/>
              <w:jc w:val="center"/>
              <w:rPr>
                <w:rFonts w:ascii="Arial" w:eastAsia="PMingLiU" w:hAnsi="Arial"/>
                <w:sz w:val="18"/>
              </w:rPr>
            </w:pPr>
          </w:p>
        </w:tc>
      </w:tr>
      <w:tr w:rsidR="0074470A" w:rsidRPr="005B00C6" w14:paraId="7D099FF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421CBDB" w14:textId="304F0E23" w:rsidR="0074470A" w:rsidRPr="005B00C6" w:rsidRDefault="0074470A" w:rsidP="00906239">
            <w:pPr>
              <w:pStyle w:val="TAL"/>
            </w:pPr>
            <w:r w:rsidRPr="005B00C6">
              <w:t>DC_14A-66A_n260I</w:t>
            </w:r>
          </w:p>
        </w:tc>
        <w:tc>
          <w:tcPr>
            <w:tcW w:w="915" w:type="pct"/>
            <w:tcBorders>
              <w:top w:val="single" w:sz="4" w:space="0" w:color="auto"/>
              <w:left w:val="single" w:sz="4" w:space="0" w:color="auto"/>
              <w:bottom w:val="single" w:sz="4" w:space="0" w:color="auto"/>
              <w:right w:val="single" w:sz="4" w:space="0" w:color="auto"/>
            </w:tcBorders>
          </w:tcPr>
          <w:p w14:paraId="1F964CE1" w14:textId="63DE22F0"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A8885C" w14:textId="4E31E67D" w:rsidR="0074470A" w:rsidRPr="005B00C6" w:rsidRDefault="0074470A" w:rsidP="00906239">
            <w:pPr>
              <w:keepNext/>
              <w:keepLines/>
              <w:spacing w:after="0"/>
              <w:jc w:val="center"/>
              <w:rPr>
                <w:rFonts w:ascii="Arial" w:eastAsia="PMingLiU" w:hAnsi="Arial"/>
                <w:sz w:val="18"/>
              </w:rPr>
            </w:pPr>
          </w:p>
        </w:tc>
      </w:tr>
      <w:tr w:rsidR="0038208C" w:rsidRPr="005F64EB" w14:paraId="6F582DC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07DE815" w14:textId="77777777" w:rsidR="0038208C" w:rsidRPr="005F64EB" w:rsidRDefault="0038208C" w:rsidP="00DA5852">
            <w:pPr>
              <w:pStyle w:val="TAL"/>
            </w:pPr>
            <w:r w:rsidRPr="005F64EB">
              <w:t>DC_14A-66A_n260J</w:t>
            </w:r>
          </w:p>
        </w:tc>
        <w:tc>
          <w:tcPr>
            <w:tcW w:w="915" w:type="pct"/>
            <w:tcBorders>
              <w:top w:val="single" w:sz="4" w:space="0" w:color="auto"/>
              <w:left w:val="single" w:sz="4" w:space="0" w:color="auto"/>
              <w:bottom w:val="single" w:sz="4" w:space="0" w:color="auto"/>
              <w:right w:val="single" w:sz="4" w:space="0" w:color="auto"/>
            </w:tcBorders>
          </w:tcPr>
          <w:p w14:paraId="193D22D5"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BCFD8E" w14:textId="77777777" w:rsidR="0038208C" w:rsidRPr="005F64EB" w:rsidRDefault="0038208C" w:rsidP="00DA5852">
            <w:pPr>
              <w:keepNext/>
              <w:keepLines/>
              <w:spacing w:after="0"/>
              <w:jc w:val="center"/>
              <w:rPr>
                <w:rFonts w:ascii="Arial" w:eastAsia="PMingLiU" w:hAnsi="Arial"/>
                <w:sz w:val="18"/>
              </w:rPr>
            </w:pPr>
          </w:p>
        </w:tc>
      </w:tr>
      <w:tr w:rsidR="0038208C" w:rsidRPr="005F64EB" w14:paraId="5FC563E6"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E18C3B" w14:textId="77777777" w:rsidR="0038208C" w:rsidRPr="00A36FC2" w:rsidRDefault="0038208C" w:rsidP="00DA5852">
            <w:pPr>
              <w:pStyle w:val="TAL"/>
              <w:rPr>
                <w:rFonts w:eastAsia="PMingLiU"/>
                <w:lang w:eastAsia="zh-TW"/>
              </w:rPr>
            </w:pPr>
            <w:r w:rsidRPr="005F64EB">
              <w:t>DC_14A-66A_n260</w:t>
            </w:r>
            <w:r w:rsidRPr="005F64EB">
              <w:rPr>
                <w:rFonts w:eastAsia="PMingLiU" w:hint="eastAsia"/>
                <w:lang w:eastAsia="zh-TW"/>
              </w:rPr>
              <w:t>K</w:t>
            </w:r>
          </w:p>
        </w:tc>
        <w:tc>
          <w:tcPr>
            <w:tcW w:w="915" w:type="pct"/>
            <w:tcBorders>
              <w:top w:val="single" w:sz="4" w:space="0" w:color="auto"/>
              <w:left w:val="single" w:sz="4" w:space="0" w:color="auto"/>
              <w:bottom w:val="single" w:sz="4" w:space="0" w:color="auto"/>
              <w:right w:val="single" w:sz="4" w:space="0" w:color="auto"/>
            </w:tcBorders>
          </w:tcPr>
          <w:p w14:paraId="7BCD71F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A096C9" w14:textId="77777777" w:rsidR="0038208C" w:rsidRPr="005F64EB" w:rsidRDefault="0038208C" w:rsidP="00DA5852">
            <w:pPr>
              <w:keepNext/>
              <w:keepLines/>
              <w:spacing w:after="0"/>
              <w:jc w:val="center"/>
              <w:rPr>
                <w:rFonts w:ascii="Arial" w:eastAsia="PMingLiU" w:hAnsi="Arial"/>
                <w:sz w:val="18"/>
              </w:rPr>
            </w:pPr>
          </w:p>
        </w:tc>
      </w:tr>
      <w:tr w:rsidR="0038208C" w:rsidRPr="005F64EB" w14:paraId="22EC6F80"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2966850" w14:textId="77777777" w:rsidR="0038208C" w:rsidRPr="00A36FC2" w:rsidRDefault="0038208C" w:rsidP="00DA5852">
            <w:pPr>
              <w:pStyle w:val="TAL"/>
              <w:rPr>
                <w:rFonts w:eastAsia="PMingLiU"/>
                <w:lang w:eastAsia="zh-TW"/>
              </w:rPr>
            </w:pPr>
            <w:r w:rsidRPr="005F64EB">
              <w:t>DC_14A-66A_n260</w:t>
            </w:r>
            <w:r w:rsidRPr="005F64EB">
              <w:rPr>
                <w:rFonts w:eastAsia="PMingLiU" w:hint="eastAsia"/>
                <w:lang w:eastAsia="zh-TW"/>
              </w:rPr>
              <w:t>L</w:t>
            </w:r>
          </w:p>
        </w:tc>
        <w:tc>
          <w:tcPr>
            <w:tcW w:w="915" w:type="pct"/>
            <w:tcBorders>
              <w:top w:val="single" w:sz="4" w:space="0" w:color="auto"/>
              <w:left w:val="single" w:sz="4" w:space="0" w:color="auto"/>
              <w:bottom w:val="single" w:sz="4" w:space="0" w:color="auto"/>
              <w:right w:val="single" w:sz="4" w:space="0" w:color="auto"/>
            </w:tcBorders>
          </w:tcPr>
          <w:p w14:paraId="4F2CA545"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E803F4" w14:textId="77777777" w:rsidR="0038208C" w:rsidRPr="005F64EB" w:rsidRDefault="0038208C" w:rsidP="00DA5852">
            <w:pPr>
              <w:keepNext/>
              <w:keepLines/>
              <w:spacing w:after="0"/>
              <w:jc w:val="center"/>
              <w:rPr>
                <w:rFonts w:ascii="Arial" w:eastAsia="PMingLiU" w:hAnsi="Arial"/>
                <w:sz w:val="18"/>
              </w:rPr>
            </w:pPr>
          </w:p>
        </w:tc>
      </w:tr>
      <w:tr w:rsidR="0038208C" w:rsidRPr="005F64EB" w14:paraId="3E216E5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7E3C64" w14:textId="77777777" w:rsidR="0038208C" w:rsidRPr="00A36FC2" w:rsidRDefault="0038208C" w:rsidP="00DA5852">
            <w:pPr>
              <w:pStyle w:val="TAL"/>
              <w:rPr>
                <w:rFonts w:eastAsia="PMingLiU"/>
                <w:lang w:eastAsia="zh-TW"/>
              </w:rPr>
            </w:pPr>
            <w:r w:rsidRPr="005F64EB">
              <w:t>DC_14A-66A_n260</w:t>
            </w:r>
            <w:r w:rsidRPr="005F64EB">
              <w:rPr>
                <w:rFonts w:eastAsia="PMingLiU" w:hint="eastAsia"/>
                <w:lang w:eastAsia="zh-TW"/>
              </w:rPr>
              <w:t>M</w:t>
            </w:r>
          </w:p>
        </w:tc>
        <w:tc>
          <w:tcPr>
            <w:tcW w:w="915" w:type="pct"/>
            <w:tcBorders>
              <w:top w:val="single" w:sz="4" w:space="0" w:color="auto"/>
              <w:left w:val="single" w:sz="4" w:space="0" w:color="auto"/>
              <w:bottom w:val="single" w:sz="4" w:space="0" w:color="auto"/>
              <w:right w:val="single" w:sz="4" w:space="0" w:color="auto"/>
            </w:tcBorders>
          </w:tcPr>
          <w:p w14:paraId="7CDFBFA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98988F" w14:textId="77777777" w:rsidR="0038208C" w:rsidRPr="005F64EB" w:rsidRDefault="0038208C" w:rsidP="00DA5852">
            <w:pPr>
              <w:keepNext/>
              <w:keepLines/>
              <w:spacing w:after="0"/>
              <w:jc w:val="center"/>
              <w:rPr>
                <w:rFonts w:ascii="Arial" w:eastAsia="PMingLiU" w:hAnsi="Arial"/>
                <w:sz w:val="18"/>
              </w:rPr>
            </w:pPr>
          </w:p>
        </w:tc>
      </w:tr>
      <w:tr w:rsidR="0074470A" w:rsidRPr="005B00C6" w14:paraId="7F18F2C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54B4EA0" w14:textId="3310E287" w:rsidR="0074470A" w:rsidRPr="005B00C6" w:rsidRDefault="0074470A" w:rsidP="00906239">
            <w:pPr>
              <w:pStyle w:val="TAL"/>
            </w:pPr>
            <w:r w:rsidRPr="005B00C6">
              <w:t>DC_14A-66A-66A_n260A</w:t>
            </w:r>
          </w:p>
        </w:tc>
        <w:tc>
          <w:tcPr>
            <w:tcW w:w="915" w:type="pct"/>
            <w:tcBorders>
              <w:top w:val="single" w:sz="4" w:space="0" w:color="auto"/>
              <w:left w:val="single" w:sz="4" w:space="0" w:color="auto"/>
              <w:bottom w:val="single" w:sz="4" w:space="0" w:color="auto"/>
              <w:right w:val="single" w:sz="4" w:space="0" w:color="auto"/>
            </w:tcBorders>
          </w:tcPr>
          <w:p w14:paraId="6514466F" w14:textId="29CF207F"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75E921" w14:textId="7F32972E" w:rsidR="0074470A" w:rsidRPr="005B00C6" w:rsidRDefault="0074470A" w:rsidP="00906239">
            <w:pPr>
              <w:keepNext/>
              <w:keepLines/>
              <w:spacing w:after="0"/>
              <w:jc w:val="center"/>
              <w:rPr>
                <w:rFonts w:ascii="Arial" w:eastAsia="PMingLiU" w:hAnsi="Arial"/>
                <w:sz w:val="18"/>
              </w:rPr>
            </w:pPr>
          </w:p>
        </w:tc>
      </w:tr>
      <w:tr w:rsidR="0074470A" w:rsidRPr="005B00C6" w14:paraId="46B0864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3DEE2E7" w14:textId="46E38F15" w:rsidR="0074470A" w:rsidRPr="005B00C6" w:rsidRDefault="0074470A" w:rsidP="00906239">
            <w:pPr>
              <w:pStyle w:val="TAL"/>
            </w:pPr>
            <w:r w:rsidRPr="005B00C6">
              <w:t>DC_14A-66A-66A_n260G</w:t>
            </w:r>
          </w:p>
        </w:tc>
        <w:tc>
          <w:tcPr>
            <w:tcW w:w="915" w:type="pct"/>
            <w:tcBorders>
              <w:top w:val="single" w:sz="4" w:space="0" w:color="auto"/>
              <w:left w:val="single" w:sz="4" w:space="0" w:color="auto"/>
              <w:bottom w:val="single" w:sz="4" w:space="0" w:color="auto"/>
              <w:right w:val="single" w:sz="4" w:space="0" w:color="auto"/>
            </w:tcBorders>
          </w:tcPr>
          <w:p w14:paraId="48B3AE01" w14:textId="22F4FC5C"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DE28F9" w14:textId="0FDAA4E1" w:rsidR="0074470A" w:rsidRPr="005B00C6" w:rsidRDefault="0074470A" w:rsidP="00906239">
            <w:pPr>
              <w:keepNext/>
              <w:keepLines/>
              <w:spacing w:after="0"/>
              <w:jc w:val="center"/>
              <w:rPr>
                <w:rFonts w:ascii="Arial" w:eastAsia="PMingLiU" w:hAnsi="Arial"/>
                <w:sz w:val="18"/>
              </w:rPr>
            </w:pPr>
          </w:p>
        </w:tc>
      </w:tr>
      <w:tr w:rsidR="0074470A" w:rsidRPr="005B00C6" w14:paraId="13D45D1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D1BC534" w14:textId="367B0DC0" w:rsidR="0074470A" w:rsidRPr="005B00C6" w:rsidRDefault="0074470A" w:rsidP="00906239">
            <w:pPr>
              <w:pStyle w:val="TAL"/>
            </w:pPr>
            <w:r w:rsidRPr="005B00C6">
              <w:t>DC_14A-66A-66A_n260H</w:t>
            </w:r>
          </w:p>
        </w:tc>
        <w:tc>
          <w:tcPr>
            <w:tcW w:w="915" w:type="pct"/>
            <w:tcBorders>
              <w:top w:val="single" w:sz="4" w:space="0" w:color="auto"/>
              <w:left w:val="single" w:sz="4" w:space="0" w:color="auto"/>
              <w:bottom w:val="single" w:sz="4" w:space="0" w:color="auto"/>
              <w:right w:val="single" w:sz="4" w:space="0" w:color="auto"/>
            </w:tcBorders>
          </w:tcPr>
          <w:p w14:paraId="2D694850" w14:textId="29CB4A81"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D94074" w14:textId="34B82CD1" w:rsidR="0074470A" w:rsidRPr="005B00C6" w:rsidRDefault="0074470A" w:rsidP="00906239">
            <w:pPr>
              <w:keepNext/>
              <w:keepLines/>
              <w:spacing w:after="0"/>
              <w:jc w:val="center"/>
              <w:rPr>
                <w:rFonts w:ascii="Arial" w:eastAsia="PMingLiU" w:hAnsi="Arial"/>
                <w:sz w:val="18"/>
              </w:rPr>
            </w:pPr>
          </w:p>
        </w:tc>
      </w:tr>
      <w:tr w:rsidR="0074470A" w:rsidRPr="005B00C6" w14:paraId="0C6CDB9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03AF4B" w14:textId="6992E49E" w:rsidR="0074470A" w:rsidRPr="005B00C6" w:rsidRDefault="0074470A" w:rsidP="00906239">
            <w:pPr>
              <w:pStyle w:val="TAL"/>
            </w:pPr>
            <w:r w:rsidRPr="005B00C6">
              <w:t>DC_14A-66A-66A_n260I</w:t>
            </w:r>
          </w:p>
        </w:tc>
        <w:tc>
          <w:tcPr>
            <w:tcW w:w="915" w:type="pct"/>
            <w:tcBorders>
              <w:top w:val="single" w:sz="4" w:space="0" w:color="auto"/>
              <w:left w:val="single" w:sz="4" w:space="0" w:color="auto"/>
              <w:bottom w:val="single" w:sz="4" w:space="0" w:color="auto"/>
              <w:right w:val="single" w:sz="4" w:space="0" w:color="auto"/>
            </w:tcBorders>
          </w:tcPr>
          <w:p w14:paraId="0968A0B9" w14:textId="43596461" w:rsidR="0074470A" w:rsidRPr="005B00C6" w:rsidRDefault="0074470A" w:rsidP="00906239">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9CA1D0" w14:textId="5C52833E" w:rsidR="0074470A" w:rsidRPr="005B00C6" w:rsidRDefault="0074470A" w:rsidP="00906239">
            <w:pPr>
              <w:keepNext/>
              <w:keepLines/>
              <w:spacing w:after="0"/>
              <w:jc w:val="center"/>
              <w:rPr>
                <w:rFonts w:ascii="Arial" w:eastAsia="PMingLiU" w:hAnsi="Arial"/>
                <w:sz w:val="18"/>
              </w:rPr>
            </w:pPr>
          </w:p>
        </w:tc>
      </w:tr>
      <w:tr w:rsidR="0038208C" w:rsidRPr="005F64EB" w14:paraId="1EDBD4F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9B27FC1" w14:textId="77777777" w:rsidR="0038208C" w:rsidRPr="00A36FC2" w:rsidRDefault="0038208C" w:rsidP="00DA5852">
            <w:pPr>
              <w:pStyle w:val="TAL"/>
              <w:rPr>
                <w:rFonts w:eastAsia="PMingLiU"/>
                <w:lang w:eastAsia="zh-TW"/>
              </w:rPr>
            </w:pPr>
            <w:r w:rsidRPr="005F64EB">
              <w:t>DC_14A-66A-66A_n260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CA98839" w14:textId="77777777" w:rsidR="0038208C" w:rsidRPr="005F64EB" w:rsidRDefault="0038208C" w:rsidP="00DA5852">
            <w:pPr>
              <w:keepNext/>
              <w:keepLines/>
              <w:spacing w:after="0"/>
              <w:jc w:val="center"/>
              <w:rPr>
                <w:rFonts w:ascii="Arial" w:eastAsia="PMingLiU" w:hAnsi="Arial"/>
                <w:sz w:val="18"/>
              </w:rPr>
            </w:pPr>
          </w:p>
        </w:tc>
      </w:tr>
      <w:tr w:rsidR="0038208C" w:rsidRPr="005F64EB" w14:paraId="073DB1E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284DA0B" w14:textId="77777777" w:rsidR="0038208C" w:rsidRPr="00A36FC2" w:rsidRDefault="0038208C" w:rsidP="00DA5852">
            <w:pPr>
              <w:pStyle w:val="TAL"/>
              <w:rPr>
                <w:rFonts w:eastAsia="PMingLiU"/>
                <w:lang w:eastAsia="zh-TW"/>
              </w:rPr>
            </w:pPr>
            <w:r w:rsidRPr="005F64EB">
              <w:t>DC_14A-66A-66A_n260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F3BA45" w14:textId="77777777" w:rsidR="0038208C" w:rsidRPr="005F64EB" w:rsidRDefault="0038208C" w:rsidP="00DA5852">
            <w:pPr>
              <w:keepNext/>
              <w:keepLines/>
              <w:spacing w:after="0"/>
              <w:jc w:val="center"/>
              <w:rPr>
                <w:rFonts w:ascii="Arial" w:eastAsia="PMingLiU" w:hAnsi="Arial"/>
                <w:sz w:val="18"/>
              </w:rPr>
            </w:pPr>
          </w:p>
        </w:tc>
      </w:tr>
      <w:tr w:rsidR="0038208C" w:rsidRPr="005F64EB" w14:paraId="1BAE720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4DE8D4F" w14:textId="77777777" w:rsidR="0038208C" w:rsidRPr="005F64EB" w:rsidRDefault="0038208C" w:rsidP="00DA5852">
            <w:pPr>
              <w:pStyle w:val="TAL"/>
            </w:pPr>
            <w:r w:rsidRPr="005F64EB">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8CCD58" w14:textId="77777777" w:rsidR="0038208C" w:rsidRPr="005F64EB" w:rsidRDefault="0038208C" w:rsidP="00DA5852">
            <w:pPr>
              <w:keepNext/>
              <w:keepLines/>
              <w:spacing w:after="0"/>
              <w:jc w:val="center"/>
              <w:rPr>
                <w:rFonts w:ascii="Arial" w:eastAsia="PMingLiU" w:hAnsi="Arial"/>
                <w:sz w:val="18"/>
              </w:rPr>
            </w:pPr>
          </w:p>
        </w:tc>
      </w:tr>
      <w:tr w:rsidR="0038208C" w:rsidRPr="005F64EB" w14:paraId="4432879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592DD8" w14:textId="77777777" w:rsidR="0038208C" w:rsidRPr="00A36FC2" w:rsidRDefault="0038208C" w:rsidP="00DA5852">
            <w:pPr>
              <w:pStyle w:val="TAL"/>
              <w:rPr>
                <w:rFonts w:eastAsia="PMingLiU"/>
                <w:lang w:eastAsia="zh-TW"/>
              </w:rPr>
            </w:pPr>
            <w:r w:rsidRPr="005F64EB">
              <w:t>DC_14A-66A-66A_n260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11F00A" w14:textId="77777777" w:rsidR="0038208C" w:rsidRPr="005F64EB" w:rsidRDefault="0038208C" w:rsidP="00DA5852">
            <w:pPr>
              <w:keepNext/>
              <w:keepLines/>
              <w:spacing w:after="0"/>
              <w:jc w:val="center"/>
              <w:rPr>
                <w:rFonts w:ascii="Arial" w:eastAsia="PMingLiU" w:hAnsi="Arial"/>
                <w:sz w:val="18"/>
              </w:rPr>
            </w:pPr>
          </w:p>
        </w:tc>
      </w:tr>
      <w:tr w:rsidR="0074470A" w:rsidRPr="005B00C6" w14:paraId="2524C62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7C608B8" w14:textId="77777777" w:rsidR="0074470A" w:rsidRPr="005B00C6" w:rsidRDefault="0074470A" w:rsidP="00906239">
            <w:pPr>
              <w:pStyle w:val="TAL"/>
              <w:rPr>
                <w:rFonts w:eastAsia="PMingLiU"/>
                <w:lang w:eastAsia="ja-JP"/>
              </w:rPr>
            </w:pPr>
            <w:r w:rsidRPr="005B00C6">
              <w:t>DC_19A-21A_n257A</w:t>
            </w:r>
          </w:p>
        </w:tc>
        <w:tc>
          <w:tcPr>
            <w:tcW w:w="915" w:type="pct"/>
            <w:tcBorders>
              <w:top w:val="single" w:sz="4" w:space="0" w:color="auto"/>
              <w:left w:val="single" w:sz="4" w:space="0" w:color="auto"/>
              <w:bottom w:val="single" w:sz="4" w:space="0" w:color="auto"/>
              <w:right w:val="single" w:sz="4" w:space="0" w:color="auto"/>
            </w:tcBorders>
          </w:tcPr>
          <w:p w14:paraId="13496013"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4D1CA8" w14:textId="77777777" w:rsidR="0074470A" w:rsidRPr="005B00C6" w:rsidRDefault="0074470A" w:rsidP="00906239">
            <w:pPr>
              <w:keepNext/>
              <w:keepLines/>
              <w:spacing w:after="0"/>
              <w:jc w:val="center"/>
              <w:rPr>
                <w:rFonts w:ascii="Arial" w:eastAsia="PMingLiU" w:hAnsi="Arial"/>
                <w:sz w:val="18"/>
              </w:rPr>
            </w:pPr>
          </w:p>
        </w:tc>
      </w:tr>
      <w:tr w:rsidR="0074470A" w:rsidRPr="005B00C6" w14:paraId="1EB38E0F"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0035062" w14:textId="5153331D" w:rsidR="0074470A" w:rsidRPr="005B00C6" w:rsidRDefault="0074470A" w:rsidP="00906239">
            <w:pPr>
              <w:pStyle w:val="TAL"/>
            </w:pPr>
            <w:r w:rsidRPr="005B00C6">
              <w:t>DC_19A-21A_n257G</w:t>
            </w:r>
          </w:p>
        </w:tc>
        <w:tc>
          <w:tcPr>
            <w:tcW w:w="915" w:type="pct"/>
            <w:tcBorders>
              <w:top w:val="single" w:sz="4" w:space="0" w:color="auto"/>
              <w:left w:val="single" w:sz="4" w:space="0" w:color="auto"/>
              <w:bottom w:val="single" w:sz="4" w:space="0" w:color="auto"/>
              <w:right w:val="single" w:sz="4" w:space="0" w:color="auto"/>
            </w:tcBorders>
          </w:tcPr>
          <w:p w14:paraId="7A2FADF8" w14:textId="7FDCC0DD"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28C9A4" w14:textId="77777777" w:rsidR="0074470A" w:rsidRPr="005B00C6" w:rsidRDefault="0074470A" w:rsidP="00906239">
            <w:pPr>
              <w:keepNext/>
              <w:keepLines/>
              <w:spacing w:after="0"/>
              <w:jc w:val="center"/>
              <w:rPr>
                <w:rFonts w:ascii="Arial" w:eastAsia="PMingLiU" w:hAnsi="Arial"/>
                <w:sz w:val="18"/>
              </w:rPr>
            </w:pPr>
          </w:p>
        </w:tc>
      </w:tr>
      <w:tr w:rsidR="0074470A" w:rsidRPr="005B00C6" w14:paraId="3AA589EB"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9047DD" w14:textId="52DFDC9D" w:rsidR="0074470A" w:rsidRPr="005B00C6" w:rsidRDefault="0074470A" w:rsidP="00906239">
            <w:pPr>
              <w:pStyle w:val="TAL"/>
            </w:pPr>
            <w:r w:rsidRPr="005B00C6">
              <w:t>DC_19A-21A_n257H</w:t>
            </w:r>
          </w:p>
        </w:tc>
        <w:tc>
          <w:tcPr>
            <w:tcW w:w="915" w:type="pct"/>
            <w:tcBorders>
              <w:top w:val="single" w:sz="4" w:space="0" w:color="auto"/>
              <w:left w:val="single" w:sz="4" w:space="0" w:color="auto"/>
              <w:bottom w:val="single" w:sz="4" w:space="0" w:color="auto"/>
              <w:right w:val="single" w:sz="4" w:space="0" w:color="auto"/>
            </w:tcBorders>
          </w:tcPr>
          <w:p w14:paraId="6C21DE65" w14:textId="711F5676"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F15A" w14:textId="77777777" w:rsidR="0074470A" w:rsidRPr="005B00C6" w:rsidRDefault="0074470A" w:rsidP="00906239">
            <w:pPr>
              <w:keepNext/>
              <w:keepLines/>
              <w:spacing w:after="0"/>
              <w:jc w:val="center"/>
              <w:rPr>
                <w:rFonts w:ascii="Arial" w:eastAsia="PMingLiU" w:hAnsi="Arial"/>
                <w:sz w:val="18"/>
              </w:rPr>
            </w:pPr>
          </w:p>
        </w:tc>
      </w:tr>
      <w:tr w:rsidR="0074470A" w:rsidRPr="005B00C6" w14:paraId="36BFD6A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9B973F3" w14:textId="5A44EE7E" w:rsidR="0074470A" w:rsidRPr="005B00C6" w:rsidRDefault="0074470A" w:rsidP="00906239">
            <w:pPr>
              <w:pStyle w:val="TAL"/>
            </w:pPr>
            <w:r w:rsidRPr="005B00C6">
              <w:t>DC_19A-21A_n257I</w:t>
            </w:r>
          </w:p>
        </w:tc>
        <w:tc>
          <w:tcPr>
            <w:tcW w:w="915" w:type="pct"/>
            <w:tcBorders>
              <w:top w:val="single" w:sz="4" w:space="0" w:color="auto"/>
              <w:left w:val="single" w:sz="4" w:space="0" w:color="auto"/>
              <w:bottom w:val="single" w:sz="4" w:space="0" w:color="auto"/>
              <w:right w:val="single" w:sz="4" w:space="0" w:color="auto"/>
            </w:tcBorders>
          </w:tcPr>
          <w:p w14:paraId="5AA21CE0" w14:textId="217E3AE8"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D67585" w14:textId="77777777" w:rsidR="0074470A" w:rsidRPr="005B00C6" w:rsidRDefault="0074470A" w:rsidP="00906239">
            <w:pPr>
              <w:keepNext/>
              <w:keepLines/>
              <w:spacing w:after="0"/>
              <w:jc w:val="center"/>
              <w:rPr>
                <w:rFonts w:ascii="Arial" w:eastAsia="PMingLiU" w:hAnsi="Arial"/>
                <w:sz w:val="18"/>
              </w:rPr>
            </w:pPr>
          </w:p>
        </w:tc>
      </w:tr>
      <w:tr w:rsidR="0074470A" w:rsidRPr="005B00C6" w14:paraId="4208989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ED2D50F" w14:textId="77777777" w:rsidR="0074470A" w:rsidRPr="005B00C6" w:rsidRDefault="0074470A" w:rsidP="00906239">
            <w:pPr>
              <w:pStyle w:val="TAL"/>
              <w:rPr>
                <w:rFonts w:eastAsia="PMingLiU"/>
                <w:lang w:eastAsia="ja-JP"/>
              </w:rPr>
            </w:pPr>
            <w:r w:rsidRPr="005B00C6">
              <w:t>DC_19A-42A_n257A</w:t>
            </w:r>
          </w:p>
        </w:tc>
        <w:tc>
          <w:tcPr>
            <w:tcW w:w="915" w:type="pct"/>
            <w:tcBorders>
              <w:top w:val="single" w:sz="4" w:space="0" w:color="auto"/>
              <w:left w:val="single" w:sz="4" w:space="0" w:color="auto"/>
              <w:bottom w:val="single" w:sz="4" w:space="0" w:color="auto"/>
              <w:right w:val="single" w:sz="4" w:space="0" w:color="auto"/>
            </w:tcBorders>
          </w:tcPr>
          <w:p w14:paraId="494462D6"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FFBB33" w14:textId="77777777" w:rsidR="0074470A" w:rsidRPr="005B00C6" w:rsidRDefault="0074470A" w:rsidP="00906239">
            <w:pPr>
              <w:keepNext/>
              <w:keepLines/>
              <w:spacing w:after="0"/>
              <w:jc w:val="center"/>
              <w:rPr>
                <w:rFonts w:ascii="Arial" w:eastAsia="PMingLiU" w:hAnsi="Arial"/>
                <w:sz w:val="18"/>
              </w:rPr>
            </w:pPr>
          </w:p>
        </w:tc>
      </w:tr>
      <w:tr w:rsidR="0074470A" w:rsidRPr="005B00C6" w14:paraId="38A8B2E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03D8B5" w14:textId="3512274B" w:rsidR="0074470A" w:rsidRPr="005B00C6" w:rsidRDefault="0074470A" w:rsidP="00906239">
            <w:pPr>
              <w:pStyle w:val="TAL"/>
            </w:pPr>
            <w:r w:rsidRPr="005B00C6">
              <w:t>DC_19A-42A_n257G</w:t>
            </w:r>
          </w:p>
        </w:tc>
        <w:tc>
          <w:tcPr>
            <w:tcW w:w="915" w:type="pct"/>
            <w:tcBorders>
              <w:top w:val="single" w:sz="4" w:space="0" w:color="auto"/>
              <w:left w:val="single" w:sz="4" w:space="0" w:color="auto"/>
              <w:bottom w:val="single" w:sz="4" w:space="0" w:color="auto"/>
              <w:right w:val="single" w:sz="4" w:space="0" w:color="auto"/>
            </w:tcBorders>
          </w:tcPr>
          <w:p w14:paraId="4A9D878C" w14:textId="147A4250"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4F272F" w14:textId="77777777" w:rsidR="0074470A" w:rsidRPr="005B00C6" w:rsidRDefault="0074470A" w:rsidP="00906239">
            <w:pPr>
              <w:keepNext/>
              <w:keepLines/>
              <w:spacing w:after="0"/>
              <w:jc w:val="center"/>
              <w:rPr>
                <w:rFonts w:ascii="Arial" w:eastAsia="PMingLiU" w:hAnsi="Arial"/>
                <w:sz w:val="18"/>
              </w:rPr>
            </w:pPr>
          </w:p>
        </w:tc>
      </w:tr>
      <w:tr w:rsidR="0074470A" w:rsidRPr="005B00C6" w14:paraId="27724875"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5EB4B0E" w14:textId="314EB747" w:rsidR="0074470A" w:rsidRPr="005B00C6" w:rsidRDefault="0074470A" w:rsidP="00906239">
            <w:pPr>
              <w:pStyle w:val="TAL"/>
            </w:pPr>
            <w:r w:rsidRPr="005B00C6">
              <w:t>DC_19A-42A_n257H</w:t>
            </w:r>
          </w:p>
        </w:tc>
        <w:tc>
          <w:tcPr>
            <w:tcW w:w="915" w:type="pct"/>
            <w:tcBorders>
              <w:top w:val="single" w:sz="4" w:space="0" w:color="auto"/>
              <w:left w:val="single" w:sz="4" w:space="0" w:color="auto"/>
              <w:bottom w:val="single" w:sz="4" w:space="0" w:color="auto"/>
              <w:right w:val="single" w:sz="4" w:space="0" w:color="auto"/>
            </w:tcBorders>
          </w:tcPr>
          <w:p w14:paraId="7EAB0D35" w14:textId="33D9EBD2"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270A87" w14:textId="77777777" w:rsidR="0074470A" w:rsidRPr="005B00C6" w:rsidRDefault="0074470A" w:rsidP="00906239">
            <w:pPr>
              <w:keepNext/>
              <w:keepLines/>
              <w:spacing w:after="0"/>
              <w:jc w:val="center"/>
              <w:rPr>
                <w:rFonts w:ascii="Arial" w:eastAsia="PMingLiU" w:hAnsi="Arial"/>
                <w:sz w:val="18"/>
              </w:rPr>
            </w:pPr>
          </w:p>
        </w:tc>
      </w:tr>
      <w:tr w:rsidR="0074470A" w:rsidRPr="005B00C6" w14:paraId="1B6636D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CA813F5" w14:textId="4A38A6A3" w:rsidR="0074470A" w:rsidRPr="005B00C6" w:rsidRDefault="0074470A" w:rsidP="00906239">
            <w:pPr>
              <w:pStyle w:val="TAL"/>
            </w:pPr>
            <w:r w:rsidRPr="005B00C6">
              <w:t>DC_19A-42A_n257I</w:t>
            </w:r>
          </w:p>
        </w:tc>
        <w:tc>
          <w:tcPr>
            <w:tcW w:w="915" w:type="pct"/>
            <w:tcBorders>
              <w:top w:val="single" w:sz="4" w:space="0" w:color="auto"/>
              <w:left w:val="single" w:sz="4" w:space="0" w:color="auto"/>
              <w:bottom w:val="single" w:sz="4" w:space="0" w:color="auto"/>
              <w:right w:val="single" w:sz="4" w:space="0" w:color="auto"/>
            </w:tcBorders>
          </w:tcPr>
          <w:p w14:paraId="7712718C" w14:textId="7A5DA2C3"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DC5ECD" w14:textId="77777777" w:rsidR="0074470A" w:rsidRPr="005B00C6" w:rsidRDefault="0074470A" w:rsidP="00906239">
            <w:pPr>
              <w:keepNext/>
              <w:keepLines/>
              <w:spacing w:after="0"/>
              <w:jc w:val="center"/>
              <w:rPr>
                <w:rFonts w:ascii="Arial" w:eastAsia="PMingLiU" w:hAnsi="Arial"/>
                <w:sz w:val="18"/>
              </w:rPr>
            </w:pPr>
          </w:p>
        </w:tc>
      </w:tr>
      <w:tr w:rsidR="0074470A" w:rsidRPr="005B00C6" w14:paraId="7D08CDF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ED3B5F2" w14:textId="77777777" w:rsidR="0074470A" w:rsidRPr="005B00C6" w:rsidRDefault="0074470A" w:rsidP="00906239">
            <w:pPr>
              <w:pStyle w:val="TAL"/>
              <w:rPr>
                <w:rFonts w:eastAsia="PMingLiU"/>
                <w:lang w:eastAsia="ja-JP"/>
              </w:rPr>
            </w:pPr>
            <w:r w:rsidRPr="005B00C6">
              <w:t>DC_19A-42C_n257A</w:t>
            </w:r>
          </w:p>
        </w:tc>
        <w:tc>
          <w:tcPr>
            <w:tcW w:w="915" w:type="pct"/>
            <w:tcBorders>
              <w:top w:val="single" w:sz="4" w:space="0" w:color="auto"/>
              <w:left w:val="single" w:sz="4" w:space="0" w:color="auto"/>
              <w:bottom w:val="single" w:sz="4" w:space="0" w:color="auto"/>
              <w:right w:val="single" w:sz="4" w:space="0" w:color="auto"/>
            </w:tcBorders>
          </w:tcPr>
          <w:p w14:paraId="7AF7E8DD"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07C6BA" w14:textId="77777777" w:rsidR="0074470A" w:rsidRPr="005B00C6" w:rsidRDefault="0074470A" w:rsidP="00906239">
            <w:pPr>
              <w:keepNext/>
              <w:keepLines/>
              <w:spacing w:after="0"/>
              <w:jc w:val="center"/>
              <w:rPr>
                <w:rFonts w:ascii="Arial" w:eastAsia="PMingLiU" w:hAnsi="Arial"/>
                <w:sz w:val="18"/>
              </w:rPr>
            </w:pPr>
          </w:p>
        </w:tc>
      </w:tr>
      <w:tr w:rsidR="0074470A" w:rsidRPr="005B00C6" w14:paraId="4885544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EE1E17" w14:textId="1A68A967" w:rsidR="0074470A" w:rsidRPr="005B00C6" w:rsidRDefault="0074470A" w:rsidP="00906239">
            <w:pPr>
              <w:pStyle w:val="TAL"/>
            </w:pPr>
            <w:r w:rsidRPr="005B00C6">
              <w:t>DC_19A-42C_n257G</w:t>
            </w:r>
          </w:p>
        </w:tc>
        <w:tc>
          <w:tcPr>
            <w:tcW w:w="915" w:type="pct"/>
            <w:tcBorders>
              <w:top w:val="single" w:sz="4" w:space="0" w:color="auto"/>
              <w:left w:val="single" w:sz="4" w:space="0" w:color="auto"/>
              <w:bottom w:val="single" w:sz="4" w:space="0" w:color="auto"/>
              <w:right w:val="single" w:sz="4" w:space="0" w:color="auto"/>
            </w:tcBorders>
          </w:tcPr>
          <w:p w14:paraId="28054D2C" w14:textId="3C379814"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84DA8A5" w14:textId="77777777" w:rsidR="0074470A" w:rsidRPr="005B00C6" w:rsidRDefault="0074470A" w:rsidP="00906239">
            <w:pPr>
              <w:keepNext/>
              <w:keepLines/>
              <w:spacing w:after="0"/>
              <w:jc w:val="center"/>
              <w:rPr>
                <w:rFonts w:ascii="Arial" w:eastAsia="PMingLiU" w:hAnsi="Arial"/>
                <w:sz w:val="18"/>
              </w:rPr>
            </w:pPr>
          </w:p>
        </w:tc>
      </w:tr>
      <w:tr w:rsidR="0074470A" w:rsidRPr="005B00C6" w14:paraId="2C172DB1"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FFE6EA" w14:textId="3BD211EE" w:rsidR="0074470A" w:rsidRPr="005B00C6" w:rsidRDefault="0074470A" w:rsidP="00906239">
            <w:pPr>
              <w:pStyle w:val="TAL"/>
            </w:pPr>
            <w:r w:rsidRPr="005B00C6">
              <w:t>DC_19A-42C_n257H</w:t>
            </w:r>
          </w:p>
        </w:tc>
        <w:tc>
          <w:tcPr>
            <w:tcW w:w="915" w:type="pct"/>
            <w:tcBorders>
              <w:top w:val="single" w:sz="4" w:space="0" w:color="auto"/>
              <w:left w:val="single" w:sz="4" w:space="0" w:color="auto"/>
              <w:bottom w:val="single" w:sz="4" w:space="0" w:color="auto"/>
              <w:right w:val="single" w:sz="4" w:space="0" w:color="auto"/>
            </w:tcBorders>
          </w:tcPr>
          <w:p w14:paraId="1D4A69CA" w14:textId="0506A910"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223803B" w14:textId="77777777" w:rsidR="0074470A" w:rsidRPr="005B00C6" w:rsidRDefault="0074470A" w:rsidP="00906239">
            <w:pPr>
              <w:keepNext/>
              <w:keepLines/>
              <w:spacing w:after="0"/>
              <w:jc w:val="center"/>
              <w:rPr>
                <w:rFonts w:ascii="Arial" w:eastAsia="PMingLiU" w:hAnsi="Arial"/>
                <w:sz w:val="18"/>
              </w:rPr>
            </w:pPr>
          </w:p>
        </w:tc>
      </w:tr>
      <w:tr w:rsidR="0074470A" w:rsidRPr="005B00C6" w14:paraId="2971B459"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40A9B5" w14:textId="6B9076DE" w:rsidR="0074470A" w:rsidRPr="005B00C6" w:rsidRDefault="0074470A" w:rsidP="00906239">
            <w:pPr>
              <w:pStyle w:val="TAL"/>
            </w:pPr>
            <w:r w:rsidRPr="005B00C6">
              <w:t>DC_19A-42C_n257I</w:t>
            </w:r>
          </w:p>
        </w:tc>
        <w:tc>
          <w:tcPr>
            <w:tcW w:w="915" w:type="pct"/>
            <w:tcBorders>
              <w:top w:val="single" w:sz="4" w:space="0" w:color="auto"/>
              <w:left w:val="single" w:sz="4" w:space="0" w:color="auto"/>
              <w:bottom w:val="single" w:sz="4" w:space="0" w:color="auto"/>
              <w:right w:val="single" w:sz="4" w:space="0" w:color="auto"/>
            </w:tcBorders>
          </w:tcPr>
          <w:p w14:paraId="1BBB4665" w14:textId="202D1B5C"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586F88" w14:textId="77777777" w:rsidR="0074470A" w:rsidRPr="005B00C6" w:rsidRDefault="0074470A" w:rsidP="00906239">
            <w:pPr>
              <w:keepNext/>
              <w:keepLines/>
              <w:spacing w:after="0"/>
              <w:jc w:val="center"/>
              <w:rPr>
                <w:rFonts w:ascii="Arial" w:eastAsia="PMingLiU" w:hAnsi="Arial"/>
                <w:sz w:val="18"/>
              </w:rPr>
            </w:pPr>
          </w:p>
        </w:tc>
      </w:tr>
      <w:tr w:rsidR="0074470A" w:rsidRPr="005B00C6" w14:paraId="0B7E217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D28FE3" w14:textId="77777777" w:rsidR="0074470A" w:rsidRPr="005B00C6" w:rsidRDefault="0074470A" w:rsidP="00906239">
            <w:pPr>
              <w:pStyle w:val="TAL"/>
              <w:rPr>
                <w:rFonts w:eastAsia="PMingLiU"/>
                <w:lang w:eastAsia="ja-JP"/>
              </w:rPr>
            </w:pPr>
            <w:r w:rsidRPr="005B00C6">
              <w:t>DC_21A-42A_n257A</w:t>
            </w:r>
          </w:p>
        </w:tc>
        <w:tc>
          <w:tcPr>
            <w:tcW w:w="915" w:type="pct"/>
            <w:tcBorders>
              <w:top w:val="single" w:sz="4" w:space="0" w:color="auto"/>
              <w:left w:val="single" w:sz="4" w:space="0" w:color="auto"/>
              <w:bottom w:val="single" w:sz="4" w:space="0" w:color="auto"/>
              <w:right w:val="single" w:sz="4" w:space="0" w:color="auto"/>
            </w:tcBorders>
          </w:tcPr>
          <w:p w14:paraId="09E6EDC8"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44CA791" w14:textId="77777777" w:rsidR="0074470A" w:rsidRPr="005B00C6" w:rsidRDefault="0074470A" w:rsidP="00906239">
            <w:pPr>
              <w:keepNext/>
              <w:keepLines/>
              <w:spacing w:after="0"/>
              <w:jc w:val="center"/>
              <w:rPr>
                <w:rFonts w:ascii="Arial" w:eastAsia="PMingLiU" w:hAnsi="Arial"/>
                <w:sz w:val="18"/>
              </w:rPr>
            </w:pPr>
          </w:p>
        </w:tc>
      </w:tr>
      <w:tr w:rsidR="0074470A" w:rsidRPr="005B00C6" w14:paraId="2A65BBF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52BFFD" w14:textId="20434D68" w:rsidR="0074470A" w:rsidRPr="005B00C6" w:rsidRDefault="0074470A" w:rsidP="00906239">
            <w:pPr>
              <w:pStyle w:val="TAL"/>
            </w:pPr>
            <w:r w:rsidRPr="005B00C6">
              <w:t>DC_21A-42A_n257G</w:t>
            </w:r>
          </w:p>
        </w:tc>
        <w:tc>
          <w:tcPr>
            <w:tcW w:w="915" w:type="pct"/>
            <w:tcBorders>
              <w:top w:val="single" w:sz="4" w:space="0" w:color="auto"/>
              <w:left w:val="single" w:sz="4" w:space="0" w:color="auto"/>
              <w:bottom w:val="single" w:sz="4" w:space="0" w:color="auto"/>
              <w:right w:val="single" w:sz="4" w:space="0" w:color="auto"/>
            </w:tcBorders>
          </w:tcPr>
          <w:p w14:paraId="5F9C4205" w14:textId="50FD5B6F"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6C29B3" w14:textId="77777777" w:rsidR="0074470A" w:rsidRPr="005B00C6" w:rsidRDefault="0074470A" w:rsidP="00906239">
            <w:pPr>
              <w:keepNext/>
              <w:keepLines/>
              <w:spacing w:after="0"/>
              <w:jc w:val="center"/>
              <w:rPr>
                <w:rFonts w:ascii="Arial" w:eastAsia="PMingLiU" w:hAnsi="Arial"/>
                <w:sz w:val="18"/>
              </w:rPr>
            </w:pPr>
          </w:p>
        </w:tc>
      </w:tr>
      <w:tr w:rsidR="0074470A" w:rsidRPr="005B00C6" w14:paraId="376BE8CD"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F63A121" w14:textId="22A98432" w:rsidR="0074470A" w:rsidRPr="005B00C6" w:rsidRDefault="0074470A" w:rsidP="00906239">
            <w:pPr>
              <w:pStyle w:val="TAL"/>
            </w:pPr>
            <w:r w:rsidRPr="005B00C6">
              <w:t>DC_21A-42A_n257H</w:t>
            </w:r>
          </w:p>
        </w:tc>
        <w:tc>
          <w:tcPr>
            <w:tcW w:w="915" w:type="pct"/>
            <w:tcBorders>
              <w:top w:val="single" w:sz="4" w:space="0" w:color="auto"/>
              <w:left w:val="single" w:sz="4" w:space="0" w:color="auto"/>
              <w:bottom w:val="single" w:sz="4" w:space="0" w:color="auto"/>
              <w:right w:val="single" w:sz="4" w:space="0" w:color="auto"/>
            </w:tcBorders>
          </w:tcPr>
          <w:p w14:paraId="2C297CFB" w14:textId="5C4147F5"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A20319" w14:textId="77777777" w:rsidR="0074470A" w:rsidRPr="005B00C6" w:rsidRDefault="0074470A" w:rsidP="00906239">
            <w:pPr>
              <w:keepNext/>
              <w:keepLines/>
              <w:spacing w:after="0"/>
              <w:jc w:val="center"/>
              <w:rPr>
                <w:rFonts w:ascii="Arial" w:eastAsia="PMingLiU" w:hAnsi="Arial"/>
                <w:sz w:val="18"/>
              </w:rPr>
            </w:pPr>
          </w:p>
        </w:tc>
      </w:tr>
      <w:tr w:rsidR="0074470A" w:rsidRPr="005B00C6" w14:paraId="1F4FC7B8"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494CD27" w14:textId="4F725B05" w:rsidR="0074470A" w:rsidRPr="005B00C6" w:rsidRDefault="0074470A" w:rsidP="00906239">
            <w:pPr>
              <w:pStyle w:val="TAL"/>
            </w:pPr>
            <w:r w:rsidRPr="005B00C6">
              <w:t>DC_21A-42A_n257I</w:t>
            </w:r>
          </w:p>
        </w:tc>
        <w:tc>
          <w:tcPr>
            <w:tcW w:w="915" w:type="pct"/>
            <w:tcBorders>
              <w:top w:val="single" w:sz="4" w:space="0" w:color="auto"/>
              <w:left w:val="single" w:sz="4" w:space="0" w:color="auto"/>
              <w:bottom w:val="single" w:sz="4" w:space="0" w:color="auto"/>
              <w:right w:val="single" w:sz="4" w:space="0" w:color="auto"/>
            </w:tcBorders>
          </w:tcPr>
          <w:p w14:paraId="3B8F4888" w14:textId="711AA08F"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DAC45E" w14:textId="77777777" w:rsidR="0074470A" w:rsidRPr="005B00C6" w:rsidRDefault="0074470A" w:rsidP="00906239">
            <w:pPr>
              <w:keepNext/>
              <w:keepLines/>
              <w:spacing w:after="0"/>
              <w:jc w:val="center"/>
              <w:rPr>
                <w:rFonts w:ascii="Arial" w:eastAsia="PMingLiU" w:hAnsi="Arial"/>
                <w:sz w:val="18"/>
              </w:rPr>
            </w:pPr>
          </w:p>
        </w:tc>
      </w:tr>
      <w:tr w:rsidR="0074470A" w:rsidRPr="005B00C6" w14:paraId="70AC223A"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0D6BC8F" w14:textId="77777777" w:rsidR="0074470A" w:rsidRPr="005B00C6" w:rsidRDefault="0074470A" w:rsidP="00906239">
            <w:pPr>
              <w:pStyle w:val="TAL"/>
              <w:rPr>
                <w:rFonts w:eastAsia="PMingLiU"/>
                <w:lang w:eastAsia="ja-JP"/>
              </w:rPr>
            </w:pPr>
            <w:r w:rsidRPr="005B00C6">
              <w:t>DC_21A-42C_n257A</w:t>
            </w:r>
          </w:p>
        </w:tc>
        <w:tc>
          <w:tcPr>
            <w:tcW w:w="915" w:type="pct"/>
            <w:tcBorders>
              <w:top w:val="single" w:sz="4" w:space="0" w:color="auto"/>
              <w:left w:val="single" w:sz="4" w:space="0" w:color="auto"/>
              <w:bottom w:val="single" w:sz="4" w:space="0" w:color="auto"/>
              <w:right w:val="single" w:sz="4" w:space="0" w:color="auto"/>
            </w:tcBorders>
          </w:tcPr>
          <w:p w14:paraId="490C63C2" w14:textId="77777777"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37A007" w14:textId="77777777" w:rsidR="0074470A" w:rsidRPr="005B00C6" w:rsidRDefault="0074470A" w:rsidP="00906239">
            <w:pPr>
              <w:keepNext/>
              <w:keepLines/>
              <w:spacing w:after="0"/>
              <w:jc w:val="center"/>
              <w:rPr>
                <w:rFonts w:ascii="Arial" w:eastAsia="PMingLiU" w:hAnsi="Arial"/>
                <w:sz w:val="18"/>
              </w:rPr>
            </w:pPr>
          </w:p>
        </w:tc>
      </w:tr>
      <w:tr w:rsidR="0074470A" w:rsidRPr="005B00C6" w14:paraId="3CF2560E"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C734E52" w14:textId="20702542" w:rsidR="0074470A" w:rsidRPr="005B00C6" w:rsidRDefault="0074470A" w:rsidP="00906239">
            <w:pPr>
              <w:pStyle w:val="TAL"/>
            </w:pPr>
            <w:r w:rsidRPr="005B00C6">
              <w:t>DC_21A-42C_n257G</w:t>
            </w:r>
          </w:p>
        </w:tc>
        <w:tc>
          <w:tcPr>
            <w:tcW w:w="915" w:type="pct"/>
            <w:tcBorders>
              <w:top w:val="single" w:sz="4" w:space="0" w:color="auto"/>
              <w:left w:val="single" w:sz="4" w:space="0" w:color="auto"/>
              <w:bottom w:val="single" w:sz="4" w:space="0" w:color="auto"/>
              <w:right w:val="single" w:sz="4" w:space="0" w:color="auto"/>
            </w:tcBorders>
          </w:tcPr>
          <w:p w14:paraId="6E908B75" w14:textId="095219B1"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A83B35" w14:textId="77777777" w:rsidR="0074470A" w:rsidRPr="005B00C6" w:rsidRDefault="0074470A" w:rsidP="00906239">
            <w:pPr>
              <w:keepNext/>
              <w:keepLines/>
              <w:spacing w:after="0"/>
              <w:jc w:val="center"/>
              <w:rPr>
                <w:rFonts w:ascii="Arial" w:eastAsia="PMingLiU" w:hAnsi="Arial"/>
                <w:sz w:val="18"/>
              </w:rPr>
            </w:pPr>
          </w:p>
        </w:tc>
      </w:tr>
      <w:tr w:rsidR="0074470A" w:rsidRPr="005B00C6" w14:paraId="5AA608E4"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476BEF1" w14:textId="2DB03E12" w:rsidR="0074470A" w:rsidRPr="005B00C6" w:rsidRDefault="0074470A" w:rsidP="00906239">
            <w:pPr>
              <w:pStyle w:val="TAL"/>
            </w:pPr>
            <w:r w:rsidRPr="005B00C6">
              <w:t>DC_21A-42C_n257H</w:t>
            </w:r>
          </w:p>
        </w:tc>
        <w:tc>
          <w:tcPr>
            <w:tcW w:w="915" w:type="pct"/>
            <w:tcBorders>
              <w:top w:val="single" w:sz="4" w:space="0" w:color="auto"/>
              <w:left w:val="single" w:sz="4" w:space="0" w:color="auto"/>
              <w:bottom w:val="single" w:sz="4" w:space="0" w:color="auto"/>
              <w:right w:val="single" w:sz="4" w:space="0" w:color="auto"/>
            </w:tcBorders>
          </w:tcPr>
          <w:p w14:paraId="1A880ABB" w14:textId="5D49F6CE"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3EF4EE" w14:textId="77777777" w:rsidR="0074470A" w:rsidRPr="005B00C6" w:rsidRDefault="0074470A" w:rsidP="00906239">
            <w:pPr>
              <w:keepNext/>
              <w:keepLines/>
              <w:spacing w:after="0"/>
              <w:jc w:val="center"/>
              <w:rPr>
                <w:rFonts w:ascii="Arial" w:eastAsia="PMingLiU" w:hAnsi="Arial"/>
                <w:sz w:val="18"/>
              </w:rPr>
            </w:pPr>
          </w:p>
        </w:tc>
      </w:tr>
      <w:tr w:rsidR="0074470A" w:rsidRPr="005B00C6" w14:paraId="0E2A6717" w14:textId="77777777" w:rsidTr="0038208C">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CD2F889" w14:textId="798E1480" w:rsidR="0074470A" w:rsidRPr="005B00C6" w:rsidRDefault="0074470A" w:rsidP="00906239">
            <w:pPr>
              <w:pStyle w:val="TAL"/>
            </w:pPr>
            <w:r w:rsidRPr="005B00C6">
              <w:t>DC_21A-42C_n257I</w:t>
            </w:r>
          </w:p>
        </w:tc>
        <w:tc>
          <w:tcPr>
            <w:tcW w:w="915" w:type="pct"/>
            <w:tcBorders>
              <w:top w:val="single" w:sz="4" w:space="0" w:color="auto"/>
              <w:left w:val="single" w:sz="4" w:space="0" w:color="auto"/>
              <w:bottom w:val="single" w:sz="4" w:space="0" w:color="auto"/>
              <w:right w:val="single" w:sz="4" w:space="0" w:color="auto"/>
            </w:tcBorders>
          </w:tcPr>
          <w:p w14:paraId="04956801" w14:textId="5AB56045" w:rsidR="0074470A" w:rsidRPr="005B00C6" w:rsidRDefault="0074470A" w:rsidP="00906239">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74470A" w:rsidRPr="005B00C6" w:rsidRDefault="0074470A" w:rsidP="00906239">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BA000D" w14:textId="77777777" w:rsidR="0074470A" w:rsidRPr="005B00C6" w:rsidRDefault="0074470A" w:rsidP="00906239">
            <w:pPr>
              <w:keepNext/>
              <w:keepLines/>
              <w:spacing w:after="0"/>
              <w:jc w:val="center"/>
              <w:rPr>
                <w:rFonts w:ascii="Arial" w:eastAsia="PMingLiU" w:hAnsi="Arial"/>
                <w:sz w:val="18"/>
              </w:rPr>
            </w:pPr>
          </w:p>
        </w:tc>
      </w:tr>
      <w:tr w:rsidR="0074470A" w:rsidRPr="005B00C6" w14:paraId="68DC1140"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5.5B.5.2-1</w:t>
            </w:r>
            <w:r w:rsidRPr="005B00C6">
              <w:rPr>
                <w:rFonts w:eastAsia="PMingLiU"/>
              </w:rPr>
              <w:t>, e.g. ‘</w:t>
            </w:r>
            <w:r w:rsidRPr="005B00C6">
              <w:t>DC_1A-3A_n257A’</w:t>
            </w:r>
            <w:r w:rsidRPr="005B00C6">
              <w:rPr>
                <w:rFonts w:eastAsia="PMingLiU"/>
              </w:rPr>
              <w:t xml:space="preserve"> indicates EN-DC operation on E-UTRA CA configuration CA_1A-3A with E-UTRA DL Bandwidth Class A for both the E-UTRA bands 1 and 3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4897AB0F" w14:textId="77777777" w:rsidR="0074470A" w:rsidRPr="005B00C6" w:rsidRDefault="0074470A" w:rsidP="009A390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8A2D32" w14:textId="3ABF86C7" w:rsidR="0074470A" w:rsidRPr="005B00C6" w:rsidRDefault="0074470A" w:rsidP="001F2CF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8F4D3B2" w14:textId="60A25A48"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F4D0596" w14:textId="4F6E5BC4"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D856E8A" w14:textId="77777777" w:rsidR="003B47E4" w:rsidRPr="005B00C6" w:rsidRDefault="003B47E4" w:rsidP="003B47E4"/>
    <w:p w14:paraId="22EE60C0" w14:textId="77777777" w:rsidR="00586192" w:rsidRPr="005B00C6" w:rsidRDefault="00586192" w:rsidP="00586192">
      <w:pPr>
        <w:pStyle w:val="Heading6"/>
      </w:pPr>
      <w:bookmarkStart w:id="827" w:name="_Toc27410926"/>
      <w:bookmarkStart w:id="828" w:name="_Toc36039439"/>
      <w:bookmarkStart w:id="829" w:name="_Toc43838799"/>
      <w:bookmarkStart w:id="830" w:name="_Toc51772956"/>
      <w:bookmarkStart w:id="831" w:name="_Toc58245163"/>
      <w:bookmarkStart w:id="832" w:name="_Toc68089612"/>
      <w:bookmarkStart w:id="833" w:name="_Toc69067733"/>
      <w:bookmarkStart w:id="834" w:name="_Toc75383281"/>
      <w:bookmarkStart w:id="835" w:name="_Toc83706929"/>
      <w:bookmarkStart w:id="836" w:name="_Toc90491634"/>
      <w:bookmarkStart w:id="837" w:name="_Toc100147728"/>
      <w:bookmarkStart w:id="838" w:name="_Toc106741000"/>
      <w:bookmarkStart w:id="839" w:name="_Toc114916356"/>
      <w:bookmarkStart w:id="840" w:name="_Toc124016768"/>
      <w:r w:rsidRPr="005B00C6">
        <w:t>A.4.3.2B.2.3.8</w:t>
      </w:r>
      <w:r w:rsidRPr="005B00C6">
        <w:tab/>
        <w:t xml:space="preserve">Inter-band </w:t>
      </w:r>
      <w:r w:rsidR="008D757E" w:rsidRPr="005B00C6">
        <w:t xml:space="preserve">EN-DC including </w:t>
      </w:r>
      <w:r w:rsidRPr="005B00C6">
        <w:t>FR2 (four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E027D91" w14:textId="77777777" w:rsidR="00586192" w:rsidRPr="005B00C6" w:rsidRDefault="00586192" w:rsidP="00586192">
      <w:pPr>
        <w:pStyle w:val="TH"/>
        <w:ind w:left="567"/>
      </w:pPr>
      <w:r w:rsidRPr="005B00C6">
        <w:t xml:space="preserve">Table A.4.3.2B.2.3.8-1: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B00C6" w:rsidRDefault="00CC5CAB" w:rsidP="00FA72F8">
            <w:pPr>
              <w:pStyle w:val="TAH"/>
            </w:pPr>
            <w:r w:rsidRPr="005B00C6">
              <w:t>Comments</w:t>
            </w:r>
          </w:p>
        </w:tc>
      </w:tr>
      <w:tr w:rsidR="00CC5CAB" w:rsidRPr="005B00C6"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B00C6" w:rsidRDefault="00CC5CAB" w:rsidP="00FA72F8">
            <w:pPr>
              <w:pStyle w:val="TAL"/>
            </w:pPr>
            <w:r w:rsidRPr="005B00C6">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B00C6" w:rsidRDefault="00CC5CAB" w:rsidP="00FA72F8">
            <w:pPr>
              <w:pStyle w:val="TAC"/>
            </w:pPr>
            <w:r w:rsidRPr="005B00C6">
              <w:t>36.101, 5.6A.1</w:t>
            </w:r>
          </w:p>
          <w:p w14:paraId="2B03919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B00C6" w:rsidRDefault="00CC5CAB" w:rsidP="00FA72F8">
            <w:pPr>
              <w:pStyle w:val="TAC"/>
            </w:pPr>
            <w:r w:rsidRPr="005B00C6">
              <w:t>pc_</w:t>
            </w:r>
            <w:r w:rsidRPr="005B00C6">
              <w:rPr>
                <w:lang w:eastAsia="zh-CN"/>
              </w:rPr>
              <w:t>D</w:t>
            </w:r>
            <w:r w:rsidRPr="005B00C6">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B00C6" w:rsidRDefault="00CC5CAB" w:rsidP="00FA72F8">
            <w:pPr>
              <w:pStyle w:val="TAL"/>
            </w:pPr>
          </w:p>
        </w:tc>
      </w:tr>
      <w:tr w:rsidR="00CC5CAB" w:rsidRPr="005B00C6"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B00C6" w:rsidRDefault="00CC5CAB" w:rsidP="00FA72F8">
            <w:pPr>
              <w:pStyle w:val="TAL"/>
            </w:pPr>
            <w:r w:rsidRPr="005B00C6">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B00C6" w:rsidRDefault="00CC5CAB" w:rsidP="00FA72F8">
            <w:pPr>
              <w:pStyle w:val="TAC"/>
            </w:pPr>
            <w:r w:rsidRPr="005B00C6">
              <w:t>36.101, 5.6A.1</w:t>
            </w:r>
          </w:p>
          <w:p w14:paraId="79042D2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B00C6" w:rsidRDefault="00CC5CAB" w:rsidP="00FA72F8">
            <w:pPr>
              <w:pStyle w:val="TAC"/>
            </w:pPr>
            <w:r w:rsidRPr="005B00C6">
              <w:t>pc_</w:t>
            </w:r>
            <w:r w:rsidRPr="005B00C6">
              <w:rPr>
                <w:lang w:eastAsia="zh-CN"/>
              </w:rPr>
              <w:t>D</w:t>
            </w:r>
            <w:r w:rsidRPr="005B00C6">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B00C6" w:rsidRDefault="00CC5CAB" w:rsidP="00FA72F8">
            <w:pPr>
              <w:pStyle w:val="TAL"/>
            </w:pPr>
          </w:p>
        </w:tc>
      </w:tr>
      <w:tr w:rsidR="00CC5CAB" w:rsidRPr="005B00C6"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B00C6" w:rsidRDefault="00CC5CAB" w:rsidP="00FA72F8">
            <w:pPr>
              <w:pStyle w:val="TAL"/>
            </w:pPr>
            <w:r w:rsidRPr="005B00C6">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B00C6" w:rsidRDefault="00CC5CAB" w:rsidP="00FA72F8">
            <w:pPr>
              <w:pStyle w:val="TAC"/>
            </w:pPr>
            <w:r w:rsidRPr="005B00C6">
              <w:t>36.101, 5.6A.1</w:t>
            </w:r>
          </w:p>
          <w:p w14:paraId="2C90891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B00C6" w:rsidRDefault="00CC5CAB" w:rsidP="00FA72F8">
            <w:pPr>
              <w:pStyle w:val="TAC"/>
            </w:pPr>
            <w:r w:rsidRPr="005B00C6">
              <w:t>pc_</w:t>
            </w:r>
            <w:r w:rsidRPr="005B00C6">
              <w:rPr>
                <w:lang w:eastAsia="zh-CN"/>
              </w:rPr>
              <w:t>D</w:t>
            </w:r>
            <w:r w:rsidRPr="005B00C6">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B00C6" w:rsidRDefault="00CC5CAB" w:rsidP="00FA72F8">
            <w:pPr>
              <w:pStyle w:val="TAL"/>
            </w:pPr>
          </w:p>
        </w:tc>
      </w:tr>
      <w:tr w:rsidR="00CC5CAB" w:rsidRPr="005B00C6"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B00C6" w:rsidRDefault="00CC5CAB" w:rsidP="00FA72F8">
            <w:pPr>
              <w:pStyle w:val="TAL"/>
            </w:pPr>
            <w:r w:rsidRPr="005B00C6">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B00C6" w:rsidRDefault="00CC5CAB" w:rsidP="00FA72F8">
            <w:pPr>
              <w:pStyle w:val="TAC"/>
            </w:pPr>
            <w:r w:rsidRPr="005B00C6">
              <w:t>36.101, 5.6A.1</w:t>
            </w:r>
          </w:p>
          <w:p w14:paraId="2FC2A1B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B00C6" w:rsidRDefault="00CC5CAB" w:rsidP="00FA72F8">
            <w:pPr>
              <w:pStyle w:val="TAC"/>
            </w:pPr>
            <w:r w:rsidRPr="005B00C6">
              <w:t>pc_</w:t>
            </w:r>
            <w:r w:rsidRPr="005B00C6">
              <w:rPr>
                <w:lang w:eastAsia="zh-CN"/>
              </w:rPr>
              <w:t>D</w:t>
            </w:r>
            <w:r w:rsidRPr="005B00C6">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B00C6" w:rsidRDefault="00CC5CAB" w:rsidP="00FA72F8">
            <w:pPr>
              <w:pStyle w:val="TAL"/>
            </w:pPr>
          </w:p>
        </w:tc>
      </w:tr>
      <w:tr w:rsidR="00CC5CAB" w:rsidRPr="005B00C6"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B00C6" w:rsidRDefault="00CC5CAB" w:rsidP="00FA72F8">
            <w:pPr>
              <w:pStyle w:val="TAL"/>
            </w:pPr>
            <w:r w:rsidRPr="005B00C6">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B00C6" w:rsidRDefault="00CC5CAB" w:rsidP="00FA72F8">
            <w:pPr>
              <w:pStyle w:val="TAC"/>
            </w:pPr>
            <w:r w:rsidRPr="005B00C6">
              <w:t>36.101, 5.6A.1</w:t>
            </w:r>
          </w:p>
          <w:p w14:paraId="7DEA522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B00C6" w:rsidRDefault="00CC5CAB" w:rsidP="00FA72F8">
            <w:pPr>
              <w:pStyle w:val="TAC"/>
            </w:pPr>
            <w:r w:rsidRPr="005B00C6">
              <w:t>pc_</w:t>
            </w:r>
            <w:r w:rsidRPr="005B00C6">
              <w:rPr>
                <w:lang w:eastAsia="zh-CN"/>
              </w:rPr>
              <w:t>D</w:t>
            </w:r>
            <w:r w:rsidRPr="005B00C6">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B00C6" w:rsidRDefault="00CC5CAB" w:rsidP="00FA72F8">
            <w:pPr>
              <w:pStyle w:val="TAL"/>
            </w:pPr>
          </w:p>
        </w:tc>
      </w:tr>
      <w:tr w:rsidR="00CC5CAB" w:rsidRPr="005B00C6"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B00C6" w:rsidRDefault="00CC5CAB" w:rsidP="00FA72F8">
            <w:pPr>
              <w:pStyle w:val="TAL"/>
            </w:pPr>
            <w:r w:rsidRPr="005B00C6">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B00C6" w:rsidRDefault="00CC5CAB" w:rsidP="00FA72F8">
            <w:pPr>
              <w:pStyle w:val="TAC"/>
            </w:pPr>
            <w:r w:rsidRPr="005B00C6">
              <w:t>36.101, 5.6A.1</w:t>
            </w:r>
          </w:p>
          <w:p w14:paraId="3748CE7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B00C6" w:rsidRDefault="00CC5CAB" w:rsidP="00FA72F8">
            <w:pPr>
              <w:pStyle w:val="TAC"/>
            </w:pPr>
            <w:r w:rsidRPr="005B00C6">
              <w:t>pc_</w:t>
            </w:r>
            <w:r w:rsidRPr="005B00C6">
              <w:rPr>
                <w:lang w:eastAsia="zh-CN"/>
              </w:rPr>
              <w:t>D</w:t>
            </w:r>
            <w:r w:rsidRPr="005B00C6">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B00C6" w:rsidRDefault="00CC5CAB" w:rsidP="00FA72F8">
            <w:pPr>
              <w:pStyle w:val="TAL"/>
            </w:pPr>
          </w:p>
        </w:tc>
      </w:tr>
      <w:tr w:rsidR="00CC5CAB" w:rsidRPr="005B00C6"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B00C6" w:rsidRDefault="00CC5CAB" w:rsidP="00FA72F8">
            <w:pPr>
              <w:pStyle w:val="TAL"/>
            </w:pPr>
            <w:r w:rsidRPr="005B00C6">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B00C6" w:rsidRDefault="00CC5CAB" w:rsidP="00FA72F8">
            <w:pPr>
              <w:pStyle w:val="TAC"/>
            </w:pPr>
            <w:r w:rsidRPr="005B00C6">
              <w:t>36.101, 5.6A.1</w:t>
            </w:r>
          </w:p>
          <w:p w14:paraId="259A1CD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B00C6" w:rsidRDefault="00CC5CAB" w:rsidP="00FA72F8">
            <w:pPr>
              <w:pStyle w:val="TAC"/>
            </w:pPr>
            <w:r w:rsidRPr="005B00C6">
              <w:t>pc_</w:t>
            </w:r>
            <w:r w:rsidRPr="005B00C6">
              <w:rPr>
                <w:lang w:eastAsia="zh-CN"/>
              </w:rPr>
              <w:t>D</w:t>
            </w:r>
            <w:r w:rsidRPr="005B00C6">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B00C6" w:rsidRDefault="00CC5CAB" w:rsidP="00FA72F8">
            <w:pPr>
              <w:pStyle w:val="TAL"/>
            </w:pPr>
          </w:p>
        </w:tc>
      </w:tr>
      <w:tr w:rsidR="00CC5CAB" w:rsidRPr="005B00C6"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B00C6" w:rsidRDefault="00CC5CAB" w:rsidP="00FA72F8">
            <w:pPr>
              <w:pStyle w:val="TAL"/>
            </w:pPr>
            <w:r w:rsidRPr="005B00C6">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B00C6" w:rsidRDefault="00CC5CAB" w:rsidP="00FA72F8">
            <w:pPr>
              <w:pStyle w:val="TAC"/>
            </w:pPr>
            <w:r w:rsidRPr="005B00C6">
              <w:t>36.101, 5.6A.1</w:t>
            </w:r>
          </w:p>
          <w:p w14:paraId="72AA90E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B00C6" w:rsidRDefault="00CC5CAB" w:rsidP="00FA72F8">
            <w:pPr>
              <w:pStyle w:val="TAC"/>
            </w:pPr>
            <w:r w:rsidRPr="005B00C6">
              <w:t>pc_</w:t>
            </w:r>
            <w:r w:rsidRPr="005B00C6">
              <w:rPr>
                <w:lang w:eastAsia="zh-CN"/>
              </w:rPr>
              <w:t>D</w:t>
            </w:r>
            <w:r w:rsidRPr="005B00C6">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B00C6" w:rsidRDefault="00CC5CAB" w:rsidP="00FA72F8">
            <w:pPr>
              <w:pStyle w:val="TAL"/>
            </w:pPr>
          </w:p>
        </w:tc>
      </w:tr>
      <w:tr w:rsidR="00CC5CAB" w:rsidRPr="005B00C6"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B00C6" w:rsidRDefault="00CC5CAB" w:rsidP="00FA72F8">
            <w:pPr>
              <w:pStyle w:val="TAL"/>
            </w:pPr>
            <w:r w:rsidRPr="005B00C6">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B00C6" w:rsidRDefault="00CC5CAB" w:rsidP="00FA72F8">
            <w:pPr>
              <w:pStyle w:val="TAC"/>
            </w:pPr>
            <w:r w:rsidRPr="005B00C6">
              <w:t>36.101, 5.6A.1</w:t>
            </w:r>
          </w:p>
          <w:p w14:paraId="7470A30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B00C6" w:rsidRDefault="00CC5CAB" w:rsidP="00FA72F8">
            <w:pPr>
              <w:pStyle w:val="TAC"/>
            </w:pPr>
            <w:r w:rsidRPr="005B00C6">
              <w:t>pc_</w:t>
            </w:r>
            <w:r w:rsidRPr="005B00C6">
              <w:rPr>
                <w:lang w:eastAsia="zh-CN"/>
              </w:rPr>
              <w:t>D</w:t>
            </w:r>
            <w:r w:rsidRPr="005B00C6">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B00C6" w:rsidRDefault="00CC5CAB" w:rsidP="00FA72F8">
            <w:pPr>
              <w:pStyle w:val="TAL"/>
            </w:pPr>
          </w:p>
        </w:tc>
      </w:tr>
      <w:tr w:rsidR="00CC5CAB" w:rsidRPr="005B00C6"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B00C6" w:rsidRDefault="00CC5CAB" w:rsidP="00FA72F8">
            <w:pPr>
              <w:pStyle w:val="TAL"/>
            </w:pPr>
            <w:r w:rsidRPr="005B00C6">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B00C6" w:rsidRDefault="00CC5CAB" w:rsidP="00FA72F8">
            <w:pPr>
              <w:pStyle w:val="TAC"/>
            </w:pPr>
            <w:r w:rsidRPr="005B00C6">
              <w:t>36.101, 5.6A.1</w:t>
            </w:r>
          </w:p>
          <w:p w14:paraId="458CFE7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B00C6" w:rsidRDefault="00CC5CAB" w:rsidP="00FA72F8">
            <w:pPr>
              <w:pStyle w:val="TAC"/>
            </w:pPr>
            <w:r w:rsidRPr="005B00C6">
              <w:t>pc_</w:t>
            </w:r>
            <w:r w:rsidRPr="005B00C6">
              <w:rPr>
                <w:lang w:eastAsia="zh-CN"/>
              </w:rPr>
              <w:t>D</w:t>
            </w:r>
            <w:r w:rsidRPr="005B00C6">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B00C6" w:rsidRDefault="00CC5CAB" w:rsidP="00FA72F8">
            <w:pPr>
              <w:pStyle w:val="TAL"/>
            </w:pPr>
          </w:p>
        </w:tc>
      </w:tr>
      <w:tr w:rsidR="00CC5CAB" w:rsidRPr="005B00C6"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B00C6" w:rsidRDefault="00CC5CAB" w:rsidP="00FA72F8">
            <w:pPr>
              <w:pStyle w:val="TAL"/>
            </w:pPr>
            <w:r w:rsidRPr="005B00C6">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B00C6" w:rsidRDefault="00CC5CAB" w:rsidP="00FA72F8">
            <w:pPr>
              <w:pStyle w:val="TAC"/>
            </w:pPr>
            <w:r w:rsidRPr="005B00C6">
              <w:t>36.101, 5.6A.1</w:t>
            </w:r>
          </w:p>
          <w:p w14:paraId="6A3DAFDD"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B00C6" w:rsidRDefault="00CC5CAB" w:rsidP="00FA72F8">
            <w:pPr>
              <w:pStyle w:val="TAC"/>
            </w:pPr>
            <w:r w:rsidRPr="005B00C6">
              <w:t>pc_</w:t>
            </w:r>
            <w:r w:rsidRPr="005B00C6">
              <w:rPr>
                <w:lang w:eastAsia="zh-CN"/>
              </w:rPr>
              <w:t>D</w:t>
            </w:r>
            <w:r w:rsidRPr="005B00C6">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B00C6" w:rsidRDefault="00CC5CAB" w:rsidP="00FA72F8">
            <w:pPr>
              <w:pStyle w:val="TAL"/>
            </w:pPr>
          </w:p>
        </w:tc>
      </w:tr>
      <w:tr w:rsidR="0038208C" w:rsidRPr="005F64EB" w14:paraId="604F7BB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J</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5F64EB" w:rsidRDefault="0038208C" w:rsidP="00DA5852">
            <w:pPr>
              <w:pStyle w:val="TAC"/>
            </w:pPr>
            <w:r w:rsidRPr="005F64EB">
              <w:t>36.101, 5.6A.1</w:t>
            </w:r>
          </w:p>
          <w:p w14:paraId="4BF0F0B2"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5F64EB" w:rsidRDefault="0038208C" w:rsidP="00DA5852">
            <w:pPr>
              <w:pStyle w:val="TAL"/>
            </w:pPr>
          </w:p>
        </w:tc>
      </w:tr>
      <w:tr w:rsidR="0038208C" w:rsidRPr="005F64EB" w14:paraId="3BFEF4C2"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A36FC2" w:rsidRDefault="0038208C" w:rsidP="00DA5852">
            <w:pPr>
              <w:pStyle w:val="TAC"/>
              <w:rPr>
                <w:rFonts w:eastAsia="PMingLiU"/>
                <w:lang w:eastAsia="zh-TW"/>
              </w:rPr>
            </w:pPr>
            <w:r w:rsidRPr="005F64EB">
              <w:rPr>
                <w:rFonts w:eastAsia="PMingLiU" w:hint="eastAsia"/>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K</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5F64EB" w:rsidRDefault="0038208C" w:rsidP="00DA5852">
            <w:pPr>
              <w:pStyle w:val="TAC"/>
            </w:pPr>
            <w:r w:rsidRPr="005F64EB">
              <w:t>36.101, 5.6A.1</w:t>
            </w:r>
          </w:p>
          <w:p w14:paraId="485F4531"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5F64EB" w:rsidRDefault="0038208C" w:rsidP="00DA5852">
            <w:pPr>
              <w:pStyle w:val="TAL"/>
            </w:pPr>
          </w:p>
        </w:tc>
      </w:tr>
      <w:tr w:rsidR="0038208C" w:rsidRPr="005F64EB" w14:paraId="1C0FCD8F"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A36FC2" w:rsidRDefault="0038208C" w:rsidP="00DA5852">
            <w:pPr>
              <w:pStyle w:val="TAC"/>
              <w:rPr>
                <w:rFonts w:eastAsia="PMingLiU"/>
                <w:lang w:eastAsia="zh-TW"/>
              </w:rPr>
            </w:pPr>
            <w:r w:rsidRPr="005F64EB">
              <w:rPr>
                <w:rFonts w:eastAsia="PMingLiU" w:hint="eastAsia"/>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L</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5F64EB" w:rsidRDefault="0038208C" w:rsidP="00DA5852">
            <w:pPr>
              <w:pStyle w:val="TAC"/>
            </w:pPr>
            <w:r w:rsidRPr="005F64EB">
              <w:t>36.101, 5.6A.1</w:t>
            </w:r>
          </w:p>
          <w:p w14:paraId="5DEC27C3"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5F64EB" w:rsidRDefault="0038208C" w:rsidP="00DA5852">
            <w:pPr>
              <w:pStyle w:val="TAL"/>
            </w:pPr>
          </w:p>
        </w:tc>
      </w:tr>
      <w:tr w:rsidR="0038208C" w:rsidRPr="005F64EB" w14:paraId="5377A240"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5F64EB" w:rsidRDefault="0038208C" w:rsidP="00DA5852">
            <w:pPr>
              <w:pStyle w:val="TAC"/>
              <w:rPr>
                <w:rFonts w:eastAsia="PMingLiU"/>
                <w:lang w:eastAsia="zh-TW"/>
              </w:rPr>
            </w:pPr>
            <w:r w:rsidRPr="005F64EB">
              <w:rPr>
                <w:rFonts w:eastAsia="PMingLiU" w:hint="eastAsia"/>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M</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5F64EB" w:rsidRDefault="0038208C" w:rsidP="00DA5852">
            <w:pPr>
              <w:pStyle w:val="TAC"/>
            </w:pPr>
            <w:r w:rsidRPr="005F64EB">
              <w:t>36.101, 5.6A.1</w:t>
            </w:r>
          </w:p>
          <w:p w14:paraId="07057DB0"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5F64EB" w:rsidRDefault="0038208C" w:rsidP="00DA5852">
            <w:pPr>
              <w:pStyle w:val="TAL"/>
            </w:pPr>
          </w:p>
        </w:tc>
      </w:tr>
    </w:tbl>
    <w:p w14:paraId="3BD242AC" w14:textId="77777777" w:rsidR="00CC5CAB" w:rsidRPr="005B00C6" w:rsidRDefault="00CC5CAB" w:rsidP="00CC5CAB"/>
    <w:p w14:paraId="0C54A02C" w14:textId="77777777" w:rsidR="00CC5CAB" w:rsidRPr="005B00C6" w:rsidRDefault="00CC5CAB" w:rsidP="00CC5CAB">
      <w:pPr>
        <w:pStyle w:val="TH"/>
        <w:ind w:left="567"/>
      </w:pPr>
      <w:r w:rsidRPr="005B00C6">
        <w:t>Table A.4.3.2B.2.3.8-1a: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B00C6" w:rsidRDefault="00CC5CAB" w:rsidP="00FA72F8">
            <w:pPr>
              <w:pStyle w:val="TAH"/>
            </w:pPr>
            <w:r w:rsidRPr="005B00C6">
              <w:t>Comments</w:t>
            </w:r>
          </w:p>
        </w:tc>
      </w:tr>
      <w:tr w:rsidR="00CC5CAB" w:rsidRPr="005B00C6"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B00C6" w:rsidRDefault="00CC5CAB" w:rsidP="00FA72F8">
            <w:pPr>
              <w:pStyle w:val="TAL"/>
            </w:pPr>
            <w:r w:rsidRPr="005B00C6">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B00C6" w:rsidRDefault="00CC5CAB" w:rsidP="00FA72F8">
            <w:pPr>
              <w:pStyle w:val="TAC"/>
            </w:pPr>
            <w:r w:rsidRPr="005B00C6">
              <w:t>36.101, 5.6A.1</w:t>
            </w:r>
          </w:p>
          <w:p w14:paraId="1353387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B00C6" w:rsidRDefault="00CC5CAB" w:rsidP="00FA72F8">
            <w:pPr>
              <w:pStyle w:val="TAL"/>
            </w:pPr>
          </w:p>
        </w:tc>
      </w:tr>
      <w:tr w:rsidR="00CC5CAB" w:rsidRPr="005B00C6"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B00C6" w:rsidRDefault="00CC5CAB" w:rsidP="00FA72F8">
            <w:pPr>
              <w:pStyle w:val="TAL"/>
            </w:pPr>
            <w:r w:rsidRPr="005B00C6">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B00C6" w:rsidRDefault="00CC5CAB" w:rsidP="00FA72F8">
            <w:pPr>
              <w:pStyle w:val="TAC"/>
            </w:pPr>
            <w:r w:rsidRPr="005B00C6">
              <w:t>36.101, 5.6A.1</w:t>
            </w:r>
          </w:p>
          <w:p w14:paraId="4168F74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B00C6" w:rsidRDefault="00CC5CAB" w:rsidP="00FA72F8">
            <w:pPr>
              <w:pStyle w:val="TAC"/>
            </w:pPr>
            <w:r w:rsidRPr="005B00C6">
              <w:t>pc_</w:t>
            </w:r>
            <w:r w:rsidRPr="005B00C6">
              <w:rPr>
                <w:lang w:eastAsia="zh-CN"/>
              </w:rPr>
              <w:t>U</w:t>
            </w:r>
            <w:r w:rsidRPr="005B00C6">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B00C6" w:rsidRDefault="00CC5CAB" w:rsidP="00FA72F8">
            <w:pPr>
              <w:pStyle w:val="TAL"/>
            </w:pPr>
          </w:p>
        </w:tc>
      </w:tr>
      <w:tr w:rsidR="00CC5CAB" w:rsidRPr="005B00C6"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B00C6" w:rsidRDefault="00CC5CAB" w:rsidP="00FA72F8">
            <w:pPr>
              <w:pStyle w:val="TAL"/>
            </w:pPr>
            <w:r w:rsidRPr="005B00C6">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B00C6" w:rsidRDefault="00CC5CAB" w:rsidP="00FA72F8">
            <w:pPr>
              <w:pStyle w:val="TAC"/>
            </w:pPr>
            <w:r w:rsidRPr="005B00C6">
              <w:t>36.101, 5.6A.1</w:t>
            </w:r>
          </w:p>
          <w:p w14:paraId="31C8C7E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B00C6" w:rsidRDefault="00CC5CAB" w:rsidP="00FA72F8">
            <w:pPr>
              <w:pStyle w:val="TAC"/>
            </w:pPr>
            <w:r w:rsidRPr="005B00C6">
              <w:t>pc_</w:t>
            </w:r>
            <w:r w:rsidRPr="005B00C6">
              <w:rPr>
                <w:lang w:eastAsia="zh-CN"/>
              </w:rPr>
              <w:t>U</w:t>
            </w:r>
            <w:r w:rsidRPr="005B00C6">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B00C6" w:rsidRDefault="00CC5CAB" w:rsidP="00FA72F8">
            <w:pPr>
              <w:pStyle w:val="TAL"/>
            </w:pPr>
          </w:p>
        </w:tc>
      </w:tr>
      <w:tr w:rsidR="00CC5CAB" w:rsidRPr="005B00C6"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B00C6" w:rsidRDefault="00CC5CAB" w:rsidP="00FA72F8">
            <w:pPr>
              <w:pStyle w:val="TAL"/>
            </w:pPr>
            <w:r w:rsidRPr="005B00C6">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B00C6" w:rsidRDefault="00CC5CAB" w:rsidP="00FA72F8">
            <w:pPr>
              <w:pStyle w:val="TAC"/>
            </w:pPr>
            <w:r w:rsidRPr="005B00C6">
              <w:t>36.101, 5.6A.1</w:t>
            </w:r>
          </w:p>
          <w:p w14:paraId="17B52CE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B00C6" w:rsidRDefault="00CC5CAB" w:rsidP="00FA72F8">
            <w:pPr>
              <w:pStyle w:val="TAC"/>
            </w:pPr>
            <w:r w:rsidRPr="005B00C6">
              <w:t>pc_</w:t>
            </w:r>
            <w:r w:rsidRPr="005B00C6">
              <w:rPr>
                <w:lang w:eastAsia="zh-CN"/>
              </w:rPr>
              <w:t>U</w:t>
            </w:r>
            <w:r w:rsidRPr="005B00C6">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B00C6" w:rsidRDefault="00CC5CAB" w:rsidP="00FA72F8">
            <w:pPr>
              <w:pStyle w:val="TAL"/>
            </w:pPr>
          </w:p>
        </w:tc>
      </w:tr>
      <w:tr w:rsidR="00CC5CAB" w:rsidRPr="005B00C6"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B00C6" w:rsidRDefault="00CC5CAB" w:rsidP="00FA72F8">
            <w:pPr>
              <w:pStyle w:val="TAL"/>
            </w:pPr>
            <w:r w:rsidRPr="005B00C6">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B00C6" w:rsidRDefault="00CC5CAB" w:rsidP="00FA72F8">
            <w:pPr>
              <w:pStyle w:val="TAC"/>
            </w:pPr>
            <w:r w:rsidRPr="005B00C6">
              <w:t>36.101, 5.6A.1</w:t>
            </w:r>
          </w:p>
          <w:p w14:paraId="69FE4596"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B00C6" w:rsidRDefault="00CC5CAB" w:rsidP="00FA72F8">
            <w:pPr>
              <w:pStyle w:val="TAC"/>
            </w:pPr>
            <w:r w:rsidRPr="005B00C6">
              <w:t>pc_</w:t>
            </w:r>
            <w:r w:rsidRPr="005B00C6">
              <w:rPr>
                <w:lang w:eastAsia="zh-CN"/>
              </w:rPr>
              <w:t>U</w:t>
            </w:r>
            <w:r w:rsidRPr="005B00C6">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B00C6" w:rsidRDefault="00CC5CAB" w:rsidP="00FA72F8">
            <w:pPr>
              <w:pStyle w:val="TAL"/>
            </w:pPr>
          </w:p>
        </w:tc>
      </w:tr>
      <w:tr w:rsidR="00CC5CAB" w:rsidRPr="005B00C6"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B00C6" w:rsidRDefault="00CC5CAB" w:rsidP="00FA72F8">
            <w:pPr>
              <w:pStyle w:val="TAL"/>
            </w:pPr>
            <w:r w:rsidRPr="005B00C6">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B00C6" w:rsidRDefault="00CC5CAB" w:rsidP="00FA72F8">
            <w:pPr>
              <w:pStyle w:val="TAC"/>
            </w:pPr>
            <w:r w:rsidRPr="005B00C6">
              <w:t>36.101, 5.6A.1</w:t>
            </w:r>
          </w:p>
          <w:p w14:paraId="2E355E2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B00C6" w:rsidRDefault="00CC5CAB" w:rsidP="00FA72F8">
            <w:pPr>
              <w:pStyle w:val="TAC"/>
            </w:pPr>
            <w:r w:rsidRPr="005B00C6">
              <w:t>pc_</w:t>
            </w:r>
            <w:r w:rsidRPr="005B00C6">
              <w:rPr>
                <w:lang w:eastAsia="zh-CN"/>
              </w:rPr>
              <w:t>U</w:t>
            </w:r>
            <w:r w:rsidRPr="005B00C6">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B00C6" w:rsidRDefault="00CC5CAB" w:rsidP="00FA72F8">
            <w:pPr>
              <w:pStyle w:val="TAL"/>
            </w:pPr>
          </w:p>
        </w:tc>
      </w:tr>
      <w:tr w:rsidR="00CC5CAB" w:rsidRPr="005B00C6"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B00C6" w:rsidRDefault="00CC5CAB" w:rsidP="00FA72F8">
            <w:pPr>
              <w:pStyle w:val="TAL"/>
            </w:pPr>
            <w:r w:rsidRPr="005B00C6">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B00C6" w:rsidRDefault="00CC5CAB" w:rsidP="00FA72F8">
            <w:pPr>
              <w:pStyle w:val="TAC"/>
            </w:pPr>
            <w:r w:rsidRPr="005B00C6">
              <w:t>36.101, 5.6A.1</w:t>
            </w:r>
          </w:p>
          <w:p w14:paraId="0CA5D58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B00C6" w:rsidRDefault="00CC5CAB" w:rsidP="00FA72F8">
            <w:pPr>
              <w:pStyle w:val="TAC"/>
            </w:pPr>
            <w:r w:rsidRPr="005B00C6">
              <w:t>pc_</w:t>
            </w:r>
            <w:r w:rsidRPr="005B00C6">
              <w:rPr>
                <w:lang w:eastAsia="zh-CN"/>
              </w:rPr>
              <w:t>U</w:t>
            </w:r>
            <w:r w:rsidRPr="005B00C6">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B00C6" w:rsidRDefault="00CC5CAB" w:rsidP="00FA72F8">
            <w:pPr>
              <w:pStyle w:val="TAL"/>
            </w:pPr>
          </w:p>
        </w:tc>
      </w:tr>
      <w:tr w:rsidR="00CC5CAB" w:rsidRPr="005B00C6"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B00C6" w:rsidRDefault="00CC5CAB" w:rsidP="00FA72F8">
            <w:pPr>
              <w:pStyle w:val="TAL"/>
            </w:pPr>
            <w:r w:rsidRPr="005B00C6">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B00C6" w:rsidRDefault="00CC5CAB" w:rsidP="00FA72F8">
            <w:pPr>
              <w:pStyle w:val="TAC"/>
            </w:pPr>
            <w:r w:rsidRPr="005B00C6">
              <w:t>36.101, 5.6A.1</w:t>
            </w:r>
          </w:p>
          <w:p w14:paraId="5DD48D8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B00C6" w:rsidRDefault="00CC5CAB" w:rsidP="00FA72F8">
            <w:pPr>
              <w:pStyle w:val="TAC"/>
            </w:pPr>
            <w:r w:rsidRPr="005B00C6">
              <w:t>pc_</w:t>
            </w:r>
            <w:r w:rsidRPr="005B00C6">
              <w:rPr>
                <w:lang w:eastAsia="zh-CN"/>
              </w:rPr>
              <w:t>U</w:t>
            </w:r>
            <w:r w:rsidRPr="005B00C6">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B00C6" w:rsidRDefault="00CC5CAB" w:rsidP="00FA72F8">
            <w:pPr>
              <w:pStyle w:val="TAL"/>
            </w:pPr>
          </w:p>
        </w:tc>
      </w:tr>
      <w:tr w:rsidR="00CC5CAB" w:rsidRPr="005B00C6"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B00C6" w:rsidRDefault="00CC5CAB" w:rsidP="00FA72F8">
            <w:pPr>
              <w:pStyle w:val="TAL"/>
            </w:pPr>
            <w:r w:rsidRPr="005B00C6">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B00C6" w:rsidRDefault="00CC5CAB" w:rsidP="00FA72F8">
            <w:pPr>
              <w:pStyle w:val="TAC"/>
            </w:pPr>
            <w:r w:rsidRPr="005B00C6">
              <w:t>36.101, 5.6A.1</w:t>
            </w:r>
          </w:p>
          <w:p w14:paraId="70518B9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B00C6" w:rsidRDefault="00CC5CAB" w:rsidP="00FA72F8">
            <w:pPr>
              <w:pStyle w:val="TAC"/>
            </w:pPr>
            <w:r w:rsidRPr="005B00C6">
              <w:t>pc_</w:t>
            </w:r>
            <w:r w:rsidRPr="005B00C6">
              <w:rPr>
                <w:lang w:eastAsia="zh-CN"/>
              </w:rPr>
              <w:t>U</w:t>
            </w:r>
            <w:r w:rsidRPr="005B00C6">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B00C6" w:rsidRDefault="00CC5CAB" w:rsidP="00FA72F8">
            <w:pPr>
              <w:pStyle w:val="TAL"/>
            </w:pPr>
          </w:p>
        </w:tc>
      </w:tr>
    </w:tbl>
    <w:p w14:paraId="19757969" w14:textId="77777777" w:rsidR="00CC5CAB" w:rsidRPr="005B00C6" w:rsidRDefault="00CC5CAB" w:rsidP="00CC5CAB"/>
    <w:p w14:paraId="4ABF6392" w14:textId="77777777" w:rsidR="00586192" w:rsidRPr="005B00C6" w:rsidRDefault="00586192" w:rsidP="00586192">
      <w:pPr>
        <w:pStyle w:val="TH"/>
        <w:ind w:left="567"/>
      </w:pPr>
      <w:r w:rsidRPr="005B00C6">
        <w:t xml:space="preserve">Table A.4.3.2B.2.3.8-2: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74470A" w:rsidRPr="005B00C6" w14:paraId="164A5D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2B5BBB3F" w14:textId="714DCDE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92B263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6315FCA0"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A5A67E" w14:textId="5D896D26"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C932F1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EDAB02" w14:textId="77777777" w:rsidR="0074470A" w:rsidRPr="005B00C6" w:rsidRDefault="0074470A" w:rsidP="001F77D3">
            <w:pPr>
              <w:pStyle w:val="TAL"/>
              <w:rPr>
                <w:rFonts w:eastAsia="PMingLiU"/>
                <w:lang w:eastAsia="ja-JP"/>
              </w:rPr>
            </w:pPr>
            <w:r w:rsidRPr="005B00C6">
              <w:t>DC_1A-3A-19A_n257A</w:t>
            </w:r>
          </w:p>
        </w:tc>
        <w:tc>
          <w:tcPr>
            <w:tcW w:w="914" w:type="pct"/>
            <w:tcBorders>
              <w:top w:val="single" w:sz="4" w:space="0" w:color="auto"/>
              <w:left w:val="single" w:sz="4" w:space="0" w:color="auto"/>
              <w:bottom w:val="single" w:sz="4" w:space="0" w:color="auto"/>
              <w:right w:val="single" w:sz="4" w:space="0" w:color="auto"/>
            </w:tcBorders>
          </w:tcPr>
          <w:p w14:paraId="61C631D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739F5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B56F7A" w14:textId="77777777" w:rsidR="0074470A" w:rsidRPr="005B00C6" w:rsidRDefault="0074470A" w:rsidP="001F77D3">
            <w:pPr>
              <w:keepNext/>
              <w:keepLines/>
              <w:spacing w:after="0"/>
              <w:jc w:val="center"/>
              <w:rPr>
                <w:rFonts w:ascii="Arial" w:eastAsia="PMingLiU" w:hAnsi="Arial"/>
                <w:sz w:val="18"/>
              </w:rPr>
            </w:pPr>
          </w:p>
        </w:tc>
      </w:tr>
      <w:tr w:rsidR="0074470A" w:rsidRPr="005B00C6" w14:paraId="04C1719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74470A" w:rsidRPr="005B00C6" w:rsidRDefault="0074470A" w:rsidP="008646C8">
            <w:pPr>
              <w:pStyle w:val="TAL"/>
            </w:pPr>
            <w:r w:rsidRPr="005B00C6">
              <w:t>DC_1A-3A-19A_n257G</w:t>
            </w:r>
          </w:p>
        </w:tc>
        <w:tc>
          <w:tcPr>
            <w:tcW w:w="914" w:type="pct"/>
            <w:tcBorders>
              <w:top w:val="single" w:sz="4" w:space="0" w:color="auto"/>
              <w:left w:val="single" w:sz="4" w:space="0" w:color="auto"/>
              <w:bottom w:val="single" w:sz="4" w:space="0" w:color="auto"/>
              <w:right w:val="single" w:sz="4" w:space="0" w:color="auto"/>
            </w:tcBorders>
          </w:tcPr>
          <w:p w14:paraId="30D9AC99" w14:textId="3A22D02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CF54CE" w14:textId="77777777" w:rsidR="0074470A" w:rsidRPr="005B00C6" w:rsidRDefault="0074470A" w:rsidP="008646C8">
            <w:pPr>
              <w:keepNext/>
              <w:keepLines/>
              <w:spacing w:after="0"/>
              <w:jc w:val="center"/>
              <w:rPr>
                <w:rFonts w:ascii="Arial" w:eastAsia="PMingLiU" w:hAnsi="Arial"/>
                <w:sz w:val="18"/>
              </w:rPr>
            </w:pPr>
          </w:p>
        </w:tc>
      </w:tr>
      <w:tr w:rsidR="0074470A" w:rsidRPr="005B00C6" w14:paraId="46EC8D3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74470A" w:rsidRPr="005B00C6" w:rsidRDefault="0074470A" w:rsidP="008646C8">
            <w:pPr>
              <w:pStyle w:val="TAL"/>
            </w:pPr>
            <w:r w:rsidRPr="005B00C6">
              <w:t>DC_1A-3A-19A_n257H</w:t>
            </w:r>
          </w:p>
        </w:tc>
        <w:tc>
          <w:tcPr>
            <w:tcW w:w="914" w:type="pct"/>
            <w:tcBorders>
              <w:top w:val="single" w:sz="4" w:space="0" w:color="auto"/>
              <w:left w:val="single" w:sz="4" w:space="0" w:color="auto"/>
              <w:bottom w:val="single" w:sz="4" w:space="0" w:color="auto"/>
              <w:right w:val="single" w:sz="4" w:space="0" w:color="auto"/>
            </w:tcBorders>
          </w:tcPr>
          <w:p w14:paraId="2EDC648C" w14:textId="435F3369"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E8224D" w14:textId="77777777" w:rsidR="0074470A" w:rsidRPr="005B00C6" w:rsidRDefault="0074470A" w:rsidP="008646C8">
            <w:pPr>
              <w:keepNext/>
              <w:keepLines/>
              <w:spacing w:after="0"/>
              <w:jc w:val="center"/>
              <w:rPr>
                <w:rFonts w:ascii="Arial" w:eastAsia="PMingLiU" w:hAnsi="Arial"/>
                <w:sz w:val="18"/>
              </w:rPr>
            </w:pPr>
          </w:p>
        </w:tc>
      </w:tr>
      <w:tr w:rsidR="0074470A" w:rsidRPr="005B00C6" w14:paraId="2EAED5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74470A" w:rsidRPr="005B00C6" w:rsidRDefault="0074470A" w:rsidP="008646C8">
            <w:pPr>
              <w:pStyle w:val="TAL"/>
            </w:pPr>
            <w:r w:rsidRPr="005B00C6">
              <w:t>DC_1A-3A-19A_n257I</w:t>
            </w:r>
          </w:p>
        </w:tc>
        <w:tc>
          <w:tcPr>
            <w:tcW w:w="914" w:type="pct"/>
            <w:tcBorders>
              <w:top w:val="single" w:sz="4" w:space="0" w:color="auto"/>
              <w:left w:val="single" w:sz="4" w:space="0" w:color="auto"/>
              <w:bottom w:val="single" w:sz="4" w:space="0" w:color="auto"/>
              <w:right w:val="single" w:sz="4" w:space="0" w:color="auto"/>
            </w:tcBorders>
          </w:tcPr>
          <w:p w14:paraId="5B533D23" w14:textId="6F9FAFA1"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E25F2E" w14:textId="77777777" w:rsidR="0074470A" w:rsidRPr="005B00C6" w:rsidRDefault="0074470A" w:rsidP="008646C8">
            <w:pPr>
              <w:keepNext/>
              <w:keepLines/>
              <w:spacing w:after="0"/>
              <w:jc w:val="center"/>
              <w:rPr>
                <w:rFonts w:ascii="Arial" w:eastAsia="PMingLiU" w:hAnsi="Arial"/>
                <w:sz w:val="18"/>
              </w:rPr>
            </w:pPr>
          </w:p>
        </w:tc>
      </w:tr>
      <w:tr w:rsidR="0074470A" w:rsidRPr="005B00C6" w14:paraId="31FA799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74470A" w:rsidRPr="005B00C6" w:rsidRDefault="0074470A" w:rsidP="001F77D3">
            <w:pPr>
              <w:pStyle w:val="TAL"/>
              <w:rPr>
                <w:rFonts w:eastAsia="PMingLiU"/>
                <w:lang w:eastAsia="ja-JP"/>
              </w:rPr>
            </w:pPr>
            <w:r w:rsidRPr="005B00C6">
              <w:t>DC_1A-3A-21A_n257A</w:t>
            </w:r>
          </w:p>
        </w:tc>
        <w:tc>
          <w:tcPr>
            <w:tcW w:w="914" w:type="pct"/>
            <w:tcBorders>
              <w:top w:val="single" w:sz="4" w:space="0" w:color="auto"/>
              <w:left w:val="single" w:sz="4" w:space="0" w:color="auto"/>
              <w:bottom w:val="single" w:sz="4" w:space="0" w:color="auto"/>
              <w:right w:val="single" w:sz="4" w:space="0" w:color="auto"/>
            </w:tcBorders>
          </w:tcPr>
          <w:p w14:paraId="7CFFA4A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089F4E" w14:textId="77777777" w:rsidR="0074470A" w:rsidRPr="005B00C6" w:rsidRDefault="0074470A" w:rsidP="001F77D3">
            <w:pPr>
              <w:keepNext/>
              <w:keepLines/>
              <w:spacing w:after="0"/>
              <w:jc w:val="center"/>
              <w:rPr>
                <w:rFonts w:ascii="Arial" w:eastAsia="PMingLiU" w:hAnsi="Arial"/>
                <w:sz w:val="18"/>
              </w:rPr>
            </w:pPr>
          </w:p>
        </w:tc>
      </w:tr>
      <w:tr w:rsidR="0074470A" w:rsidRPr="005B00C6" w14:paraId="0DA6D4F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74470A" w:rsidRPr="005B00C6" w:rsidRDefault="0074470A" w:rsidP="008646C8">
            <w:pPr>
              <w:pStyle w:val="TAL"/>
            </w:pPr>
            <w:r w:rsidRPr="005B00C6">
              <w:t>DC_1A-3A-21A_n257G</w:t>
            </w:r>
          </w:p>
        </w:tc>
        <w:tc>
          <w:tcPr>
            <w:tcW w:w="914" w:type="pct"/>
            <w:tcBorders>
              <w:top w:val="single" w:sz="4" w:space="0" w:color="auto"/>
              <w:left w:val="single" w:sz="4" w:space="0" w:color="auto"/>
              <w:bottom w:val="single" w:sz="4" w:space="0" w:color="auto"/>
              <w:right w:val="single" w:sz="4" w:space="0" w:color="auto"/>
            </w:tcBorders>
          </w:tcPr>
          <w:p w14:paraId="51D2B3EF" w14:textId="55620E5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970D92" w14:textId="77777777" w:rsidR="0074470A" w:rsidRPr="005B00C6" w:rsidRDefault="0074470A" w:rsidP="008646C8">
            <w:pPr>
              <w:keepNext/>
              <w:keepLines/>
              <w:spacing w:after="0"/>
              <w:jc w:val="center"/>
              <w:rPr>
                <w:rFonts w:ascii="Arial" w:eastAsia="PMingLiU" w:hAnsi="Arial"/>
                <w:sz w:val="18"/>
              </w:rPr>
            </w:pPr>
          </w:p>
        </w:tc>
      </w:tr>
      <w:tr w:rsidR="0074470A" w:rsidRPr="005B00C6" w14:paraId="381F627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74470A" w:rsidRPr="005B00C6" w:rsidRDefault="0074470A" w:rsidP="008646C8">
            <w:pPr>
              <w:pStyle w:val="TAL"/>
            </w:pPr>
            <w:r w:rsidRPr="005B00C6">
              <w:t>DC_1A-3A-21A_n257H</w:t>
            </w:r>
          </w:p>
        </w:tc>
        <w:tc>
          <w:tcPr>
            <w:tcW w:w="914" w:type="pct"/>
            <w:tcBorders>
              <w:top w:val="single" w:sz="4" w:space="0" w:color="auto"/>
              <w:left w:val="single" w:sz="4" w:space="0" w:color="auto"/>
              <w:bottom w:val="single" w:sz="4" w:space="0" w:color="auto"/>
              <w:right w:val="single" w:sz="4" w:space="0" w:color="auto"/>
            </w:tcBorders>
          </w:tcPr>
          <w:p w14:paraId="6F57BBA0" w14:textId="120D41A9"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F134B6" w14:textId="77777777" w:rsidR="0074470A" w:rsidRPr="005B00C6" w:rsidRDefault="0074470A" w:rsidP="008646C8">
            <w:pPr>
              <w:keepNext/>
              <w:keepLines/>
              <w:spacing w:after="0"/>
              <w:jc w:val="center"/>
              <w:rPr>
                <w:rFonts w:ascii="Arial" w:eastAsia="PMingLiU" w:hAnsi="Arial"/>
                <w:sz w:val="18"/>
              </w:rPr>
            </w:pPr>
          </w:p>
        </w:tc>
      </w:tr>
      <w:tr w:rsidR="0074470A" w:rsidRPr="005B00C6" w14:paraId="23F93A0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74470A" w:rsidRPr="005B00C6" w:rsidRDefault="0074470A" w:rsidP="008646C8">
            <w:pPr>
              <w:pStyle w:val="TAL"/>
            </w:pPr>
            <w:r w:rsidRPr="005B00C6">
              <w:t>DC_1A-3A-21A_n257I</w:t>
            </w:r>
          </w:p>
        </w:tc>
        <w:tc>
          <w:tcPr>
            <w:tcW w:w="914" w:type="pct"/>
            <w:tcBorders>
              <w:top w:val="single" w:sz="4" w:space="0" w:color="auto"/>
              <w:left w:val="single" w:sz="4" w:space="0" w:color="auto"/>
              <w:bottom w:val="single" w:sz="4" w:space="0" w:color="auto"/>
              <w:right w:val="single" w:sz="4" w:space="0" w:color="auto"/>
            </w:tcBorders>
          </w:tcPr>
          <w:p w14:paraId="60C75033" w14:textId="1055FE8D"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99E699" w14:textId="77777777" w:rsidR="0074470A" w:rsidRPr="005B00C6" w:rsidRDefault="0074470A" w:rsidP="008646C8">
            <w:pPr>
              <w:keepNext/>
              <w:keepLines/>
              <w:spacing w:after="0"/>
              <w:jc w:val="center"/>
              <w:rPr>
                <w:rFonts w:ascii="Arial" w:eastAsia="PMingLiU" w:hAnsi="Arial"/>
                <w:sz w:val="18"/>
              </w:rPr>
            </w:pPr>
          </w:p>
        </w:tc>
      </w:tr>
      <w:tr w:rsidR="0074470A" w:rsidRPr="005B00C6" w14:paraId="2565843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74470A" w:rsidRPr="005B00C6" w:rsidRDefault="0074470A" w:rsidP="001F77D3">
            <w:pPr>
              <w:pStyle w:val="TAL"/>
              <w:rPr>
                <w:rFonts w:eastAsia="PMingLiU"/>
                <w:lang w:eastAsia="ja-JP"/>
              </w:rPr>
            </w:pPr>
            <w:r w:rsidRPr="005B00C6">
              <w:t>DC_1A-3A-42A_n257A</w:t>
            </w:r>
          </w:p>
        </w:tc>
        <w:tc>
          <w:tcPr>
            <w:tcW w:w="914" w:type="pct"/>
            <w:tcBorders>
              <w:top w:val="single" w:sz="4" w:space="0" w:color="auto"/>
              <w:left w:val="single" w:sz="4" w:space="0" w:color="auto"/>
              <w:bottom w:val="single" w:sz="4" w:space="0" w:color="auto"/>
              <w:right w:val="single" w:sz="4" w:space="0" w:color="auto"/>
            </w:tcBorders>
          </w:tcPr>
          <w:p w14:paraId="15C0E7B4"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D87A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2E713E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74470A" w:rsidRPr="005B00C6" w:rsidRDefault="0074470A" w:rsidP="008646C8">
            <w:pPr>
              <w:pStyle w:val="TAL"/>
            </w:pPr>
            <w:r w:rsidRPr="005B00C6">
              <w:t>DC_1A-3A-42A_n257G</w:t>
            </w:r>
          </w:p>
        </w:tc>
        <w:tc>
          <w:tcPr>
            <w:tcW w:w="914" w:type="pct"/>
            <w:tcBorders>
              <w:top w:val="single" w:sz="4" w:space="0" w:color="auto"/>
              <w:left w:val="single" w:sz="4" w:space="0" w:color="auto"/>
              <w:bottom w:val="single" w:sz="4" w:space="0" w:color="auto"/>
              <w:right w:val="single" w:sz="4" w:space="0" w:color="auto"/>
            </w:tcBorders>
          </w:tcPr>
          <w:p w14:paraId="591FA4F1" w14:textId="30261147"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8CB7BB" w14:textId="77777777" w:rsidR="0074470A" w:rsidRPr="005B00C6" w:rsidRDefault="0074470A" w:rsidP="008646C8">
            <w:pPr>
              <w:keepNext/>
              <w:keepLines/>
              <w:spacing w:after="0"/>
              <w:jc w:val="center"/>
              <w:rPr>
                <w:rFonts w:ascii="Arial" w:eastAsia="PMingLiU" w:hAnsi="Arial"/>
                <w:sz w:val="18"/>
              </w:rPr>
            </w:pPr>
          </w:p>
        </w:tc>
      </w:tr>
      <w:tr w:rsidR="0074470A" w:rsidRPr="005B00C6" w14:paraId="3093390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74470A" w:rsidRPr="005B00C6" w:rsidRDefault="0074470A" w:rsidP="008646C8">
            <w:pPr>
              <w:pStyle w:val="TAL"/>
            </w:pPr>
            <w:r w:rsidRPr="005B00C6">
              <w:t>DC_1A-3A-42A_n257H</w:t>
            </w:r>
          </w:p>
        </w:tc>
        <w:tc>
          <w:tcPr>
            <w:tcW w:w="914" w:type="pct"/>
            <w:tcBorders>
              <w:top w:val="single" w:sz="4" w:space="0" w:color="auto"/>
              <w:left w:val="single" w:sz="4" w:space="0" w:color="auto"/>
              <w:bottom w:val="single" w:sz="4" w:space="0" w:color="auto"/>
              <w:right w:val="single" w:sz="4" w:space="0" w:color="auto"/>
            </w:tcBorders>
          </w:tcPr>
          <w:p w14:paraId="6EF3E53B" w14:textId="072A54D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CE3D98" w14:textId="77777777" w:rsidR="0074470A" w:rsidRPr="005B00C6" w:rsidRDefault="0074470A" w:rsidP="008646C8">
            <w:pPr>
              <w:keepNext/>
              <w:keepLines/>
              <w:spacing w:after="0"/>
              <w:jc w:val="center"/>
              <w:rPr>
                <w:rFonts w:ascii="Arial" w:eastAsia="PMingLiU" w:hAnsi="Arial"/>
                <w:sz w:val="18"/>
              </w:rPr>
            </w:pPr>
          </w:p>
        </w:tc>
      </w:tr>
      <w:tr w:rsidR="0074470A" w:rsidRPr="005B00C6" w14:paraId="63252E6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74470A" w:rsidRPr="005B00C6" w:rsidRDefault="0074470A" w:rsidP="008646C8">
            <w:pPr>
              <w:pStyle w:val="TAL"/>
            </w:pPr>
            <w:r w:rsidRPr="005B00C6">
              <w:t>DC_1A-3A-42A_n257I</w:t>
            </w:r>
          </w:p>
        </w:tc>
        <w:tc>
          <w:tcPr>
            <w:tcW w:w="914" w:type="pct"/>
            <w:tcBorders>
              <w:top w:val="single" w:sz="4" w:space="0" w:color="auto"/>
              <w:left w:val="single" w:sz="4" w:space="0" w:color="auto"/>
              <w:bottom w:val="single" w:sz="4" w:space="0" w:color="auto"/>
              <w:right w:val="single" w:sz="4" w:space="0" w:color="auto"/>
            </w:tcBorders>
          </w:tcPr>
          <w:p w14:paraId="5CC4A6C8" w14:textId="2D57E9B0"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613EB9" w14:textId="77777777" w:rsidR="0074470A" w:rsidRPr="005B00C6" w:rsidRDefault="0074470A" w:rsidP="008646C8">
            <w:pPr>
              <w:keepNext/>
              <w:keepLines/>
              <w:spacing w:after="0"/>
              <w:jc w:val="center"/>
              <w:rPr>
                <w:rFonts w:ascii="Arial" w:eastAsia="PMingLiU" w:hAnsi="Arial"/>
                <w:sz w:val="18"/>
              </w:rPr>
            </w:pPr>
          </w:p>
        </w:tc>
      </w:tr>
      <w:tr w:rsidR="0074470A" w:rsidRPr="005B00C6" w14:paraId="4A196CD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74470A" w:rsidRPr="005B00C6" w:rsidRDefault="0074470A" w:rsidP="001F77D3">
            <w:pPr>
              <w:pStyle w:val="TAL"/>
              <w:rPr>
                <w:rFonts w:eastAsia="PMingLiU"/>
                <w:lang w:eastAsia="ja-JP"/>
              </w:rPr>
            </w:pPr>
            <w:r w:rsidRPr="005B00C6">
              <w:t>DC_1A-3A-42C_n257A</w:t>
            </w:r>
          </w:p>
        </w:tc>
        <w:tc>
          <w:tcPr>
            <w:tcW w:w="914" w:type="pct"/>
            <w:tcBorders>
              <w:top w:val="single" w:sz="4" w:space="0" w:color="auto"/>
              <w:left w:val="single" w:sz="4" w:space="0" w:color="auto"/>
              <w:bottom w:val="single" w:sz="4" w:space="0" w:color="auto"/>
              <w:right w:val="single" w:sz="4" w:space="0" w:color="auto"/>
            </w:tcBorders>
          </w:tcPr>
          <w:p w14:paraId="701A7D24"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134657" w14:textId="77777777" w:rsidR="0074470A" w:rsidRPr="005B00C6" w:rsidRDefault="0074470A" w:rsidP="001F77D3">
            <w:pPr>
              <w:keepNext/>
              <w:keepLines/>
              <w:spacing w:after="0"/>
              <w:jc w:val="center"/>
              <w:rPr>
                <w:rFonts w:ascii="Arial" w:eastAsia="PMingLiU" w:hAnsi="Arial"/>
                <w:sz w:val="18"/>
              </w:rPr>
            </w:pPr>
          </w:p>
        </w:tc>
      </w:tr>
      <w:tr w:rsidR="0074470A" w:rsidRPr="005B00C6" w14:paraId="1A37EF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74470A" w:rsidRPr="005B00C6" w:rsidRDefault="0074470A" w:rsidP="008646C8">
            <w:pPr>
              <w:pStyle w:val="TAL"/>
            </w:pPr>
            <w:r w:rsidRPr="005B00C6">
              <w:t>DC_1A-3A-42C_n257G</w:t>
            </w:r>
          </w:p>
        </w:tc>
        <w:tc>
          <w:tcPr>
            <w:tcW w:w="914" w:type="pct"/>
            <w:tcBorders>
              <w:top w:val="single" w:sz="4" w:space="0" w:color="auto"/>
              <w:left w:val="single" w:sz="4" w:space="0" w:color="auto"/>
              <w:bottom w:val="single" w:sz="4" w:space="0" w:color="auto"/>
              <w:right w:val="single" w:sz="4" w:space="0" w:color="auto"/>
            </w:tcBorders>
          </w:tcPr>
          <w:p w14:paraId="19A7EF3D" w14:textId="2DC4EB93"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7FCC0" w14:textId="77777777" w:rsidR="0074470A" w:rsidRPr="005B00C6" w:rsidRDefault="0074470A" w:rsidP="008646C8">
            <w:pPr>
              <w:keepNext/>
              <w:keepLines/>
              <w:spacing w:after="0"/>
              <w:jc w:val="center"/>
              <w:rPr>
                <w:rFonts w:ascii="Arial" w:eastAsia="PMingLiU" w:hAnsi="Arial"/>
                <w:sz w:val="18"/>
              </w:rPr>
            </w:pPr>
          </w:p>
        </w:tc>
      </w:tr>
      <w:tr w:rsidR="0074470A" w:rsidRPr="005B00C6" w14:paraId="591542B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74470A" w:rsidRPr="005B00C6" w:rsidRDefault="0074470A" w:rsidP="008646C8">
            <w:pPr>
              <w:pStyle w:val="TAL"/>
            </w:pPr>
            <w:r w:rsidRPr="005B00C6">
              <w:t>DC_1A-3A-42C_n257H</w:t>
            </w:r>
          </w:p>
        </w:tc>
        <w:tc>
          <w:tcPr>
            <w:tcW w:w="914" w:type="pct"/>
            <w:tcBorders>
              <w:top w:val="single" w:sz="4" w:space="0" w:color="auto"/>
              <w:left w:val="single" w:sz="4" w:space="0" w:color="auto"/>
              <w:bottom w:val="single" w:sz="4" w:space="0" w:color="auto"/>
              <w:right w:val="single" w:sz="4" w:space="0" w:color="auto"/>
            </w:tcBorders>
          </w:tcPr>
          <w:p w14:paraId="7AE61834" w14:textId="45DC8EE4"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E478AC" w14:textId="77777777" w:rsidR="0074470A" w:rsidRPr="005B00C6" w:rsidRDefault="0074470A" w:rsidP="008646C8">
            <w:pPr>
              <w:keepNext/>
              <w:keepLines/>
              <w:spacing w:after="0"/>
              <w:jc w:val="center"/>
              <w:rPr>
                <w:rFonts w:ascii="Arial" w:eastAsia="PMingLiU" w:hAnsi="Arial"/>
                <w:sz w:val="18"/>
              </w:rPr>
            </w:pPr>
          </w:p>
        </w:tc>
      </w:tr>
      <w:tr w:rsidR="0074470A" w:rsidRPr="005B00C6" w14:paraId="00E29DE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74470A" w:rsidRPr="005B00C6" w:rsidRDefault="0074470A" w:rsidP="008646C8">
            <w:pPr>
              <w:pStyle w:val="TAL"/>
            </w:pPr>
            <w:r w:rsidRPr="005B00C6">
              <w:t>DC_1A-3A-42C_n257I</w:t>
            </w:r>
          </w:p>
        </w:tc>
        <w:tc>
          <w:tcPr>
            <w:tcW w:w="914" w:type="pct"/>
            <w:tcBorders>
              <w:top w:val="single" w:sz="4" w:space="0" w:color="auto"/>
              <w:left w:val="single" w:sz="4" w:space="0" w:color="auto"/>
              <w:bottom w:val="single" w:sz="4" w:space="0" w:color="auto"/>
              <w:right w:val="single" w:sz="4" w:space="0" w:color="auto"/>
            </w:tcBorders>
          </w:tcPr>
          <w:p w14:paraId="1A18FEEA" w14:textId="1769DD1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06D710" w14:textId="77777777" w:rsidR="0074470A" w:rsidRPr="005B00C6" w:rsidRDefault="0074470A" w:rsidP="008646C8">
            <w:pPr>
              <w:keepNext/>
              <w:keepLines/>
              <w:spacing w:after="0"/>
              <w:jc w:val="center"/>
              <w:rPr>
                <w:rFonts w:ascii="Arial" w:eastAsia="PMingLiU" w:hAnsi="Arial"/>
                <w:sz w:val="18"/>
              </w:rPr>
            </w:pPr>
          </w:p>
        </w:tc>
      </w:tr>
      <w:tr w:rsidR="0074470A" w:rsidRPr="005B00C6" w14:paraId="7CBDEC6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74470A" w:rsidRPr="005B00C6" w:rsidRDefault="0074470A" w:rsidP="008646C8">
            <w:pPr>
              <w:pStyle w:val="TAL"/>
            </w:pPr>
            <w:r w:rsidRPr="005B00C6">
              <w:t>DC_1A-3A-42D_n257A</w:t>
            </w:r>
          </w:p>
        </w:tc>
        <w:tc>
          <w:tcPr>
            <w:tcW w:w="914" w:type="pct"/>
            <w:tcBorders>
              <w:top w:val="single" w:sz="4" w:space="0" w:color="auto"/>
              <w:left w:val="single" w:sz="4" w:space="0" w:color="auto"/>
              <w:bottom w:val="single" w:sz="4" w:space="0" w:color="auto"/>
              <w:right w:val="single" w:sz="4" w:space="0" w:color="auto"/>
            </w:tcBorders>
          </w:tcPr>
          <w:p w14:paraId="0F5D15E1" w14:textId="2861237C"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C1EC32" w14:textId="77777777" w:rsidR="0074470A" w:rsidRPr="005B00C6" w:rsidRDefault="0074470A" w:rsidP="008646C8">
            <w:pPr>
              <w:keepNext/>
              <w:keepLines/>
              <w:spacing w:after="0"/>
              <w:jc w:val="center"/>
              <w:rPr>
                <w:rFonts w:ascii="Arial" w:eastAsia="PMingLiU" w:hAnsi="Arial"/>
                <w:sz w:val="18"/>
              </w:rPr>
            </w:pPr>
          </w:p>
        </w:tc>
      </w:tr>
      <w:tr w:rsidR="0074470A" w:rsidRPr="005B00C6" w14:paraId="139EC91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74470A" w:rsidRPr="005B00C6" w:rsidRDefault="0074470A" w:rsidP="008646C8">
            <w:pPr>
              <w:pStyle w:val="TAL"/>
            </w:pPr>
            <w:r w:rsidRPr="005B00C6">
              <w:t>DC_1A-3A-42D_n257G</w:t>
            </w:r>
          </w:p>
        </w:tc>
        <w:tc>
          <w:tcPr>
            <w:tcW w:w="914" w:type="pct"/>
            <w:tcBorders>
              <w:top w:val="single" w:sz="4" w:space="0" w:color="auto"/>
              <w:left w:val="single" w:sz="4" w:space="0" w:color="auto"/>
              <w:bottom w:val="single" w:sz="4" w:space="0" w:color="auto"/>
              <w:right w:val="single" w:sz="4" w:space="0" w:color="auto"/>
            </w:tcBorders>
          </w:tcPr>
          <w:p w14:paraId="059AE67E" w14:textId="273A5073"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9B2316" w14:textId="77777777" w:rsidR="0074470A" w:rsidRPr="005B00C6" w:rsidRDefault="0074470A" w:rsidP="008646C8">
            <w:pPr>
              <w:keepNext/>
              <w:keepLines/>
              <w:spacing w:after="0"/>
              <w:jc w:val="center"/>
              <w:rPr>
                <w:rFonts w:ascii="Arial" w:eastAsia="PMingLiU" w:hAnsi="Arial"/>
                <w:sz w:val="18"/>
              </w:rPr>
            </w:pPr>
          </w:p>
        </w:tc>
      </w:tr>
      <w:tr w:rsidR="0074470A" w:rsidRPr="005B00C6" w14:paraId="41BD87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74470A" w:rsidRPr="005B00C6" w:rsidRDefault="0074470A" w:rsidP="008646C8">
            <w:pPr>
              <w:pStyle w:val="TAL"/>
            </w:pPr>
            <w:r w:rsidRPr="005B00C6">
              <w:t>DC_1A-3A-42D_n257H</w:t>
            </w:r>
          </w:p>
        </w:tc>
        <w:tc>
          <w:tcPr>
            <w:tcW w:w="914" w:type="pct"/>
            <w:tcBorders>
              <w:top w:val="single" w:sz="4" w:space="0" w:color="auto"/>
              <w:left w:val="single" w:sz="4" w:space="0" w:color="auto"/>
              <w:bottom w:val="single" w:sz="4" w:space="0" w:color="auto"/>
              <w:right w:val="single" w:sz="4" w:space="0" w:color="auto"/>
            </w:tcBorders>
          </w:tcPr>
          <w:p w14:paraId="2ACCE83E" w14:textId="7470C26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3DCDC1" w14:textId="77777777" w:rsidR="0074470A" w:rsidRPr="005B00C6" w:rsidRDefault="0074470A" w:rsidP="008646C8">
            <w:pPr>
              <w:keepNext/>
              <w:keepLines/>
              <w:spacing w:after="0"/>
              <w:jc w:val="center"/>
              <w:rPr>
                <w:rFonts w:ascii="Arial" w:eastAsia="PMingLiU" w:hAnsi="Arial"/>
                <w:sz w:val="18"/>
              </w:rPr>
            </w:pPr>
          </w:p>
        </w:tc>
      </w:tr>
      <w:tr w:rsidR="0074470A" w:rsidRPr="005B00C6" w14:paraId="7210A7D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74470A" w:rsidRPr="005B00C6" w:rsidRDefault="0074470A" w:rsidP="008646C8">
            <w:pPr>
              <w:pStyle w:val="TAL"/>
            </w:pPr>
            <w:r w:rsidRPr="005B00C6">
              <w:t>DC_1A-3A-42D_n257I</w:t>
            </w:r>
          </w:p>
        </w:tc>
        <w:tc>
          <w:tcPr>
            <w:tcW w:w="914" w:type="pct"/>
            <w:tcBorders>
              <w:top w:val="single" w:sz="4" w:space="0" w:color="auto"/>
              <w:left w:val="single" w:sz="4" w:space="0" w:color="auto"/>
              <w:bottom w:val="single" w:sz="4" w:space="0" w:color="auto"/>
              <w:right w:val="single" w:sz="4" w:space="0" w:color="auto"/>
            </w:tcBorders>
          </w:tcPr>
          <w:p w14:paraId="5AAB0E61" w14:textId="405801E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F3A7EE" w14:textId="77777777" w:rsidR="0074470A" w:rsidRPr="005B00C6" w:rsidRDefault="0074470A" w:rsidP="008646C8">
            <w:pPr>
              <w:keepNext/>
              <w:keepLines/>
              <w:spacing w:after="0"/>
              <w:jc w:val="center"/>
              <w:rPr>
                <w:rFonts w:ascii="Arial" w:eastAsia="PMingLiU" w:hAnsi="Arial"/>
                <w:sz w:val="18"/>
              </w:rPr>
            </w:pPr>
          </w:p>
        </w:tc>
      </w:tr>
      <w:tr w:rsidR="0074470A" w:rsidRPr="005B00C6" w14:paraId="39A7546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74470A" w:rsidRPr="005B00C6" w:rsidRDefault="0074470A" w:rsidP="001F77D3">
            <w:pPr>
              <w:pStyle w:val="TAL"/>
              <w:rPr>
                <w:rFonts w:eastAsia="PMingLiU"/>
                <w:lang w:eastAsia="ja-JP"/>
              </w:rPr>
            </w:pPr>
            <w:r w:rsidRPr="005B00C6">
              <w:t>DC_1A-19A-21A_n257A</w:t>
            </w:r>
          </w:p>
        </w:tc>
        <w:tc>
          <w:tcPr>
            <w:tcW w:w="914" w:type="pct"/>
            <w:tcBorders>
              <w:top w:val="single" w:sz="4" w:space="0" w:color="auto"/>
              <w:left w:val="single" w:sz="4" w:space="0" w:color="auto"/>
              <w:bottom w:val="single" w:sz="4" w:space="0" w:color="auto"/>
              <w:right w:val="single" w:sz="4" w:space="0" w:color="auto"/>
            </w:tcBorders>
          </w:tcPr>
          <w:p w14:paraId="516C6225"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C9ACB9" w14:textId="77777777" w:rsidR="0074470A" w:rsidRPr="005B00C6" w:rsidRDefault="0074470A" w:rsidP="001F77D3">
            <w:pPr>
              <w:keepNext/>
              <w:keepLines/>
              <w:spacing w:after="0"/>
              <w:jc w:val="center"/>
              <w:rPr>
                <w:rFonts w:ascii="Arial" w:eastAsia="PMingLiU" w:hAnsi="Arial"/>
                <w:sz w:val="18"/>
              </w:rPr>
            </w:pPr>
          </w:p>
        </w:tc>
      </w:tr>
      <w:tr w:rsidR="0074470A" w:rsidRPr="005B00C6" w14:paraId="26E5E4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74470A" w:rsidRPr="005B00C6" w:rsidRDefault="0074470A" w:rsidP="008646C8">
            <w:pPr>
              <w:pStyle w:val="TAL"/>
            </w:pPr>
            <w:r w:rsidRPr="005B00C6">
              <w:t>DC_1A-19A-21A_n257G</w:t>
            </w:r>
          </w:p>
        </w:tc>
        <w:tc>
          <w:tcPr>
            <w:tcW w:w="914" w:type="pct"/>
            <w:tcBorders>
              <w:top w:val="single" w:sz="4" w:space="0" w:color="auto"/>
              <w:left w:val="single" w:sz="4" w:space="0" w:color="auto"/>
              <w:bottom w:val="single" w:sz="4" w:space="0" w:color="auto"/>
              <w:right w:val="single" w:sz="4" w:space="0" w:color="auto"/>
            </w:tcBorders>
          </w:tcPr>
          <w:p w14:paraId="3B27FB42" w14:textId="19552F5E"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753384" w14:textId="77777777" w:rsidR="0074470A" w:rsidRPr="005B00C6" w:rsidRDefault="0074470A" w:rsidP="008646C8">
            <w:pPr>
              <w:keepNext/>
              <w:keepLines/>
              <w:spacing w:after="0"/>
              <w:jc w:val="center"/>
              <w:rPr>
                <w:rFonts w:ascii="Arial" w:eastAsia="PMingLiU" w:hAnsi="Arial"/>
                <w:sz w:val="18"/>
              </w:rPr>
            </w:pPr>
          </w:p>
        </w:tc>
      </w:tr>
      <w:tr w:rsidR="0074470A" w:rsidRPr="005B00C6" w14:paraId="69B18B2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74470A" w:rsidRPr="005B00C6" w:rsidRDefault="0074470A" w:rsidP="008646C8">
            <w:pPr>
              <w:pStyle w:val="TAL"/>
            </w:pPr>
            <w:r w:rsidRPr="005B00C6">
              <w:t>DC_1A-19A-21A_n257H</w:t>
            </w:r>
          </w:p>
        </w:tc>
        <w:tc>
          <w:tcPr>
            <w:tcW w:w="914" w:type="pct"/>
            <w:tcBorders>
              <w:top w:val="single" w:sz="4" w:space="0" w:color="auto"/>
              <w:left w:val="single" w:sz="4" w:space="0" w:color="auto"/>
              <w:bottom w:val="single" w:sz="4" w:space="0" w:color="auto"/>
              <w:right w:val="single" w:sz="4" w:space="0" w:color="auto"/>
            </w:tcBorders>
          </w:tcPr>
          <w:p w14:paraId="4E4E0162" w14:textId="47F424A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10B6A" w14:textId="77777777" w:rsidR="0074470A" w:rsidRPr="005B00C6" w:rsidRDefault="0074470A" w:rsidP="008646C8">
            <w:pPr>
              <w:keepNext/>
              <w:keepLines/>
              <w:spacing w:after="0"/>
              <w:jc w:val="center"/>
              <w:rPr>
                <w:rFonts w:ascii="Arial" w:eastAsia="PMingLiU" w:hAnsi="Arial"/>
                <w:sz w:val="18"/>
              </w:rPr>
            </w:pPr>
          </w:p>
        </w:tc>
      </w:tr>
      <w:tr w:rsidR="0074470A" w:rsidRPr="005B00C6" w14:paraId="7E18720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74470A" w:rsidRPr="005B00C6" w:rsidRDefault="0074470A" w:rsidP="008646C8">
            <w:pPr>
              <w:pStyle w:val="TAL"/>
            </w:pPr>
            <w:r w:rsidRPr="005B00C6">
              <w:t>DC_1A-19A-21A_n257I</w:t>
            </w:r>
          </w:p>
        </w:tc>
        <w:tc>
          <w:tcPr>
            <w:tcW w:w="914" w:type="pct"/>
            <w:tcBorders>
              <w:top w:val="single" w:sz="4" w:space="0" w:color="auto"/>
              <w:left w:val="single" w:sz="4" w:space="0" w:color="auto"/>
              <w:bottom w:val="single" w:sz="4" w:space="0" w:color="auto"/>
              <w:right w:val="single" w:sz="4" w:space="0" w:color="auto"/>
            </w:tcBorders>
          </w:tcPr>
          <w:p w14:paraId="11ED4154" w14:textId="36B0A87A"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54AF39" w14:textId="77777777" w:rsidR="0074470A" w:rsidRPr="005B00C6" w:rsidRDefault="0074470A" w:rsidP="008646C8">
            <w:pPr>
              <w:keepNext/>
              <w:keepLines/>
              <w:spacing w:after="0"/>
              <w:jc w:val="center"/>
              <w:rPr>
                <w:rFonts w:ascii="Arial" w:eastAsia="PMingLiU" w:hAnsi="Arial"/>
                <w:sz w:val="18"/>
              </w:rPr>
            </w:pPr>
          </w:p>
        </w:tc>
      </w:tr>
      <w:tr w:rsidR="0074470A" w:rsidRPr="005B00C6" w14:paraId="3D028D6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74470A" w:rsidRPr="005B00C6" w:rsidRDefault="0074470A" w:rsidP="001F77D3">
            <w:pPr>
              <w:pStyle w:val="TAL"/>
              <w:rPr>
                <w:rFonts w:eastAsia="PMingLiU"/>
                <w:lang w:eastAsia="ja-JP"/>
              </w:rPr>
            </w:pPr>
            <w:r w:rsidRPr="005B00C6">
              <w:t>DC_1A-19A-42A_n257A</w:t>
            </w:r>
          </w:p>
        </w:tc>
        <w:tc>
          <w:tcPr>
            <w:tcW w:w="914" w:type="pct"/>
            <w:tcBorders>
              <w:top w:val="single" w:sz="4" w:space="0" w:color="auto"/>
              <w:left w:val="single" w:sz="4" w:space="0" w:color="auto"/>
              <w:bottom w:val="single" w:sz="4" w:space="0" w:color="auto"/>
              <w:right w:val="single" w:sz="4" w:space="0" w:color="auto"/>
            </w:tcBorders>
          </w:tcPr>
          <w:p w14:paraId="13D6C191"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1FE78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486DF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74470A" w:rsidRPr="005B00C6" w:rsidRDefault="0074470A" w:rsidP="008646C8">
            <w:pPr>
              <w:pStyle w:val="TAL"/>
            </w:pPr>
            <w:r w:rsidRPr="005B00C6">
              <w:t>DC_1A-19A-42A_n257G</w:t>
            </w:r>
          </w:p>
        </w:tc>
        <w:tc>
          <w:tcPr>
            <w:tcW w:w="914" w:type="pct"/>
            <w:tcBorders>
              <w:top w:val="single" w:sz="4" w:space="0" w:color="auto"/>
              <w:left w:val="single" w:sz="4" w:space="0" w:color="auto"/>
              <w:bottom w:val="single" w:sz="4" w:space="0" w:color="auto"/>
              <w:right w:val="single" w:sz="4" w:space="0" w:color="auto"/>
            </w:tcBorders>
          </w:tcPr>
          <w:p w14:paraId="2D509B76" w14:textId="7EE25DB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091BE4" w14:textId="77777777" w:rsidR="0074470A" w:rsidRPr="005B00C6" w:rsidRDefault="0074470A" w:rsidP="008646C8">
            <w:pPr>
              <w:keepNext/>
              <w:keepLines/>
              <w:spacing w:after="0"/>
              <w:jc w:val="center"/>
              <w:rPr>
                <w:rFonts w:ascii="Arial" w:eastAsia="PMingLiU" w:hAnsi="Arial"/>
                <w:sz w:val="18"/>
              </w:rPr>
            </w:pPr>
          </w:p>
        </w:tc>
      </w:tr>
      <w:tr w:rsidR="0074470A" w:rsidRPr="005B00C6" w14:paraId="6D3EDDF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74470A" w:rsidRPr="005B00C6" w:rsidRDefault="0074470A" w:rsidP="008646C8">
            <w:pPr>
              <w:pStyle w:val="TAL"/>
            </w:pPr>
            <w:r w:rsidRPr="005B00C6">
              <w:t>DC_1A-19A-42A_n257H</w:t>
            </w:r>
          </w:p>
        </w:tc>
        <w:tc>
          <w:tcPr>
            <w:tcW w:w="914" w:type="pct"/>
            <w:tcBorders>
              <w:top w:val="single" w:sz="4" w:space="0" w:color="auto"/>
              <w:left w:val="single" w:sz="4" w:space="0" w:color="auto"/>
              <w:bottom w:val="single" w:sz="4" w:space="0" w:color="auto"/>
              <w:right w:val="single" w:sz="4" w:space="0" w:color="auto"/>
            </w:tcBorders>
          </w:tcPr>
          <w:p w14:paraId="7CCD2E34" w14:textId="7CEB3E52"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1174FBE" w14:textId="77777777" w:rsidR="0074470A" w:rsidRPr="005B00C6" w:rsidRDefault="0074470A" w:rsidP="008646C8">
            <w:pPr>
              <w:keepNext/>
              <w:keepLines/>
              <w:spacing w:after="0"/>
              <w:jc w:val="center"/>
              <w:rPr>
                <w:rFonts w:ascii="Arial" w:eastAsia="PMingLiU" w:hAnsi="Arial"/>
                <w:sz w:val="18"/>
              </w:rPr>
            </w:pPr>
          </w:p>
        </w:tc>
      </w:tr>
      <w:tr w:rsidR="0074470A" w:rsidRPr="005B00C6" w14:paraId="725DA9C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74470A" w:rsidRPr="005B00C6" w:rsidRDefault="0074470A" w:rsidP="008646C8">
            <w:pPr>
              <w:pStyle w:val="TAL"/>
            </w:pPr>
            <w:r w:rsidRPr="005B00C6">
              <w:t>DC_1A-19A-42A_n257I</w:t>
            </w:r>
          </w:p>
        </w:tc>
        <w:tc>
          <w:tcPr>
            <w:tcW w:w="914" w:type="pct"/>
            <w:tcBorders>
              <w:top w:val="single" w:sz="4" w:space="0" w:color="auto"/>
              <w:left w:val="single" w:sz="4" w:space="0" w:color="auto"/>
              <w:bottom w:val="single" w:sz="4" w:space="0" w:color="auto"/>
              <w:right w:val="single" w:sz="4" w:space="0" w:color="auto"/>
            </w:tcBorders>
          </w:tcPr>
          <w:p w14:paraId="4093ABDD" w14:textId="37F4321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9725E1" w14:textId="77777777" w:rsidR="0074470A" w:rsidRPr="005B00C6" w:rsidRDefault="0074470A" w:rsidP="008646C8">
            <w:pPr>
              <w:keepNext/>
              <w:keepLines/>
              <w:spacing w:after="0"/>
              <w:jc w:val="center"/>
              <w:rPr>
                <w:rFonts w:ascii="Arial" w:eastAsia="PMingLiU" w:hAnsi="Arial"/>
                <w:sz w:val="18"/>
              </w:rPr>
            </w:pPr>
          </w:p>
        </w:tc>
      </w:tr>
      <w:tr w:rsidR="0074470A" w:rsidRPr="005B00C6" w14:paraId="62206B7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74470A" w:rsidRPr="005B00C6" w:rsidRDefault="0074470A" w:rsidP="001F77D3">
            <w:pPr>
              <w:pStyle w:val="TAL"/>
              <w:rPr>
                <w:rFonts w:eastAsia="PMingLiU"/>
                <w:lang w:eastAsia="ja-JP"/>
              </w:rPr>
            </w:pPr>
            <w:r w:rsidRPr="005B00C6">
              <w:t>DC_1A-19A-42C_n257A</w:t>
            </w:r>
          </w:p>
        </w:tc>
        <w:tc>
          <w:tcPr>
            <w:tcW w:w="914" w:type="pct"/>
            <w:tcBorders>
              <w:top w:val="single" w:sz="4" w:space="0" w:color="auto"/>
              <w:left w:val="single" w:sz="4" w:space="0" w:color="auto"/>
              <w:bottom w:val="single" w:sz="4" w:space="0" w:color="auto"/>
              <w:right w:val="single" w:sz="4" w:space="0" w:color="auto"/>
            </w:tcBorders>
          </w:tcPr>
          <w:p w14:paraId="106A092E"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C561D6" w14:textId="77777777" w:rsidR="0074470A" w:rsidRPr="005B00C6" w:rsidRDefault="0074470A" w:rsidP="001F77D3">
            <w:pPr>
              <w:keepNext/>
              <w:keepLines/>
              <w:spacing w:after="0"/>
              <w:jc w:val="center"/>
              <w:rPr>
                <w:rFonts w:ascii="Arial" w:eastAsia="PMingLiU" w:hAnsi="Arial"/>
                <w:sz w:val="18"/>
              </w:rPr>
            </w:pPr>
          </w:p>
        </w:tc>
      </w:tr>
      <w:tr w:rsidR="0074470A" w:rsidRPr="005B00C6" w14:paraId="684062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74470A" w:rsidRPr="005B00C6" w:rsidRDefault="0074470A" w:rsidP="008646C8">
            <w:pPr>
              <w:pStyle w:val="TAL"/>
            </w:pPr>
            <w:r w:rsidRPr="005B00C6">
              <w:t>DC_1A-19A-42C_n257G</w:t>
            </w:r>
          </w:p>
        </w:tc>
        <w:tc>
          <w:tcPr>
            <w:tcW w:w="914" w:type="pct"/>
            <w:tcBorders>
              <w:top w:val="single" w:sz="4" w:space="0" w:color="auto"/>
              <w:left w:val="single" w:sz="4" w:space="0" w:color="auto"/>
              <w:bottom w:val="single" w:sz="4" w:space="0" w:color="auto"/>
              <w:right w:val="single" w:sz="4" w:space="0" w:color="auto"/>
            </w:tcBorders>
          </w:tcPr>
          <w:p w14:paraId="0771FC29" w14:textId="1ACFB286"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D02830" w14:textId="77777777" w:rsidR="0074470A" w:rsidRPr="005B00C6" w:rsidRDefault="0074470A" w:rsidP="008646C8">
            <w:pPr>
              <w:keepNext/>
              <w:keepLines/>
              <w:spacing w:after="0"/>
              <w:jc w:val="center"/>
              <w:rPr>
                <w:rFonts w:ascii="Arial" w:eastAsia="PMingLiU" w:hAnsi="Arial"/>
                <w:sz w:val="18"/>
              </w:rPr>
            </w:pPr>
          </w:p>
        </w:tc>
      </w:tr>
      <w:tr w:rsidR="0074470A" w:rsidRPr="005B00C6" w14:paraId="58A74A9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74470A" w:rsidRPr="005B00C6" w:rsidRDefault="0074470A" w:rsidP="008646C8">
            <w:pPr>
              <w:pStyle w:val="TAL"/>
            </w:pPr>
            <w:r w:rsidRPr="005B00C6">
              <w:t>DC_1A-19A-42C_n257H</w:t>
            </w:r>
          </w:p>
        </w:tc>
        <w:tc>
          <w:tcPr>
            <w:tcW w:w="914" w:type="pct"/>
            <w:tcBorders>
              <w:top w:val="single" w:sz="4" w:space="0" w:color="auto"/>
              <w:left w:val="single" w:sz="4" w:space="0" w:color="auto"/>
              <w:bottom w:val="single" w:sz="4" w:space="0" w:color="auto"/>
              <w:right w:val="single" w:sz="4" w:space="0" w:color="auto"/>
            </w:tcBorders>
          </w:tcPr>
          <w:p w14:paraId="0F722D27" w14:textId="0561B79F"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5F7FBE" w14:textId="77777777" w:rsidR="0074470A" w:rsidRPr="005B00C6" w:rsidRDefault="0074470A" w:rsidP="008646C8">
            <w:pPr>
              <w:keepNext/>
              <w:keepLines/>
              <w:spacing w:after="0"/>
              <w:jc w:val="center"/>
              <w:rPr>
                <w:rFonts w:ascii="Arial" w:eastAsia="PMingLiU" w:hAnsi="Arial"/>
                <w:sz w:val="18"/>
              </w:rPr>
            </w:pPr>
          </w:p>
        </w:tc>
      </w:tr>
      <w:tr w:rsidR="0074470A" w:rsidRPr="005B00C6" w14:paraId="2CA004B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74470A" w:rsidRPr="005B00C6" w:rsidRDefault="0074470A" w:rsidP="008646C8">
            <w:pPr>
              <w:pStyle w:val="TAL"/>
            </w:pPr>
            <w:r w:rsidRPr="005B00C6">
              <w:t>DC_1A-19A-42C_n257I</w:t>
            </w:r>
          </w:p>
        </w:tc>
        <w:tc>
          <w:tcPr>
            <w:tcW w:w="914" w:type="pct"/>
            <w:tcBorders>
              <w:top w:val="single" w:sz="4" w:space="0" w:color="auto"/>
              <w:left w:val="single" w:sz="4" w:space="0" w:color="auto"/>
              <w:bottom w:val="single" w:sz="4" w:space="0" w:color="auto"/>
              <w:right w:val="single" w:sz="4" w:space="0" w:color="auto"/>
            </w:tcBorders>
          </w:tcPr>
          <w:p w14:paraId="3A8A8ADA" w14:textId="494CFA70"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C42D04" w14:textId="77777777" w:rsidR="0074470A" w:rsidRPr="005B00C6" w:rsidRDefault="0074470A" w:rsidP="008646C8">
            <w:pPr>
              <w:keepNext/>
              <w:keepLines/>
              <w:spacing w:after="0"/>
              <w:jc w:val="center"/>
              <w:rPr>
                <w:rFonts w:ascii="Arial" w:eastAsia="PMingLiU" w:hAnsi="Arial"/>
                <w:sz w:val="18"/>
              </w:rPr>
            </w:pPr>
          </w:p>
        </w:tc>
      </w:tr>
      <w:tr w:rsidR="0074470A" w:rsidRPr="005B00C6" w14:paraId="18E6A5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74470A" w:rsidRPr="005B00C6" w:rsidRDefault="0074470A" w:rsidP="001F77D3">
            <w:pPr>
              <w:pStyle w:val="TAL"/>
              <w:rPr>
                <w:rFonts w:eastAsia="PMingLiU"/>
                <w:lang w:eastAsia="ja-JP"/>
              </w:rPr>
            </w:pPr>
            <w:r w:rsidRPr="005B00C6">
              <w:t>DC_1A-21A-42A_n257A</w:t>
            </w:r>
          </w:p>
        </w:tc>
        <w:tc>
          <w:tcPr>
            <w:tcW w:w="914" w:type="pct"/>
            <w:tcBorders>
              <w:top w:val="single" w:sz="4" w:space="0" w:color="auto"/>
              <w:left w:val="single" w:sz="4" w:space="0" w:color="auto"/>
              <w:bottom w:val="single" w:sz="4" w:space="0" w:color="auto"/>
              <w:right w:val="single" w:sz="4" w:space="0" w:color="auto"/>
            </w:tcBorders>
          </w:tcPr>
          <w:p w14:paraId="5E72122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80A744"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A2BC1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74470A" w:rsidRPr="005B00C6" w:rsidRDefault="0074470A" w:rsidP="008646C8">
            <w:pPr>
              <w:pStyle w:val="TAL"/>
            </w:pPr>
            <w:r w:rsidRPr="005B00C6">
              <w:t>DC_1A-21A-42A_n257G</w:t>
            </w:r>
          </w:p>
        </w:tc>
        <w:tc>
          <w:tcPr>
            <w:tcW w:w="914" w:type="pct"/>
            <w:tcBorders>
              <w:top w:val="single" w:sz="4" w:space="0" w:color="auto"/>
              <w:left w:val="single" w:sz="4" w:space="0" w:color="auto"/>
              <w:bottom w:val="single" w:sz="4" w:space="0" w:color="auto"/>
              <w:right w:val="single" w:sz="4" w:space="0" w:color="auto"/>
            </w:tcBorders>
          </w:tcPr>
          <w:p w14:paraId="67EF2BDC" w14:textId="764AFD3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81ED53" w14:textId="77777777" w:rsidR="0074470A" w:rsidRPr="005B00C6" w:rsidRDefault="0074470A" w:rsidP="008646C8">
            <w:pPr>
              <w:keepNext/>
              <w:keepLines/>
              <w:spacing w:after="0"/>
              <w:jc w:val="center"/>
              <w:rPr>
                <w:rFonts w:ascii="Arial" w:eastAsia="PMingLiU" w:hAnsi="Arial"/>
                <w:sz w:val="18"/>
              </w:rPr>
            </w:pPr>
          </w:p>
        </w:tc>
      </w:tr>
      <w:tr w:rsidR="0074470A" w:rsidRPr="005B00C6" w14:paraId="67C87BC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74470A" w:rsidRPr="005B00C6" w:rsidRDefault="0074470A" w:rsidP="008646C8">
            <w:pPr>
              <w:pStyle w:val="TAL"/>
            </w:pPr>
            <w:r w:rsidRPr="005B00C6">
              <w:t>DC_1A-21A-42A_n257H</w:t>
            </w:r>
          </w:p>
        </w:tc>
        <w:tc>
          <w:tcPr>
            <w:tcW w:w="914" w:type="pct"/>
            <w:tcBorders>
              <w:top w:val="single" w:sz="4" w:space="0" w:color="auto"/>
              <w:left w:val="single" w:sz="4" w:space="0" w:color="auto"/>
              <w:bottom w:val="single" w:sz="4" w:space="0" w:color="auto"/>
              <w:right w:val="single" w:sz="4" w:space="0" w:color="auto"/>
            </w:tcBorders>
          </w:tcPr>
          <w:p w14:paraId="6B663610" w14:textId="1D43BE3C"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24EA73" w14:textId="77777777" w:rsidR="0074470A" w:rsidRPr="005B00C6" w:rsidRDefault="0074470A" w:rsidP="008646C8">
            <w:pPr>
              <w:keepNext/>
              <w:keepLines/>
              <w:spacing w:after="0"/>
              <w:jc w:val="center"/>
              <w:rPr>
                <w:rFonts w:ascii="Arial" w:eastAsia="PMingLiU" w:hAnsi="Arial"/>
                <w:sz w:val="18"/>
              </w:rPr>
            </w:pPr>
          </w:p>
        </w:tc>
      </w:tr>
      <w:tr w:rsidR="0074470A" w:rsidRPr="005B00C6" w14:paraId="647BEB2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74470A" w:rsidRPr="005B00C6" w:rsidRDefault="0074470A" w:rsidP="008646C8">
            <w:pPr>
              <w:pStyle w:val="TAL"/>
            </w:pPr>
            <w:r w:rsidRPr="005B00C6">
              <w:t>DC_1A-21A-42A_n257I</w:t>
            </w:r>
          </w:p>
        </w:tc>
        <w:tc>
          <w:tcPr>
            <w:tcW w:w="914" w:type="pct"/>
            <w:tcBorders>
              <w:top w:val="single" w:sz="4" w:space="0" w:color="auto"/>
              <w:left w:val="single" w:sz="4" w:space="0" w:color="auto"/>
              <w:bottom w:val="single" w:sz="4" w:space="0" w:color="auto"/>
              <w:right w:val="single" w:sz="4" w:space="0" w:color="auto"/>
            </w:tcBorders>
          </w:tcPr>
          <w:p w14:paraId="6D4A0F0C" w14:textId="6C9D489B"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0374A5" w14:textId="77777777" w:rsidR="0074470A" w:rsidRPr="005B00C6" w:rsidRDefault="0074470A" w:rsidP="008646C8">
            <w:pPr>
              <w:keepNext/>
              <w:keepLines/>
              <w:spacing w:after="0"/>
              <w:jc w:val="center"/>
              <w:rPr>
                <w:rFonts w:ascii="Arial" w:eastAsia="PMingLiU" w:hAnsi="Arial"/>
                <w:sz w:val="18"/>
              </w:rPr>
            </w:pPr>
          </w:p>
        </w:tc>
      </w:tr>
      <w:tr w:rsidR="0074470A" w:rsidRPr="005B00C6" w14:paraId="5601BB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74470A" w:rsidRPr="005B00C6" w:rsidRDefault="0074470A" w:rsidP="001F77D3">
            <w:pPr>
              <w:pStyle w:val="TAL"/>
              <w:rPr>
                <w:rFonts w:eastAsia="PMingLiU"/>
                <w:lang w:eastAsia="ja-JP"/>
              </w:rPr>
            </w:pPr>
            <w:r w:rsidRPr="005B00C6">
              <w:t>DC_1A-21A-42C_n257A</w:t>
            </w:r>
          </w:p>
        </w:tc>
        <w:tc>
          <w:tcPr>
            <w:tcW w:w="914" w:type="pct"/>
            <w:tcBorders>
              <w:top w:val="single" w:sz="4" w:space="0" w:color="auto"/>
              <w:left w:val="single" w:sz="4" w:space="0" w:color="auto"/>
              <w:bottom w:val="single" w:sz="4" w:space="0" w:color="auto"/>
              <w:right w:val="single" w:sz="4" w:space="0" w:color="auto"/>
            </w:tcBorders>
          </w:tcPr>
          <w:p w14:paraId="2E90FDFD"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6BA798" w14:textId="77777777" w:rsidR="0074470A" w:rsidRPr="005B00C6" w:rsidRDefault="0074470A" w:rsidP="001F77D3">
            <w:pPr>
              <w:keepNext/>
              <w:keepLines/>
              <w:spacing w:after="0"/>
              <w:jc w:val="center"/>
              <w:rPr>
                <w:rFonts w:ascii="Arial" w:eastAsia="PMingLiU" w:hAnsi="Arial"/>
                <w:sz w:val="18"/>
              </w:rPr>
            </w:pPr>
          </w:p>
        </w:tc>
      </w:tr>
      <w:tr w:rsidR="0074470A" w:rsidRPr="005B00C6" w14:paraId="70E68BC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74470A" w:rsidRPr="005B00C6" w:rsidRDefault="0074470A" w:rsidP="008646C8">
            <w:pPr>
              <w:pStyle w:val="TAL"/>
            </w:pPr>
            <w:r w:rsidRPr="005B00C6">
              <w:t>DC_1A-21A-42C_n257G</w:t>
            </w:r>
          </w:p>
        </w:tc>
        <w:tc>
          <w:tcPr>
            <w:tcW w:w="914" w:type="pct"/>
            <w:tcBorders>
              <w:top w:val="single" w:sz="4" w:space="0" w:color="auto"/>
              <w:left w:val="single" w:sz="4" w:space="0" w:color="auto"/>
              <w:bottom w:val="single" w:sz="4" w:space="0" w:color="auto"/>
              <w:right w:val="single" w:sz="4" w:space="0" w:color="auto"/>
            </w:tcBorders>
          </w:tcPr>
          <w:p w14:paraId="2ACFE9BD" w14:textId="40A47AA4"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B24644" w14:textId="77777777" w:rsidR="0074470A" w:rsidRPr="005B00C6" w:rsidRDefault="0074470A" w:rsidP="008646C8">
            <w:pPr>
              <w:keepNext/>
              <w:keepLines/>
              <w:spacing w:after="0"/>
              <w:jc w:val="center"/>
              <w:rPr>
                <w:rFonts w:ascii="Arial" w:eastAsia="PMingLiU" w:hAnsi="Arial"/>
                <w:sz w:val="18"/>
              </w:rPr>
            </w:pPr>
          </w:p>
        </w:tc>
      </w:tr>
      <w:tr w:rsidR="0074470A" w:rsidRPr="005B00C6" w14:paraId="41480A2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74470A" w:rsidRPr="005B00C6" w:rsidRDefault="0074470A" w:rsidP="008646C8">
            <w:pPr>
              <w:pStyle w:val="TAL"/>
            </w:pPr>
            <w:r w:rsidRPr="005B00C6">
              <w:t>DC_1A-21A-42C_n257H</w:t>
            </w:r>
          </w:p>
        </w:tc>
        <w:tc>
          <w:tcPr>
            <w:tcW w:w="914" w:type="pct"/>
            <w:tcBorders>
              <w:top w:val="single" w:sz="4" w:space="0" w:color="auto"/>
              <w:left w:val="single" w:sz="4" w:space="0" w:color="auto"/>
              <w:bottom w:val="single" w:sz="4" w:space="0" w:color="auto"/>
              <w:right w:val="single" w:sz="4" w:space="0" w:color="auto"/>
            </w:tcBorders>
          </w:tcPr>
          <w:p w14:paraId="4947431E" w14:textId="38A9799B"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9AA6B9" w14:textId="77777777" w:rsidR="0074470A" w:rsidRPr="005B00C6" w:rsidRDefault="0074470A" w:rsidP="008646C8">
            <w:pPr>
              <w:keepNext/>
              <w:keepLines/>
              <w:spacing w:after="0"/>
              <w:jc w:val="center"/>
              <w:rPr>
                <w:rFonts w:ascii="Arial" w:eastAsia="PMingLiU" w:hAnsi="Arial"/>
                <w:sz w:val="18"/>
              </w:rPr>
            </w:pPr>
          </w:p>
        </w:tc>
      </w:tr>
      <w:tr w:rsidR="0074470A" w:rsidRPr="005B00C6" w14:paraId="74CD4F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74470A" w:rsidRPr="005B00C6" w:rsidRDefault="0074470A" w:rsidP="008646C8">
            <w:pPr>
              <w:pStyle w:val="TAL"/>
            </w:pPr>
            <w:r w:rsidRPr="005B00C6">
              <w:t>DC_1A-21A-42C_n257I</w:t>
            </w:r>
          </w:p>
        </w:tc>
        <w:tc>
          <w:tcPr>
            <w:tcW w:w="914" w:type="pct"/>
            <w:tcBorders>
              <w:top w:val="single" w:sz="4" w:space="0" w:color="auto"/>
              <w:left w:val="single" w:sz="4" w:space="0" w:color="auto"/>
              <w:bottom w:val="single" w:sz="4" w:space="0" w:color="auto"/>
              <w:right w:val="single" w:sz="4" w:space="0" w:color="auto"/>
            </w:tcBorders>
          </w:tcPr>
          <w:p w14:paraId="2CE8591D" w14:textId="3642A028" w:rsidR="0074470A" w:rsidRPr="005B00C6" w:rsidRDefault="0074470A" w:rsidP="008646C8">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4E8910" w14:textId="77777777" w:rsidR="0074470A" w:rsidRPr="005B00C6" w:rsidRDefault="0074470A" w:rsidP="008646C8">
            <w:pPr>
              <w:keepNext/>
              <w:keepLines/>
              <w:spacing w:after="0"/>
              <w:jc w:val="center"/>
              <w:rPr>
                <w:rFonts w:ascii="Arial" w:eastAsia="PMingLiU" w:hAnsi="Arial"/>
                <w:sz w:val="18"/>
              </w:rPr>
            </w:pPr>
          </w:p>
        </w:tc>
      </w:tr>
      <w:tr w:rsidR="0074470A" w:rsidRPr="005B00C6" w14:paraId="7F5E00C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74470A" w:rsidRPr="005B00C6" w:rsidRDefault="0074470A" w:rsidP="008646C8">
            <w:pPr>
              <w:pStyle w:val="TAL"/>
            </w:pPr>
            <w:r w:rsidRPr="005B00C6">
              <w:t>DC_2A-2A-14A-66A_n260A</w:t>
            </w:r>
          </w:p>
        </w:tc>
        <w:tc>
          <w:tcPr>
            <w:tcW w:w="914" w:type="pct"/>
            <w:tcBorders>
              <w:top w:val="single" w:sz="4" w:space="0" w:color="auto"/>
              <w:left w:val="single" w:sz="4" w:space="0" w:color="auto"/>
              <w:bottom w:val="single" w:sz="4" w:space="0" w:color="auto"/>
              <w:right w:val="single" w:sz="4" w:space="0" w:color="auto"/>
            </w:tcBorders>
          </w:tcPr>
          <w:p w14:paraId="67193BEA" w14:textId="63AD51A3" w:rsidR="0074470A" w:rsidRPr="005B00C6" w:rsidRDefault="0074470A" w:rsidP="008646C8">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74470A" w:rsidRPr="005B00C6" w:rsidRDefault="0074470A" w:rsidP="008646C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5943E0" w14:textId="242F18DA" w:rsidR="0074470A" w:rsidRPr="005B00C6" w:rsidRDefault="0074470A" w:rsidP="008646C8">
            <w:pPr>
              <w:keepNext/>
              <w:keepLines/>
              <w:spacing w:after="0"/>
              <w:jc w:val="center"/>
              <w:rPr>
                <w:rFonts w:ascii="Arial" w:eastAsia="PMingLiU" w:hAnsi="Arial"/>
                <w:sz w:val="18"/>
              </w:rPr>
            </w:pPr>
          </w:p>
        </w:tc>
      </w:tr>
      <w:tr w:rsidR="0074470A" w:rsidRPr="005B00C6" w14:paraId="084BDA6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74470A" w:rsidRPr="005B00C6" w:rsidRDefault="0074470A" w:rsidP="0093093C">
            <w:pPr>
              <w:pStyle w:val="TAL"/>
            </w:pPr>
            <w:r w:rsidRPr="005B00C6">
              <w:t>DC_2A-2A-14A-66A_n260G</w:t>
            </w:r>
          </w:p>
        </w:tc>
        <w:tc>
          <w:tcPr>
            <w:tcW w:w="914" w:type="pct"/>
            <w:tcBorders>
              <w:top w:val="single" w:sz="4" w:space="0" w:color="auto"/>
              <w:left w:val="single" w:sz="4" w:space="0" w:color="auto"/>
              <w:bottom w:val="single" w:sz="4" w:space="0" w:color="auto"/>
              <w:right w:val="single" w:sz="4" w:space="0" w:color="auto"/>
            </w:tcBorders>
          </w:tcPr>
          <w:p w14:paraId="59A5EA87" w14:textId="4A8DF134"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A73173" w14:textId="1CB3BB7F" w:rsidR="0074470A" w:rsidRPr="005B00C6" w:rsidRDefault="0074470A" w:rsidP="0093093C">
            <w:pPr>
              <w:keepNext/>
              <w:keepLines/>
              <w:spacing w:after="0"/>
              <w:jc w:val="center"/>
              <w:rPr>
                <w:rFonts w:ascii="Arial" w:eastAsia="PMingLiU" w:hAnsi="Arial"/>
                <w:sz w:val="18"/>
              </w:rPr>
            </w:pPr>
          </w:p>
        </w:tc>
      </w:tr>
      <w:tr w:rsidR="0074470A" w:rsidRPr="005B00C6" w14:paraId="52177D0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74470A" w:rsidRPr="005B00C6" w:rsidRDefault="0074470A" w:rsidP="0093093C">
            <w:pPr>
              <w:pStyle w:val="TAL"/>
            </w:pPr>
            <w:r w:rsidRPr="005B00C6">
              <w:t>DC_2A-2A-14A-66A_n260H</w:t>
            </w:r>
          </w:p>
        </w:tc>
        <w:tc>
          <w:tcPr>
            <w:tcW w:w="914" w:type="pct"/>
            <w:tcBorders>
              <w:top w:val="single" w:sz="4" w:space="0" w:color="auto"/>
              <w:left w:val="single" w:sz="4" w:space="0" w:color="auto"/>
              <w:bottom w:val="single" w:sz="4" w:space="0" w:color="auto"/>
              <w:right w:val="single" w:sz="4" w:space="0" w:color="auto"/>
            </w:tcBorders>
          </w:tcPr>
          <w:p w14:paraId="6ABD58BD" w14:textId="5C30EA70"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49BA1A" w14:textId="1EDF77C4" w:rsidR="0074470A" w:rsidRPr="005B00C6" w:rsidRDefault="0074470A" w:rsidP="0093093C">
            <w:pPr>
              <w:keepNext/>
              <w:keepLines/>
              <w:spacing w:after="0"/>
              <w:jc w:val="center"/>
              <w:rPr>
                <w:rFonts w:ascii="Arial" w:eastAsia="PMingLiU" w:hAnsi="Arial"/>
                <w:sz w:val="18"/>
              </w:rPr>
            </w:pPr>
          </w:p>
        </w:tc>
      </w:tr>
      <w:tr w:rsidR="0074470A" w:rsidRPr="005B00C6" w14:paraId="3B2C1C5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74470A" w:rsidRPr="005B00C6" w:rsidRDefault="0074470A" w:rsidP="0093093C">
            <w:pPr>
              <w:pStyle w:val="TAL"/>
            </w:pPr>
            <w:r w:rsidRPr="005B00C6">
              <w:t>DC_2A-2A-14A-66A_n260I</w:t>
            </w:r>
          </w:p>
        </w:tc>
        <w:tc>
          <w:tcPr>
            <w:tcW w:w="914" w:type="pct"/>
            <w:tcBorders>
              <w:top w:val="single" w:sz="4" w:space="0" w:color="auto"/>
              <w:left w:val="single" w:sz="4" w:space="0" w:color="auto"/>
              <w:bottom w:val="single" w:sz="4" w:space="0" w:color="auto"/>
              <w:right w:val="single" w:sz="4" w:space="0" w:color="auto"/>
            </w:tcBorders>
          </w:tcPr>
          <w:p w14:paraId="149EDD7B" w14:textId="61CE961A"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24809D" w14:textId="1151E983" w:rsidR="0074470A" w:rsidRPr="005B00C6" w:rsidRDefault="0074470A" w:rsidP="0093093C">
            <w:pPr>
              <w:keepNext/>
              <w:keepLines/>
              <w:spacing w:after="0"/>
              <w:jc w:val="center"/>
              <w:rPr>
                <w:rFonts w:ascii="Arial" w:eastAsia="PMingLiU" w:hAnsi="Arial"/>
                <w:sz w:val="18"/>
              </w:rPr>
            </w:pPr>
          </w:p>
        </w:tc>
      </w:tr>
      <w:tr w:rsidR="0038208C" w:rsidRPr="005F64EB" w14:paraId="6B91E75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38208C" w:rsidRPr="005F64EB" w:rsidRDefault="0038208C" w:rsidP="00DA5852">
            <w:pPr>
              <w:pStyle w:val="TAL"/>
            </w:pPr>
            <w:r w:rsidRPr="005F64EB">
              <w:t>DC_2A-2A-14A-66A_n260J</w:t>
            </w:r>
          </w:p>
        </w:tc>
        <w:tc>
          <w:tcPr>
            <w:tcW w:w="914" w:type="pct"/>
            <w:tcBorders>
              <w:top w:val="single" w:sz="4" w:space="0" w:color="auto"/>
              <w:left w:val="single" w:sz="4" w:space="0" w:color="auto"/>
              <w:bottom w:val="single" w:sz="4" w:space="0" w:color="auto"/>
              <w:right w:val="single" w:sz="4" w:space="0" w:color="auto"/>
            </w:tcBorders>
          </w:tcPr>
          <w:p w14:paraId="4150BC30"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874C97" w14:textId="77777777" w:rsidR="0038208C" w:rsidRPr="005F64EB" w:rsidRDefault="0038208C" w:rsidP="00DA5852">
            <w:pPr>
              <w:keepNext/>
              <w:keepLines/>
              <w:spacing w:after="0"/>
              <w:jc w:val="center"/>
              <w:rPr>
                <w:rFonts w:ascii="Arial" w:eastAsia="PMingLiU" w:hAnsi="Arial"/>
                <w:sz w:val="18"/>
              </w:rPr>
            </w:pPr>
          </w:p>
        </w:tc>
      </w:tr>
      <w:tr w:rsidR="0038208C" w:rsidRPr="005F64EB" w14:paraId="2565236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38208C" w:rsidRPr="00A36FC2" w:rsidRDefault="0038208C" w:rsidP="00DA5852">
            <w:pPr>
              <w:pStyle w:val="TAL"/>
              <w:rPr>
                <w:rFonts w:eastAsia="PMingLiU"/>
                <w:lang w:eastAsia="zh-TW"/>
              </w:rPr>
            </w:pPr>
            <w:r w:rsidRPr="005F64EB">
              <w:t>DC_2A-2A-14A-66A_n260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51425DE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8739699" w14:textId="77777777" w:rsidR="0038208C" w:rsidRPr="005F64EB" w:rsidRDefault="0038208C" w:rsidP="00DA5852">
            <w:pPr>
              <w:keepNext/>
              <w:keepLines/>
              <w:spacing w:after="0"/>
              <w:jc w:val="center"/>
              <w:rPr>
                <w:rFonts w:ascii="Arial" w:eastAsia="PMingLiU" w:hAnsi="Arial"/>
                <w:sz w:val="18"/>
              </w:rPr>
            </w:pPr>
          </w:p>
        </w:tc>
      </w:tr>
      <w:tr w:rsidR="0038208C" w:rsidRPr="005F64EB" w14:paraId="1125E27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38208C" w:rsidRPr="00A36FC2" w:rsidRDefault="0038208C" w:rsidP="00DA5852">
            <w:pPr>
              <w:pStyle w:val="TAL"/>
              <w:rPr>
                <w:rFonts w:eastAsia="PMingLiU"/>
                <w:lang w:eastAsia="zh-TW"/>
              </w:rPr>
            </w:pPr>
            <w:r w:rsidRPr="005F64EB">
              <w:t>DC_2A-2A-14A-66A_n260</w:t>
            </w:r>
            <w:r w:rsidRPr="005F64EB">
              <w:rPr>
                <w:rFonts w:eastAsia="PMingLiU" w:hint="eastAsia"/>
                <w:lang w:eastAsia="zh-TW"/>
              </w:rPr>
              <w:t>L</w:t>
            </w:r>
          </w:p>
        </w:tc>
        <w:tc>
          <w:tcPr>
            <w:tcW w:w="914" w:type="pct"/>
            <w:tcBorders>
              <w:top w:val="single" w:sz="4" w:space="0" w:color="auto"/>
              <w:left w:val="single" w:sz="4" w:space="0" w:color="auto"/>
              <w:bottom w:val="single" w:sz="4" w:space="0" w:color="auto"/>
              <w:right w:val="single" w:sz="4" w:space="0" w:color="auto"/>
            </w:tcBorders>
          </w:tcPr>
          <w:p w14:paraId="4D4D004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327E59" w14:textId="77777777" w:rsidR="0038208C" w:rsidRPr="005F64EB" w:rsidRDefault="0038208C" w:rsidP="00DA5852">
            <w:pPr>
              <w:keepNext/>
              <w:keepLines/>
              <w:spacing w:after="0"/>
              <w:jc w:val="center"/>
              <w:rPr>
                <w:rFonts w:ascii="Arial" w:eastAsia="PMingLiU" w:hAnsi="Arial"/>
                <w:sz w:val="18"/>
              </w:rPr>
            </w:pPr>
          </w:p>
        </w:tc>
      </w:tr>
      <w:tr w:rsidR="0038208C" w:rsidRPr="005F64EB" w14:paraId="17AF4321"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38208C" w:rsidRPr="00A36FC2" w:rsidRDefault="0038208C" w:rsidP="00DA5852">
            <w:pPr>
              <w:pStyle w:val="TAL"/>
              <w:rPr>
                <w:rFonts w:eastAsia="PMingLiU"/>
                <w:lang w:eastAsia="zh-TW"/>
              </w:rPr>
            </w:pPr>
            <w:r w:rsidRPr="005F64EB">
              <w:t>DC_2A-2A-14A-66A_n260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FDE882E"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A67A51" w14:textId="77777777" w:rsidR="0038208C" w:rsidRPr="005F64EB" w:rsidRDefault="0038208C" w:rsidP="00DA5852">
            <w:pPr>
              <w:keepNext/>
              <w:keepLines/>
              <w:spacing w:after="0"/>
              <w:jc w:val="center"/>
              <w:rPr>
                <w:rFonts w:ascii="Arial" w:eastAsia="PMingLiU" w:hAnsi="Arial"/>
                <w:sz w:val="18"/>
              </w:rPr>
            </w:pPr>
          </w:p>
        </w:tc>
      </w:tr>
      <w:tr w:rsidR="0074470A" w:rsidRPr="005B00C6" w14:paraId="453924D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74470A" w:rsidRPr="005B00C6" w:rsidRDefault="0074470A" w:rsidP="0093093C">
            <w:pPr>
              <w:pStyle w:val="TAL"/>
            </w:pPr>
            <w:r w:rsidRPr="005B00C6">
              <w:t>DC_2A-14A-30A_n260A</w:t>
            </w:r>
          </w:p>
        </w:tc>
        <w:tc>
          <w:tcPr>
            <w:tcW w:w="914" w:type="pct"/>
            <w:tcBorders>
              <w:top w:val="single" w:sz="4" w:space="0" w:color="auto"/>
              <w:left w:val="single" w:sz="4" w:space="0" w:color="auto"/>
              <w:bottom w:val="single" w:sz="4" w:space="0" w:color="auto"/>
              <w:right w:val="single" w:sz="4" w:space="0" w:color="auto"/>
            </w:tcBorders>
          </w:tcPr>
          <w:p w14:paraId="1E3306B3" w14:textId="08998E74"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75E3AF" w14:textId="7B991FB2" w:rsidR="0074470A" w:rsidRPr="005B00C6" w:rsidRDefault="0074470A" w:rsidP="0093093C">
            <w:pPr>
              <w:keepNext/>
              <w:keepLines/>
              <w:spacing w:after="0"/>
              <w:jc w:val="center"/>
              <w:rPr>
                <w:rFonts w:ascii="Arial" w:eastAsia="PMingLiU" w:hAnsi="Arial"/>
                <w:sz w:val="18"/>
              </w:rPr>
            </w:pPr>
          </w:p>
        </w:tc>
      </w:tr>
      <w:tr w:rsidR="0074470A" w:rsidRPr="005B00C6" w14:paraId="6019A7C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74470A" w:rsidRPr="005B00C6" w:rsidRDefault="0074470A" w:rsidP="0093093C">
            <w:pPr>
              <w:pStyle w:val="TAL"/>
            </w:pPr>
            <w:r w:rsidRPr="005B00C6">
              <w:t>DC_2A-14A-30A_n260G</w:t>
            </w:r>
          </w:p>
        </w:tc>
        <w:tc>
          <w:tcPr>
            <w:tcW w:w="914" w:type="pct"/>
            <w:tcBorders>
              <w:top w:val="single" w:sz="4" w:space="0" w:color="auto"/>
              <w:left w:val="single" w:sz="4" w:space="0" w:color="auto"/>
              <w:bottom w:val="single" w:sz="4" w:space="0" w:color="auto"/>
              <w:right w:val="single" w:sz="4" w:space="0" w:color="auto"/>
            </w:tcBorders>
          </w:tcPr>
          <w:p w14:paraId="37728658" w14:textId="3BE2A7B7"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E1E81D" w14:textId="00A28446" w:rsidR="0074470A" w:rsidRPr="005B00C6" w:rsidRDefault="0074470A" w:rsidP="0093093C">
            <w:pPr>
              <w:keepNext/>
              <w:keepLines/>
              <w:spacing w:after="0"/>
              <w:jc w:val="center"/>
              <w:rPr>
                <w:rFonts w:ascii="Arial" w:eastAsia="PMingLiU" w:hAnsi="Arial"/>
                <w:sz w:val="18"/>
              </w:rPr>
            </w:pPr>
          </w:p>
        </w:tc>
      </w:tr>
      <w:tr w:rsidR="0074470A" w:rsidRPr="005B00C6" w14:paraId="294A9AF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74470A" w:rsidRPr="005B00C6" w:rsidRDefault="0074470A" w:rsidP="0093093C">
            <w:pPr>
              <w:pStyle w:val="TAL"/>
            </w:pPr>
            <w:r w:rsidRPr="005B00C6">
              <w:t>DC_2A-14A-30A_n260H</w:t>
            </w:r>
          </w:p>
        </w:tc>
        <w:tc>
          <w:tcPr>
            <w:tcW w:w="914" w:type="pct"/>
            <w:tcBorders>
              <w:top w:val="single" w:sz="4" w:space="0" w:color="auto"/>
              <w:left w:val="single" w:sz="4" w:space="0" w:color="auto"/>
              <w:bottom w:val="single" w:sz="4" w:space="0" w:color="auto"/>
              <w:right w:val="single" w:sz="4" w:space="0" w:color="auto"/>
            </w:tcBorders>
          </w:tcPr>
          <w:p w14:paraId="3DB72FBC" w14:textId="1445E5F9"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27F39D" w14:textId="3C4953B4" w:rsidR="0074470A" w:rsidRPr="005B00C6" w:rsidRDefault="0074470A" w:rsidP="0093093C">
            <w:pPr>
              <w:keepNext/>
              <w:keepLines/>
              <w:spacing w:after="0"/>
              <w:jc w:val="center"/>
              <w:rPr>
                <w:rFonts w:ascii="Arial" w:eastAsia="PMingLiU" w:hAnsi="Arial"/>
                <w:sz w:val="18"/>
              </w:rPr>
            </w:pPr>
          </w:p>
        </w:tc>
      </w:tr>
      <w:tr w:rsidR="0074470A" w:rsidRPr="005B00C6" w14:paraId="26DF463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74470A" w:rsidRPr="005B00C6" w:rsidRDefault="0074470A" w:rsidP="0093093C">
            <w:pPr>
              <w:pStyle w:val="TAL"/>
            </w:pPr>
            <w:r w:rsidRPr="005B00C6">
              <w:t>DC_2A-14A-30A_n260I</w:t>
            </w:r>
          </w:p>
        </w:tc>
        <w:tc>
          <w:tcPr>
            <w:tcW w:w="914" w:type="pct"/>
            <w:tcBorders>
              <w:top w:val="single" w:sz="4" w:space="0" w:color="auto"/>
              <w:left w:val="single" w:sz="4" w:space="0" w:color="auto"/>
              <w:bottom w:val="single" w:sz="4" w:space="0" w:color="auto"/>
              <w:right w:val="single" w:sz="4" w:space="0" w:color="auto"/>
            </w:tcBorders>
          </w:tcPr>
          <w:p w14:paraId="5DC52EB2" w14:textId="438A6F0C"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D2BCBC" w14:textId="29F83E6E" w:rsidR="0074470A" w:rsidRPr="005B00C6" w:rsidRDefault="0074470A" w:rsidP="0093093C">
            <w:pPr>
              <w:keepNext/>
              <w:keepLines/>
              <w:spacing w:after="0"/>
              <w:jc w:val="center"/>
              <w:rPr>
                <w:rFonts w:ascii="Arial" w:eastAsia="PMingLiU" w:hAnsi="Arial"/>
                <w:sz w:val="18"/>
              </w:rPr>
            </w:pPr>
          </w:p>
        </w:tc>
      </w:tr>
      <w:tr w:rsidR="0038208C" w:rsidRPr="005F64EB" w14:paraId="57AFCC7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38208C" w:rsidRPr="005F64EB" w:rsidRDefault="0038208C" w:rsidP="00DA5852">
            <w:pPr>
              <w:pStyle w:val="TAL"/>
            </w:pPr>
            <w:r w:rsidRPr="005F64EB">
              <w:t>DC_2A-14A-30A_n260J</w:t>
            </w:r>
          </w:p>
        </w:tc>
        <w:tc>
          <w:tcPr>
            <w:tcW w:w="914" w:type="pct"/>
            <w:tcBorders>
              <w:top w:val="single" w:sz="4" w:space="0" w:color="auto"/>
              <w:left w:val="single" w:sz="4" w:space="0" w:color="auto"/>
              <w:bottom w:val="single" w:sz="4" w:space="0" w:color="auto"/>
              <w:right w:val="single" w:sz="4" w:space="0" w:color="auto"/>
            </w:tcBorders>
          </w:tcPr>
          <w:p w14:paraId="46A7FBFA"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BD27E2" w14:textId="77777777" w:rsidR="0038208C" w:rsidRPr="005F64EB" w:rsidRDefault="0038208C" w:rsidP="00DA5852">
            <w:pPr>
              <w:keepNext/>
              <w:keepLines/>
              <w:spacing w:after="0"/>
              <w:jc w:val="center"/>
              <w:rPr>
                <w:rFonts w:ascii="Arial" w:eastAsia="PMingLiU" w:hAnsi="Arial"/>
                <w:sz w:val="18"/>
              </w:rPr>
            </w:pPr>
          </w:p>
        </w:tc>
      </w:tr>
      <w:tr w:rsidR="0038208C" w:rsidRPr="005F64EB" w14:paraId="4ED1A243"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38208C" w:rsidRPr="005F64EB" w:rsidRDefault="0038208C" w:rsidP="00DA5852">
            <w:pPr>
              <w:pStyle w:val="TAL"/>
            </w:pPr>
            <w:r w:rsidRPr="005F64EB">
              <w:t>DC_2A-14A-30A_n260K</w:t>
            </w:r>
          </w:p>
        </w:tc>
        <w:tc>
          <w:tcPr>
            <w:tcW w:w="914" w:type="pct"/>
            <w:tcBorders>
              <w:top w:val="single" w:sz="4" w:space="0" w:color="auto"/>
              <w:left w:val="single" w:sz="4" w:space="0" w:color="auto"/>
              <w:bottom w:val="single" w:sz="4" w:space="0" w:color="auto"/>
              <w:right w:val="single" w:sz="4" w:space="0" w:color="auto"/>
            </w:tcBorders>
          </w:tcPr>
          <w:p w14:paraId="55C491E6"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5F29C1" w14:textId="77777777" w:rsidR="0038208C" w:rsidRPr="005F64EB" w:rsidRDefault="0038208C" w:rsidP="00DA5852">
            <w:pPr>
              <w:keepNext/>
              <w:keepLines/>
              <w:spacing w:after="0"/>
              <w:jc w:val="center"/>
              <w:rPr>
                <w:rFonts w:ascii="Arial" w:eastAsia="PMingLiU" w:hAnsi="Arial"/>
                <w:sz w:val="18"/>
              </w:rPr>
            </w:pPr>
          </w:p>
        </w:tc>
      </w:tr>
      <w:tr w:rsidR="0038208C" w:rsidRPr="005F64EB" w14:paraId="268417C0"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38208C" w:rsidRPr="005F64EB" w:rsidRDefault="0038208C" w:rsidP="00DA5852">
            <w:pPr>
              <w:pStyle w:val="TAL"/>
            </w:pPr>
            <w:r w:rsidRPr="005F64EB">
              <w:t>DC_2A-14A-30A_n260L</w:t>
            </w:r>
          </w:p>
        </w:tc>
        <w:tc>
          <w:tcPr>
            <w:tcW w:w="914" w:type="pct"/>
            <w:tcBorders>
              <w:top w:val="single" w:sz="4" w:space="0" w:color="auto"/>
              <w:left w:val="single" w:sz="4" w:space="0" w:color="auto"/>
              <w:bottom w:val="single" w:sz="4" w:space="0" w:color="auto"/>
              <w:right w:val="single" w:sz="4" w:space="0" w:color="auto"/>
            </w:tcBorders>
          </w:tcPr>
          <w:p w14:paraId="5BCDEF2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E7751A" w14:textId="77777777" w:rsidR="0038208C" w:rsidRPr="005F64EB" w:rsidRDefault="0038208C" w:rsidP="00DA5852">
            <w:pPr>
              <w:keepNext/>
              <w:keepLines/>
              <w:spacing w:after="0"/>
              <w:jc w:val="center"/>
              <w:rPr>
                <w:rFonts w:ascii="Arial" w:eastAsia="PMingLiU" w:hAnsi="Arial"/>
                <w:sz w:val="18"/>
              </w:rPr>
            </w:pPr>
          </w:p>
        </w:tc>
      </w:tr>
      <w:tr w:rsidR="0038208C" w:rsidRPr="005F64EB" w14:paraId="5F83B033"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38208C" w:rsidRPr="005F64EB" w:rsidRDefault="0038208C" w:rsidP="00DA5852">
            <w:pPr>
              <w:pStyle w:val="TAL"/>
            </w:pPr>
            <w:r w:rsidRPr="005F64EB">
              <w:t>DC_2A-14A-30A_n260M</w:t>
            </w:r>
          </w:p>
        </w:tc>
        <w:tc>
          <w:tcPr>
            <w:tcW w:w="914" w:type="pct"/>
            <w:tcBorders>
              <w:top w:val="single" w:sz="4" w:space="0" w:color="auto"/>
              <w:left w:val="single" w:sz="4" w:space="0" w:color="auto"/>
              <w:bottom w:val="single" w:sz="4" w:space="0" w:color="auto"/>
              <w:right w:val="single" w:sz="4" w:space="0" w:color="auto"/>
            </w:tcBorders>
          </w:tcPr>
          <w:p w14:paraId="0FCA2458"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E306AB" w14:textId="77777777" w:rsidR="0038208C" w:rsidRPr="005F64EB" w:rsidRDefault="0038208C" w:rsidP="00DA5852">
            <w:pPr>
              <w:keepNext/>
              <w:keepLines/>
              <w:spacing w:after="0"/>
              <w:jc w:val="center"/>
              <w:rPr>
                <w:rFonts w:ascii="Arial" w:eastAsia="PMingLiU" w:hAnsi="Arial"/>
                <w:sz w:val="18"/>
              </w:rPr>
            </w:pPr>
          </w:p>
        </w:tc>
      </w:tr>
      <w:tr w:rsidR="0074470A" w:rsidRPr="005B00C6" w14:paraId="1568174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74470A" w:rsidRPr="005B00C6" w:rsidRDefault="0074470A" w:rsidP="0093093C">
            <w:pPr>
              <w:pStyle w:val="TAL"/>
            </w:pPr>
            <w:r w:rsidRPr="005B00C6">
              <w:t>DC_2A-14A-66A_n260A</w:t>
            </w:r>
          </w:p>
        </w:tc>
        <w:tc>
          <w:tcPr>
            <w:tcW w:w="914" w:type="pct"/>
            <w:tcBorders>
              <w:top w:val="single" w:sz="4" w:space="0" w:color="auto"/>
              <w:left w:val="single" w:sz="4" w:space="0" w:color="auto"/>
              <w:bottom w:val="single" w:sz="4" w:space="0" w:color="auto"/>
              <w:right w:val="single" w:sz="4" w:space="0" w:color="auto"/>
            </w:tcBorders>
          </w:tcPr>
          <w:p w14:paraId="24CF0DEB" w14:textId="1F48986F"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4778D1" w14:textId="62C2DE4A" w:rsidR="0074470A" w:rsidRPr="005B00C6" w:rsidRDefault="0074470A" w:rsidP="0093093C">
            <w:pPr>
              <w:keepNext/>
              <w:keepLines/>
              <w:spacing w:after="0"/>
              <w:jc w:val="center"/>
              <w:rPr>
                <w:rFonts w:ascii="Arial" w:eastAsia="PMingLiU" w:hAnsi="Arial"/>
                <w:sz w:val="18"/>
              </w:rPr>
            </w:pPr>
          </w:p>
        </w:tc>
      </w:tr>
      <w:tr w:rsidR="0074470A" w:rsidRPr="005B00C6" w14:paraId="4826B7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74470A" w:rsidRPr="005B00C6" w:rsidRDefault="0074470A" w:rsidP="0093093C">
            <w:pPr>
              <w:pStyle w:val="TAL"/>
            </w:pPr>
            <w:r w:rsidRPr="005B00C6">
              <w:t>DC_2A-14A-66A_n260G</w:t>
            </w:r>
          </w:p>
        </w:tc>
        <w:tc>
          <w:tcPr>
            <w:tcW w:w="914" w:type="pct"/>
            <w:tcBorders>
              <w:top w:val="single" w:sz="4" w:space="0" w:color="auto"/>
              <w:left w:val="single" w:sz="4" w:space="0" w:color="auto"/>
              <w:bottom w:val="single" w:sz="4" w:space="0" w:color="auto"/>
              <w:right w:val="single" w:sz="4" w:space="0" w:color="auto"/>
            </w:tcBorders>
          </w:tcPr>
          <w:p w14:paraId="4E456A18" w14:textId="34962B95"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8A7AF5" w14:textId="3D65444F" w:rsidR="0074470A" w:rsidRPr="005B00C6" w:rsidRDefault="0074470A" w:rsidP="0093093C">
            <w:pPr>
              <w:keepNext/>
              <w:keepLines/>
              <w:spacing w:after="0"/>
              <w:jc w:val="center"/>
              <w:rPr>
                <w:rFonts w:ascii="Arial" w:eastAsia="PMingLiU" w:hAnsi="Arial"/>
                <w:sz w:val="18"/>
              </w:rPr>
            </w:pPr>
          </w:p>
        </w:tc>
      </w:tr>
      <w:tr w:rsidR="0074470A" w:rsidRPr="005B00C6" w14:paraId="70936D4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74470A" w:rsidRPr="005B00C6" w:rsidRDefault="0074470A" w:rsidP="0093093C">
            <w:pPr>
              <w:pStyle w:val="TAL"/>
            </w:pPr>
            <w:r w:rsidRPr="005B00C6">
              <w:t>DC_2A-14A-66A_n260H</w:t>
            </w:r>
          </w:p>
        </w:tc>
        <w:tc>
          <w:tcPr>
            <w:tcW w:w="914" w:type="pct"/>
            <w:tcBorders>
              <w:top w:val="single" w:sz="4" w:space="0" w:color="auto"/>
              <w:left w:val="single" w:sz="4" w:space="0" w:color="auto"/>
              <w:bottom w:val="single" w:sz="4" w:space="0" w:color="auto"/>
              <w:right w:val="single" w:sz="4" w:space="0" w:color="auto"/>
            </w:tcBorders>
          </w:tcPr>
          <w:p w14:paraId="3B96C3FF" w14:textId="68BAAB81"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1F030" w14:textId="73C1FBA0" w:rsidR="0074470A" w:rsidRPr="005B00C6" w:rsidRDefault="0074470A" w:rsidP="0093093C">
            <w:pPr>
              <w:keepNext/>
              <w:keepLines/>
              <w:spacing w:after="0"/>
              <w:jc w:val="center"/>
              <w:rPr>
                <w:rFonts w:ascii="Arial" w:eastAsia="PMingLiU" w:hAnsi="Arial"/>
                <w:sz w:val="18"/>
              </w:rPr>
            </w:pPr>
          </w:p>
        </w:tc>
      </w:tr>
      <w:tr w:rsidR="0074470A" w:rsidRPr="005B00C6" w14:paraId="7DE1F77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74470A" w:rsidRPr="005B00C6" w:rsidRDefault="0074470A" w:rsidP="0093093C">
            <w:pPr>
              <w:pStyle w:val="TAL"/>
            </w:pPr>
            <w:r w:rsidRPr="005B00C6">
              <w:t>DC_2A-14A-66A_n260I</w:t>
            </w:r>
          </w:p>
        </w:tc>
        <w:tc>
          <w:tcPr>
            <w:tcW w:w="914" w:type="pct"/>
            <w:tcBorders>
              <w:top w:val="single" w:sz="4" w:space="0" w:color="auto"/>
              <w:left w:val="single" w:sz="4" w:space="0" w:color="auto"/>
              <w:bottom w:val="single" w:sz="4" w:space="0" w:color="auto"/>
              <w:right w:val="single" w:sz="4" w:space="0" w:color="auto"/>
            </w:tcBorders>
          </w:tcPr>
          <w:p w14:paraId="43A005AF" w14:textId="08710FC7"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8F0FFF" w14:textId="3C1A7BF4" w:rsidR="0074470A" w:rsidRPr="005B00C6" w:rsidRDefault="0074470A" w:rsidP="0093093C">
            <w:pPr>
              <w:keepNext/>
              <w:keepLines/>
              <w:spacing w:after="0"/>
              <w:jc w:val="center"/>
              <w:rPr>
                <w:rFonts w:ascii="Arial" w:eastAsia="PMingLiU" w:hAnsi="Arial"/>
                <w:sz w:val="18"/>
              </w:rPr>
            </w:pPr>
          </w:p>
        </w:tc>
      </w:tr>
      <w:tr w:rsidR="0038208C" w:rsidRPr="005F64EB" w14:paraId="2DB805D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38208C" w:rsidRPr="005F64EB" w:rsidRDefault="0038208C" w:rsidP="00DA5852">
            <w:pPr>
              <w:pStyle w:val="TAL"/>
            </w:pPr>
            <w:r w:rsidRPr="005F64EB">
              <w:t>DC_2A-14A-66A_n260J</w:t>
            </w:r>
          </w:p>
        </w:tc>
        <w:tc>
          <w:tcPr>
            <w:tcW w:w="914" w:type="pct"/>
            <w:tcBorders>
              <w:top w:val="single" w:sz="4" w:space="0" w:color="auto"/>
              <w:left w:val="single" w:sz="4" w:space="0" w:color="auto"/>
              <w:bottom w:val="single" w:sz="4" w:space="0" w:color="auto"/>
              <w:right w:val="single" w:sz="4" w:space="0" w:color="auto"/>
            </w:tcBorders>
          </w:tcPr>
          <w:p w14:paraId="7E72535D"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9C2159" w14:textId="77777777" w:rsidR="0038208C" w:rsidRPr="005F64EB" w:rsidRDefault="0038208C" w:rsidP="00DA5852">
            <w:pPr>
              <w:keepNext/>
              <w:keepLines/>
              <w:spacing w:after="0"/>
              <w:jc w:val="center"/>
              <w:rPr>
                <w:rFonts w:ascii="Arial" w:eastAsia="PMingLiU" w:hAnsi="Arial"/>
                <w:sz w:val="18"/>
              </w:rPr>
            </w:pPr>
          </w:p>
        </w:tc>
      </w:tr>
      <w:tr w:rsidR="0038208C" w:rsidRPr="005F64EB" w14:paraId="4B1D2724"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38208C" w:rsidRPr="005F64EB" w:rsidRDefault="0038208C" w:rsidP="00DA5852">
            <w:pPr>
              <w:pStyle w:val="TAL"/>
            </w:pPr>
            <w:r w:rsidRPr="005F64EB">
              <w:t>DC_2A-14A-66A_n260K</w:t>
            </w:r>
          </w:p>
        </w:tc>
        <w:tc>
          <w:tcPr>
            <w:tcW w:w="914" w:type="pct"/>
            <w:tcBorders>
              <w:top w:val="single" w:sz="4" w:space="0" w:color="auto"/>
              <w:left w:val="single" w:sz="4" w:space="0" w:color="auto"/>
              <w:bottom w:val="single" w:sz="4" w:space="0" w:color="auto"/>
              <w:right w:val="single" w:sz="4" w:space="0" w:color="auto"/>
            </w:tcBorders>
          </w:tcPr>
          <w:p w14:paraId="21A8D01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086525" w14:textId="77777777" w:rsidR="0038208C" w:rsidRPr="005F64EB" w:rsidRDefault="0038208C" w:rsidP="00DA5852">
            <w:pPr>
              <w:keepNext/>
              <w:keepLines/>
              <w:spacing w:after="0"/>
              <w:jc w:val="center"/>
              <w:rPr>
                <w:rFonts w:ascii="Arial" w:eastAsia="PMingLiU" w:hAnsi="Arial"/>
                <w:sz w:val="18"/>
              </w:rPr>
            </w:pPr>
          </w:p>
        </w:tc>
      </w:tr>
      <w:tr w:rsidR="0038208C" w:rsidRPr="005F64EB" w14:paraId="5277439C"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38208C" w:rsidRPr="005F64EB" w:rsidRDefault="0038208C" w:rsidP="00DA5852">
            <w:pPr>
              <w:pStyle w:val="TAL"/>
            </w:pPr>
            <w:r w:rsidRPr="005F64EB">
              <w:t>DC_2A-14A-66A_n260L</w:t>
            </w:r>
          </w:p>
        </w:tc>
        <w:tc>
          <w:tcPr>
            <w:tcW w:w="914" w:type="pct"/>
            <w:tcBorders>
              <w:top w:val="single" w:sz="4" w:space="0" w:color="auto"/>
              <w:left w:val="single" w:sz="4" w:space="0" w:color="auto"/>
              <w:bottom w:val="single" w:sz="4" w:space="0" w:color="auto"/>
              <w:right w:val="single" w:sz="4" w:space="0" w:color="auto"/>
            </w:tcBorders>
          </w:tcPr>
          <w:p w14:paraId="3CB944CE"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67C181" w14:textId="77777777" w:rsidR="0038208C" w:rsidRPr="005F64EB" w:rsidRDefault="0038208C" w:rsidP="00DA5852">
            <w:pPr>
              <w:keepNext/>
              <w:keepLines/>
              <w:spacing w:after="0"/>
              <w:jc w:val="center"/>
              <w:rPr>
                <w:rFonts w:ascii="Arial" w:eastAsia="PMingLiU" w:hAnsi="Arial"/>
                <w:sz w:val="18"/>
              </w:rPr>
            </w:pPr>
          </w:p>
        </w:tc>
      </w:tr>
      <w:tr w:rsidR="0038208C" w:rsidRPr="005F64EB" w14:paraId="6E9900BF"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38208C" w:rsidRPr="005F64EB" w:rsidRDefault="0038208C" w:rsidP="00DA5852">
            <w:pPr>
              <w:pStyle w:val="TAL"/>
            </w:pPr>
            <w:r w:rsidRPr="005F64EB">
              <w:t>DC_2A-14A-66A_n260M</w:t>
            </w:r>
          </w:p>
        </w:tc>
        <w:tc>
          <w:tcPr>
            <w:tcW w:w="914" w:type="pct"/>
            <w:tcBorders>
              <w:top w:val="single" w:sz="4" w:space="0" w:color="auto"/>
              <w:left w:val="single" w:sz="4" w:space="0" w:color="auto"/>
              <w:bottom w:val="single" w:sz="4" w:space="0" w:color="auto"/>
              <w:right w:val="single" w:sz="4" w:space="0" w:color="auto"/>
            </w:tcBorders>
          </w:tcPr>
          <w:p w14:paraId="21FA3503"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D3ACCC" w14:textId="77777777" w:rsidR="0038208C" w:rsidRPr="005F64EB" w:rsidRDefault="0038208C" w:rsidP="00DA5852">
            <w:pPr>
              <w:keepNext/>
              <w:keepLines/>
              <w:spacing w:after="0"/>
              <w:jc w:val="center"/>
              <w:rPr>
                <w:rFonts w:ascii="Arial" w:eastAsia="PMingLiU" w:hAnsi="Arial"/>
                <w:sz w:val="18"/>
              </w:rPr>
            </w:pPr>
          </w:p>
        </w:tc>
      </w:tr>
      <w:tr w:rsidR="0074470A" w:rsidRPr="005B00C6" w14:paraId="1BF7614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74470A" w:rsidRPr="005B00C6" w:rsidRDefault="0074470A" w:rsidP="0093093C">
            <w:pPr>
              <w:pStyle w:val="TAL"/>
            </w:pPr>
            <w:r w:rsidRPr="005B00C6">
              <w:t>DC_2A-14A-66A-66A_n260A</w:t>
            </w:r>
          </w:p>
        </w:tc>
        <w:tc>
          <w:tcPr>
            <w:tcW w:w="914" w:type="pct"/>
            <w:tcBorders>
              <w:top w:val="single" w:sz="4" w:space="0" w:color="auto"/>
              <w:left w:val="single" w:sz="4" w:space="0" w:color="auto"/>
              <w:bottom w:val="single" w:sz="4" w:space="0" w:color="auto"/>
              <w:right w:val="single" w:sz="4" w:space="0" w:color="auto"/>
            </w:tcBorders>
          </w:tcPr>
          <w:p w14:paraId="6C8672EB" w14:textId="188B88DC"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1D9DAC" w14:textId="04C681F9" w:rsidR="0074470A" w:rsidRPr="005B00C6" w:rsidRDefault="0074470A" w:rsidP="0093093C">
            <w:pPr>
              <w:keepNext/>
              <w:keepLines/>
              <w:spacing w:after="0"/>
              <w:jc w:val="center"/>
              <w:rPr>
                <w:rFonts w:ascii="Arial" w:eastAsia="PMingLiU" w:hAnsi="Arial"/>
                <w:sz w:val="18"/>
              </w:rPr>
            </w:pPr>
          </w:p>
        </w:tc>
      </w:tr>
      <w:tr w:rsidR="0074470A" w:rsidRPr="005B00C6" w14:paraId="767F5D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74470A" w:rsidRPr="005B00C6" w:rsidRDefault="0074470A" w:rsidP="0093093C">
            <w:pPr>
              <w:pStyle w:val="TAL"/>
            </w:pPr>
            <w:r w:rsidRPr="005B00C6">
              <w:t>DC_2A-14A-66A-66A_n260G</w:t>
            </w:r>
          </w:p>
        </w:tc>
        <w:tc>
          <w:tcPr>
            <w:tcW w:w="914" w:type="pct"/>
            <w:tcBorders>
              <w:top w:val="single" w:sz="4" w:space="0" w:color="auto"/>
              <w:left w:val="single" w:sz="4" w:space="0" w:color="auto"/>
              <w:bottom w:val="single" w:sz="4" w:space="0" w:color="auto"/>
              <w:right w:val="single" w:sz="4" w:space="0" w:color="auto"/>
            </w:tcBorders>
          </w:tcPr>
          <w:p w14:paraId="6932C692" w14:textId="37759616"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2B8921" w14:textId="0FB1220F" w:rsidR="0074470A" w:rsidRPr="005B00C6" w:rsidRDefault="0074470A" w:rsidP="0093093C">
            <w:pPr>
              <w:keepNext/>
              <w:keepLines/>
              <w:spacing w:after="0"/>
              <w:jc w:val="center"/>
              <w:rPr>
                <w:rFonts w:ascii="Arial" w:eastAsia="PMingLiU" w:hAnsi="Arial"/>
                <w:sz w:val="18"/>
              </w:rPr>
            </w:pPr>
          </w:p>
        </w:tc>
      </w:tr>
      <w:tr w:rsidR="0074470A" w:rsidRPr="005B00C6" w14:paraId="3041582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74470A" w:rsidRPr="005B00C6" w:rsidRDefault="0074470A" w:rsidP="0093093C">
            <w:pPr>
              <w:pStyle w:val="TAL"/>
            </w:pPr>
            <w:r w:rsidRPr="005B00C6">
              <w:t>DC_2A-14A-66A-66A_n260H</w:t>
            </w:r>
          </w:p>
        </w:tc>
        <w:tc>
          <w:tcPr>
            <w:tcW w:w="914" w:type="pct"/>
            <w:tcBorders>
              <w:top w:val="single" w:sz="4" w:space="0" w:color="auto"/>
              <w:left w:val="single" w:sz="4" w:space="0" w:color="auto"/>
              <w:bottom w:val="single" w:sz="4" w:space="0" w:color="auto"/>
              <w:right w:val="single" w:sz="4" w:space="0" w:color="auto"/>
            </w:tcBorders>
          </w:tcPr>
          <w:p w14:paraId="105AAD36" w14:textId="69D9497E"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7F894F" w14:textId="04077AC6" w:rsidR="0074470A" w:rsidRPr="005B00C6" w:rsidRDefault="0074470A" w:rsidP="0093093C">
            <w:pPr>
              <w:keepNext/>
              <w:keepLines/>
              <w:spacing w:after="0"/>
              <w:jc w:val="center"/>
              <w:rPr>
                <w:rFonts w:ascii="Arial" w:eastAsia="PMingLiU" w:hAnsi="Arial"/>
                <w:sz w:val="18"/>
              </w:rPr>
            </w:pPr>
          </w:p>
        </w:tc>
      </w:tr>
      <w:tr w:rsidR="0074470A" w:rsidRPr="005B00C6" w14:paraId="1461BBB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74470A" w:rsidRPr="005B00C6" w:rsidRDefault="0074470A" w:rsidP="0093093C">
            <w:pPr>
              <w:pStyle w:val="TAL"/>
            </w:pPr>
            <w:r w:rsidRPr="005B00C6">
              <w:t>DC_2A-14A-66A-66A_n260I</w:t>
            </w:r>
          </w:p>
        </w:tc>
        <w:tc>
          <w:tcPr>
            <w:tcW w:w="914" w:type="pct"/>
            <w:tcBorders>
              <w:top w:val="single" w:sz="4" w:space="0" w:color="auto"/>
              <w:left w:val="single" w:sz="4" w:space="0" w:color="auto"/>
              <w:bottom w:val="single" w:sz="4" w:space="0" w:color="auto"/>
              <w:right w:val="single" w:sz="4" w:space="0" w:color="auto"/>
            </w:tcBorders>
          </w:tcPr>
          <w:p w14:paraId="62658E46" w14:textId="64D9C698" w:rsidR="0074470A" w:rsidRPr="005B00C6" w:rsidRDefault="0074470A" w:rsidP="0093093C">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619DFE" w14:textId="2221D030" w:rsidR="0074470A" w:rsidRPr="005B00C6" w:rsidRDefault="0074470A" w:rsidP="0093093C">
            <w:pPr>
              <w:keepNext/>
              <w:keepLines/>
              <w:spacing w:after="0"/>
              <w:jc w:val="center"/>
              <w:rPr>
                <w:rFonts w:ascii="Arial" w:eastAsia="PMingLiU" w:hAnsi="Arial"/>
                <w:sz w:val="18"/>
              </w:rPr>
            </w:pPr>
          </w:p>
        </w:tc>
      </w:tr>
      <w:tr w:rsidR="0038208C" w:rsidRPr="005F64EB" w14:paraId="4C542261"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38208C" w:rsidRPr="005F64EB" w:rsidRDefault="0038208C" w:rsidP="00DA5852">
            <w:pPr>
              <w:pStyle w:val="TAL"/>
            </w:pPr>
            <w:r w:rsidRPr="005F64EB">
              <w:t>DC_2A-14A-66A-66A_n260J</w:t>
            </w:r>
          </w:p>
        </w:tc>
        <w:tc>
          <w:tcPr>
            <w:tcW w:w="914" w:type="pct"/>
            <w:tcBorders>
              <w:top w:val="single" w:sz="4" w:space="0" w:color="auto"/>
              <w:left w:val="single" w:sz="4" w:space="0" w:color="auto"/>
              <w:bottom w:val="single" w:sz="4" w:space="0" w:color="auto"/>
              <w:right w:val="single" w:sz="4" w:space="0" w:color="auto"/>
            </w:tcBorders>
          </w:tcPr>
          <w:p w14:paraId="264FB4C3"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DEAB07" w14:textId="77777777" w:rsidR="0038208C" w:rsidRPr="005F64EB" w:rsidRDefault="0038208C" w:rsidP="00DA5852">
            <w:pPr>
              <w:keepNext/>
              <w:keepLines/>
              <w:spacing w:after="0"/>
              <w:jc w:val="center"/>
              <w:rPr>
                <w:rFonts w:ascii="Arial" w:eastAsia="PMingLiU" w:hAnsi="Arial"/>
                <w:sz w:val="18"/>
              </w:rPr>
            </w:pPr>
          </w:p>
        </w:tc>
      </w:tr>
      <w:tr w:rsidR="0038208C" w:rsidRPr="005F64EB" w14:paraId="45909C22"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38208C" w:rsidRPr="005F64EB" w:rsidRDefault="0038208C" w:rsidP="00DA5852">
            <w:pPr>
              <w:pStyle w:val="TAL"/>
            </w:pPr>
            <w:r w:rsidRPr="005F64EB">
              <w:t>DC_2A-14A-66A-66A_n260K</w:t>
            </w:r>
          </w:p>
        </w:tc>
        <w:tc>
          <w:tcPr>
            <w:tcW w:w="914" w:type="pct"/>
            <w:tcBorders>
              <w:top w:val="single" w:sz="4" w:space="0" w:color="auto"/>
              <w:left w:val="single" w:sz="4" w:space="0" w:color="auto"/>
              <w:bottom w:val="single" w:sz="4" w:space="0" w:color="auto"/>
              <w:right w:val="single" w:sz="4" w:space="0" w:color="auto"/>
            </w:tcBorders>
          </w:tcPr>
          <w:p w14:paraId="6E5BF43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555FC" w14:textId="77777777" w:rsidR="0038208C" w:rsidRPr="005F64EB" w:rsidRDefault="0038208C" w:rsidP="00DA5852">
            <w:pPr>
              <w:keepNext/>
              <w:keepLines/>
              <w:spacing w:after="0"/>
              <w:jc w:val="center"/>
              <w:rPr>
                <w:rFonts w:ascii="Arial" w:eastAsia="PMingLiU" w:hAnsi="Arial"/>
                <w:sz w:val="18"/>
              </w:rPr>
            </w:pPr>
          </w:p>
        </w:tc>
      </w:tr>
      <w:tr w:rsidR="0038208C" w:rsidRPr="005F64EB" w14:paraId="31D16C84"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38208C" w:rsidRPr="005F64EB" w:rsidRDefault="0038208C" w:rsidP="00DA5852">
            <w:pPr>
              <w:pStyle w:val="TAL"/>
            </w:pPr>
            <w:r w:rsidRPr="005F64EB">
              <w:t>DC_2A-14A-66A-66A_n260L</w:t>
            </w:r>
          </w:p>
        </w:tc>
        <w:tc>
          <w:tcPr>
            <w:tcW w:w="914" w:type="pct"/>
            <w:tcBorders>
              <w:top w:val="single" w:sz="4" w:space="0" w:color="auto"/>
              <w:left w:val="single" w:sz="4" w:space="0" w:color="auto"/>
              <w:bottom w:val="single" w:sz="4" w:space="0" w:color="auto"/>
              <w:right w:val="single" w:sz="4" w:space="0" w:color="auto"/>
            </w:tcBorders>
          </w:tcPr>
          <w:p w14:paraId="5FA61632"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735004" w14:textId="77777777" w:rsidR="0038208C" w:rsidRPr="005F64EB" w:rsidRDefault="0038208C" w:rsidP="00DA5852">
            <w:pPr>
              <w:keepNext/>
              <w:keepLines/>
              <w:spacing w:after="0"/>
              <w:jc w:val="center"/>
              <w:rPr>
                <w:rFonts w:ascii="Arial" w:eastAsia="PMingLiU" w:hAnsi="Arial"/>
                <w:sz w:val="18"/>
              </w:rPr>
            </w:pPr>
          </w:p>
        </w:tc>
      </w:tr>
      <w:tr w:rsidR="0038208C" w:rsidRPr="005F64EB" w14:paraId="1A2A682A"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38208C" w:rsidRPr="005F64EB" w:rsidRDefault="0038208C" w:rsidP="00DA5852">
            <w:pPr>
              <w:pStyle w:val="TAL"/>
            </w:pPr>
            <w:r w:rsidRPr="005F64EB">
              <w:t>DC_2A-14A-66A-66A_n260M</w:t>
            </w:r>
          </w:p>
        </w:tc>
        <w:tc>
          <w:tcPr>
            <w:tcW w:w="914" w:type="pct"/>
            <w:tcBorders>
              <w:top w:val="single" w:sz="4" w:space="0" w:color="auto"/>
              <w:left w:val="single" w:sz="4" w:space="0" w:color="auto"/>
              <w:bottom w:val="single" w:sz="4" w:space="0" w:color="auto"/>
              <w:right w:val="single" w:sz="4" w:space="0" w:color="auto"/>
            </w:tcBorders>
          </w:tcPr>
          <w:p w14:paraId="1D0CBB4C"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981A01" w14:textId="77777777" w:rsidR="0038208C" w:rsidRPr="005F64EB" w:rsidRDefault="0038208C" w:rsidP="00DA5852">
            <w:pPr>
              <w:keepNext/>
              <w:keepLines/>
              <w:spacing w:after="0"/>
              <w:jc w:val="center"/>
              <w:rPr>
                <w:rFonts w:ascii="Arial" w:eastAsia="PMingLiU" w:hAnsi="Arial"/>
                <w:sz w:val="18"/>
              </w:rPr>
            </w:pPr>
          </w:p>
        </w:tc>
      </w:tr>
      <w:tr w:rsidR="0074470A" w:rsidRPr="005B00C6" w14:paraId="2B1014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74470A" w:rsidRPr="005B00C6" w:rsidRDefault="0074470A" w:rsidP="001F77D3">
            <w:pPr>
              <w:pStyle w:val="TAL"/>
              <w:rPr>
                <w:rFonts w:eastAsia="PMingLiU"/>
                <w:lang w:eastAsia="ja-JP"/>
              </w:rPr>
            </w:pPr>
            <w:r w:rsidRPr="005B00C6">
              <w:t>DC_3A-19A-21A_n257A</w:t>
            </w:r>
          </w:p>
        </w:tc>
        <w:tc>
          <w:tcPr>
            <w:tcW w:w="914" w:type="pct"/>
            <w:tcBorders>
              <w:top w:val="single" w:sz="4" w:space="0" w:color="auto"/>
              <w:left w:val="single" w:sz="4" w:space="0" w:color="auto"/>
              <w:bottom w:val="single" w:sz="4" w:space="0" w:color="auto"/>
              <w:right w:val="single" w:sz="4" w:space="0" w:color="auto"/>
            </w:tcBorders>
          </w:tcPr>
          <w:p w14:paraId="4C041D59"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9C3927" w14:textId="77777777" w:rsidR="0074470A" w:rsidRPr="005B00C6" w:rsidRDefault="0074470A" w:rsidP="001F77D3">
            <w:pPr>
              <w:keepNext/>
              <w:keepLines/>
              <w:spacing w:after="0"/>
              <w:jc w:val="center"/>
              <w:rPr>
                <w:rFonts w:ascii="Arial" w:eastAsia="PMingLiU" w:hAnsi="Arial"/>
                <w:sz w:val="18"/>
              </w:rPr>
            </w:pPr>
          </w:p>
        </w:tc>
      </w:tr>
      <w:tr w:rsidR="0074470A" w:rsidRPr="005B00C6" w14:paraId="4FE0EAE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74470A" w:rsidRPr="005B00C6" w:rsidRDefault="0074470A" w:rsidP="001F77D3">
            <w:pPr>
              <w:pStyle w:val="TAL"/>
              <w:rPr>
                <w:rFonts w:eastAsia="PMingLiU"/>
                <w:lang w:eastAsia="ja-JP"/>
              </w:rPr>
            </w:pPr>
            <w:r w:rsidRPr="005B00C6">
              <w:t>DC_3A-19A-42A_n257A</w:t>
            </w:r>
          </w:p>
        </w:tc>
        <w:tc>
          <w:tcPr>
            <w:tcW w:w="914" w:type="pct"/>
            <w:tcBorders>
              <w:top w:val="single" w:sz="4" w:space="0" w:color="auto"/>
              <w:left w:val="single" w:sz="4" w:space="0" w:color="auto"/>
              <w:bottom w:val="single" w:sz="4" w:space="0" w:color="auto"/>
              <w:right w:val="single" w:sz="4" w:space="0" w:color="auto"/>
            </w:tcBorders>
          </w:tcPr>
          <w:p w14:paraId="72B17D9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C3D5CB" w14:textId="77777777" w:rsidR="0074470A" w:rsidRPr="005B00C6" w:rsidRDefault="0074470A" w:rsidP="001F77D3">
            <w:pPr>
              <w:keepNext/>
              <w:keepLines/>
              <w:spacing w:after="0"/>
              <w:jc w:val="center"/>
              <w:rPr>
                <w:rFonts w:ascii="Arial" w:eastAsia="PMingLiU" w:hAnsi="Arial"/>
                <w:sz w:val="18"/>
              </w:rPr>
            </w:pPr>
          </w:p>
        </w:tc>
      </w:tr>
      <w:tr w:rsidR="0074470A" w:rsidRPr="005B00C6" w14:paraId="375B1C5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74470A" w:rsidRPr="005B00C6" w:rsidRDefault="0074470A" w:rsidP="0093093C">
            <w:pPr>
              <w:pStyle w:val="TAL"/>
            </w:pPr>
            <w:r w:rsidRPr="005B00C6">
              <w:t>DC_3A-19A-42A_n257G</w:t>
            </w:r>
          </w:p>
        </w:tc>
        <w:tc>
          <w:tcPr>
            <w:tcW w:w="914" w:type="pct"/>
            <w:tcBorders>
              <w:top w:val="single" w:sz="4" w:space="0" w:color="auto"/>
              <w:left w:val="single" w:sz="4" w:space="0" w:color="auto"/>
              <w:bottom w:val="single" w:sz="4" w:space="0" w:color="auto"/>
              <w:right w:val="single" w:sz="4" w:space="0" w:color="auto"/>
            </w:tcBorders>
          </w:tcPr>
          <w:p w14:paraId="2861C764" w14:textId="2CBF83E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203D40"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AFCC6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74470A" w:rsidRPr="005B00C6" w:rsidRDefault="0074470A" w:rsidP="0093093C">
            <w:pPr>
              <w:pStyle w:val="TAL"/>
            </w:pPr>
            <w:r w:rsidRPr="005B00C6">
              <w:t>DC_3A-19A-42A_n257H</w:t>
            </w:r>
          </w:p>
        </w:tc>
        <w:tc>
          <w:tcPr>
            <w:tcW w:w="914" w:type="pct"/>
            <w:tcBorders>
              <w:top w:val="single" w:sz="4" w:space="0" w:color="auto"/>
              <w:left w:val="single" w:sz="4" w:space="0" w:color="auto"/>
              <w:bottom w:val="single" w:sz="4" w:space="0" w:color="auto"/>
              <w:right w:val="single" w:sz="4" w:space="0" w:color="auto"/>
            </w:tcBorders>
          </w:tcPr>
          <w:p w14:paraId="3CD9B436" w14:textId="53D7AA8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4CA6F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7516A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74470A" w:rsidRPr="005B00C6" w:rsidRDefault="0074470A" w:rsidP="0093093C">
            <w:pPr>
              <w:pStyle w:val="TAL"/>
            </w:pPr>
            <w:r w:rsidRPr="005B00C6">
              <w:t>DC_3A-19A-42A_n257I</w:t>
            </w:r>
          </w:p>
        </w:tc>
        <w:tc>
          <w:tcPr>
            <w:tcW w:w="914" w:type="pct"/>
            <w:tcBorders>
              <w:top w:val="single" w:sz="4" w:space="0" w:color="auto"/>
              <w:left w:val="single" w:sz="4" w:space="0" w:color="auto"/>
              <w:bottom w:val="single" w:sz="4" w:space="0" w:color="auto"/>
              <w:right w:val="single" w:sz="4" w:space="0" w:color="auto"/>
            </w:tcBorders>
          </w:tcPr>
          <w:p w14:paraId="0ACEE354" w14:textId="54E1746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B2C848" w14:textId="77777777" w:rsidR="0074470A" w:rsidRPr="005B00C6" w:rsidRDefault="0074470A" w:rsidP="0093093C">
            <w:pPr>
              <w:keepNext/>
              <w:keepLines/>
              <w:spacing w:after="0"/>
              <w:jc w:val="center"/>
              <w:rPr>
                <w:rFonts w:ascii="Arial" w:eastAsia="PMingLiU" w:hAnsi="Arial"/>
                <w:sz w:val="18"/>
              </w:rPr>
            </w:pPr>
          </w:p>
        </w:tc>
      </w:tr>
      <w:tr w:rsidR="0074470A" w:rsidRPr="005B00C6" w14:paraId="737BBFE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74470A" w:rsidRPr="005B00C6" w:rsidRDefault="0074470A" w:rsidP="001F77D3">
            <w:pPr>
              <w:pStyle w:val="TAL"/>
              <w:rPr>
                <w:rFonts w:eastAsia="PMingLiU"/>
                <w:lang w:eastAsia="ja-JP"/>
              </w:rPr>
            </w:pPr>
            <w:r w:rsidRPr="005B00C6">
              <w:t>DC_3A-19A-42C_n257A</w:t>
            </w:r>
          </w:p>
        </w:tc>
        <w:tc>
          <w:tcPr>
            <w:tcW w:w="914" w:type="pct"/>
            <w:tcBorders>
              <w:top w:val="single" w:sz="4" w:space="0" w:color="auto"/>
              <w:left w:val="single" w:sz="4" w:space="0" w:color="auto"/>
              <w:bottom w:val="single" w:sz="4" w:space="0" w:color="auto"/>
              <w:right w:val="single" w:sz="4" w:space="0" w:color="auto"/>
            </w:tcBorders>
          </w:tcPr>
          <w:p w14:paraId="7B369015"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10E539"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C8C11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74470A" w:rsidRPr="005B00C6" w:rsidRDefault="0074470A" w:rsidP="0093093C">
            <w:pPr>
              <w:pStyle w:val="TAL"/>
            </w:pPr>
            <w:r w:rsidRPr="005B00C6">
              <w:t>DC_3A-19A-42C_n257G</w:t>
            </w:r>
          </w:p>
        </w:tc>
        <w:tc>
          <w:tcPr>
            <w:tcW w:w="914" w:type="pct"/>
            <w:tcBorders>
              <w:top w:val="single" w:sz="4" w:space="0" w:color="auto"/>
              <w:left w:val="single" w:sz="4" w:space="0" w:color="auto"/>
              <w:bottom w:val="single" w:sz="4" w:space="0" w:color="auto"/>
              <w:right w:val="single" w:sz="4" w:space="0" w:color="auto"/>
            </w:tcBorders>
          </w:tcPr>
          <w:p w14:paraId="0476D047" w14:textId="0BFDAC7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D66DEB"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DA2AC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74470A" w:rsidRPr="005B00C6" w:rsidRDefault="0074470A" w:rsidP="0093093C">
            <w:pPr>
              <w:pStyle w:val="TAL"/>
            </w:pPr>
            <w:r w:rsidRPr="005B00C6">
              <w:t>DC_3A-19A-42C_n257H</w:t>
            </w:r>
          </w:p>
        </w:tc>
        <w:tc>
          <w:tcPr>
            <w:tcW w:w="914" w:type="pct"/>
            <w:tcBorders>
              <w:top w:val="single" w:sz="4" w:space="0" w:color="auto"/>
              <w:left w:val="single" w:sz="4" w:space="0" w:color="auto"/>
              <w:bottom w:val="single" w:sz="4" w:space="0" w:color="auto"/>
              <w:right w:val="single" w:sz="4" w:space="0" w:color="auto"/>
            </w:tcBorders>
          </w:tcPr>
          <w:p w14:paraId="2E887EAD" w14:textId="79E6B508"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42D69C" w14:textId="77777777" w:rsidR="0074470A" w:rsidRPr="005B00C6" w:rsidRDefault="0074470A" w:rsidP="0093093C">
            <w:pPr>
              <w:keepNext/>
              <w:keepLines/>
              <w:spacing w:after="0"/>
              <w:jc w:val="center"/>
              <w:rPr>
                <w:rFonts w:ascii="Arial" w:eastAsia="PMingLiU" w:hAnsi="Arial"/>
                <w:sz w:val="18"/>
              </w:rPr>
            </w:pPr>
          </w:p>
        </w:tc>
      </w:tr>
      <w:tr w:rsidR="0074470A" w:rsidRPr="005B00C6" w14:paraId="41FF53E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74470A" w:rsidRPr="005B00C6" w:rsidRDefault="0074470A" w:rsidP="0093093C">
            <w:pPr>
              <w:pStyle w:val="TAL"/>
            </w:pPr>
            <w:r w:rsidRPr="005B00C6">
              <w:t>DC_3A-19A-42C_n257I</w:t>
            </w:r>
          </w:p>
        </w:tc>
        <w:tc>
          <w:tcPr>
            <w:tcW w:w="914" w:type="pct"/>
            <w:tcBorders>
              <w:top w:val="single" w:sz="4" w:space="0" w:color="auto"/>
              <w:left w:val="single" w:sz="4" w:space="0" w:color="auto"/>
              <w:bottom w:val="single" w:sz="4" w:space="0" w:color="auto"/>
              <w:right w:val="single" w:sz="4" w:space="0" w:color="auto"/>
            </w:tcBorders>
          </w:tcPr>
          <w:p w14:paraId="76DE9A99" w14:textId="1DCD5C4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2CE738"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CBE26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74470A" w:rsidRPr="005B00C6" w:rsidRDefault="0074470A" w:rsidP="001F77D3">
            <w:pPr>
              <w:pStyle w:val="TAL"/>
              <w:rPr>
                <w:rFonts w:eastAsia="PMingLiU"/>
                <w:lang w:eastAsia="ja-JP"/>
              </w:rPr>
            </w:pPr>
            <w:r w:rsidRPr="005B00C6">
              <w:t>DC_3A-21A-42A_n257A</w:t>
            </w:r>
          </w:p>
        </w:tc>
        <w:tc>
          <w:tcPr>
            <w:tcW w:w="914" w:type="pct"/>
            <w:tcBorders>
              <w:top w:val="single" w:sz="4" w:space="0" w:color="auto"/>
              <w:left w:val="single" w:sz="4" w:space="0" w:color="auto"/>
              <w:bottom w:val="single" w:sz="4" w:space="0" w:color="auto"/>
              <w:right w:val="single" w:sz="4" w:space="0" w:color="auto"/>
            </w:tcBorders>
          </w:tcPr>
          <w:p w14:paraId="06230A9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86F64AA" w14:textId="77777777" w:rsidR="0074470A" w:rsidRPr="005B00C6" w:rsidRDefault="0074470A" w:rsidP="001F77D3">
            <w:pPr>
              <w:keepNext/>
              <w:keepLines/>
              <w:spacing w:after="0"/>
              <w:jc w:val="center"/>
              <w:rPr>
                <w:rFonts w:ascii="Arial" w:eastAsia="PMingLiU" w:hAnsi="Arial"/>
                <w:sz w:val="18"/>
              </w:rPr>
            </w:pPr>
          </w:p>
        </w:tc>
      </w:tr>
      <w:tr w:rsidR="0074470A" w:rsidRPr="005B00C6" w14:paraId="7E7F73D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74470A" w:rsidRPr="005B00C6" w:rsidRDefault="0074470A" w:rsidP="0093093C">
            <w:pPr>
              <w:pStyle w:val="TAL"/>
            </w:pPr>
            <w:r w:rsidRPr="005B00C6">
              <w:t>DC_3A-21A-42A_n257G</w:t>
            </w:r>
          </w:p>
        </w:tc>
        <w:tc>
          <w:tcPr>
            <w:tcW w:w="914" w:type="pct"/>
            <w:tcBorders>
              <w:top w:val="single" w:sz="4" w:space="0" w:color="auto"/>
              <w:left w:val="single" w:sz="4" w:space="0" w:color="auto"/>
              <w:bottom w:val="single" w:sz="4" w:space="0" w:color="auto"/>
              <w:right w:val="single" w:sz="4" w:space="0" w:color="auto"/>
            </w:tcBorders>
          </w:tcPr>
          <w:p w14:paraId="6F81306F" w14:textId="619F778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5A130A" w14:textId="77777777" w:rsidR="0074470A" w:rsidRPr="005B00C6" w:rsidRDefault="0074470A" w:rsidP="0093093C">
            <w:pPr>
              <w:keepNext/>
              <w:keepLines/>
              <w:spacing w:after="0"/>
              <w:jc w:val="center"/>
              <w:rPr>
                <w:rFonts w:ascii="Arial" w:eastAsia="PMingLiU" w:hAnsi="Arial"/>
                <w:sz w:val="18"/>
              </w:rPr>
            </w:pPr>
          </w:p>
        </w:tc>
      </w:tr>
      <w:tr w:rsidR="0074470A" w:rsidRPr="005B00C6" w14:paraId="26F4ECA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74470A" w:rsidRPr="005B00C6" w:rsidRDefault="0074470A" w:rsidP="0093093C">
            <w:pPr>
              <w:pStyle w:val="TAL"/>
            </w:pPr>
            <w:r w:rsidRPr="005B00C6">
              <w:t>DC_3A-21A-42A_n257H</w:t>
            </w:r>
          </w:p>
        </w:tc>
        <w:tc>
          <w:tcPr>
            <w:tcW w:w="914" w:type="pct"/>
            <w:tcBorders>
              <w:top w:val="single" w:sz="4" w:space="0" w:color="auto"/>
              <w:left w:val="single" w:sz="4" w:space="0" w:color="auto"/>
              <w:bottom w:val="single" w:sz="4" w:space="0" w:color="auto"/>
              <w:right w:val="single" w:sz="4" w:space="0" w:color="auto"/>
            </w:tcBorders>
          </w:tcPr>
          <w:p w14:paraId="550B0379" w14:textId="1A657D0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5F4D3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3EEA1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74470A" w:rsidRPr="005B00C6" w:rsidRDefault="0074470A" w:rsidP="0093093C">
            <w:pPr>
              <w:pStyle w:val="TAL"/>
            </w:pPr>
            <w:r w:rsidRPr="005B00C6">
              <w:t>DC_3A-21A-42A_n257I</w:t>
            </w:r>
          </w:p>
        </w:tc>
        <w:tc>
          <w:tcPr>
            <w:tcW w:w="914" w:type="pct"/>
            <w:tcBorders>
              <w:top w:val="single" w:sz="4" w:space="0" w:color="auto"/>
              <w:left w:val="single" w:sz="4" w:space="0" w:color="auto"/>
              <w:bottom w:val="single" w:sz="4" w:space="0" w:color="auto"/>
              <w:right w:val="single" w:sz="4" w:space="0" w:color="auto"/>
            </w:tcBorders>
          </w:tcPr>
          <w:p w14:paraId="3ECA084A" w14:textId="7345610B"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11E4C3" w14:textId="77777777" w:rsidR="0074470A" w:rsidRPr="005B00C6" w:rsidRDefault="0074470A" w:rsidP="0093093C">
            <w:pPr>
              <w:keepNext/>
              <w:keepLines/>
              <w:spacing w:after="0"/>
              <w:jc w:val="center"/>
              <w:rPr>
                <w:rFonts w:ascii="Arial" w:eastAsia="PMingLiU" w:hAnsi="Arial"/>
                <w:sz w:val="18"/>
              </w:rPr>
            </w:pPr>
          </w:p>
        </w:tc>
      </w:tr>
      <w:tr w:rsidR="0074470A" w:rsidRPr="005B00C6" w14:paraId="781B059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74470A" w:rsidRPr="005B00C6" w:rsidRDefault="0074470A" w:rsidP="001F77D3">
            <w:pPr>
              <w:pStyle w:val="TAL"/>
              <w:rPr>
                <w:rFonts w:eastAsia="PMingLiU"/>
                <w:lang w:eastAsia="ja-JP"/>
              </w:rPr>
            </w:pPr>
            <w:r w:rsidRPr="005B00C6">
              <w:t>DC_3A-21A-42C_n257A</w:t>
            </w:r>
          </w:p>
        </w:tc>
        <w:tc>
          <w:tcPr>
            <w:tcW w:w="914" w:type="pct"/>
            <w:tcBorders>
              <w:top w:val="single" w:sz="4" w:space="0" w:color="auto"/>
              <w:left w:val="single" w:sz="4" w:space="0" w:color="auto"/>
              <w:bottom w:val="single" w:sz="4" w:space="0" w:color="auto"/>
              <w:right w:val="single" w:sz="4" w:space="0" w:color="auto"/>
            </w:tcBorders>
          </w:tcPr>
          <w:p w14:paraId="7F2411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02CC12" w14:textId="77777777" w:rsidR="0074470A" w:rsidRPr="005B00C6" w:rsidRDefault="0074470A" w:rsidP="001F77D3">
            <w:pPr>
              <w:keepNext/>
              <w:keepLines/>
              <w:spacing w:after="0"/>
              <w:jc w:val="center"/>
              <w:rPr>
                <w:rFonts w:ascii="Arial" w:eastAsia="PMingLiU" w:hAnsi="Arial"/>
                <w:sz w:val="18"/>
              </w:rPr>
            </w:pPr>
          </w:p>
        </w:tc>
      </w:tr>
      <w:tr w:rsidR="0074470A" w:rsidRPr="005B00C6" w14:paraId="5AB3E2F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74470A" w:rsidRPr="005B00C6" w:rsidRDefault="0074470A" w:rsidP="0093093C">
            <w:pPr>
              <w:pStyle w:val="TAL"/>
            </w:pPr>
            <w:r w:rsidRPr="005B00C6">
              <w:t>DC_3A-21A-42C_n257G</w:t>
            </w:r>
          </w:p>
        </w:tc>
        <w:tc>
          <w:tcPr>
            <w:tcW w:w="914" w:type="pct"/>
            <w:tcBorders>
              <w:top w:val="single" w:sz="4" w:space="0" w:color="auto"/>
              <w:left w:val="single" w:sz="4" w:space="0" w:color="auto"/>
              <w:bottom w:val="single" w:sz="4" w:space="0" w:color="auto"/>
              <w:right w:val="single" w:sz="4" w:space="0" w:color="auto"/>
            </w:tcBorders>
          </w:tcPr>
          <w:p w14:paraId="7ECE8665" w14:textId="3AFB5A79"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27AAA88" w14:textId="77777777" w:rsidR="0074470A" w:rsidRPr="005B00C6" w:rsidRDefault="0074470A" w:rsidP="0093093C">
            <w:pPr>
              <w:keepNext/>
              <w:keepLines/>
              <w:spacing w:after="0"/>
              <w:jc w:val="center"/>
              <w:rPr>
                <w:rFonts w:ascii="Arial" w:eastAsia="PMingLiU" w:hAnsi="Arial"/>
                <w:sz w:val="18"/>
              </w:rPr>
            </w:pPr>
          </w:p>
        </w:tc>
      </w:tr>
      <w:tr w:rsidR="0074470A" w:rsidRPr="005B00C6" w14:paraId="41F5015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74470A" w:rsidRPr="005B00C6" w:rsidRDefault="0074470A" w:rsidP="0093093C">
            <w:pPr>
              <w:pStyle w:val="TAL"/>
            </w:pPr>
            <w:r w:rsidRPr="005B00C6">
              <w:t>DC_3A-21A-42C_n257H</w:t>
            </w:r>
          </w:p>
        </w:tc>
        <w:tc>
          <w:tcPr>
            <w:tcW w:w="914" w:type="pct"/>
            <w:tcBorders>
              <w:top w:val="single" w:sz="4" w:space="0" w:color="auto"/>
              <w:left w:val="single" w:sz="4" w:space="0" w:color="auto"/>
              <w:bottom w:val="single" w:sz="4" w:space="0" w:color="auto"/>
              <w:right w:val="single" w:sz="4" w:space="0" w:color="auto"/>
            </w:tcBorders>
          </w:tcPr>
          <w:p w14:paraId="089FB122" w14:textId="1332B70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415E43" w14:textId="77777777" w:rsidR="0074470A" w:rsidRPr="005B00C6" w:rsidRDefault="0074470A" w:rsidP="0093093C">
            <w:pPr>
              <w:keepNext/>
              <w:keepLines/>
              <w:spacing w:after="0"/>
              <w:jc w:val="center"/>
              <w:rPr>
                <w:rFonts w:ascii="Arial" w:eastAsia="PMingLiU" w:hAnsi="Arial"/>
                <w:sz w:val="18"/>
              </w:rPr>
            </w:pPr>
          </w:p>
        </w:tc>
      </w:tr>
      <w:tr w:rsidR="0074470A" w:rsidRPr="005B00C6" w14:paraId="1E2611E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74470A" w:rsidRPr="005B00C6" w:rsidRDefault="0074470A" w:rsidP="0093093C">
            <w:pPr>
              <w:pStyle w:val="TAL"/>
            </w:pPr>
            <w:r w:rsidRPr="005B00C6">
              <w:t>DC_3A-21A-42C_n257I</w:t>
            </w:r>
          </w:p>
        </w:tc>
        <w:tc>
          <w:tcPr>
            <w:tcW w:w="914" w:type="pct"/>
            <w:tcBorders>
              <w:top w:val="single" w:sz="4" w:space="0" w:color="auto"/>
              <w:left w:val="single" w:sz="4" w:space="0" w:color="auto"/>
              <w:bottom w:val="single" w:sz="4" w:space="0" w:color="auto"/>
              <w:right w:val="single" w:sz="4" w:space="0" w:color="auto"/>
            </w:tcBorders>
          </w:tcPr>
          <w:p w14:paraId="570D2297" w14:textId="168A676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456EAE" w14:textId="77777777" w:rsidR="0074470A" w:rsidRPr="005B00C6" w:rsidRDefault="0074470A" w:rsidP="0093093C">
            <w:pPr>
              <w:keepNext/>
              <w:keepLines/>
              <w:spacing w:after="0"/>
              <w:jc w:val="center"/>
              <w:rPr>
                <w:rFonts w:ascii="Arial" w:eastAsia="PMingLiU" w:hAnsi="Arial"/>
                <w:sz w:val="18"/>
              </w:rPr>
            </w:pPr>
          </w:p>
        </w:tc>
      </w:tr>
      <w:tr w:rsidR="0074470A" w:rsidRPr="005B00C6" w14:paraId="7DC1B4C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74470A" w:rsidRPr="005B00C6" w:rsidRDefault="0074470A" w:rsidP="0093093C">
            <w:pPr>
              <w:pStyle w:val="TAL"/>
            </w:pPr>
            <w:r w:rsidRPr="005B00C6">
              <w:t>DC_14A-30A-66A_n260A</w:t>
            </w:r>
          </w:p>
        </w:tc>
        <w:tc>
          <w:tcPr>
            <w:tcW w:w="914" w:type="pct"/>
            <w:tcBorders>
              <w:top w:val="single" w:sz="4" w:space="0" w:color="auto"/>
              <w:left w:val="single" w:sz="4" w:space="0" w:color="auto"/>
              <w:bottom w:val="single" w:sz="4" w:space="0" w:color="auto"/>
              <w:right w:val="single" w:sz="4" w:space="0" w:color="auto"/>
            </w:tcBorders>
          </w:tcPr>
          <w:p w14:paraId="316239A8" w14:textId="7F319CD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A35C5D" w14:textId="0C93B7AF" w:rsidR="0074470A" w:rsidRPr="005B00C6" w:rsidRDefault="0074470A" w:rsidP="0093093C">
            <w:pPr>
              <w:keepNext/>
              <w:keepLines/>
              <w:spacing w:after="0"/>
              <w:jc w:val="center"/>
              <w:rPr>
                <w:rFonts w:ascii="Arial" w:eastAsia="PMingLiU" w:hAnsi="Arial"/>
                <w:sz w:val="18"/>
              </w:rPr>
            </w:pPr>
          </w:p>
        </w:tc>
      </w:tr>
      <w:tr w:rsidR="0074470A" w:rsidRPr="005B00C6" w14:paraId="4B09F1C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74470A" w:rsidRPr="005B00C6" w:rsidRDefault="0074470A" w:rsidP="0093093C">
            <w:pPr>
              <w:pStyle w:val="TAL"/>
            </w:pPr>
            <w:r w:rsidRPr="005B00C6">
              <w:t>DC_14A-30A-66A_n260G</w:t>
            </w:r>
          </w:p>
        </w:tc>
        <w:tc>
          <w:tcPr>
            <w:tcW w:w="914" w:type="pct"/>
            <w:tcBorders>
              <w:top w:val="single" w:sz="4" w:space="0" w:color="auto"/>
              <w:left w:val="single" w:sz="4" w:space="0" w:color="auto"/>
              <w:bottom w:val="single" w:sz="4" w:space="0" w:color="auto"/>
              <w:right w:val="single" w:sz="4" w:space="0" w:color="auto"/>
            </w:tcBorders>
          </w:tcPr>
          <w:p w14:paraId="798DEFAB" w14:textId="3943A57D"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32188D" w14:textId="2064207E" w:rsidR="0074470A" w:rsidRPr="005B00C6" w:rsidRDefault="0074470A" w:rsidP="0093093C">
            <w:pPr>
              <w:keepNext/>
              <w:keepLines/>
              <w:spacing w:after="0"/>
              <w:jc w:val="center"/>
              <w:rPr>
                <w:rFonts w:ascii="Arial" w:eastAsia="PMingLiU" w:hAnsi="Arial"/>
                <w:sz w:val="18"/>
              </w:rPr>
            </w:pPr>
          </w:p>
        </w:tc>
      </w:tr>
      <w:tr w:rsidR="0074470A" w:rsidRPr="005B00C6" w14:paraId="73D5282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74470A" w:rsidRPr="005B00C6" w:rsidRDefault="0074470A" w:rsidP="0093093C">
            <w:pPr>
              <w:pStyle w:val="TAL"/>
            </w:pPr>
            <w:r w:rsidRPr="005B00C6">
              <w:t>DC_14A-30A-66A_n260H</w:t>
            </w:r>
          </w:p>
        </w:tc>
        <w:tc>
          <w:tcPr>
            <w:tcW w:w="914" w:type="pct"/>
            <w:tcBorders>
              <w:top w:val="single" w:sz="4" w:space="0" w:color="auto"/>
              <w:left w:val="single" w:sz="4" w:space="0" w:color="auto"/>
              <w:bottom w:val="single" w:sz="4" w:space="0" w:color="auto"/>
              <w:right w:val="single" w:sz="4" w:space="0" w:color="auto"/>
            </w:tcBorders>
          </w:tcPr>
          <w:p w14:paraId="3D4E8CB3" w14:textId="3AD68A81"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F089C1" w14:textId="164A8F31" w:rsidR="0074470A" w:rsidRPr="005B00C6" w:rsidRDefault="0074470A" w:rsidP="0093093C">
            <w:pPr>
              <w:keepNext/>
              <w:keepLines/>
              <w:spacing w:after="0"/>
              <w:jc w:val="center"/>
              <w:rPr>
                <w:rFonts w:ascii="Arial" w:eastAsia="PMingLiU" w:hAnsi="Arial"/>
                <w:sz w:val="18"/>
              </w:rPr>
            </w:pPr>
          </w:p>
        </w:tc>
      </w:tr>
      <w:tr w:rsidR="0074470A" w:rsidRPr="005B00C6" w14:paraId="5DAFFB7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74470A" w:rsidRPr="005B00C6" w:rsidRDefault="0074470A" w:rsidP="0093093C">
            <w:pPr>
              <w:pStyle w:val="TAL"/>
            </w:pPr>
            <w:r w:rsidRPr="005B00C6">
              <w:t>DC_14A-30A-66A_n260I</w:t>
            </w:r>
          </w:p>
        </w:tc>
        <w:tc>
          <w:tcPr>
            <w:tcW w:w="914" w:type="pct"/>
            <w:tcBorders>
              <w:top w:val="single" w:sz="4" w:space="0" w:color="auto"/>
              <w:left w:val="single" w:sz="4" w:space="0" w:color="auto"/>
              <w:bottom w:val="single" w:sz="4" w:space="0" w:color="auto"/>
              <w:right w:val="single" w:sz="4" w:space="0" w:color="auto"/>
            </w:tcBorders>
          </w:tcPr>
          <w:p w14:paraId="5DE6F2F2" w14:textId="4E041E0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5E5C81" w14:textId="17D89755" w:rsidR="0074470A" w:rsidRPr="005B00C6" w:rsidRDefault="0074470A" w:rsidP="0093093C">
            <w:pPr>
              <w:keepNext/>
              <w:keepLines/>
              <w:spacing w:after="0"/>
              <w:jc w:val="center"/>
              <w:rPr>
                <w:rFonts w:ascii="Arial" w:eastAsia="PMingLiU" w:hAnsi="Arial"/>
                <w:sz w:val="18"/>
              </w:rPr>
            </w:pPr>
          </w:p>
        </w:tc>
      </w:tr>
      <w:tr w:rsidR="0038208C" w:rsidRPr="005F64EB" w14:paraId="38924A9B"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38208C" w:rsidRPr="005F64EB" w:rsidRDefault="0038208C" w:rsidP="00DA5852">
            <w:pPr>
              <w:pStyle w:val="TAL"/>
            </w:pPr>
            <w:r w:rsidRPr="005F64EB">
              <w:t>DC_14A-30A-66A_n260J</w:t>
            </w:r>
          </w:p>
        </w:tc>
        <w:tc>
          <w:tcPr>
            <w:tcW w:w="914" w:type="pct"/>
            <w:tcBorders>
              <w:top w:val="single" w:sz="4" w:space="0" w:color="auto"/>
              <w:left w:val="single" w:sz="4" w:space="0" w:color="auto"/>
              <w:bottom w:val="single" w:sz="4" w:space="0" w:color="auto"/>
              <w:right w:val="single" w:sz="4" w:space="0" w:color="auto"/>
            </w:tcBorders>
          </w:tcPr>
          <w:p w14:paraId="2B4E74A3"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898A79" w14:textId="77777777" w:rsidR="0038208C" w:rsidRPr="005F64EB" w:rsidRDefault="0038208C" w:rsidP="00DA5852">
            <w:pPr>
              <w:keepNext/>
              <w:keepLines/>
              <w:spacing w:after="0"/>
              <w:jc w:val="center"/>
              <w:rPr>
                <w:rFonts w:ascii="Arial" w:eastAsia="PMingLiU" w:hAnsi="Arial"/>
                <w:sz w:val="18"/>
              </w:rPr>
            </w:pPr>
          </w:p>
        </w:tc>
      </w:tr>
      <w:tr w:rsidR="0038208C" w:rsidRPr="005F64EB" w14:paraId="3CAF5C2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38208C" w:rsidRPr="005F64EB" w:rsidRDefault="0038208C" w:rsidP="00DA5852">
            <w:pPr>
              <w:pStyle w:val="TAL"/>
            </w:pPr>
            <w:r w:rsidRPr="005F64EB">
              <w:t>DC_14A-30A-66A_n260K</w:t>
            </w:r>
          </w:p>
        </w:tc>
        <w:tc>
          <w:tcPr>
            <w:tcW w:w="914" w:type="pct"/>
            <w:tcBorders>
              <w:top w:val="single" w:sz="4" w:space="0" w:color="auto"/>
              <w:left w:val="single" w:sz="4" w:space="0" w:color="auto"/>
              <w:bottom w:val="single" w:sz="4" w:space="0" w:color="auto"/>
              <w:right w:val="single" w:sz="4" w:space="0" w:color="auto"/>
            </w:tcBorders>
          </w:tcPr>
          <w:p w14:paraId="703FC888"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F1D2E" w14:textId="77777777" w:rsidR="0038208C" w:rsidRPr="005F64EB" w:rsidRDefault="0038208C" w:rsidP="00DA5852">
            <w:pPr>
              <w:keepNext/>
              <w:keepLines/>
              <w:spacing w:after="0"/>
              <w:jc w:val="center"/>
              <w:rPr>
                <w:rFonts w:ascii="Arial" w:eastAsia="PMingLiU" w:hAnsi="Arial"/>
                <w:sz w:val="18"/>
              </w:rPr>
            </w:pPr>
          </w:p>
        </w:tc>
      </w:tr>
      <w:tr w:rsidR="0038208C" w:rsidRPr="005F64EB" w14:paraId="78DF7DAE"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38208C" w:rsidRPr="005F64EB" w:rsidRDefault="0038208C" w:rsidP="00DA5852">
            <w:pPr>
              <w:pStyle w:val="TAL"/>
            </w:pPr>
            <w:r w:rsidRPr="005F64EB">
              <w:t>DC_14A-30A-66A_n260L</w:t>
            </w:r>
          </w:p>
        </w:tc>
        <w:tc>
          <w:tcPr>
            <w:tcW w:w="914" w:type="pct"/>
            <w:tcBorders>
              <w:top w:val="single" w:sz="4" w:space="0" w:color="auto"/>
              <w:left w:val="single" w:sz="4" w:space="0" w:color="auto"/>
              <w:bottom w:val="single" w:sz="4" w:space="0" w:color="auto"/>
              <w:right w:val="single" w:sz="4" w:space="0" w:color="auto"/>
            </w:tcBorders>
          </w:tcPr>
          <w:p w14:paraId="7C1D9383"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1ECE5C" w14:textId="77777777" w:rsidR="0038208C" w:rsidRPr="005F64EB" w:rsidRDefault="0038208C" w:rsidP="00DA5852">
            <w:pPr>
              <w:keepNext/>
              <w:keepLines/>
              <w:spacing w:after="0"/>
              <w:jc w:val="center"/>
              <w:rPr>
                <w:rFonts w:ascii="Arial" w:eastAsia="PMingLiU" w:hAnsi="Arial"/>
                <w:sz w:val="18"/>
              </w:rPr>
            </w:pPr>
          </w:p>
        </w:tc>
      </w:tr>
      <w:tr w:rsidR="0038208C" w:rsidRPr="005F64EB" w14:paraId="02B427B8"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38208C" w:rsidRPr="005F64EB" w:rsidRDefault="0038208C" w:rsidP="00DA5852">
            <w:pPr>
              <w:pStyle w:val="TAL"/>
            </w:pPr>
            <w:r w:rsidRPr="005F64EB">
              <w:t>DC_14A-30A-66A_n260M</w:t>
            </w:r>
          </w:p>
        </w:tc>
        <w:tc>
          <w:tcPr>
            <w:tcW w:w="914" w:type="pct"/>
            <w:tcBorders>
              <w:top w:val="single" w:sz="4" w:space="0" w:color="auto"/>
              <w:left w:val="single" w:sz="4" w:space="0" w:color="auto"/>
              <w:bottom w:val="single" w:sz="4" w:space="0" w:color="auto"/>
              <w:right w:val="single" w:sz="4" w:space="0" w:color="auto"/>
            </w:tcBorders>
          </w:tcPr>
          <w:p w14:paraId="6C08A11A"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C8500F" w14:textId="77777777" w:rsidR="0038208C" w:rsidRPr="005F64EB" w:rsidRDefault="0038208C" w:rsidP="00DA5852">
            <w:pPr>
              <w:keepNext/>
              <w:keepLines/>
              <w:spacing w:after="0"/>
              <w:jc w:val="center"/>
              <w:rPr>
                <w:rFonts w:ascii="Arial" w:eastAsia="PMingLiU" w:hAnsi="Arial"/>
                <w:sz w:val="18"/>
              </w:rPr>
            </w:pPr>
          </w:p>
        </w:tc>
      </w:tr>
      <w:tr w:rsidR="0074470A" w:rsidRPr="005B00C6" w14:paraId="21947F5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74470A" w:rsidRPr="005B00C6" w:rsidRDefault="0074470A" w:rsidP="0093093C">
            <w:pPr>
              <w:pStyle w:val="TAL"/>
            </w:pPr>
            <w:r w:rsidRPr="005B00C6">
              <w:t>DC_14A-30A-66A-66A_n260A</w:t>
            </w:r>
          </w:p>
        </w:tc>
        <w:tc>
          <w:tcPr>
            <w:tcW w:w="914" w:type="pct"/>
            <w:tcBorders>
              <w:top w:val="single" w:sz="4" w:space="0" w:color="auto"/>
              <w:left w:val="single" w:sz="4" w:space="0" w:color="auto"/>
              <w:bottom w:val="single" w:sz="4" w:space="0" w:color="auto"/>
              <w:right w:val="single" w:sz="4" w:space="0" w:color="auto"/>
            </w:tcBorders>
          </w:tcPr>
          <w:p w14:paraId="37BC03A8" w14:textId="1EE1C0E6"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F3F775" w14:textId="78B10DE9" w:rsidR="0074470A" w:rsidRPr="005B00C6" w:rsidRDefault="0074470A" w:rsidP="0093093C">
            <w:pPr>
              <w:keepNext/>
              <w:keepLines/>
              <w:spacing w:after="0"/>
              <w:jc w:val="center"/>
              <w:rPr>
                <w:rFonts w:ascii="Arial" w:eastAsia="PMingLiU" w:hAnsi="Arial"/>
                <w:sz w:val="18"/>
              </w:rPr>
            </w:pPr>
          </w:p>
        </w:tc>
      </w:tr>
      <w:tr w:rsidR="0074470A" w:rsidRPr="005B00C6" w14:paraId="6148D25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74470A" w:rsidRPr="005B00C6" w:rsidRDefault="0074470A" w:rsidP="0093093C">
            <w:pPr>
              <w:pStyle w:val="TAL"/>
            </w:pPr>
            <w:r w:rsidRPr="005B00C6">
              <w:t>DC_14A-30A-66A-66A_n260G</w:t>
            </w:r>
          </w:p>
        </w:tc>
        <w:tc>
          <w:tcPr>
            <w:tcW w:w="914" w:type="pct"/>
            <w:tcBorders>
              <w:top w:val="single" w:sz="4" w:space="0" w:color="auto"/>
              <w:left w:val="single" w:sz="4" w:space="0" w:color="auto"/>
              <w:bottom w:val="single" w:sz="4" w:space="0" w:color="auto"/>
              <w:right w:val="single" w:sz="4" w:space="0" w:color="auto"/>
            </w:tcBorders>
          </w:tcPr>
          <w:p w14:paraId="7086953A" w14:textId="076E7203"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019825" w14:textId="62EFE7BC" w:rsidR="0074470A" w:rsidRPr="005B00C6" w:rsidRDefault="0074470A" w:rsidP="0093093C">
            <w:pPr>
              <w:keepNext/>
              <w:keepLines/>
              <w:spacing w:after="0"/>
              <w:jc w:val="center"/>
              <w:rPr>
                <w:rFonts w:ascii="Arial" w:eastAsia="PMingLiU" w:hAnsi="Arial"/>
                <w:sz w:val="18"/>
              </w:rPr>
            </w:pPr>
          </w:p>
        </w:tc>
      </w:tr>
      <w:tr w:rsidR="0074470A" w:rsidRPr="005B00C6" w14:paraId="5266876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74470A" w:rsidRPr="005B00C6" w:rsidRDefault="0074470A" w:rsidP="0093093C">
            <w:pPr>
              <w:pStyle w:val="TAL"/>
            </w:pPr>
            <w:r w:rsidRPr="005B00C6">
              <w:t>DC_14A-30A-66A-66A_n260H</w:t>
            </w:r>
          </w:p>
        </w:tc>
        <w:tc>
          <w:tcPr>
            <w:tcW w:w="914" w:type="pct"/>
            <w:tcBorders>
              <w:top w:val="single" w:sz="4" w:space="0" w:color="auto"/>
              <w:left w:val="single" w:sz="4" w:space="0" w:color="auto"/>
              <w:bottom w:val="single" w:sz="4" w:space="0" w:color="auto"/>
              <w:right w:val="single" w:sz="4" w:space="0" w:color="auto"/>
            </w:tcBorders>
          </w:tcPr>
          <w:p w14:paraId="2E8846A2" w14:textId="63A99B3E"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C07198" w14:textId="5D74E1B2" w:rsidR="0074470A" w:rsidRPr="005B00C6" w:rsidRDefault="0074470A" w:rsidP="0093093C">
            <w:pPr>
              <w:keepNext/>
              <w:keepLines/>
              <w:spacing w:after="0"/>
              <w:jc w:val="center"/>
              <w:rPr>
                <w:rFonts w:ascii="Arial" w:eastAsia="PMingLiU" w:hAnsi="Arial"/>
                <w:sz w:val="18"/>
              </w:rPr>
            </w:pPr>
          </w:p>
        </w:tc>
      </w:tr>
      <w:tr w:rsidR="0074470A" w:rsidRPr="005B00C6" w14:paraId="1C18CEF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74470A" w:rsidRPr="005B00C6" w:rsidRDefault="0074470A" w:rsidP="0093093C">
            <w:pPr>
              <w:pStyle w:val="TAL"/>
            </w:pPr>
            <w:r w:rsidRPr="005B00C6">
              <w:t>DC_14A-30A-66A-66A_n260I</w:t>
            </w:r>
          </w:p>
        </w:tc>
        <w:tc>
          <w:tcPr>
            <w:tcW w:w="914" w:type="pct"/>
            <w:tcBorders>
              <w:top w:val="single" w:sz="4" w:space="0" w:color="auto"/>
              <w:left w:val="single" w:sz="4" w:space="0" w:color="auto"/>
              <w:bottom w:val="single" w:sz="4" w:space="0" w:color="auto"/>
              <w:right w:val="single" w:sz="4" w:space="0" w:color="auto"/>
            </w:tcBorders>
          </w:tcPr>
          <w:p w14:paraId="04318A0F" w14:textId="2791DCE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D0969B" w14:textId="3F34331D" w:rsidR="0074470A" w:rsidRPr="005B00C6" w:rsidRDefault="0074470A" w:rsidP="0093093C">
            <w:pPr>
              <w:keepNext/>
              <w:keepLines/>
              <w:spacing w:after="0"/>
              <w:jc w:val="center"/>
              <w:rPr>
                <w:rFonts w:ascii="Arial" w:eastAsia="PMingLiU" w:hAnsi="Arial"/>
                <w:sz w:val="18"/>
              </w:rPr>
            </w:pPr>
          </w:p>
        </w:tc>
      </w:tr>
      <w:tr w:rsidR="0038208C" w:rsidRPr="005F64EB" w14:paraId="4F1AFB7C"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38208C" w:rsidRPr="005F64EB" w:rsidRDefault="0038208C" w:rsidP="00DA5852">
            <w:pPr>
              <w:pStyle w:val="TAL"/>
            </w:pPr>
            <w:r w:rsidRPr="005F64EB">
              <w:t>DC_14A-30A-66A-66A_n260J</w:t>
            </w:r>
          </w:p>
        </w:tc>
        <w:tc>
          <w:tcPr>
            <w:tcW w:w="914" w:type="pct"/>
            <w:tcBorders>
              <w:top w:val="single" w:sz="4" w:space="0" w:color="auto"/>
              <w:left w:val="single" w:sz="4" w:space="0" w:color="auto"/>
              <w:bottom w:val="single" w:sz="4" w:space="0" w:color="auto"/>
              <w:right w:val="single" w:sz="4" w:space="0" w:color="auto"/>
            </w:tcBorders>
          </w:tcPr>
          <w:p w14:paraId="76368AEA"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D6AF97" w14:textId="77777777" w:rsidR="0038208C" w:rsidRPr="005F64EB" w:rsidRDefault="0038208C" w:rsidP="00DA5852">
            <w:pPr>
              <w:keepNext/>
              <w:keepLines/>
              <w:spacing w:after="0"/>
              <w:jc w:val="center"/>
              <w:rPr>
                <w:rFonts w:ascii="Arial" w:eastAsia="PMingLiU" w:hAnsi="Arial"/>
                <w:sz w:val="18"/>
              </w:rPr>
            </w:pPr>
          </w:p>
        </w:tc>
      </w:tr>
      <w:tr w:rsidR="0038208C" w:rsidRPr="005F64EB" w14:paraId="3F63B866"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38208C" w:rsidRPr="005F64EB" w:rsidRDefault="0038208C" w:rsidP="00DA5852">
            <w:pPr>
              <w:pStyle w:val="TAL"/>
            </w:pPr>
            <w:r w:rsidRPr="005F64EB">
              <w:t>DC_14A-30A-66A-66A_n260K</w:t>
            </w:r>
          </w:p>
        </w:tc>
        <w:tc>
          <w:tcPr>
            <w:tcW w:w="914" w:type="pct"/>
            <w:tcBorders>
              <w:top w:val="single" w:sz="4" w:space="0" w:color="auto"/>
              <w:left w:val="single" w:sz="4" w:space="0" w:color="auto"/>
              <w:bottom w:val="single" w:sz="4" w:space="0" w:color="auto"/>
              <w:right w:val="single" w:sz="4" w:space="0" w:color="auto"/>
            </w:tcBorders>
          </w:tcPr>
          <w:p w14:paraId="70263433"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80AC6E" w14:textId="77777777" w:rsidR="0038208C" w:rsidRPr="005F64EB" w:rsidRDefault="0038208C" w:rsidP="00DA5852">
            <w:pPr>
              <w:keepNext/>
              <w:keepLines/>
              <w:spacing w:after="0"/>
              <w:jc w:val="center"/>
              <w:rPr>
                <w:rFonts w:ascii="Arial" w:eastAsia="PMingLiU" w:hAnsi="Arial"/>
                <w:sz w:val="18"/>
              </w:rPr>
            </w:pPr>
          </w:p>
        </w:tc>
      </w:tr>
      <w:tr w:rsidR="0038208C" w:rsidRPr="005F64EB" w14:paraId="7E4FF649"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38208C" w:rsidRPr="005F64EB" w:rsidRDefault="0038208C" w:rsidP="00DA5852">
            <w:pPr>
              <w:pStyle w:val="TAL"/>
            </w:pPr>
            <w:r w:rsidRPr="005F64EB">
              <w:t>DC_14A-30A-66A-66A_n260L</w:t>
            </w:r>
          </w:p>
        </w:tc>
        <w:tc>
          <w:tcPr>
            <w:tcW w:w="914" w:type="pct"/>
            <w:tcBorders>
              <w:top w:val="single" w:sz="4" w:space="0" w:color="auto"/>
              <w:left w:val="single" w:sz="4" w:space="0" w:color="auto"/>
              <w:bottom w:val="single" w:sz="4" w:space="0" w:color="auto"/>
              <w:right w:val="single" w:sz="4" w:space="0" w:color="auto"/>
            </w:tcBorders>
          </w:tcPr>
          <w:p w14:paraId="4ECD66E5"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649FB7" w14:textId="77777777" w:rsidR="0038208C" w:rsidRPr="005F64EB" w:rsidRDefault="0038208C" w:rsidP="00DA5852">
            <w:pPr>
              <w:keepNext/>
              <w:keepLines/>
              <w:spacing w:after="0"/>
              <w:jc w:val="center"/>
              <w:rPr>
                <w:rFonts w:ascii="Arial" w:eastAsia="PMingLiU" w:hAnsi="Arial"/>
                <w:sz w:val="18"/>
              </w:rPr>
            </w:pPr>
          </w:p>
        </w:tc>
      </w:tr>
      <w:tr w:rsidR="0038208C" w:rsidRPr="005F64EB" w14:paraId="66926BAE" w14:textId="77777777" w:rsidTr="00DA585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38208C" w:rsidRPr="005F64EB" w:rsidRDefault="0038208C" w:rsidP="00DA5852">
            <w:pPr>
              <w:pStyle w:val="TAL"/>
            </w:pPr>
            <w:r w:rsidRPr="005F64EB">
              <w:t>DC_14A-30A-66A-66A_n260M</w:t>
            </w:r>
          </w:p>
        </w:tc>
        <w:tc>
          <w:tcPr>
            <w:tcW w:w="914" w:type="pct"/>
            <w:tcBorders>
              <w:top w:val="single" w:sz="4" w:space="0" w:color="auto"/>
              <w:left w:val="single" w:sz="4" w:space="0" w:color="auto"/>
              <w:bottom w:val="single" w:sz="4" w:space="0" w:color="auto"/>
              <w:right w:val="single" w:sz="4" w:space="0" w:color="auto"/>
            </w:tcBorders>
          </w:tcPr>
          <w:p w14:paraId="3DDE5807" w14:textId="77777777" w:rsidR="0038208C" w:rsidRPr="005F64EB" w:rsidRDefault="0038208C" w:rsidP="00DA585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1638EB" w14:textId="77777777" w:rsidR="0038208C" w:rsidRPr="005F64EB" w:rsidRDefault="0038208C" w:rsidP="00DA5852">
            <w:pPr>
              <w:keepNext/>
              <w:keepLines/>
              <w:spacing w:after="0"/>
              <w:jc w:val="center"/>
              <w:rPr>
                <w:rFonts w:ascii="Arial" w:eastAsia="PMingLiU" w:hAnsi="Arial"/>
                <w:sz w:val="18"/>
              </w:rPr>
            </w:pPr>
          </w:p>
        </w:tc>
      </w:tr>
      <w:tr w:rsidR="0074470A" w:rsidRPr="005B00C6" w14:paraId="512E90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74470A" w:rsidRPr="005B00C6" w:rsidRDefault="0074470A" w:rsidP="001F77D3">
            <w:pPr>
              <w:pStyle w:val="TAL"/>
              <w:rPr>
                <w:rFonts w:eastAsia="PMingLiU"/>
                <w:lang w:eastAsia="ja-JP"/>
              </w:rPr>
            </w:pPr>
            <w:r w:rsidRPr="005B00C6">
              <w:t>DC_19A-21A-42A_n257A</w:t>
            </w:r>
          </w:p>
        </w:tc>
        <w:tc>
          <w:tcPr>
            <w:tcW w:w="914" w:type="pct"/>
            <w:tcBorders>
              <w:top w:val="single" w:sz="4" w:space="0" w:color="auto"/>
              <w:left w:val="single" w:sz="4" w:space="0" w:color="auto"/>
              <w:bottom w:val="single" w:sz="4" w:space="0" w:color="auto"/>
              <w:right w:val="single" w:sz="4" w:space="0" w:color="auto"/>
            </w:tcBorders>
          </w:tcPr>
          <w:p w14:paraId="6B33B93C"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6895EC" w14:textId="77777777" w:rsidR="0074470A" w:rsidRPr="005B00C6" w:rsidRDefault="0074470A" w:rsidP="001F77D3">
            <w:pPr>
              <w:keepNext/>
              <w:keepLines/>
              <w:spacing w:after="0"/>
              <w:jc w:val="center"/>
              <w:rPr>
                <w:rFonts w:ascii="Arial" w:eastAsia="PMingLiU" w:hAnsi="Arial"/>
                <w:sz w:val="18"/>
              </w:rPr>
            </w:pPr>
          </w:p>
        </w:tc>
      </w:tr>
      <w:tr w:rsidR="0074470A" w:rsidRPr="005B00C6" w14:paraId="40972A3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74470A" w:rsidRPr="005B00C6" w:rsidRDefault="0074470A" w:rsidP="0093093C">
            <w:pPr>
              <w:pStyle w:val="TAL"/>
            </w:pPr>
            <w:r w:rsidRPr="005B00C6">
              <w:t>DC_19A-21A-42A_n257G</w:t>
            </w:r>
          </w:p>
        </w:tc>
        <w:tc>
          <w:tcPr>
            <w:tcW w:w="914" w:type="pct"/>
            <w:tcBorders>
              <w:top w:val="single" w:sz="4" w:space="0" w:color="auto"/>
              <w:left w:val="single" w:sz="4" w:space="0" w:color="auto"/>
              <w:bottom w:val="single" w:sz="4" w:space="0" w:color="auto"/>
              <w:right w:val="single" w:sz="4" w:space="0" w:color="auto"/>
            </w:tcBorders>
          </w:tcPr>
          <w:p w14:paraId="69309BD3" w14:textId="713536B6"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F78431" w14:textId="77777777" w:rsidR="0074470A" w:rsidRPr="005B00C6" w:rsidRDefault="0074470A" w:rsidP="0093093C">
            <w:pPr>
              <w:keepNext/>
              <w:keepLines/>
              <w:spacing w:after="0"/>
              <w:jc w:val="center"/>
              <w:rPr>
                <w:rFonts w:ascii="Arial" w:eastAsia="PMingLiU" w:hAnsi="Arial"/>
                <w:sz w:val="18"/>
              </w:rPr>
            </w:pPr>
          </w:p>
        </w:tc>
      </w:tr>
      <w:tr w:rsidR="0074470A" w:rsidRPr="005B00C6" w14:paraId="53C2788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74470A" w:rsidRPr="005B00C6" w:rsidRDefault="0074470A" w:rsidP="0093093C">
            <w:pPr>
              <w:pStyle w:val="TAL"/>
            </w:pPr>
            <w:r w:rsidRPr="005B00C6">
              <w:t>DC_19A-21A-42A_n257H</w:t>
            </w:r>
          </w:p>
        </w:tc>
        <w:tc>
          <w:tcPr>
            <w:tcW w:w="914" w:type="pct"/>
            <w:tcBorders>
              <w:top w:val="single" w:sz="4" w:space="0" w:color="auto"/>
              <w:left w:val="single" w:sz="4" w:space="0" w:color="auto"/>
              <w:bottom w:val="single" w:sz="4" w:space="0" w:color="auto"/>
              <w:right w:val="single" w:sz="4" w:space="0" w:color="auto"/>
            </w:tcBorders>
          </w:tcPr>
          <w:p w14:paraId="47C59063" w14:textId="6848550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8AFD86" w14:textId="77777777" w:rsidR="0074470A" w:rsidRPr="005B00C6" w:rsidRDefault="0074470A" w:rsidP="0093093C">
            <w:pPr>
              <w:keepNext/>
              <w:keepLines/>
              <w:spacing w:after="0"/>
              <w:jc w:val="center"/>
              <w:rPr>
                <w:rFonts w:ascii="Arial" w:eastAsia="PMingLiU" w:hAnsi="Arial"/>
                <w:sz w:val="18"/>
              </w:rPr>
            </w:pPr>
          </w:p>
        </w:tc>
      </w:tr>
      <w:tr w:rsidR="0074470A" w:rsidRPr="005B00C6" w14:paraId="76656767"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74470A" w:rsidRPr="005B00C6" w:rsidRDefault="0074470A" w:rsidP="0093093C">
            <w:pPr>
              <w:pStyle w:val="TAL"/>
            </w:pPr>
            <w:r w:rsidRPr="005B00C6">
              <w:t>DC_19A-21A-42A_n257I</w:t>
            </w:r>
          </w:p>
        </w:tc>
        <w:tc>
          <w:tcPr>
            <w:tcW w:w="914" w:type="pct"/>
            <w:tcBorders>
              <w:top w:val="single" w:sz="4" w:space="0" w:color="auto"/>
              <w:left w:val="single" w:sz="4" w:space="0" w:color="auto"/>
              <w:bottom w:val="single" w:sz="4" w:space="0" w:color="auto"/>
              <w:right w:val="single" w:sz="4" w:space="0" w:color="auto"/>
            </w:tcBorders>
          </w:tcPr>
          <w:p w14:paraId="62D3E17F" w14:textId="29D6487C"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03B0AD" w14:textId="77777777" w:rsidR="0074470A" w:rsidRPr="005B00C6" w:rsidRDefault="0074470A" w:rsidP="0093093C">
            <w:pPr>
              <w:keepNext/>
              <w:keepLines/>
              <w:spacing w:after="0"/>
              <w:jc w:val="center"/>
              <w:rPr>
                <w:rFonts w:ascii="Arial" w:eastAsia="PMingLiU" w:hAnsi="Arial"/>
                <w:sz w:val="18"/>
              </w:rPr>
            </w:pPr>
          </w:p>
        </w:tc>
      </w:tr>
      <w:tr w:rsidR="0074470A" w:rsidRPr="005B00C6" w14:paraId="34794CB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74470A" w:rsidRPr="005B00C6" w:rsidRDefault="0074470A" w:rsidP="001F77D3">
            <w:pPr>
              <w:pStyle w:val="TAL"/>
              <w:rPr>
                <w:rFonts w:eastAsia="PMingLiU"/>
                <w:lang w:eastAsia="ja-JP"/>
              </w:rPr>
            </w:pPr>
            <w:r w:rsidRPr="005B00C6">
              <w:t>DC_19A-21A-42C_n257A</w:t>
            </w:r>
          </w:p>
        </w:tc>
        <w:tc>
          <w:tcPr>
            <w:tcW w:w="914" w:type="pct"/>
            <w:tcBorders>
              <w:top w:val="single" w:sz="4" w:space="0" w:color="auto"/>
              <w:left w:val="single" w:sz="4" w:space="0" w:color="auto"/>
              <w:bottom w:val="single" w:sz="4" w:space="0" w:color="auto"/>
              <w:right w:val="single" w:sz="4" w:space="0" w:color="auto"/>
            </w:tcBorders>
          </w:tcPr>
          <w:p w14:paraId="41FE0CC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21F805" w14:textId="77777777" w:rsidR="0074470A" w:rsidRPr="005B00C6" w:rsidRDefault="0074470A" w:rsidP="001F77D3">
            <w:pPr>
              <w:keepNext/>
              <w:keepLines/>
              <w:spacing w:after="0"/>
              <w:jc w:val="center"/>
              <w:rPr>
                <w:rFonts w:ascii="Arial" w:eastAsia="PMingLiU" w:hAnsi="Arial"/>
                <w:sz w:val="18"/>
              </w:rPr>
            </w:pPr>
          </w:p>
        </w:tc>
      </w:tr>
      <w:tr w:rsidR="0074470A" w:rsidRPr="005B00C6" w14:paraId="06B56A2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74470A" w:rsidRPr="005B00C6" w:rsidRDefault="0074470A" w:rsidP="0093093C">
            <w:pPr>
              <w:pStyle w:val="TAL"/>
            </w:pPr>
            <w:r w:rsidRPr="005B00C6">
              <w:t>DC_19A-21A-42C_n257G</w:t>
            </w:r>
          </w:p>
        </w:tc>
        <w:tc>
          <w:tcPr>
            <w:tcW w:w="914" w:type="pct"/>
            <w:tcBorders>
              <w:top w:val="single" w:sz="4" w:space="0" w:color="auto"/>
              <w:left w:val="single" w:sz="4" w:space="0" w:color="auto"/>
              <w:bottom w:val="single" w:sz="4" w:space="0" w:color="auto"/>
              <w:right w:val="single" w:sz="4" w:space="0" w:color="auto"/>
            </w:tcBorders>
          </w:tcPr>
          <w:p w14:paraId="413B68E8" w14:textId="099539E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991B5AC" w14:textId="77777777" w:rsidR="0074470A" w:rsidRPr="005B00C6" w:rsidRDefault="0074470A" w:rsidP="0093093C">
            <w:pPr>
              <w:keepNext/>
              <w:keepLines/>
              <w:spacing w:after="0"/>
              <w:jc w:val="center"/>
              <w:rPr>
                <w:rFonts w:ascii="Arial" w:eastAsia="PMingLiU" w:hAnsi="Arial"/>
                <w:sz w:val="18"/>
              </w:rPr>
            </w:pPr>
          </w:p>
        </w:tc>
      </w:tr>
      <w:tr w:rsidR="0074470A" w:rsidRPr="005B00C6" w14:paraId="703BD9E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74470A" w:rsidRPr="005B00C6" w:rsidRDefault="0074470A" w:rsidP="0093093C">
            <w:pPr>
              <w:pStyle w:val="TAL"/>
            </w:pPr>
            <w:r w:rsidRPr="005B00C6">
              <w:t>DC_19A-21A-42C_n257H</w:t>
            </w:r>
          </w:p>
        </w:tc>
        <w:tc>
          <w:tcPr>
            <w:tcW w:w="914" w:type="pct"/>
            <w:tcBorders>
              <w:top w:val="single" w:sz="4" w:space="0" w:color="auto"/>
              <w:left w:val="single" w:sz="4" w:space="0" w:color="auto"/>
              <w:bottom w:val="single" w:sz="4" w:space="0" w:color="auto"/>
              <w:right w:val="single" w:sz="4" w:space="0" w:color="auto"/>
            </w:tcBorders>
          </w:tcPr>
          <w:p w14:paraId="63121AA9" w14:textId="670516DA"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79D3E0" w14:textId="77777777" w:rsidR="0074470A" w:rsidRPr="005B00C6" w:rsidRDefault="0074470A" w:rsidP="0093093C">
            <w:pPr>
              <w:keepNext/>
              <w:keepLines/>
              <w:spacing w:after="0"/>
              <w:jc w:val="center"/>
              <w:rPr>
                <w:rFonts w:ascii="Arial" w:eastAsia="PMingLiU" w:hAnsi="Arial"/>
                <w:sz w:val="18"/>
              </w:rPr>
            </w:pPr>
          </w:p>
        </w:tc>
      </w:tr>
      <w:tr w:rsidR="0074470A" w:rsidRPr="005B00C6" w14:paraId="687C227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74470A" w:rsidRPr="005B00C6" w:rsidRDefault="0074470A" w:rsidP="0093093C">
            <w:pPr>
              <w:pStyle w:val="TAL"/>
            </w:pPr>
            <w:r w:rsidRPr="005B00C6">
              <w:t>DC_19A-21A-42C_n257I</w:t>
            </w:r>
          </w:p>
        </w:tc>
        <w:tc>
          <w:tcPr>
            <w:tcW w:w="914" w:type="pct"/>
            <w:tcBorders>
              <w:top w:val="single" w:sz="4" w:space="0" w:color="auto"/>
              <w:left w:val="single" w:sz="4" w:space="0" w:color="auto"/>
              <w:bottom w:val="single" w:sz="4" w:space="0" w:color="auto"/>
              <w:right w:val="single" w:sz="4" w:space="0" w:color="auto"/>
            </w:tcBorders>
          </w:tcPr>
          <w:p w14:paraId="48EEEE58" w14:textId="4B66785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431A01" w14:textId="77777777" w:rsidR="0074470A" w:rsidRPr="005B00C6" w:rsidRDefault="0074470A" w:rsidP="0093093C">
            <w:pPr>
              <w:keepNext/>
              <w:keepLines/>
              <w:spacing w:after="0"/>
              <w:jc w:val="center"/>
              <w:rPr>
                <w:rFonts w:ascii="Arial" w:eastAsia="PMingLiU" w:hAnsi="Arial"/>
                <w:sz w:val="18"/>
              </w:rPr>
            </w:pPr>
          </w:p>
        </w:tc>
      </w:tr>
      <w:tr w:rsidR="0074470A" w:rsidRPr="005B00C6" w14:paraId="4E693F78"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5.5B.5.3-1</w:t>
            </w:r>
            <w:r w:rsidRPr="005B00C6">
              <w:rPr>
                <w:rFonts w:eastAsia="PMingLiU"/>
              </w:rPr>
              <w:t>, e.g. ‘</w:t>
            </w:r>
            <w:r w:rsidRPr="005B00C6">
              <w:t>DC_1A-3A-19A_n257A’</w:t>
            </w:r>
            <w:r w:rsidRPr="005B00C6">
              <w:rPr>
                <w:rFonts w:eastAsia="PMingLiU"/>
              </w:rPr>
              <w:t xml:space="preserve"> indicates EN-DC operation on E-UTRA CA configuration CA_1A-3A-19A with E.UTRA DL Bandwidth Class A for all the E-UTRA bands 1, 3 and 19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364C766D" w14:textId="77777777" w:rsidR="0074470A" w:rsidRPr="005B00C6" w:rsidRDefault="0074470A" w:rsidP="009A390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681023" w14:textId="77777777" w:rsidR="0074470A" w:rsidRPr="005B00C6" w:rsidRDefault="0074470A" w:rsidP="001F2CF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93FCEB4"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53325EBC" w14:textId="4FE9ADE0"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2B78BD55" w14:textId="77777777" w:rsidR="003B47E4" w:rsidRPr="005B00C6" w:rsidRDefault="003B47E4" w:rsidP="003B47E4"/>
    <w:p w14:paraId="52043BE5" w14:textId="77777777" w:rsidR="00586192" w:rsidRPr="005B00C6" w:rsidRDefault="00586192" w:rsidP="00586192">
      <w:pPr>
        <w:pStyle w:val="Heading6"/>
      </w:pPr>
      <w:bookmarkStart w:id="841" w:name="_Toc27410927"/>
      <w:bookmarkStart w:id="842" w:name="_Toc36039440"/>
      <w:bookmarkStart w:id="843" w:name="_Toc43838800"/>
      <w:bookmarkStart w:id="844" w:name="_Toc51772957"/>
      <w:bookmarkStart w:id="845" w:name="_Toc58245164"/>
      <w:bookmarkStart w:id="846" w:name="_Toc68089613"/>
      <w:bookmarkStart w:id="847" w:name="_Toc69067734"/>
      <w:bookmarkStart w:id="848" w:name="_Toc75383282"/>
      <w:bookmarkStart w:id="849" w:name="_Toc83706930"/>
      <w:bookmarkStart w:id="850" w:name="_Toc90491635"/>
      <w:bookmarkStart w:id="851" w:name="_Toc100147729"/>
      <w:bookmarkStart w:id="852" w:name="_Toc106741001"/>
      <w:bookmarkStart w:id="853" w:name="_Toc114916357"/>
      <w:bookmarkStart w:id="854" w:name="_Toc124016769"/>
      <w:r w:rsidRPr="005B00C6">
        <w:t>A.4.3.2B.2.3.9</w:t>
      </w:r>
      <w:r w:rsidRPr="005B00C6">
        <w:tab/>
        <w:t xml:space="preserve">Inter-band </w:t>
      </w:r>
      <w:r w:rsidR="008D757E" w:rsidRPr="005B00C6">
        <w:t xml:space="preserve">EN-DC including </w:t>
      </w:r>
      <w:r w:rsidRPr="005B00C6">
        <w:t>FR2 (five bands)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77AAE1D" w14:textId="77777777" w:rsidR="00586192" w:rsidRPr="005B00C6" w:rsidRDefault="00586192" w:rsidP="00586192">
      <w:pPr>
        <w:pStyle w:val="TH"/>
        <w:ind w:left="567"/>
      </w:pPr>
      <w:r w:rsidRPr="005B00C6">
        <w:t xml:space="preserve">Table A.4.3.2B.2.3.9-1: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B00C6" w:rsidRDefault="00CC5CAB" w:rsidP="00FA72F8">
            <w:pPr>
              <w:pStyle w:val="TAH"/>
            </w:pPr>
            <w:r w:rsidRPr="005B00C6">
              <w:t>Comments</w:t>
            </w:r>
          </w:p>
        </w:tc>
      </w:tr>
      <w:tr w:rsidR="00CC5CAB" w:rsidRPr="005B00C6"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B00C6" w:rsidRDefault="00CC5CAB" w:rsidP="00FA72F8">
            <w:pPr>
              <w:pStyle w:val="TAL"/>
            </w:pPr>
            <w:r w:rsidRPr="005B00C6">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B00C6" w:rsidRDefault="00CC5CAB" w:rsidP="00FA72F8">
            <w:pPr>
              <w:pStyle w:val="TAC"/>
            </w:pPr>
            <w:r w:rsidRPr="005B00C6">
              <w:t>36.101, 5.6A.1</w:t>
            </w:r>
          </w:p>
          <w:p w14:paraId="04A33DC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B00C6" w:rsidRDefault="00CC5CAB" w:rsidP="00FA72F8">
            <w:pPr>
              <w:pStyle w:val="TAC"/>
            </w:pPr>
            <w:r w:rsidRPr="005B00C6">
              <w:t>pc_</w:t>
            </w:r>
            <w:r w:rsidRPr="005B00C6">
              <w:rPr>
                <w:lang w:eastAsia="zh-CN"/>
              </w:rPr>
              <w:t>D</w:t>
            </w:r>
            <w:r w:rsidRPr="005B00C6">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B00C6" w:rsidRDefault="00CC5CAB" w:rsidP="00FA72F8">
            <w:pPr>
              <w:pStyle w:val="TAL"/>
            </w:pPr>
          </w:p>
        </w:tc>
      </w:tr>
      <w:tr w:rsidR="00CC5CAB" w:rsidRPr="005B00C6"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B00C6" w:rsidRDefault="00CC5CAB" w:rsidP="00FA72F8">
            <w:pPr>
              <w:pStyle w:val="TAL"/>
            </w:pPr>
            <w:r w:rsidRPr="005B00C6">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B00C6" w:rsidRDefault="00CC5CAB" w:rsidP="00FA72F8">
            <w:pPr>
              <w:pStyle w:val="TAC"/>
            </w:pPr>
            <w:r w:rsidRPr="005B00C6">
              <w:t>36.101, 5.6A.1</w:t>
            </w:r>
          </w:p>
          <w:p w14:paraId="0834252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B00C6" w:rsidRDefault="00CC5CAB" w:rsidP="00FA72F8">
            <w:pPr>
              <w:pStyle w:val="TAC"/>
            </w:pPr>
            <w:r w:rsidRPr="005B00C6">
              <w:t>pc_</w:t>
            </w:r>
            <w:r w:rsidRPr="005B00C6">
              <w:rPr>
                <w:lang w:eastAsia="zh-CN"/>
              </w:rPr>
              <w:t>D</w:t>
            </w:r>
            <w:r w:rsidRPr="005B00C6">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B00C6" w:rsidRDefault="00CC5CAB" w:rsidP="00FA72F8">
            <w:pPr>
              <w:pStyle w:val="TAL"/>
            </w:pPr>
          </w:p>
        </w:tc>
      </w:tr>
      <w:tr w:rsidR="00CC5CAB" w:rsidRPr="005B00C6"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B00C6" w:rsidRDefault="00CC5CAB" w:rsidP="00FA72F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B00C6" w:rsidRDefault="00CC5CAB" w:rsidP="00FA72F8">
            <w:pPr>
              <w:pStyle w:val="TAL"/>
            </w:pPr>
            <w:r w:rsidRPr="005B00C6">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B00C6" w:rsidRDefault="00CC5CAB" w:rsidP="00FA72F8">
            <w:pPr>
              <w:pStyle w:val="TAC"/>
            </w:pPr>
            <w:r w:rsidRPr="005B00C6">
              <w:t>36.101, 5.6A.1</w:t>
            </w:r>
          </w:p>
          <w:p w14:paraId="1F96947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B00C6" w:rsidRDefault="00CC5CAB" w:rsidP="00FA72F8">
            <w:pPr>
              <w:pStyle w:val="TAC"/>
            </w:pPr>
            <w:r w:rsidRPr="005B00C6">
              <w:t>pc_</w:t>
            </w:r>
            <w:r w:rsidRPr="005B00C6">
              <w:rPr>
                <w:lang w:eastAsia="zh-CN"/>
              </w:rPr>
              <w:t>D</w:t>
            </w:r>
            <w:r w:rsidRPr="005B00C6">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B00C6" w:rsidRDefault="00CC5CAB" w:rsidP="00FA72F8">
            <w:pPr>
              <w:pStyle w:val="TAL"/>
            </w:pPr>
          </w:p>
        </w:tc>
      </w:tr>
      <w:tr w:rsidR="00CC5CAB" w:rsidRPr="005B00C6"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B00C6" w:rsidRDefault="00CC5CAB" w:rsidP="00FA72F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B00C6" w:rsidRDefault="00CC5CAB" w:rsidP="00FA72F8">
            <w:pPr>
              <w:pStyle w:val="TAL"/>
            </w:pPr>
            <w:r w:rsidRPr="005B00C6">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B00C6" w:rsidRDefault="00CC5CAB" w:rsidP="00FA72F8">
            <w:pPr>
              <w:pStyle w:val="TAC"/>
            </w:pPr>
            <w:r w:rsidRPr="005B00C6">
              <w:t>36.101, 5.6A.1</w:t>
            </w:r>
          </w:p>
          <w:p w14:paraId="4DFA25E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B00C6" w:rsidRDefault="00CC5CAB" w:rsidP="00FA72F8">
            <w:pPr>
              <w:pStyle w:val="TAC"/>
            </w:pPr>
            <w:r w:rsidRPr="005B00C6">
              <w:t>pc_</w:t>
            </w:r>
            <w:r w:rsidRPr="005B00C6">
              <w:rPr>
                <w:lang w:eastAsia="zh-CN"/>
              </w:rPr>
              <w:t>D</w:t>
            </w:r>
            <w:r w:rsidRPr="005B00C6">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B00C6" w:rsidRDefault="00CC5CAB" w:rsidP="00FA72F8">
            <w:pPr>
              <w:pStyle w:val="TAL"/>
            </w:pPr>
          </w:p>
        </w:tc>
      </w:tr>
      <w:tr w:rsidR="00CC5CAB" w:rsidRPr="005B00C6"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B00C6" w:rsidRDefault="00CC5CAB" w:rsidP="00FA72F8">
            <w:pPr>
              <w:pStyle w:val="TAL"/>
            </w:pPr>
            <w:r w:rsidRPr="005B00C6">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B00C6" w:rsidRDefault="00CC5CAB" w:rsidP="00FA72F8">
            <w:pPr>
              <w:pStyle w:val="TAC"/>
            </w:pPr>
            <w:r w:rsidRPr="005B00C6">
              <w:t>36.101, 5.6A.1</w:t>
            </w:r>
          </w:p>
          <w:p w14:paraId="42980EC2"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B00C6" w:rsidRDefault="00CC5CAB" w:rsidP="00FA72F8">
            <w:pPr>
              <w:pStyle w:val="TAC"/>
            </w:pPr>
            <w:r w:rsidRPr="005B00C6">
              <w:t>pc_</w:t>
            </w:r>
            <w:r w:rsidRPr="005B00C6">
              <w:rPr>
                <w:lang w:eastAsia="zh-CN"/>
              </w:rPr>
              <w:t>D</w:t>
            </w:r>
            <w:r w:rsidRPr="005B00C6">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B00C6" w:rsidRDefault="00CC5CAB" w:rsidP="00FA72F8">
            <w:pPr>
              <w:pStyle w:val="TAL"/>
            </w:pPr>
          </w:p>
        </w:tc>
      </w:tr>
      <w:tr w:rsidR="00CC5CAB" w:rsidRPr="005B00C6"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B00C6" w:rsidRDefault="00CC5CAB"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B00C6" w:rsidRDefault="00CC5CAB" w:rsidP="00FA72F8">
            <w:pPr>
              <w:pStyle w:val="TAL"/>
            </w:pPr>
            <w:r w:rsidRPr="005B00C6">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B00C6" w:rsidRDefault="00CC5CAB" w:rsidP="00FA72F8">
            <w:pPr>
              <w:pStyle w:val="TAC"/>
            </w:pPr>
            <w:r w:rsidRPr="005B00C6">
              <w:t>36.101, 5.6A.1</w:t>
            </w:r>
          </w:p>
          <w:p w14:paraId="21880DD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B00C6" w:rsidRDefault="00CC5CAB" w:rsidP="00FA72F8">
            <w:pPr>
              <w:pStyle w:val="TAC"/>
            </w:pPr>
            <w:r w:rsidRPr="005B00C6">
              <w:t>pc_</w:t>
            </w:r>
            <w:r w:rsidRPr="005B00C6">
              <w:rPr>
                <w:lang w:eastAsia="zh-CN"/>
              </w:rPr>
              <w:t>D</w:t>
            </w:r>
            <w:r w:rsidRPr="005B00C6">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B00C6" w:rsidRDefault="00CC5CAB" w:rsidP="00FA72F8">
            <w:pPr>
              <w:pStyle w:val="TAL"/>
            </w:pPr>
          </w:p>
        </w:tc>
      </w:tr>
      <w:tr w:rsidR="00CC5CAB" w:rsidRPr="005B00C6"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B00C6" w:rsidRDefault="00CC5CAB"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B00C6" w:rsidRDefault="00CC5CAB" w:rsidP="00FA72F8">
            <w:pPr>
              <w:pStyle w:val="TAL"/>
            </w:pPr>
            <w:r w:rsidRPr="005B00C6">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B00C6" w:rsidRDefault="00CC5CAB" w:rsidP="00FA72F8">
            <w:pPr>
              <w:pStyle w:val="TAC"/>
            </w:pPr>
            <w:r w:rsidRPr="005B00C6">
              <w:t>36.101, 5.6A.1</w:t>
            </w:r>
          </w:p>
          <w:p w14:paraId="5F6A5C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B00C6" w:rsidRDefault="00CC5CAB" w:rsidP="00FA72F8">
            <w:pPr>
              <w:pStyle w:val="TAC"/>
            </w:pPr>
            <w:r w:rsidRPr="005B00C6">
              <w:t>pc_</w:t>
            </w:r>
            <w:r w:rsidRPr="005B00C6">
              <w:rPr>
                <w:lang w:eastAsia="zh-CN"/>
              </w:rPr>
              <w:t>D</w:t>
            </w:r>
            <w:r w:rsidRPr="005B00C6">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B00C6" w:rsidRDefault="00CC5CAB" w:rsidP="00FA72F8">
            <w:pPr>
              <w:pStyle w:val="TAL"/>
            </w:pPr>
          </w:p>
        </w:tc>
      </w:tr>
      <w:tr w:rsidR="00CC5CAB" w:rsidRPr="005B00C6"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B00C6" w:rsidRDefault="00CC5CAB"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B00C6" w:rsidRDefault="00CC5CAB" w:rsidP="00FA72F8">
            <w:pPr>
              <w:pStyle w:val="TAL"/>
            </w:pPr>
            <w:r w:rsidRPr="005B00C6">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B00C6" w:rsidRDefault="00CC5CAB" w:rsidP="00FA72F8">
            <w:pPr>
              <w:pStyle w:val="TAC"/>
            </w:pPr>
            <w:r w:rsidRPr="005B00C6">
              <w:t>36.101, 5.6A.1</w:t>
            </w:r>
          </w:p>
          <w:p w14:paraId="25FEB0F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B00C6" w:rsidRDefault="00CC5CAB" w:rsidP="00FA72F8">
            <w:pPr>
              <w:pStyle w:val="TAC"/>
            </w:pPr>
            <w:r w:rsidRPr="005B00C6">
              <w:t>pc_</w:t>
            </w:r>
            <w:r w:rsidRPr="005B00C6">
              <w:rPr>
                <w:lang w:eastAsia="zh-CN"/>
              </w:rPr>
              <w:t>D</w:t>
            </w:r>
            <w:r w:rsidRPr="005B00C6">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B00C6" w:rsidRDefault="00CC5CAB" w:rsidP="00FA72F8">
            <w:pPr>
              <w:pStyle w:val="TAL"/>
            </w:pPr>
          </w:p>
        </w:tc>
      </w:tr>
      <w:tr w:rsidR="0038208C" w:rsidRPr="005F64EB" w14:paraId="000CA78A"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A36FC2" w:rsidRDefault="0038208C" w:rsidP="00DA5852">
            <w:pPr>
              <w:pStyle w:val="TAC"/>
              <w:rPr>
                <w:rFonts w:eastAsia="PMingLiU"/>
                <w:lang w:eastAsia="zh-TW"/>
              </w:rPr>
            </w:pPr>
            <w:r w:rsidRPr="005F64EB">
              <w:rPr>
                <w:rFonts w:eastAsia="PMingLiU" w:hint="eastAsia"/>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J</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5F64EB" w:rsidRDefault="0038208C" w:rsidP="00DA5852">
            <w:pPr>
              <w:pStyle w:val="TAC"/>
            </w:pPr>
            <w:r w:rsidRPr="005F64EB">
              <w:t>36.101, 5.6A.1</w:t>
            </w:r>
          </w:p>
          <w:p w14:paraId="5704D20F"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L_inter_band_EN_DC_FR2_5B_Class_A-A-A-A_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5F64EB" w:rsidRDefault="0038208C" w:rsidP="00DA5852">
            <w:pPr>
              <w:pStyle w:val="TAL"/>
            </w:pPr>
          </w:p>
        </w:tc>
      </w:tr>
      <w:tr w:rsidR="0038208C" w:rsidRPr="005F64EB" w14:paraId="37D53B35"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A36FC2" w:rsidRDefault="0038208C" w:rsidP="00DA5852">
            <w:pPr>
              <w:pStyle w:val="TAC"/>
              <w:rPr>
                <w:rFonts w:eastAsia="PMingLiU"/>
                <w:lang w:eastAsia="zh-TW"/>
              </w:rPr>
            </w:pPr>
            <w:r w:rsidRPr="005F64EB">
              <w:rPr>
                <w:rFonts w:eastAsia="PMingLiU" w:hint="eastAsia"/>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K</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5F64EB" w:rsidRDefault="0038208C" w:rsidP="00DA5852">
            <w:pPr>
              <w:pStyle w:val="TAC"/>
            </w:pPr>
            <w:r w:rsidRPr="005F64EB">
              <w:t>36.101, 5.6A.1</w:t>
            </w:r>
          </w:p>
          <w:p w14:paraId="6807D01C"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5F64EB" w:rsidRDefault="0038208C" w:rsidP="00DA5852">
            <w:pPr>
              <w:pStyle w:val="TAL"/>
            </w:pPr>
          </w:p>
        </w:tc>
      </w:tr>
      <w:tr w:rsidR="0038208C" w:rsidRPr="005F64EB" w14:paraId="2AFD44D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A36FC2" w:rsidRDefault="0038208C" w:rsidP="00DA5852">
            <w:pPr>
              <w:pStyle w:val="TAC"/>
              <w:rPr>
                <w:rFonts w:eastAsia="PMingLiU"/>
                <w:lang w:eastAsia="zh-TW"/>
              </w:rPr>
            </w:pPr>
            <w:r w:rsidRPr="005F64EB">
              <w:rPr>
                <w:rFonts w:eastAsia="PMingLiU" w:hint="eastAsia"/>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L</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5F64EB" w:rsidRDefault="0038208C" w:rsidP="00DA5852">
            <w:pPr>
              <w:pStyle w:val="TAC"/>
            </w:pPr>
            <w:r w:rsidRPr="005F64EB">
              <w:t>36.101, 5.6A.1</w:t>
            </w:r>
          </w:p>
          <w:p w14:paraId="65BD4F6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5F64EB" w:rsidRDefault="0038208C" w:rsidP="00DA5852">
            <w:pPr>
              <w:pStyle w:val="TAL"/>
            </w:pPr>
          </w:p>
        </w:tc>
      </w:tr>
      <w:tr w:rsidR="0038208C" w:rsidRPr="005F64EB" w14:paraId="5754BEA8"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M</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5F64EB" w:rsidRDefault="0038208C" w:rsidP="00DA5852">
            <w:pPr>
              <w:pStyle w:val="TAC"/>
            </w:pPr>
            <w:r w:rsidRPr="005F64EB">
              <w:t>36.101, 5.6A.1</w:t>
            </w:r>
          </w:p>
          <w:p w14:paraId="39BA77C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5F64EB" w:rsidRDefault="0038208C" w:rsidP="00DA5852">
            <w:pPr>
              <w:pStyle w:val="TAL"/>
            </w:pPr>
          </w:p>
        </w:tc>
      </w:tr>
    </w:tbl>
    <w:p w14:paraId="072EB466" w14:textId="77777777" w:rsidR="00CC5CAB" w:rsidRPr="005B00C6" w:rsidRDefault="00CC5CAB" w:rsidP="00CC5CAB"/>
    <w:p w14:paraId="25CB62EE" w14:textId="77777777" w:rsidR="00CC5CAB" w:rsidRPr="005B00C6" w:rsidRDefault="00CC5CAB" w:rsidP="00CC5CAB">
      <w:pPr>
        <w:pStyle w:val="TH"/>
        <w:ind w:left="567"/>
      </w:pPr>
      <w:r w:rsidRPr="005B00C6">
        <w:t>Table A.4.3.2B.2.3.9-1a: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B00C6" w:rsidRDefault="00CC5CAB" w:rsidP="00FA72F8">
            <w:pPr>
              <w:pStyle w:val="TAH"/>
            </w:pPr>
            <w:r w:rsidRPr="005B00C6">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B00C6" w:rsidRDefault="00CC5CAB" w:rsidP="00FA72F8">
            <w:pPr>
              <w:pStyle w:val="TAH"/>
            </w:pPr>
            <w:r w:rsidRPr="005B00C6">
              <w:t>Comments</w:t>
            </w:r>
          </w:p>
        </w:tc>
      </w:tr>
      <w:tr w:rsidR="00CC5CAB" w:rsidRPr="005B00C6"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B00C6" w:rsidRDefault="00CC5CAB" w:rsidP="00FA72F8">
            <w:pPr>
              <w:pStyle w:val="TAL"/>
            </w:pPr>
            <w:r w:rsidRPr="005B00C6">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B00C6" w:rsidRDefault="00CC5CAB" w:rsidP="00FA72F8">
            <w:pPr>
              <w:pStyle w:val="TAC"/>
            </w:pPr>
            <w:r w:rsidRPr="005B00C6">
              <w:t>36.101, 5.6A.1</w:t>
            </w:r>
          </w:p>
          <w:p w14:paraId="58DA1AD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B00C6" w:rsidRDefault="00CC5CAB" w:rsidP="00FA72F8">
            <w:pPr>
              <w:pStyle w:val="TAC"/>
            </w:pPr>
            <w:r w:rsidRPr="005B00C6">
              <w:t>pc_</w:t>
            </w:r>
            <w:r w:rsidRPr="005B00C6">
              <w:rPr>
                <w:lang w:eastAsia="zh-CN"/>
              </w:rPr>
              <w:t>U</w:t>
            </w:r>
            <w:r w:rsidRPr="005B00C6">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B00C6" w:rsidRDefault="00CC5CAB" w:rsidP="00FA72F8">
            <w:pPr>
              <w:pStyle w:val="TAL"/>
            </w:pPr>
          </w:p>
        </w:tc>
      </w:tr>
      <w:tr w:rsidR="00CC5CAB" w:rsidRPr="005B00C6"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B00C6" w:rsidRDefault="00CC5CAB" w:rsidP="00FA72F8">
            <w:pPr>
              <w:pStyle w:val="TAL"/>
            </w:pPr>
            <w:r w:rsidRPr="005B00C6">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B00C6" w:rsidRDefault="00CC5CAB" w:rsidP="00FA72F8">
            <w:pPr>
              <w:pStyle w:val="TAC"/>
            </w:pPr>
            <w:r w:rsidRPr="005B00C6">
              <w:t>36.101, 5.6A.1</w:t>
            </w:r>
          </w:p>
          <w:p w14:paraId="042645E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B00C6" w:rsidRDefault="00CC5CAB" w:rsidP="00FA72F8">
            <w:pPr>
              <w:pStyle w:val="TAC"/>
            </w:pPr>
            <w:r w:rsidRPr="005B00C6">
              <w:t>pc_</w:t>
            </w:r>
            <w:r w:rsidRPr="005B00C6">
              <w:rPr>
                <w:lang w:eastAsia="zh-CN"/>
              </w:rPr>
              <w:t>U</w:t>
            </w:r>
            <w:r w:rsidRPr="005B00C6">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B00C6" w:rsidRDefault="00CC5CAB" w:rsidP="00FA72F8">
            <w:pPr>
              <w:pStyle w:val="TAL"/>
            </w:pPr>
          </w:p>
        </w:tc>
      </w:tr>
      <w:tr w:rsidR="00CC5CAB" w:rsidRPr="005B00C6"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B00C6" w:rsidRDefault="00CC5CAB" w:rsidP="00FA72F8">
            <w:pPr>
              <w:pStyle w:val="TAL"/>
            </w:pPr>
            <w:r w:rsidRPr="005B00C6">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B00C6" w:rsidRDefault="00CC5CAB" w:rsidP="00FA72F8">
            <w:pPr>
              <w:pStyle w:val="TAC"/>
            </w:pPr>
            <w:r w:rsidRPr="005B00C6">
              <w:t>36.101, 5.6A.1</w:t>
            </w:r>
          </w:p>
          <w:p w14:paraId="5F6427D7"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B00C6" w:rsidRDefault="00CC5CAB" w:rsidP="00FA72F8">
            <w:pPr>
              <w:pStyle w:val="TAC"/>
            </w:pPr>
            <w:r w:rsidRPr="005B00C6">
              <w:t>pc_</w:t>
            </w:r>
            <w:r w:rsidRPr="005B00C6">
              <w:rPr>
                <w:lang w:eastAsia="zh-CN"/>
              </w:rPr>
              <w:t>U</w:t>
            </w:r>
            <w:r w:rsidRPr="005B00C6">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B00C6" w:rsidRDefault="00CC5CAB" w:rsidP="00FA72F8">
            <w:pPr>
              <w:pStyle w:val="TAL"/>
            </w:pPr>
          </w:p>
        </w:tc>
      </w:tr>
      <w:tr w:rsidR="00CC5CAB" w:rsidRPr="005B00C6"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B00C6" w:rsidRDefault="00CC5CAB" w:rsidP="00FA72F8">
            <w:pPr>
              <w:pStyle w:val="TAL"/>
            </w:pPr>
            <w:r w:rsidRPr="005B00C6">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B00C6" w:rsidRDefault="00CC5CAB" w:rsidP="00FA72F8">
            <w:pPr>
              <w:pStyle w:val="TAC"/>
            </w:pPr>
            <w:r w:rsidRPr="005B00C6">
              <w:t>36.101, 5.6A.1</w:t>
            </w:r>
          </w:p>
          <w:p w14:paraId="19050A2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B00C6" w:rsidRDefault="00CC5CAB" w:rsidP="00FA72F8">
            <w:pPr>
              <w:pStyle w:val="TAC"/>
            </w:pPr>
            <w:r w:rsidRPr="005B00C6">
              <w:t>pc_</w:t>
            </w:r>
            <w:r w:rsidRPr="005B00C6">
              <w:rPr>
                <w:lang w:eastAsia="zh-CN"/>
              </w:rPr>
              <w:t>U</w:t>
            </w:r>
            <w:r w:rsidRPr="005B00C6">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B00C6" w:rsidRDefault="00CC5CAB" w:rsidP="00FA72F8">
            <w:pPr>
              <w:pStyle w:val="TAL"/>
            </w:pPr>
          </w:p>
        </w:tc>
      </w:tr>
      <w:tr w:rsidR="00CC5CAB" w:rsidRPr="005B00C6"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B00C6" w:rsidRDefault="00CC5CAB"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B00C6" w:rsidRDefault="00CC5CAB" w:rsidP="00FA72F8">
            <w:pPr>
              <w:pStyle w:val="TAL"/>
            </w:pPr>
            <w:r w:rsidRPr="005B00C6">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B00C6" w:rsidRDefault="00CC5CAB" w:rsidP="00FA72F8">
            <w:pPr>
              <w:pStyle w:val="TAC"/>
            </w:pPr>
            <w:r w:rsidRPr="005B00C6">
              <w:t>36.101, 5.6A.1</w:t>
            </w:r>
          </w:p>
          <w:p w14:paraId="7AB7786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B00C6" w:rsidRDefault="00CC5CAB" w:rsidP="00FA72F8">
            <w:pPr>
              <w:pStyle w:val="TAC"/>
            </w:pPr>
            <w:r w:rsidRPr="005B00C6">
              <w:t>pc_</w:t>
            </w:r>
            <w:r w:rsidRPr="005B00C6">
              <w:rPr>
                <w:lang w:eastAsia="zh-CN"/>
              </w:rPr>
              <w:t>U</w:t>
            </w:r>
            <w:r w:rsidRPr="005B00C6">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B00C6" w:rsidRDefault="00CC5CAB" w:rsidP="00FA72F8">
            <w:pPr>
              <w:pStyle w:val="TAL"/>
            </w:pPr>
          </w:p>
        </w:tc>
      </w:tr>
      <w:tr w:rsidR="00CC5CAB" w:rsidRPr="005B00C6"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B00C6" w:rsidRDefault="00CC5CAB" w:rsidP="00FA72F8">
            <w:pPr>
              <w:pStyle w:val="TAL"/>
            </w:pPr>
            <w:r w:rsidRPr="005B00C6">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B00C6" w:rsidRDefault="00CC5CAB" w:rsidP="00FA72F8">
            <w:pPr>
              <w:pStyle w:val="TAC"/>
            </w:pPr>
            <w:r w:rsidRPr="005B00C6">
              <w:t>36.101, 5.6A.1</w:t>
            </w:r>
          </w:p>
          <w:p w14:paraId="5D2F5A0E"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B00C6" w:rsidRDefault="00CC5CAB" w:rsidP="00FA72F8">
            <w:pPr>
              <w:pStyle w:val="TAC"/>
            </w:pPr>
            <w:r w:rsidRPr="005B00C6">
              <w:t>pc_</w:t>
            </w:r>
            <w:r w:rsidRPr="005B00C6">
              <w:rPr>
                <w:lang w:eastAsia="zh-CN"/>
              </w:rPr>
              <w:t>U</w:t>
            </w:r>
            <w:r w:rsidRPr="005B00C6">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B00C6" w:rsidRDefault="00CC5CAB" w:rsidP="00FA72F8">
            <w:pPr>
              <w:pStyle w:val="TAL"/>
            </w:pPr>
          </w:p>
        </w:tc>
      </w:tr>
      <w:tr w:rsidR="00CC5CAB" w:rsidRPr="005B00C6"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B00C6" w:rsidRDefault="00CC5CAB" w:rsidP="00FA72F8">
            <w:pPr>
              <w:pStyle w:val="TAL"/>
            </w:pPr>
            <w:r w:rsidRPr="005B00C6">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B00C6" w:rsidRDefault="00CC5CAB" w:rsidP="00FA72F8">
            <w:pPr>
              <w:pStyle w:val="TAC"/>
            </w:pPr>
            <w:r w:rsidRPr="005B00C6">
              <w:t>36.101, 5.6A.1</w:t>
            </w:r>
          </w:p>
          <w:p w14:paraId="0136D13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B00C6" w:rsidRDefault="00CC5CAB" w:rsidP="00FA72F8">
            <w:pPr>
              <w:pStyle w:val="TAC"/>
            </w:pPr>
            <w:r w:rsidRPr="005B00C6">
              <w:t>pc_</w:t>
            </w:r>
            <w:r w:rsidRPr="005B00C6">
              <w:rPr>
                <w:lang w:eastAsia="zh-CN"/>
              </w:rPr>
              <w:t>U</w:t>
            </w:r>
            <w:r w:rsidRPr="005B00C6">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B00C6" w:rsidRDefault="00CC5CAB" w:rsidP="00FA72F8">
            <w:pPr>
              <w:pStyle w:val="TAL"/>
            </w:pPr>
          </w:p>
        </w:tc>
      </w:tr>
      <w:tr w:rsidR="00CC5CAB" w:rsidRPr="005B00C6"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B00C6" w:rsidRDefault="00CC5CAB" w:rsidP="00FA72F8">
            <w:pPr>
              <w:pStyle w:val="TAL"/>
            </w:pPr>
            <w:r w:rsidRPr="005B00C6">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B00C6" w:rsidRDefault="00CC5CAB" w:rsidP="00FA72F8">
            <w:pPr>
              <w:pStyle w:val="TAC"/>
            </w:pPr>
            <w:r w:rsidRPr="005B00C6">
              <w:t>36.101, 5.6A.1</w:t>
            </w:r>
          </w:p>
          <w:p w14:paraId="4182525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B00C6" w:rsidRDefault="00CC5CAB" w:rsidP="00FA72F8">
            <w:pPr>
              <w:pStyle w:val="TAC"/>
            </w:pPr>
            <w:r w:rsidRPr="005B00C6">
              <w:t>pc_</w:t>
            </w:r>
            <w:r w:rsidRPr="005B00C6">
              <w:rPr>
                <w:lang w:eastAsia="zh-CN"/>
              </w:rPr>
              <w:t>U</w:t>
            </w:r>
            <w:r w:rsidRPr="005B00C6">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B00C6" w:rsidRDefault="00CC5CAB" w:rsidP="00FA72F8">
            <w:pPr>
              <w:pStyle w:val="TAL"/>
            </w:pPr>
          </w:p>
        </w:tc>
      </w:tr>
      <w:tr w:rsidR="00CC5CAB" w:rsidRPr="005B00C6"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B00C6" w:rsidRDefault="00CC5CAB" w:rsidP="00FA72F8">
            <w:pPr>
              <w:pStyle w:val="TAL"/>
            </w:pPr>
            <w:r w:rsidRPr="005B00C6">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B00C6" w:rsidRDefault="00CC5CAB" w:rsidP="00FA72F8">
            <w:pPr>
              <w:pStyle w:val="TAC"/>
            </w:pPr>
            <w:r w:rsidRPr="005B00C6">
              <w:t>36.101, 5.6A.1</w:t>
            </w:r>
          </w:p>
          <w:p w14:paraId="15C7DE91"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B00C6" w:rsidRDefault="00CC5CAB" w:rsidP="00FA72F8">
            <w:pPr>
              <w:pStyle w:val="TAC"/>
            </w:pPr>
            <w:r w:rsidRPr="005B00C6">
              <w:t>pc_</w:t>
            </w:r>
            <w:r w:rsidRPr="005B00C6">
              <w:rPr>
                <w:lang w:eastAsia="zh-CN"/>
              </w:rPr>
              <w:t>U</w:t>
            </w:r>
            <w:r w:rsidRPr="005B00C6">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B00C6" w:rsidRDefault="00CC5CAB" w:rsidP="00FA72F8">
            <w:pPr>
              <w:pStyle w:val="TAL"/>
            </w:pPr>
          </w:p>
        </w:tc>
      </w:tr>
      <w:tr w:rsidR="00CC5CAB" w:rsidRPr="005B00C6"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B00C6" w:rsidRDefault="00CC5CAB" w:rsidP="00FA72F8">
            <w:pPr>
              <w:pStyle w:val="TAL"/>
            </w:pPr>
            <w:r w:rsidRPr="005B00C6">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B00C6" w:rsidRDefault="00CC5CAB" w:rsidP="00FA72F8">
            <w:pPr>
              <w:pStyle w:val="TAC"/>
            </w:pPr>
            <w:r w:rsidRPr="005B00C6">
              <w:t>36.101, 5.6A.1</w:t>
            </w:r>
          </w:p>
          <w:p w14:paraId="1F48E38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B00C6" w:rsidRDefault="00CC5CAB" w:rsidP="00FA72F8">
            <w:pPr>
              <w:pStyle w:val="TAC"/>
            </w:pPr>
            <w:r w:rsidRPr="005B00C6">
              <w:t>pc_</w:t>
            </w:r>
            <w:r w:rsidRPr="005B00C6">
              <w:rPr>
                <w:lang w:eastAsia="zh-CN"/>
              </w:rPr>
              <w:t>U</w:t>
            </w:r>
            <w:r w:rsidRPr="005B00C6">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B00C6" w:rsidRDefault="00CC5CAB" w:rsidP="00FA72F8">
            <w:pPr>
              <w:pStyle w:val="TAL"/>
            </w:pPr>
          </w:p>
        </w:tc>
      </w:tr>
      <w:tr w:rsidR="00CC5CAB" w:rsidRPr="005B00C6"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B00C6" w:rsidRDefault="00CC5CAB" w:rsidP="00FA72F8">
            <w:pPr>
              <w:pStyle w:val="TAL"/>
            </w:pPr>
            <w:r w:rsidRPr="005B00C6">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B00C6" w:rsidRDefault="00CC5CAB" w:rsidP="00FA72F8">
            <w:pPr>
              <w:pStyle w:val="TAC"/>
            </w:pPr>
            <w:r w:rsidRPr="005B00C6">
              <w:t>36.101, 5.6A.1</w:t>
            </w:r>
          </w:p>
          <w:p w14:paraId="771790BB"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B00C6" w:rsidRDefault="00CC5CAB" w:rsidP="00FA72F8">
            <w:pPr>
              <w:pStyle w:val="TAC"/>
            </w:pPr>
            <w:r w:rsidRPr="005B00C6">
              <w:t>pc_</w:t>
            </w:r>
            <w:r w:rsidRPr="005B00C6">
              <w:rPr>
                <w:lang w:eastAsia="zh-CN"/>
              </w:rPr>
              <w:t>U</w:t>
            </w:r>
            <w:r w:rsidRPr="005B00C6">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B00C6" w:rsidRDefault="00CC5CAB" w:rsidP="00FA72F8">
            <w:pPr>
              <w:pStyle w:val="TAL"/>
            </w:pPr>
          </w:p>
        </w:tc>
      </w:tr>
      <w:tr w:rsidR="00CC5CAB" w:rsidRPr="005B00C6"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B00C6" w:rsidRDefault="00CC5CAB" w:rsidP="00FA72F8">
            <w:pPr>
              <w:pStyle w:val="TAL"/>
            </w:pPr>
            <w:r w:rsidRPr="005B00C6">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B00C6" w:rsidRDefault="00CC5CAB" w:rsidP="00FA72F8">
            <w:pPr>
              <w:pStyle w:val="TAC"/>
            </w:pPr>
            <w:r w:rsidRPr="005B00C6">
              <w:t>36.101, 5.6A.1</w:t>
            </w:r>
          </w:p>
          <w:p w14:paraId="566EF2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B00C6" w:rsidRDefault="00CC5CAB" w:rsidP="00FA72F8">
            <w:pPr>
              <w:pStyle w:val="TAC"/>
            </w:pPr>
            <w:r w:rsidRPr="005B00C6">
              <w:t>pc_</w:t>
            </w:r>
            <w:r w:rsidRPr="005B00C6">
              <w:rPr>
                <w:lang w:eastAsia="zh-CN"/>
              </w:rPr>
              <w:t>U</w:t>
            </w:r>
            <w:r w:rsidRPr="005B00C6">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B00C6" w:rsidRDefault="00CC5CAB" w:rsidP="00FA72F8">
            <w:pPr>
              <w:pStyle w:val="TAL"/>
            </w:pPr>
          </w:p>
        </w:tc>
      </w:tr>
      <w:tr w:rsidR="00CC5CAB" w:rsidRPr="005B00C6"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B00C6" w:rsidRDefault="00CC5CAB" w:rsidP="00FA72F8">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B00C6" w:rsidRDefault="00CC5CAB" w:rsidP="00FA72F8">
            <w:pPr>
              <w:pStyle w:val="TAL"/>
            </w:pPr>
            <w:r w:rsidRPr="005B00C6">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B00C6" w:rsidRDefault="00CC5CAB" w:rsidP="00FA72F8">
            <w:pPr>
              <w:pStyle w:val="TAC"/>
            </w:pPr>
            <w:r w:rsidRPr="005B00C6">
              <w:t>36.101, 5.6A.1</w:t>
            </w:r>
          </w:p>
          <w:p w14:paraId="6DBFCDB3"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B00C6" w:rsidRDefault="00CC5CAB" w:rsidP="00FA72F8">
            <w:pPr>
              <w:pStyle w:val="TAC"/>
            </w:pPr>
            <w:r w:rsidRPr="005B00C6">
              <w:t>pc_</w:t>
            </w:r>
            <w:r w:rsidRPr="005B00C6">
              <w:rPr>
                <w:lang w:eastAsia="zh-CN"/>
              </w:rPr>
              <w:t>U</w:t>
            </w:r>
            <w:r w:rsidRPr="005B00C6">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B00C6" w:rsidRDefault="00CC5CAB" w:rsidP="00FA72F8">
            <w:pPr>
              <w:pStyle w:val="TAL"/>
            </w:pPr>
          </w:p>
        </w:tc>
      </w:tr>
    </w:tbl>
    <w:p w14:paraId="19BEAFB9" w14:textId="77777777" w:rsidR="00586192" w:rsidRPr="005B00C6" w:rsidRDefault="00586192" w:rsidP="00586192"/>
    <w:p w14:paraId="43680587" w14:textId="77777777" w:rsidR="00586192" w:rsidRPr="005B00C6" w:rsidRDefault="00586192" w:rsidP="00586192">
      <w:pPr>
        <w:pStyle w:val="TH"/>
        <w:ind w:left="567"/>
      </w:pPr>
      <w:r w:rsidRPr="005B00C6">
        <w:t xml:space="preserve">Table A.4.3.2B.2.3.9-2: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74470A" w:rsidRPr="005B00C6"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08A8E42A" w14:textId="6881626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A7D145A" w14:textId="5368928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5B00C6" w:rsidRDefault="0074470A" w:rsidP="001F77D3">
            <w:pPr>
              <w:pStyle w:val="TAL"/>
              <w:rPr>
                <w:rFonts w:eastAsia="PMingLiU"/>
                <w:lang w:eastAsia="ja-JP"/>
              </w:rPr>
            </w:pPr>
            <w:r w:rsidRPr="005B00C6">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5B00C6" w:rsidRDefault="0074470A" w:rsidP="001F77D3">
            <w:pPr>
              <w:keepNext/>
              <w:keepLines/>
              <w:spacing w:after="0"/>
              <w:jc w:val="center"/>
              <w:rPr>
                <w:rFonts w:ascii="Arial" w:eastAsia="PMingLiU" w:hAnsi="Arial"/>
                <w:sz w:val="18"/>
              </w:rPr>
            </w:pPr>
          </w:p>
        </w:tc>
      </w:tr>
      <w:tr w:rsidR="0074470A" w:rsidRPr="005B00C6"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5B00C6" w:rsidRDefault="0074470A" w:rsidP="0093093C">
            <w:pPr>
              <w:pStyle w:val="TAL"/>
            </w:pPr>
            <w:r w:rsidRPr="005B00C6">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5B00C6" w:rsidRDefault="0074470A" w:rsidP="0093093C">
            <w:pPr>
              <w:keepNext/>
              <w:keepLines/>
              <w:spacing w:after="0"/>
              <w:jc w:val="center"/>
              <w:rPr>
                <w:rFonts w:ascii="Arial" w:eastAsia="PMingLiU" w:hAnsi="Arial"/>
                <w:sz w:val="18"/>
              </w:rPr>
            </w:pPr>
          </w:p>
        </w:tc>
      </w:tr>
      <w:tr w:rsidR="0074470A" w:rsidRPr="005B00C6"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5B00C6" w:rsidRDefault="0074470A" w:rsidP="001F77D3">
            <w:pPr>
              <w:pStyle w:val="TAL"/>
              <w:rPr>
                <w:rFonts w:eastAsia="PMingLiU"/>
                <w:lang w:eastAsia="ja-JP"/>
              </w:rPr>
            </w:pPr>
            <w:r w:rsidRPr="005B00C6">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5B00C6" w:rsidRDefault="0074470A" w:rsidP="001F77D3">
            <w:pPr>
              <w:keepNext/>
              <w:keepLines/>
              <w:spacing w:after="0"/>
              <w:jc w:val="center"/>
              <w:rPr>
                <w:rFonts w:ascii="Arial" w:eastAsia="PMingLiU" w:hAnsi="Arial"/>
                <w:sz w:val="18"/>
              </w:rPr>
            </w:pPr>
          </w:p>
        </w:tc>
      </w:tr>
      <w:tr w:rsidR="0074470A" w:rsidRPr="005B00C6"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5B00C6" w:rsidRDefault="0074470A" w:rsidP="0093093C">
            <w:pPr>
              <w:pStyle w:val="TAL"/>
            </w:pPr>
            <w:r w:rsidRPr="005B00C6">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5B00C6" w:rsidRDefault="0074470A" w:rsidP="0093093C">
            <w:pPr>
              <w:pStyle w:val="TAL"/>
            </w:pPr>
            <w:r w:rsidRPr="005B00C6">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5B00C6" w:rsidRDefault="0074470A" w:rsidP="0093093C">
            <w:pPr>
              <w:pStyle w:val="TAL"/>
            </w:pPr>
            <w:r w:rsidRPr="005B00C6">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5B00C6" w:rsidRDefault="0074470A" w:rsidP="001F77D3">
            <w:pPr>
              <w:pStyle w:val="TAL"/>
              <w:rPr>
                <w:rFonts w:eastAsia="PMingLiU"/>
                <w:lang w:eastAsia="ja-JP"/>
              </w:rPr>
            </w:pPr>
            <w:r w:rsidRPr="005B00C6">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5B00C6" w:rsidRDefault="0074470A" w:rsidP="001F77D3">
            <w:pPr>
              <w:keepNext/>
              <w:keepLines/>
              <w:spacing w:after="0"/>
              <w:jc w:val="center"/>
              <w:rPr>
                <w:rFonts w:ascii="Arial" w:eastAsia="PMingLiU" w:hAnsi="Arial"/>
                <w:sz w:val="18"/>
              </w:rPr>
            </w:pPr>
          </w:p>
        </w:tc>
      </w:tr>
      <w:tr w:rsidR="0074470A" w:rsidRPr="005B00C6"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5B00C6" w:rsidRDefault="0074470A" w:rsidP="001F77D3">
            <w:pPr>
              <w:pStyle w:val="TAL"/>
              <w:rPr>
                <w:rFonts w:eastAsia="PMingLiU"/>
                <w:lang w:eastAsia="ja-JP"/>
              </w:rPr>
            </w:pPr>
            <w:r w:rsidRPr="005B00C6">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5B00C6" w:rsidRDefault="0074470A" w:rsidP="00172B1A">
            <w:pPr>
              <w:pStyle w:val="TAL"/>
            </w:pPr>
            <w:r w:rsidRPr="005B00C6">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5B00C6" w:rsidRDefault="0074470A" w:rsidP="00172B1A">
            <w:pPr>
              <w:keepNext/>
              <w:keepLines/>
              <w:spacing w:after="0"/>
              <w:jc w:val="center"/>
              <w:rPr>
                <w:rFonts w:ascii="Arial" w:eastAsia="PMingLiU" w:hAnsi="Arial"/>
                <w:sz w:val="18"/>
              </w:rPr>
            </w:pPr>
          </w:p>
        </w:tc>
      </w:tr>
      <w:tr w:rsidR="0074470A" w:rsidRPr="005B00C6"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5B00C6" w:rsidRDefault="0074470A" w:rsidP="00172B1A">
            <w:pPr>
              <w:pStyle w:val="TAL"/>
            </w:pPr>
            <w:r w:rsidRPr="005B00C6">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5B00C6" w:rsidRDefault="0074470A" w:rsidP="00172B1A">
            <w:pPr>
              <w:keepNext/>
              <w:keepLines/>
              <w:spacing w:after="0"/>
              <w:jc w:val="center"/>
              <w:rPr>
                <w:rFonts w:ascii="Arial" w:eastAsia="PMingLiU" w:hAnsi="Arial"/>
                <w:sz w:val="18"/>
              </w:rPr>
            </w:pPr>
          </w:p>
        </w:tc>
      </w:tr>
      <w:tr w:rsidR="0074470A" w:rsidRPr="005B00C6"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5B00C6" w:rsidRDefault="0074470A" w:rsidP="00172B1A">
            <w:pPr>
              <w:pStyle w:val="TAL"/>
            </w:pPr>
            <w:r w:rsidRPr="005B00C6">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5B00C6" w:rsidRDefault="0074470A" w:rsidP="00172B1A">
            <w:pPr>
              <w:keepNext/>
              <w:keepLines/>
              <w:spacing w:after="0"/>
              <w:jc w:val="center"/>
              <w:rPr>
                <w:rFonts w:ascii="Arial" w:eastAsia="PMingLiU" w:hAnsi="Arial"/>
                <w:sz w:val="18"/>
              </w:rPr>
            </w:pPr>
          </w:p>
        </w:tc>
      </w:tr>
      <w:tr w:rsidR="0074470A" w:rsidRPr="005B00C6"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5B00C6" w:rsidRDefault="0074470A" w:rsidP="001F77D3">
            <w:pPr>
              <w:pStyle w:val="TAL"/>
              <w:rPr>
                <w:rFonts w:eastAsia="PMingLiU"/>
                <w:lang w:eastAsia="ja-JP"/>
              </w:rPr>
            </w:pPr>
            <w:r w:rsidRPr="005B00C6">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5B00C6" w:rsidRDefault="0074470A" w:rsidP="00172B1A">
            <w:pPr>
              <w:pStyle w:val="TAL"/>
            </w:pPr>
            <w:r w:rsidRPr="005B00C6">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5B00C6" w:rsidRDefault="0074470A" w:rsidP="00172B1A">
            <w:pPr>
              <w:keepNext/>
              <w:keepLines/>
              <w:spacing w:after="0"/>
              <w:jc w:val="center"/>
              <w:rPr>
                <w:rFonts w:ascii="Arial" w:eastAsia="PMingLiU" w:hAnsi="Arial"/>
                <w:sz w:val="18"/>
              </w:rPr>
            </w:pPr>
          </w:p>
        </w:tc>
      </w:tr>
      <w:tr w:rsidR="0074470A" w:rsidRPr="005B00C6"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5B00C6" w:rsidRDefault="0074470A" w:rsidP="00172B1A">
            <w:pPr>
              <w:pStyle w:val="TAL"/>
            </w:pPr>
            <w:r w:rsidRPr="005B00C6">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5B00C6" w:rsidRDefault="0074470A" w:rsidP="00172B1A">
            <w:pPr>
              <w:keepNext/>
              <w:keepLines/>
              <w:spacing w:after="0"/>
              <w:jc w:val="center"/>
              <w:rPr>
                <w:rFonts w:ascii="Arial" w:eastAsia="PMingLiU" w:hAnsi="Arial"/>
                <w:sz w:val="18"/>
              </w:rPr>
            </w:pPr>
          </w:p>
        </w:tc>
      </w:tr>
      <w:tr w:rsidR="0074470A" w:rsidRPr="005B00C6"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5B00C6" w:rsidRDefault="0074470A" w:rsidP="00172B1A">
            <w:pPr>
              <w:pStyle w:val="TAL"/>
            </w:pPr>
            <w:r w:rsidRPr="005B00C6">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5B00C6" w:rsidRDefault="0074470A" w:rsidP="00172B1A">
            <w:pPr>
              <w:keepNext/>
              <w:keepLines/>
              <w:spacing w:after="0"/>
              <w:jc w:val="center"/>
              <w:rPr>
                <w:rFonts w:ascii="Arial" w:eastAsia="PMingLiU" w:hAnsi="Arial"/>
                <w:sz w:val="18"/>
              </w:rPr>
            </w:pPr>
          </w:p>
        </w:tc>
      </w:tr>
      <w:tr w:rsidR="0074470A" w:rsidRPr="005B00C6"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5B00C6" w:rsidRDefault="0074470A" w:rsidP="00172B1A">
            <w:pPr>
              <w:pStyle w:val="TAL"/>
              <w:rPr>
                <w:rFonts w:eastAsia="PMingLiU"/>
                <w:lang w:eastAsia="ja-JP"/>
              </w:rPr>
            </w:pPr>
            <w:r w:rsidRPr="005B00C6">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5B00C6" w:rsidRDefault="0074470A" w:rsidP="00172B1A">
            <w:pPr>
              <w:keepNext/>
              <w:keepLines/>
              <w:spacing w:after="0"/>
              <w:jc w:val="center"/>
              <w:rPr>
                <w:rFonts w:ascii="Arial" w:eastAsia="PMingLiU" w:hAnsi="Arial"/>
                <w:sz w:val="18"/>
              </w:rPr>
            </w:pPr>
          </w:p>
        </w:tc>
      </w:tr>
      <w:tr w:rsidR="0074470A" w:rsidRPr="005B00C6"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5B00C6" w:rsidRDefault="0074470A" w:rsidP="00172B1A">
            <w:pPr>
              <w:pStyle w:val="TAL"/>
            </w:pPr>
            <w:r w:rsidRPr="005B00C6">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5B00C6" w:rsidRDefault="0074470A" w:rsidP="00172B1A">
            <w:pPr>
              <w:keepNext/>
              <w:keepLines/>
              <w:spacing w:after="0"/>
              <w:jc w:val="center"/>
              <w:rPr>
                <w:rFonts w:ascii="Arial" w:eastAsia="PMingLiU" w:hAnsi="Arial"/>
                <w:sz w:val="18"/>
              </w:rPr>
            </w:pPr>
          </w:p>
        </w:tc>
      </w:tr>
      <w:tr w:rsidR="0074470A" w:rsidRPr="005B00C6"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5B00C6" w:rsidRDefault="0074470A" w:rsidP="00172B1A">
            <w:pPr>
              <w:pStyle w:val="TAL"/>
            </w:pPr>
            <w:r w:rsidRPr="005B00C6">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5B00C6" w:rsidRDefault="0074470A" w:rsidP="00172B1A">
            <w:pPr>
              <w:keepNext/>
              <w:keepLines/>
              <w:spacing w:after="0"/>
              <w:jc w:val="center"/>
              <w:rPr>
                <w:rFonts w:ascii="Arial" w:eastAsia="PMingLiU" w:hAnsi="Arial"/>
                <w:sz w:val="18"/>
              </w:rPr>
            </w:pPr>
          </w:p>
        </w:tc>
      </w:tr>
      <w:tr w:rsidR="0074470A" w:rsidRPr="005B00C6"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5B00C6" w:rsidRDefault="0074470A" w:rsidP="00172B1A">
            <w:pPr>
              <w:pStyle w:val="TAL"/>
            </w:pPr>
            <w:r w:rsidRPr="005B00C6">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5B00C6" w:rsidRDefault="0074470A" w:rsidP="00172B1A">
            <w:pPr>
              <w:keepNext/>
              <w:keepLines/>
              <w:spacing w:after="0"/>
              <w:jc w:val="center"/>
              <w:rPr>
                <w:rFonts w:ascii="Arial" w:eastAsia="PMingLiU" w:hAnsi="Arial"/>
                <w:sz w:val="18"/>
              </w:rPr>
            </w:pPr>
          </w:p>
        </w:tc>
      </w:tr>
      <w:tr w:rsidR="0074470A" w:rsidRPr="005B00C6"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5B00C6" w:rsidRDefault="0074470A" w:rsidP="00172B1A">
            <w:pPr>
              <w:pStyle w:val="TAL"/>
            </w:pPr>
            <w:r w:rsidRPr="005B00C6">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5B00C6" w:rsidRDefault="0074470A" w:rsidP="00172B1A">
            <w:pPr>
              <w:keepNext/>
              <w:keepLines/>
              <w:spacing w:after="0"/>
              <w:jc w:val="center"/>
              <w:rPr>
                <w:rFonts w:ascii="Arial" w:eastAsia="PMingLiU" w:hAnsi="Arial"/>
                <w:sz w:val="18"/>
              </w:rPr>
            </w:pPr>
          </w:p>
        </w:tc>
      </w:tr>
      <w:tr w:rsidR="0074470A" w:rsidRPr="005B00C6"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5B00C6" w:rsidRDefault="0074470A" w:rsidP="00172B1A">
            <w:pPr>
              <w:pStyle w:val="TAL"/>
            </w:pPr>
            <w:r w:rsidRPr="005B00C6">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5B00C6" w:rsidRDefault="0074470A" w:rsidP="00172B1A">
            <w:pPr>
              <w:keepNext/>
              <w:keepLines/>
              <w:spacing w:after="0"/>
              <w:jc w:val="center"/>
              <w:rPr>
                <w:rFonts w:ascii="Arial" w:eastAsia="PMingLiU" w:hAnsi="Arial"/>
                <w:sz w:val="18"/>
              </w:rPr>
            </w:pPr>
          </w:p>
        </w:tc>
      </w:tr>
      <w:tr w:rsidR="0074470A" w:rsidRPr="005B00C6"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5B00C6" w:rsidRDefault="0074470A" w:rsidP="00172B1A">
            <w:pPr>
              <w:pStyle w:val="TAL"/>
            </w:pPr>
            <w:r w:rsidRPr="005B00C6">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5B00C6" w:rsidRDefault="0074470A" w:rsidP="00172B1A">
            <w:pPr>
              <w:keepNext/>
              <w:keepLines/>
              <w:spacing w:after="0"/>
              <w:jc w:val="center"/>
              <w:rPr>
                <w:rFonts w:ascii="Arial" w:eastAsia="PMingLiU" w:hAnsi="Arial"/>
                <w:sz w:val="18"/>
              </w:rPr>
            </w:pPr>
          </w:p>
        </w:tc>
      </w:tr>
      <w:tr w:rsidR="0074470A" w:rsidRPr="005B00C6"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5B00C6" w:rsidRDefault="0074470A" w:rsidP="00172B1A">
            <w:pPr>
              <w:pStyle w:val="TAL"/>
            </w:pPr>
            <w:r w:rsidRPr="005B00C6">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5B00C6" w:rsidRDefault="0074470A" w:rsidP="00172B1A">
            <w:pPr>
              <w:keepNext/>
              <w:keepLines/>
              <w:spacing w:after="0"/>
              <w:jc w:val="center"/>
              <w:rPr>
                <w:rFonts w:ascii="Arial" w:eastAsia="PMingLiU" w:hAnsi="Arial"/>
                <w:sz w:val="18"/>
              </w:rPr>
            </w:pPr>
          </w:p>
        </w:tc>
      </w:tr>
      <w:tr w:rsidR="0038208C" w:rsidRPr="005F64EB" w14:paraId="77A4638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5F64EB" w:rsidRDefault="0038208C" w:rsidP="00DA5852">
            <w:pPr>
              <w:pStyle w:val="TAL"/>
            </w:pPr>
            <w:r w:rsidRPr="005F64EB">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6A1392"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5F64EB" w:rsidRDefault="0038208C" w:rsidP="00DA5852">
            <w:pPr>
              <w:pStyle w:val="TAL"/>
            </w:pPr>
            <w:r w:rsidRPr="005F64EB">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009B33"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5F64EB" w:rsidRDefault="0038208C" w:rsidP="00DA5852">
            <w:pPr>
              <w:pStyle w:val="TAL"/>
            </w:pPr>
            <w:r w:rsidRPr="005F64EB">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5F64EB" w:rsidRDefault="0038208C" w:rsidP="00DA5852">
            <w:pPr>
              <w:keepNext/>
              <w:keepLines/>
              <w:spacing w:after="0"/>
              <w:jc w:val="center"/>
              <w:rPr>
                <w:rFonts w:ascii="Arial" w:eastAsia="PMingLiU" w:hAnsi="Arial"/>
                <w:sz w:val="18"/>
              </w:rPr>
            </w:pPr>
          </w:p>
        </w:tc>
      </w:tr>
      <w:tr w:rsidR="0038208C" w:rsidRPr="005F64EB" w14:paraId="123CB50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5F64EB" w:rsidRDefault="0038208C" w:rsidP="00DA5852">
            <w:pPr>
              <w:pStyle w:val="TAL"/>
            </w:pPr>
            <w:r w:rsidRPr="005F64EB">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5F64EB" w:rsidRDefault="0038208C" w:rsidP="00DA5852">
            <w:pPr>
              <w:keepNext/>
              <w:keepLines/>
              <w:spacing w:after="0"/>
              <w:jc w:val="center"/>
              <w:rPr>
                <w:rFonts w:ascii="Arial" w:eastAsia="PMingLiU" w:hAnsi="Arial"/>
                <w:sz w:val="18"/>
              </w:rPr>
            </w:pPr>
          </w:p>
        </w:tc>
      </w:tr>
      <w:tr w:rsidR="0074470A" w:rsidRPr="005B00C6"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5.5B.5.4-1</w:t>
            </w:r>
            <w:r w:rsidRPr="005B00C6">
              <w:rPr>
                <w:rFonts w:eastAsia="PMingLiU"/>
              </w:rPr>
              <w:t>, e.g. ‘</w:t>
            </w:r>
            <w:r w:rsidRPr="005B00C6">
              <w:t>DC_1A-3A-19A-42A_n257A’</w:t>
            </w:r>
            <w:r w:rsidRPr="005B00C6">
              <w:rPr>
                <w:rFonts w:eastAsia="PMingLiU"/>
              </w:rPr>
              <w:t xml:space="preserve"> indicates EN-DC operation on E-UTRA CA configuration CA_1A-3A-19A-42A with E-UTRA DL Bandwidth Class A for all the E-UTRA bands 1, 3, 19 and 42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6B426CB4" w14:textId="77777777" w:rsidR="0074470A" w:rsidRPr="005B00C6" w:rsidRDefault="0074470A"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6E513764" w14:textId="77777777" w:rsidR="0074470A" w:rsidRPr="005B00C6" w:rsidRDefault="0074470A"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CC6D6DD"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6EA16F07" w14:textId="332DA68A"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562523A9" w14:textId="77777777" w:rsidR="003B47E4" w:rsidRPr="005B00C6" w:rsidRDefault="003B47E4" w:rsidP="003B47E4"/>
    <w:p w14:paraId="69D5FE62" w14:textId="77777777" w:rsidR="00586192" w:rsidRPr="005B00C6" w:rsidRDefault="00586192" w:rsidP="00586192">
      <w:pPr>
        <w:pStyle w:val="Heading6"/>
      </w:pPr>
      <w:bookmarkStart w:id="855" w:name="_Toc27410928"/>
      <w:bookmarkStart w:id="856" w:name="_Toc36039441"/>
      <w:bookmarkStart w:id="857" w:name="_Toc43838801"/>
      <w:bookmarkStart w:id="858" w:name="_Toc51772958"/>
      <w:bookmarkStart w:id="859" w:name="_Toc58245165"/>
      <w:bookmarkStart w:id="860" w:name="_Toc68089614"/>
      <w:bookmarkStart w:id="861" w:name="_Toc69067735"/>
      <w:bookmarkStart w:id="862" w:name="_Toc75383283"/>
      <w:bookmarkStart w:id="863" w:name="_Toc83706931"/>
      <w:bookmarkStart w:id="864" w:name="_Toc90491636"/>
      <w:bookmarkStart w:id="865" w:name="_Toc100147730"/>
      <w:bookmarkStart w:id="866" w:name="_Toc106741002"/>
      <w:bookmarkStart w:id="867" w:name="_Toc114916358"/>
      <w:bookmarkStart w:id="868" w:name="_Toc124016770"/>
      <w:r w:rsidRPr="005B00C6">
        <w:t>A.4.3.2B.2.3.10</w:t>
      </w:r>
      <w:r w:rsidRPr="005B00C6">
        <w:tab/>
      </w:r>
      <w:bookmarkEnd w:id="855"/>
      <w:bookmarkEnd w:id="856"/>
      <w:bookmarkEnd w:id="857"/>
      <w:r w:rsidR="00CC5CAB" w:rsidRPr="005B00C6">
        <w:t>Void</w:t>
      </w:r>
      <w:bookmarkEnd w:id="858"/>
      <w:bookmarkEnd w:id="859"/>
      <w:bookmarkEnd w:id="860"/>
      <w:bookmarkEnd w:id="861"/>
      <w:bookmarkEnd w:id="862"/>
      <w:bookmarkEnd w:id="863"/>
      <w:bookmarkEnd w:id="864"/>
      <w:bookmarkEnd w:id="865"/>
      <w:bookmarkEnd w:id="866"/>
      <w:bookmarkEnd w:id="867"/>
      <w:bookmarkEnd w:id="868"/>
    </w:p>
    <w:p w14:paraId="518CD655" w14:textId="77777777" w:rsidR="003B47E4" w:rsidRPr="005B00C6" w:rsidRDefault="003B47E4" w:rsidP="003B47E4">
      <w:pPr>
        <w:pStyle w:val="Heading6"/>
      </w:pPr>
      <w:bookmarkStart w:id="869" w:name="_Toc27410929"/>
      <w:bookmarkStart w:id="870" w:name="_Toc36039442"/>
      <w:bookmarkStart w:id="871" w:name="_Toc43838802"/>
      <w:bookmarkStart w:id="872" w:name="_Toc51772959"/>
      <w:bookmarkStart w:id="873" w:name="_Toc58245166"/>
      <w:bookmarkStart w:id="874" w:name="_Toc68089615"/>
      <w:bookmarkStart w:id="875" w:name="_Toc69067736"/>
      <w:bookmarkStart w:id="876" w:name="_Toc75383284"/>
      <w:bookmarkStart w:id="877" w:name="_Toc83706932"/>
      <w:bookmarkStart w:id="878" w:name="_Toc90491637"/>
      <w:bookmarkStart w:id="879" w:name="_Toc100147731"/>
      <w:bookmarkStart w:id="880" w:name="_Toc106741003"/>
      <w:bookmarkStart w:id="881" w:name="_Toc114916359"/>
      <w:bookmarkStart w:id="882" w:name="_Toc124016771"/>
      <w:r w:rsidRPr="005B00C6">
        <w:t>A.4.3.2B.2.3.11</w:t>
      </w:r>
      <w:r w:rsidRPr="005B00C6">
        <w:tab/>
        <w:t>Inter-band</w:t>
      </w:r>
      <w:r w:rsidR="008D757E" w:rsidRPr="005B00C6">
        <w:t xml:space="preserve"> EN-DC</w:t>
      </w:r>
      <w:r w:rsidRPr="005B00C6">
        <w:t xml:space="preserve"> including FR1 and FR2 (three bands)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30767D4" w14:textId="77777777" w:rsidR="003B47E4" w:rsidRPr="005B00C6" w:rsidRDefault="003B47E4" w:rsidP="003B47E4">
      <w:pPr>
        <w:pStyle w:val="TH"/>
        <w:ind w:left="567"/>
      </w:pPr>
      <w:r w:rsidRPr="005B00C6">
        <w:t xml:space="preserve">Table A.4.3.2B.2.3.11-1: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w:t>
      </w:r>
      <w:r w:rsidR="006E2774" w:rsidRPr="005B00C6">
        <w:t>,</w:t>
      </w:r>
      <w:r w:rsidRPr="005B00C6">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B00C6" w:rsidRDefault="006E2774" w:rsidP="006E2774">
            <w:pPr>
              <w:pStyle w:val="TAH"/>
            </w:pPr>
            <w:r w:rsidRPr="005B00C6">
              <w:t>Comments</w:t>
            </w:r>
          </w:p>
        </w:tc>
      </w:tr>
      <w:tr w:rsidR="006E2774" w:rsidRPr="005B00C6"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B00C6" w:rsidRDefault="006E2774" w:rsidP="006E2774">
            <w:pPr>
              <w:pStyle w:val="TAL"/>
            </w:pPr>
            <w:r w:rsidRPr="005B00C6">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B00C6" w:rsidRDefault="006E2774" w:rsidP="006E2774">
            <w:pPr>
              <w:pStyle w:val="TAC"/>
            </w:pPr>
            <w:r w:rsidRPr="005B00C6">
              <w:t>36.101, 5.6A.1</w:t>
            </w:r>
          </w:p>
          <w:p w14:paraId="28E597ED" w14:textId="77777777" w:rsidR="006E2774" w:rsidRPr="005B00C6" w:rsidRDefault="006E2774" w:rsidP="006E2774">
            <w:pPr>
              <w:pStyle w:val="TAC"/>
            </w:pPr>
            <w:r w:rsidRPr="005B00C6">
              <w:t>38.101-1, 5.3A.5</w:t>
            </w:r>
          </w:p>
          <w:p w14:paraId="0B0226F5" w14:textId="77777777" w:rsidR="006E2774" w:rsidRPr="005B00C6" w:rsidRDefault="006E2774" w:rsidP="006E2774">
            <w:pPr>
              <w:pStyle w:val="TAC"/>
            </w:pPr>
            <w:r w:rsidRPr="005B00C6">
              <w:t>38.101-2, 5.3A.4</w:t>
            </w:r>
          </w:p>
          <w:p w14:paraId="6C9D3FE5" w14:textId="77777777" w:rsidR="006E2774" w:rsidRPr="005B00C6" w:rsidRDefault="006E2774" w:rsidP="006E2774">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B00C6" w:rsidRDefault="006E2774" w:rsidP="006E2774">
            <w:pPr>
              <w:pStyle w:val="TAL"/>
            </w:pPr>
            <w:r w:rsidRPr="005B00C6">
              <w:t>pc_</w:t>
            </w:r>
            <w:r w:rsidRPr="005B00C6">
              <w:rPr>
                <w:lang w:eastAsia="zh-CN"/>
              </w:rPr>
              <w:t>D</w:t>
            </w:r>
            <w:r w:rsidRPr="005B00C6">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B00C6" w:rsidRDefault="006E2774" w:rsidP="006E2774">
            <w:pPr>
              <w:pStyle w:val="TAL"/>
            </w:pPr>
          </w:p>
        </w:tc>
      </w:tr>
    </w:tbl>
    <w:p w14:paraId="61C29B89" w14:textId="77777777" w:rsidR="006E2774" w:rsidRPr="005B00C6" w:rsidRDefault="006E2774" w:rsidP="006E2774"/>
    <w:p w14:paraId="01D5C2D2" w14:textId="77777777" w:rsidR="006E2774" w:rsidRPr="005B00C6" w:rsidRDefault="006E2774" w:rsidP="006E2774">
      <w:pPr>
        <w:pStyle w:val="TH"/>
        <w:ind w:left="567"/>
      </w:pPr>
      <w:r w:rsidRPr="005B00C6">
        <w:t>Table A.4.3.2B.2.3.11-1a: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B00C6" w:rsidRDefault="006E2774" w:rsidP="007A14A3">
            <w:pPr>
              <w:pStyle w:val="TAH"/>
            </w:pPr>
            <w:r w:rsidRPr="005B00C6">
              <w:t>Comments</w:t>
            </w:r>
          </w:p>
        </w:tc>
      </w:tr>
      <w:tr w:rsidR="006E2774" w:rsidRPr="005B00C6"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B00C6" w:rsidRDefault="006E2774" w:rsidP="007A14A3">
            <w:pPr>
              <w:pStyle w:val="TAL"/>
            </w:pPr>
            <w:r w:rsidRPr="005B00C6">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B00C6" w:rsidRDefault="006E2774" w:rsidP="007A14A3">
            <w:pPr>
              <w:pStyle w:val="TAC"/>
            </w:pPr>
            <w:r w:rsidRPr="005B00C6">
              <w:t>36.101, 5.6A.1</w:t>
            </w:r>
          </w:p>
          <w:p w14:paraId="7E3F54EC" w14:textId="77777777" w:rsidR="006E2774" w:rsidRPr="005B00C6" w:rsidRDefault="006E2774" w:rsidP="007A14A3">
            <w:pPr>
              <w:pStyle w:val="TAC"/>
            </w:pPr>
            <w:r w:rsidRPr="005B00C6">
              <w:t>38.101-1, 5.3A.5</w:t>
            </w:r>
          </w:p>
          <w:p w14:paraId="5EA9DEB7" w14:textId="77777777" w:rsidR="006E2774" w:rsidRPr="005B00C6" w:rsidRDefault="006E2774" w:rsidP="007A14A3">
            <w:pPr>
              <w:pStyle w:val="TAC"/>
            </w:pPr>
            <w:r w:rsidRPr="005B00C6">
              <w:t>38.101-2, 5.3A.4</w:t>
            </w:r>
          </w:p>
          <w:p w14:paraId="35D1EB6C" w14:textId="77777777" w:rsidR="006E2774" w:rsidRPr="005B00C6" w:rsidRDefault="006E2774" w:rsidP="007A14A3">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B00C6" w:rsidRDefault="006E2774" w:rsidP="007A14A3">
            <w:pPr>
              <w:pStyle w:val="TAL"/>
            </w:pPr>
          </w:p>
        </w:tc>
      </w:tr>
    </w:tbl>
    <w:p w14:paraId="1A812338" w14:textId="77777777" w:rsidR="003B47E4" w:rsidRPr="005B00C6" w:rsidRDefault="003B47E4" w:rsidP="003B47E4"/>
    <w:p w14:paraId="6730D20A" w14:textId="77777777" w:rsidR="003B47E4" w:rsidRPr="005B00C6" w:rsidRDefault="003B47E4" w:rsidP="003B47E4">
      <w:pPr>
        <w:pStyle w:val="TH"/>
        <w:ind w:left="567"/>
      </w:pPr>
      <w:r w:rsidRPr="005B00C6">
        <w:t xml:space="preserve">Table A.4.3.2B.2.3.11-2: Supported Inter-band </w:t>
      </w:r>
      <w:r w:rsidR="008D757E" w:rsidRPr="005B00C6">
        <w:t xml:space="preserve">EN-DC </w:t>
      </w:r>
      <w:r w:rsidRPr="005B00C6">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5B00C6" w:rsidRDefault="001F3FDE" w:rsidP="001F77D3">
            <w:pPr>
              <w:pStyle w:val="TAL"/>
              <w:rPr>
                <w:rFonts w:eastAsia="PMingLiU"/>
                <w:lang w:eastAsia="ja-JP"/>
              </w:rPr>
            </w:pPr>
            <w:r w:rsidRPr="005B00C6">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5B00C6" w:rsidRDefault="001F3FDE" w:rsidP="001F77D3">
            <w:pPr>
              <w:keepNext/>
              <w:keepLines/>
              <w:spacing w:after="0"/>
              <w:jc w:val="center"/>
              <w:rPr>
                <w:rFonts w:ascii="Arial" w:eastAsia="PMingLiU" w:hAnsi="Arial"/>
                <w:sz w:val="18"/>
              </w:rPr>
            </w:pPr>
          </w:p>
        </w:tc>
      </w:tr>
      <w:tr w:rsidR="001F3FDE" w:rsidRPr="005B00C6"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5B00C6" w:rsidRDefault="001F3FDE" w:rsidP="001F77D3">
            <w:pPr>
              <w:pStyle w:val="TAL"/>
              <w:rPr>
                <w:rFonts w:eastAsia="PMingLiU"/>
                <w:lang w:eastAsia="ja-JP"/>
              </w:rPr>
            </w:pPr>
            <w:r w:rsidRPr="005B00C6">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5B00C6" w:rsidRDefault="001F3FDE" w:rsidP="001F77D3">
            <w:pPr>
              <w:keepNext/>
              <w:keepLines/>
              <w:spacing w:after="0"/>
              <w:jc w:val="center"/>
              <w:rPr>
                <w:rFonts w:ascii="Arial" w:eastAsia="PMingLiU" w:hAnsi="Arial"/>
                <w:sz w:val="18"/>
              </w:rPr>
            </w:pPr>
          </w:p>
        </w:tc>
      </w:tr>
      <w:tr w:rsidR="001F3FDE" w:rsidRPr="005B00C6"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5B00C6" w:rsidRDefault="001F3FDE" w:rsidP="001F77D3">
            <w:pPr>
              <w:pStyle w:val="TAL"/>
              <w:rPr>
                <w:rFonts w:eastAsia="PMingLiU"/>
                <w:lang w:eastAsia="ja-JP"/>
              </w:rPr>
            </w:pPr>
            <w:r w:rsidRPr="005B00C6">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5B00C6" w:rsidRDefault="001F3FDE" w:rsidP="001F77D3">
            <w:pPr>
              <w:pStyle w:val="TAL"/>
              <w:rPr>
                <w:rFonts w:eastAsia="PMingLiU"/>
                <w:lang w:eastAsia="ja-JP"/>
              </w:rPr>
            </w:pPr>
            <w:r w:rsidRPr="005B00C6">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5B00C6" w:rsidRDefault="001F3FDE" w:rsidP="001F77D3">
            <w:pPr>
              <w:keepNext/>
              <w:keepLines/>
              <w:spacing w:after="0"/>
              <w:jc w:val="center"/>
              <w:rPr>
                <w:rFonts w:ascii="Arial" w:eastAsia="PMingLiU" w:hAnsi="Arial"/>
                <w:sz w:val="18"/>
              </w:rPr>
            </w:pPr>
          </w:p>
        </w:tc>
      </w:tr>
      <w:tr w:rsidR="001F3FDE" w:rsidRPr="005B00C6"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5B00C6" w:rsidRDefault="001F3FDE" w:rsidP="001F77D3">
            <w:pPr>
              <w:pStyle w:val="TAL"/>
              <w:rPr>
                <w:rFonts w:eastAsia="PMingLiU"/>
                <w:lang w:eastAsia="ja-JP"/>
              </w:rPr>
            </w:pPr>
            <w:r w:rsidRPr="005B00C6">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5B00C6" w:rsidRDefault="001F3FDE" w:rsidP="001F77D3">
            <w:pPr>
              <w:pStyle w:val="TAL"/>
              <w:rPr>
                <w:rFonts w:eastAsia="PMingLiU"/>
                <w:lang w:eastAsia="ja-JP"/>
              </w:rPr>
            </w:pPr>
            <w:r w:rsidRPr="005B00C6">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5B00C6" w:rsidRDefault="001F3FDE" w:rsidP="001F77D3">
            <w:pPr>
              <w:keepNext/>
              <w:keepLines/>
              <w:spacing w:after="0"/>
              <w:jc w:val="center"/>
              <w:rPr>
                <w:rFonts w:ascii="Arial" w:eastAsia="PMingLiU" w:hAnsi="Arial"/>
                <w:sz w:val="18"/>
              </w:rPr>
            </w:pPr>
          </w:p>
        </w:tc>
      </w:tr>
      <w:tr w:rsidR="001F3FDE" w:rsidRPr="005B00C6"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5.5B.6.2-1</w:t>
            </w:r>
            <w:r w:rsidRPr="005B00C6">
              <w:rPr>
                <w:rFonts w:eastAsia="PMingLiU"/>
              </w:rPr>
              <w:t>, e.g. ‘</w:t>
            </w:r>
            <w:r w:rsidRPr="005B00C6">
              <w:t>DC_1A_n78A-n257A’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CA configuration CA_n78A-n257A on NR band n78 and n257 both with NR DL CA Bandwidth Class A.</w:t>
            </w:r>
          </w:p>
        </w:tc>
      </w:tr>
    </w:tbl>
    <w:p w14:paraId="03B2AC1F" w14:textId="77777777" w:rsidR="003B47E4" w:rsidRPr="005B00C6" w:rsidRDefault="003B47E4" w:rsidP="003B47E4"/>
    <w:p w14:paraId="7881D376" w14:textId="77777777" w:rsidR="003B47E4" w:rsidRPr="005B00C6" w:rsidRDefault="003B47E4" w:rsidP="003B47E4">
      <w:pPr>
        <w:pStyle w:val="Heading6"/>
      </w:pPr>
      <w:bookmarkStart w:id="883" w:name="_Toc27410930"/>
      <w:bookmarkStart w:id="884" w:name="_Toc36039443"/>
      <w:bookmarkStart w:id="885" w:name="_Toc43838803"/>
      <w:bookmarkStart w:id="886" w:name="_Toc51772960"/>
      <w:bookmarkStart w:id="887" w:name="_Toc58245167"/>
      <w:bookmarkStart w:id="888" w:name="_Toc68089616"/>
      <w:bookmarkStart w:id="889" w:name="_Toc69067737"/>
      <w:bookmarkStart w:id="890" w:name="_Toc75383285"/>
      <w:bookmarkStart w:id="891" w:name="_Toc83706933"/>
      <w:bookmarkStart w:id="892" w:name="_Toc90491638"/>
      <w:bookmarkStart w:id="893" w:name="_Toc100147732"/>
      <w:bookmarkStart w:id="894" w:name="_Toc106741004"/>
      <w:bookmarkStart w:id="895" w:name="_Toc114916360"/>
      <w:bookmarkStart w:id="896" w:name="_Toc124016772"/>
      <w:r w:rsidRPr="005B00C6">
        <w:t>A.4.3.2B.2.3.12</w:t>
      </w:r>
      <w:r w:rsidRPr="005B00C6">
        <w:tab/>
        <w:t>Inter-band</w:t>
      </w:r>
      <w:r w:rsidR="008D757E" w:rsidRPr="005B00C6">
        <w:t xml:space="preserve"> EN-DC</w:t>
      </w:r>
      <w:r w:rsidRPr="005B00C6">
        <w:t xml:space="preserve"> including FR1 and FR2 (four bands)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79A4A88" w14:textId="77777777" w:rsidR="003B47E4" w:rsidRPr="005B00C6" w:rsidRDefault="003B47E4" w:rsidP="003B47E4">
      <w:pPr>
        <w:pStyle w:val="TH"/>
        <w:ind w:left="567"/>
      </w:pPr>
      <w:r w:rsidRPr="005B00C6">
        <w:t xml:space="preserve">Table A.4.3.2B.2.3.12-1: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B00C6" w:rsidRDefault="006E2774" w:rsidP="006E2774">
            <w:pPr>
              <w:pStyle w:val="TAH"/>
            </w:pPr>
            <w:r w:rsidRPr="005B00C6">
              <w:t>Comments</w:t>
            </w:r>
          </w:p>
        </w:tc>
      </w:tr>
      <w:tr w:rsidR="006E2774" w:rsidRPr="005B00C6"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B00C6" w:rsidRDefault="006E2774" w:rsidP="006E2774">
            <w:pPr>
              <w:pStyle w:val="TAL"/>
            </w:pPr>
            <w:r w:rsidRPr="005B00C6">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B00C6" w:rsidRDefault="006E2774" w:rsidP="006E2774">
            <w:pPr>
              <w:pStyle w:val="TAC"/>
            </w:pPr>
            <w:r w:rsidRPr="005B00C6">
              <w:t>36.101, 5.6A.1</w:t>
            </w:r>
          </w:p>
          <w:p w14:paraId="2251AF7E" w14:textId="77777777" w:rsidR="006E2774" w:rsidRPr="005B00C6" w:rsidRDefault="006E2774" w:rsidP="006E2774">
            <w:pPr>
              <w:pStyle w:val="TAC"/>
            </w:pPr>
            <w:r w:rsidRPr="005B00C6">
              <w:t>38.101-1, 5.3A.5</w:t>
            </w:r>
          </w:p>
          <w:p w14:paraId="32C63C08" w14:textId="77777777" w:rsidR="006E2774" w:rsidRPr="005B00C6" w:rsidRDefault="006E2774" w:rsidP="006E2774">
            <w:pPr>
              <w:pStyle w:val="TAC"/>
            </w:pPr>
            <w:r w:rsidRPr="005B00C6">
              <w:t>38.101-2, 5.3A.4</w:t>
            </w:r>
          </w:p>
          <w:p w14:paraId="79F9CEC7"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B00C6" w:rsidRDefault="006E2774" w:rsidP="006E2774">
            <w:pPr>
              <w:pStyle w:val="TAL"/>
            </w:pPr>
            <w:r w:rsidRPr="005B00C6">
              <w:t>pc_</w:t>
            </w:r>
            <w:r w:rsidRPr="005B00C6">
              <w:rPr>
                <w:lang w:eastAsia="zh-CN"/>
              </w:rPr>
              <w:t>D</w:t>
            </w:r>
            <w:r w:rsidRPr="005B00C6">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B00C6" w:rsidRDefault="006E2774" w:rsidP="006E2774">
            <w:pPr>
              <w:pStyle w:val="TAL"/>
            </w:pPr>
          </w:p>
        </w:tc>
      </w:tr>
      <w:tr w:rsidR="006E2774" w:rsidRPr="005B00C6"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B00C6" w:rsidRDefault="006E2774" w:rsidP="006E2774">
            <w:pPr>
              <w:pStyle w:val="TAL"/>
            </w:pPr>
            <w:r w:rsidRPr="005B00C6">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B00C6" w:rsidRDefault="006E2774" w:rsidP="006E2774">
            <w:pPr>
              <w:pStyle w:val="TAC"/>
            </w:pPr>
            <w:r w:rsidRPr="005B00C6">
              <w:t>36.101, 5.6A.1</w:t>
            </w:r>
          </w:p>
          <w:p w14:paraId="3BB42994" w14:textId="77777777" w:rsidR="006E2774" w:rsidRPr="005B00C6" w:rsidRDefault="006E2774" w:rsidP="006E2774">
            <w:pPr>
              <w:pStyle w:val="TAC"/>
            </w:pPr>
            <w:r w:rsidRPr="005B00C6">
              <w:t>38.101-1, 5.3A.5</w:t>
            </w:r>
          </w:p>
          <w:p w14:paraId="09ABDC93" w14:textId="77777777" w:rsidR="006E2774" w:rsidRPr="005B00C6" w:rsidRDefault="006E2774" w:rsidP="006E2774">
            <w:pPr>
              <w:pStyle w:val="TAC"/>
            </w:pPr>
            <w:r w:rsidRPr="005B00C6">
              <w:t>38.101-2, 5.3A.4</w:t>
            </w:r>
          </w:p>
          <w:p w14:paraId="2139A3A9"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B00C6" w:rsidRDefault="006E2774" w:rsidP="006E2774">
            <w:pPr>
              <w:pStyle w:val="TAL"/>
            </w:pPr>
            <w:r w:rsidRPr="005B00C6">
              <w:t>pc_</w:t>
            </w:r>
            <w:r w:rsidRPr="005B00C6">
              <w:rPr>
                <w:lang w:eastAsia="zh-CN"/>
              </w:rPr>
              <w:t>D</w:t>
            </w:r>
            <w:r w:rsidRPr="005B00C6">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B00C6" w:rsidRDefault="006E2774" w:rsidP="006E2774">
            <w:pPr>
              <w:pStyle w:val="TAL"/>
            </w:pPr>
          </w:p>
        </w:tc>
      </w:tr>
      <w:tr w:rsidR="006E2774" w:rsidRPr="005B00C6"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B00C6" w:rsidRDefault="006E2774" w:rsidP="006E2774">
            <w:pPr>
              <w:pStyle w:val="TAL"/>
            </w:pPr>
            <w:r w:rsidRPr="005B00C6">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B00C6" w:rsidRDefault="006E2774" w:rsidP="006E2774">
            <w:pPr>
              <w:pStyle w:val="TAC"/>
            </w:pPr>
            <w:r w:rsidRPr="005B00C6">
              <w:t>36.101, 5.6A.1</w:t>
            </w:r>
          </w:p>
          <w:p w14:paraId="3C08412C" w14:textId="77777777" w:rsidR="006E2774" w:rsidRPr="005B00C6" w:rsidRDefault="006E2774" w:rsidP="006E2774">
            <w:pPr>
              <w:pStyle w:val="TAC"/>
            </w:pPr>
            <w:r w:rsidRPr="005B00C6">
              <w:t>38.101-1, 5.3A.5</w:t>
            </w:r>
          </w:p>
          <w:p w14:paraId="23B8F6A0" w14:textId="77777777" w:rsidR="006E2774" w:rsidRPr="005B00C6" w:rsidRDefault="006E2774" w:rsidP="006E2774">
            <w:pPr>
              <w:pStyle w:val="TAC"/>
            </w:pPr>
            <w:r w:rsidRPr="005B00C6">
              <w:t>38.101-2, 5.3A.4</w:t>
            </w:r>
          </w:p>
          <w:p w14:paraId="09DA101A"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B00C6" w:rsidRDefault="006E2774" w:rsidP="006E2774">
            <w:pPr>
              <w:pStyle w:val="TAL"/>
            </w:pPr>
            <w:r w:rsidRPr="005B00C6">
              <w:t>pc_</w:t>
            </w:r>
            <w:r w:rsidRPr="005B00C6">
              <w:rPr>
                <w:lang w:eastAsia="zh-CN"/>
              </w:rPr>
              <w:t>D</w:t>
            </w:r>
            <w:r w:rsidRPr="005B00C6">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B00C6" w:rsidRDefault="006E2774" w:rsidP="006E2774">
            <w:pPr>
              <w:pStyle w:val="TAL"/>
            </w:pPr>
          </w:p>
        </w:tc>
      </w:tr>
      <w:tr w:rsidR="006E2774" w:rsidRPr="005B00C6"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B00C6" w:rsidRDefault="00980FAE"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B00C6" w:rsidRDefault="006E2774" w:rsidP="006E2774">
            <w:pPr>
              <w:pStyle w:val="TAL"/>
            </w:pPr>
            <w:r w:rsidRPr="005B00C6">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B00C6" w:rsidRDefault="006E2774" w:rsidP="006E2774">
            <w:pPr>
              <w:pStyle w:val="TAC"/>
            </w:pPr>
            <w:r w:rsidRPr="005B00C6">
              <w:t>36.101, 5.6A.1</w:t>
            </w:r>
          </w:p>
          <w:p w14:paraId="6F5A9850" w14:textId="77777777" w:rsidR="006E2774" w:rsidRPr="005B00C6" w:rsidRDefault="006E2774" w:rsidP="006E2774">
            <w:pPr>
              <w:pStyle w:val="TAC"/>
            </w:pPr>
            <w:r w:rsidRPr="005B00C6">
              <w:t>38.101-1, 5.3A.5</w:t>
            </w:r>
          </w:p>
          <w:p w14:paraId="01922C5A" w14:textId="77777777" w:rsidR="006E2774" w:rsidRPr="005B00C6" w:rsidRDefault="006E2774" w:rsidP="006E2774">
            <w:pPr>
              <w:pStyle w:val="TAC"/>
            </w:pPr>
            <w:r w:rsidRPr="005B00C6">
              <w:t>38.101-2, 5.3A.4</w:t>
            </w:r>
          </w:p>
          <w:p w14:paraId="5FBC32C3"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B00C6" w:rsidRDefault="006E2774" w:rsidP="006E2774">
            <w:pPr>
              <w:pStyle w:val="TAL"/>
            </w:pPr>
            <w:r w:rsidRPr="005B00C6">
              <w:t>pc_</w:t>
            </w:r>
            <w:r w:rsidRPr="005B00C6">
              <w:rPr>
                <w:lang w:eastAsia="zh-CN"/>
              </w:rPr>
              <w:t>D</w:t>
            </w:r>
            <w:r w:rsidRPr="005B00C6">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B00C6" w:rsidRDefault="006E2774" w:rsidP="006E2774">
            <w:pPr>
              <w:pStyle w:val="TAL"/>
            </w:pPr>
          </w:p>
        </w:tc>
      </w:tr>
    </w:tbl>
    <w:p w14:paraId="6999645C" w14:textId="77777777" w:rsidR="006E2774" w:rsidRPr="005B00C6" w:rsidRDefault="006E2774" w:rsidP="006E2774"/>
    <w:p w14:paraId="3CAC1888" w14:textId="77777777" w:rsidR="006E2774" w:rsidRPr="005B00C6" w:rsidRDefault="006E2774" w:rsidP="006E2774">
      <w:pPr>
        <w:pStyle w:val="TH"/>
        <w:ind w:left="567"/>
      </w:pPr>
      <w:r w:rsidRPr="005B00C6">
        <w:t>Table A.4.3.2B.2.3.12-1a: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B00C6" w:rsidRDefault="006E2774" w:rsidP="007A14A3">
            <w:pPr>
              <w:pStyle w:val="TAH"/>
            </w:pPr>
            <w:r w:rsidRPr="005B00C6">
              <w:t>Comments</w:t>
            </w:r>
          </w:p>
        </w:tc>
      </w:tr>
      <w:tr w:rsidR="006E2774" w:rsidRPr="005B00C6"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B00C6" w:rsidRDefault="006E2774" w:rsidP="007A14A3">
            <w:pPr>
              <w:pStyle w:val="TAL"/>
            </w:pPr>
            <w:r w:rsidRPr="005B00C6">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B00C6" w:rsidRDefault="006E2774" w:rsidP="007A14A3">
            <w:pPr>
              <w:pStyle w:val="TAC"/>
            </w:pPr>
            <w:r w:rsidRPr="005B00C6">
              <w:t>36.101, 5.6A.1</w:t>
            </w:r>
          </w:p>
          <w:p w14:paraId="3002FD40" w14:textId="77777777" w:rsidR="006E2774" w:rsidRPr="005B00C6" w:rsidRDefault="006E2774" w:rsidP="007A14A3">
            <w:pPr>
              <w:pStyle w:val="TAC"/>
            </w:pPr>
            <w:r w:rsidRPr="005B00C6">
              <w:t>38.101-1, 5.3A.5</w:t>
            </w:r>
          </w:p>
          <w:p w14:paraId="7DBA5043" w14:textId="77777777" w:rsidR="006E2774" w:rsidRPr="005B00C6" w:rsidRDefault="006E2774" w:rsidP="007A14A3">
            <w:pPr>
              <w:pStyle w:val="TAC"/>
            </w:pPr>
            <w:r w:rsidRPr="005B00C6">
              <w:t>38.101-2, 5.3A.4</w:t>
            </w:r>
          </w:p>
          <w:p w14:paraId="6FA60AF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B00C6" w:rsidRDefault="006E2774" w:rsidP="007A14A3">
            <w:pPr>
              <w:pStyle w:val="TAL"/>
            </w:pPr>
          </w:p>
        </w:tc>
      </w:tr>
      <w:tr w:rsidR="006E2774" w:rsidRPr="005B00C6"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B00C6" w:rsidRDefault="006E2774" w:rsidP="007A14A3">
            <w:pPr>
              <w:pStyle w:val="TAL"/>
            </w:pPr>
            <w:r w:rsidRPr="005B00C6">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B00C6" w:rsidRDefault="006E2774" w:rsidP="007A14A3">
            <w:pPr>
              <w:pStyle w:val="TAC"/>
            </w:pPr>
            <w:r w:rsidRPr="005B00C6">
              <w:t>36.101, 5.6A.1</w:t>
            </w:r>
          </w:p>
          <w:p w14:paraId="2A43A324" w14:textId="77777777" w:rsidR="006E2774" w:rsidRPr="005B00C6" w:rsidRDefault="006E2774" w:rsidP="007A14A3">
            <w:pPr>
              <w:pStyle w:val="TAC"/>
            </w:pPr>
            <w:r w:rsidRPr="005B00C6">
              <w:t>38.101-1, 5.3A.5</w:t>
            </w:r>
          </w:p>
          <w:p w14:paraId="7FD661AF" w14:textId="77777777" w:rsidR="006E2774" w:rsidRPr="005B00C6" w:rsidRDefault="006E2774" w:rsidP="007A14A3">
            <w:pPr>
              <w:pStyle w:val="TAC"/>
            </w:pPr>
            <w:r w:rsidRPr="005B00C6">
              <w:t>38.101-2, 5.3A.4</w:t>
            </w:r>
          </w:p>
          <w:p w14:paraId="5E6E6CF6"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B00C6" w:rsidRDefault="006E2774" w:rsidP="007A14A3">
            <w:pPr>
              <w:pStyle w:val="TAC"/>
            </w:pPr>
            <w:r w:rsidRPr="005B00C6">
              <w:t>pc_</w:t>
            </w:r>
            <w:r w:rsidRPr="005B00C6">
              <w:rPr>
                <w:lang w:eastAsia="zh-CN"/>
              </w:rPr>
              <w:t>U</w:t>
            </w:r>
            <w:r w:rsidRPr="005B00C6">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B00C6" w:rsidRDefault="006E2774" w:rsidP="007A14A3">
            <w:pPr>
              <w:pStyle w:val="TAL"/>
            </w:pPr>
          </w:p>
        </w:tc>
      </w:tr>
      <w:tr w:rsidR="006E2774" w:rsidRPr="005B00C6"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B00C6" w:rsidRDefault="006E2774" w:rsidP="007A14A3">
            <w:pPr>
              <w:pStyle w:val="TAL"/>
            </w:pPr>
            <w:r w:rsidRPr="005B00C6">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B00C6" w:rsidRDefault="006E2774" w:rsidP="007A14A3">
            <w:pPr>
              <w:pStyle w:val="TAC"/>
            </w:pPr>
            <w:r w:rsidRPr="005B00C6">
              <w:t>36.101, 5.6A.1</w:t>
            </w:r>
          </w:p>
          <w:p w14:paraId="0921D7CF" w14:textId="77777777" w:rsidR="006E2774" w:rsidRPr="005B00C6" w:rsidRDefault="006E2774" w:rsidP="007A14A3">
            <w:pPr>
              <w:pStyle w:val="TAC"/>
            </w:pPr>
            <w:r w:rsidRPr="005B00C6">
              <w:t>38.101-1, 5.3A.5</w:t>
            </w:r>
          </w:p>
          <w:p w14:paraId="7260C822" w14:textId="77777777" w:rsidR="006E2774" w:rsidRPr="005B00C6" w:rsidRDefault="006E2774" w:rsidP="007A14A3">
            <w:pPr>
              <w:pStyle w:val="TAC"/>
            </w:pPr>
            <w:r w:rsidRPr="005B00C6">
              <w:t>38.101-2, 5.3A.4</w:t>
            </w:r>
          </w:p>
          <w:p w14:paraId="05EAB971"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B00C6" w:rsidRDefault="006E2774" w:rsidP="007A14A3">
            <w:pPr>
              <w:pStyle w:val="TAC"/>
            </w:pPr>
            <w:r w:rsidRPr="005B00C6">
              <w:t>pc_</w:t>
            </w:r>
            <w:r w:rsidRPr="005B00C6">
              <w:rPr>
                <w:lang w:eastAsia="zh-CN"/>
              </w:rPr>
              <w:t>U</w:t>
            </w:r>
            <w:r w:rsidRPr="005B00C6">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B00C6" w:rsidRDefault="006E2774" w:rsidP="007A14A3">
            <w:pPr>
              <w:pStyle w:val="TAL"/>
            </w:pPr>
          </w:p>
        </w:tc>
      </w:tr>
      <w:tr w:rsidR="006E2774" w:rsidRPr="005B00C6"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B00C6" w:rsidRDefault="006E2774" w:rsidP="007A14A3">
            <w:pPr>
              <w:pStyle w:val="TAL"/>
            </w:pPr>
            <w:r w:rsidRPr="005B00C6">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B00C6" w:rsidRDefault="006E2774" w:rsidP="007A14A3">
            <w:pPr>
              <w:pStyle w:val="TAC"/>
            </w:pPr>
            <w:r w:rsidRPr="005B00C6">
              <w:t>36.101, 5.6A.1</w:t>
            </w:r>
          </w:p>
          <w:p w14:paraId="71CC9F5B" w14:textId="77777777" w:rsidR="006E2774" w:rsidRPr="005B00C6" w:rsidRDefault="006E2774" w:rsidP="007A14A3">
            <w:pPr>
              <w:pStyle w:val="TAC"/>
            </w:pPr>
            <w:r w:rsidRPr="005B00C6">
              <w:t>38.101-1, 5.3A.5</w:t>
            </w:r>
          </w:p>
          <w:p w14:paraId="520A66F0" w14:textId="77777777" w:rsidR="006E2774" w:rsidRPr="005B00C6" w:rsidRDefault="006E2774" w:rsidP="007A14A3">
            <w:pPr>
              <w:pStyle w:val="TAC"/>
            </w:pPr>
            <w:r w:rsidRPr="005B00C6">
              <w:t>38.101-2, 5.3A.4</w:t>
            </w:r>
          </w:p>
          <w:p w14:paraId="741BD46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B00C6" w:rsidRDefault="006E2774" w:rsidP="007A14A3">
            <w:pPr>
              <w:pStyle w:val="TAC"/>
            </w:pPr>
            <w:r w:rsidRPr="005B00C6">
              <w:t>pc_</w:t>
            </w:r>
            <w:r w:rsidRPr="005B00C6">
              <w:rPr>
                <w:lang w:eastAsia="zh-CN"/>
              </w:rPr>
              <w:t>U</w:t>
            </w:r>
            <w:r w:rsidRPr="005B00C6">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B00C6" w:rsidRDefault="006E2774" w:rsidP="007A14A3">
            <w:pPr>
              <w:pStyle w:val="TAL"/>
            </w:pPr>
          </w:p>
        </w:tc>
      </w:tr>
      <w:tr w:rsidR="006E2774" w:rsidRPr="005B00C6"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B00C6" w:rsidRDefault="006E2774" w:rsidP="007A14A3">
            <w:pPr>
              <w:pStyle w:val="TAL"/>
            </w:pPr>
            <w:r w:rsidRPr="005B00C6">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B00C6" w:rsidRDefault="006E2774" w:rsidP="007A14A3">
            <w:pPr>
              <w:pStyle w:val="TAC"/>
            </w:pPr>
            <w:r w:rsidRPr="005B00C6">
              <w:t>36.101, 5.6A.1</w:t>
            </w:r>
          </w:p>
          <w:p w14:paraId="007362D0" w14:textId="77777777" w:rsidR="006E2774" w:rsidRPr="005B00C6" w:rsidRDefault="006E2774" w:rsidP="007A14A3">
            <w:pPr>
              <w:pStyle w:val="TAC"/>
            </w:pPr>
            <w:r w:rsidRPr="005B00C6">
              <w:t>38.101-1, 5.3A.5</w:t>
            </w:r>
          </w:p>
          <w:p w14:paraId="65A2636B" w14:textId="77777777" w:rsidR="006E2774" w:rsidRPr="005B00C6" w:rsidRDefault="006E2774" w:rsidP="007A14A3">
            <w:pPr>
              <w:pStyle w:val="TAC"/>
            </w:pPr>
            <w:r w:rsidRPr="005B00C6">
              <w:t>38.101-2, 5.3A.4</w:t>
            </w:r>
          </w:p>
          <w:p w14:paraId="21CCFB9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B00C6" w:rsidRDefault="006E2774" w:rsidP="007A14A3">
            <w:pPr>
              <w:pStyle w:val="TAC"/>
            </w:pPr>
            <w:r w:rsidRPr="005B00C6">
              <w:t>pc_</w:t>
            </w:r>
            <w:r w:rsidRPr="005B00C6">
              <w:rPr>
                <w:lang w:eastAsia="zh-CN"/>
              </w:rPr>
              <w:t>U</w:t>
            </w:r>
            <w:r w:rsidRPr="005B00C6">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B00C6" w:rsidRDefault="006E2774" w:rsidP="007A14A3">
            <w:pPr>
              <w:pStyle w:val="TAL"/>
            </w:pPr>
          </w:p>
        </w:tc>
      </w:tr>
      <w:tr w:rsidR="006E2774" w:rsidRPr="005B00C6"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B00C6" w:rsidRDefault="006E2774" w:rsidP="007A14A3">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B00C6" w:rsidRDefault="006E2774" w:rsidP="007A14A3">
            <w:pPr>
              <w:pStyle w:val="TAL"/>
            </w:pPr>
            <w:r w:rsidRPr="005B00C6">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B00C6" w:rsidRDefault="006E2774" w:rsidP="007A14A3">
            <w:pPr>
              <w:pStyle w:val="TAC"/>
            </w:pPr>
            <w:r w:rsidRPr="005B00C6">
              <w:t>36.101, 5.6A.1</w:t>
            </w:r>
          </w:p>
          <w:p w14:paraId="121392C1" w14:textId="77777777" w:rsidR="006E2774" w:rsidRPr="005B00C6" w:rsidRDefault="006E2774" w:rsidP="007A14A3">
            <w:pPr>
              <w:pStyle w:val="TAC"/>
            </w:pPr>
            <w:r w:rsidRPr="005B00C6">
              <w:t>38.101-1, 5.3A.5</w:t>
            </w:r>
          </w:p>
          <w:p w14:paraId="13F19F1A" w14:textId="77777777" w:rsidR="006E2774" w:rsidRPr="005B00C6" w:rsidRDefault="006E2774" w:rsidP="007A14A3">
            <w:pPr>
              <w:pStyle w:val="TAC"/>
            </w:pPr>
            <w:r w:rsidRPr="005B00C6">
              <w:t>38.101-2, 5.3A.4</w:t>
            </w:r>
          </w:p>
          <w:p w14:paraId="377169A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B00C6" w:rsidRDefault="006E2774" w:rsidP="007A14A3">
            <w:pPr>
              <w:pStyle w:val="TAC"/>
            </w:pPr>
            <w:r w:rsidRPr="005B00C6">
              <w:t>pc_</w:t>
            </w:r>
            <w:r w:rsidRPr="005B00C6">
              <w:rPr>
                <w:lang w:eastAsia="zh-CN"/>
              </w:rPr>
              <w:t>U</w:t>
            </w:r>
            <w:r w:rsidRPr="005B00C6">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B00C6" w:rsidRDefault="006E2774" w:rsidP="007A14A3">
            <w:pPr>
              <w:pStyle w:val="TAL"/>
            </w:pPr>
          </w:p>
        </w:tc>
      </w:tr>
      <w:tr w:rsidR="006E2774" w:rsidRPr="005B00C6"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B00C6" w:rsidRDefault="006E2774" w:rsidP="007A14A3">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B00C6" w:rsidRDefault="006E2774" w:rsidP="007A14A3">
            <w:pPr>
              <w:pStyle w:val="TAL"/>
            </w:pPr>
            <w:r w:rsidRPr="005B00C6">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B00C6" w:rsidRDefault="006E2774" w:rsidP="007A14A3">
            <w:pPr>
              <w:pStyle w:val="TAC"/>
            </w:pPr>
            <w:r w:rsidRPr="005B00C6">
              <w:t>36.101, 5.6A.1</w:t>
            </w:r>
          </w:p>
          <w:p w14:paraId="4BCF28B1" w14:textId="77777777" w:rsidR="006E2774" w:rsidRPr="005B00C6" w:rsidRDefault="006E2774" w:rsidP="007A14A3">
            <w:pPr>
              <w:pStyle w:val="TAC"/>
            </w:pPr>
            <w:r w:rsidRPr="005B00C6">
              <w:t>38.101-1, 5.3A.5</w:t>
            </w:r>
          </w:p>
          <w:p w14:paraId="6558F8EC" w14:textId="77777777" w:rsidR="006E2774" w:rsidRPr="005B00C6" w:rsidRDefault="006E2774" w:rsidP="007A14A3">
            <w:pPr>
              <w:pStyle w:val="TAC"/>
            </w:pPr>
            <w:r w:rsidRPr="005B00C6">
              <w:t>38.101-2, 5.3A.4</w:t>
            </w:r>
          </w:p>
          <w:p w14:paraId="215261C8"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B00C6" w:rsidRDefault="006E2774" w:rsidP="007A14A3">
            <w:pPr>
              <w:pStyle w:val="TAC"/>
            </w:pPr>
            <w:r w:rsidRPr="005B00C6">
              <w:t>pc_</w:t>
            </w:r>
            <w:r w:rsidRPr="005B00C6">
              <w:rPr>
                <w:lang w:eastAsia="zh-CN"/>
              </w:rPr>
              <w:t>U</w:t>
            </w:r>
            <w:r w:rsidRPr="005B00C6">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B00C6" w:rsidRDefault="006E2774" w:rsidP="007A14A3">
            <w:pPr>
              <w:pStyle w:val="TAL"/>
            </w:pPr>
          </w:p>
        </w:tc>
      </w:tr>
      <w:tr w:rsidR="006E2774" w:rsidRPr="005B00C6"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B00C6" w:rsidRDefault="006E2774" w:rsidP="007A14A3">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B00C6" w:rsidRDefault="006E2774" w:rsidP="007A14A3">
            <w:pPr>
              <w:pStyle w:val="TAL"/>
            </w:pPr>
            <w:r w:rsidRPr="005B00C6">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B00C6" w:rsidRDefault="006E2774" w:rsidP="007A14A3">
            <w:pPr>
              <w:pStyle w:val="TAC"/>
            </w:pPr>
            <w:r w:rsidRPr="005B00C6">
              <w:t>36.101, 5.6A.1</w:t>
            </w:r>
          </w:p>
          <w:p w14:paraId="10A035C8" w14:textId="77777777" w:rsidR="006E2774" w:rsidRPr="005B00C6" w:rsidRDefault="006E2774" w:rsidP="007A14A3">
            <w:pPr>
              <w:pStyle w:val="TAC"/>
            </w:pPr>
            <w:r w:rsidRPr="005B00C6">
              <w:t>38.101-1, 5.3A.5</w:t>
            </w:r>
          </w:p>
          <w:p w14:paraId="6D3BF8BE" w14:textId="77777777" w:rsidR="006E2774" w:rsidRPr="005B00C6" w:rsidRDefault="006E2774" w:rsidP="007A14A3">
            <w:pPr>
              <w:pStyle w:val="TAC"/>
            </w:pPr>
            <w:r w:rsidRPr="005B00C6">
              <w:t>38.101-2, 5.3A.4</w:t>
            </w:r>
          </w:p>
          <w:p w14:paraId="30C28EFB"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B00C6" w:rsidRDefault="006E2774" w:rsidP="007A14A3">
            <w:pPr>
              <w:pStyle w:val="TAC"/>
            </w:pPr>
            <w:r w:rsidRPr="005B00C6">
              <w:t>pc_</w:t>
            </w:r>
            <w:r w:rsidRPr="005B00C6">
              <w:rPr>
                <w:lang w:eastAsia="zh-CN"/>
              </w:rPr>
              <w:t>U</w:t>
            </w:r>
            <w:r w:rsidRPr="005B00C6">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B00C6" w:rsidRDefault="006E2774" w:rsidP="007A14A3">
            <w:pPr>
              <w:pStyle w:val="TAL"/>
            </w:pPr>
          </w:p>
        </w:tc>
      </w:tr>
    </w:tbl>
    <w:p w14:paraId="284E482F" w14:textId="77777777" w:rsidR="003B47E4" w:rsidRPr="005B00C6" w:rsidRDefault="003B47E4" w:rsidP="003B47E4"/>
    <w:p w14:paraId="5E33FFE0" w14:textId="77777777" w:rsidR="003B47E4" w:rsidRPr="005B00C6" w:rsidRDefault="003B47E4" w:rsidP="003B47E4">
      <w:pPr>
        <w:pStyle w:val="TH"/>
        <w:ind w:left="567"/>
      </w:pPr>
      <w:r w:rsidRPr="005B00C6">
        <w:t xml:space="preserve">Table A.4.3.2B.2.3.12-2: Supported Inter-band </w:t>
      </w:r>
      <w:r w:rsidR="008D757E" w:rsidRPr="005B00C6">
        <w:t xml:space="preserve">EN-DC </w:t>
      </w:r>
      <w:r w:rsidRPr="005B00C6">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5B00C6" w:rsidRDefault="001F3FDE" w:rsidP="001F77D3">
            <w:pPr>
              <w:pStyle w:val="TAL"/>
              <w:rPr>
                <w:rFonts w:eastAsia="PMingLiU"/>
                <w:lang w:eastAsia="ja-JP"/>
              </w:rPr>
            </w:pPr>
            <w:r w:rsidRPr="005B00C6">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5B00C6" w:rsidRDefault="001F3FDE" w:rsidP="001F77D3">
            <w:pPr>
              <w:keepNext/>
              <w:keepLines/>
              <w:spacing w:after="0"/>
              <w:jc w:val="center"/>
              <w:rPr>
                <w:rFonts w:ascii="Arial" w:eastAsia="PMingLiU" w:hAnsi="Arial"/>
                <w:sz w:val="18"/>
              </w:rPr>
            </w:pPr>
          </w:p>
        </w:tc>
      </w:tr>
      <w:tr w:rsidR="001F3FDE" w:rsidRPr="005B00C6"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5B00C6" w:rsidRDefault="001F3FDE" w:rsidP="001F77D3">
            <w:pPr>
              <w:pStyle w:val="TAL"/>
              <w:rPr>
                <w:rFonts w:eastAsia="PMingLiU"/>
                <w:lang w:eastAsia="ja-JP"/>
              </w:rPr>
            </w:pPr>
            <w:r w:rsidRPr="005B00C6">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5B00C6" w:rsidRDefault="001F3FDE" w:rsidP="001F77D3">
            <w:pPr>
              <w:keepNext/>
              <w:keepLines/>
              <w:spacing w:after="0"/>
              <w:jc w:val="center"/>
              <w:rPr>
                <w:rFonts w:ascii="Arial" w:eastAsia="PMingLiU" w:hAnsi="Arial"/>
                <w:sz w:val="18"/>
              </w:rPr>
            </w:pPr>
          </w:p>
        </w:tc>
      </w:tr>
      <w:tr w:rsidR="001F3FDE" w:rsidRPr="005B00C6"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5B00C6" w:rsidRDefault="001F3FDE" w:rsidP="001F77D3">
            <w:pPr>
              <w:pStyle w:val="TAL"/>
              <w:rPr>
                <w:rFonts w:eastAsia="PMingLiU"/>
                <w:lang w:eastAsia="ja-JP"/>
              </w:rPr>
            </w:pPr>
            <w:r w:rsidRPr="005B00C6">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5B00C6" w:rsidRDefault="001F3FDE" w:rsidP="001F77D3">
            <w:pPr>
              <w:keepNext/>
              <w:keepLines/>
              <w:spacing w:after="0"/>
              <w:jc w:val="center"/>
              <w:rPr>
                <w:rFonts w:ascii="Arial" w:eastAsia="PMingLiU" w:hAnsi="Arial"/>
                <w:sz w:val="18"/>
              </w:rPr>
            </w:pPr>
          </w:p>
        </w:tc>
      </w:tr>
      <w:tr w:rsidR="001F3FDE" w:rsidRPr="005B00C6"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5B00C6" w:rsidRDefault="001F3FDE" w:rsidP="001F77D3">
            <w:pPr>
              <w:pStyle w:val="TAL"/>
              <w:rPr>
                <w:rFonts w:eastAsia="PMingLiU"/>
                <w:lang w:eastAsia="ja-JP"/>
              </w:rPr>
            </w:pPr>
            <w:r w:rsidRPr="005B00C6">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5B00C6" w:rsidRDefault="001F3FDE" w:rsidP="001F77D3">
            <w:pPr>
              <w:keepNext/>
              <w:keepLines/>
              <w:spacing w:after="0"/>
              <w:jc w:val="center"/>
              <w:rPr>
                <w:rFonts w:ascii="Arial" w:eastAsia="PMingLiU" w:hAnsi="Arial"/>
                <w:sz w:val="18"/>
              </w:rPr>
            </w:pPr>
          </w:p>
        </w:tc>
      </w:tr>
      <w:tr w:rsidR="001F3FDE" w:rsidRPr="005B00C6"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5.5B.6.3-1</w:t>
            </w:r>
            <w:r w:rsidRPr="005B00C6">
              <w:rPr>
                <w:rFonts w:eastAsia="PMingLiU"/>
              </w:rPr>
              <w:t>, e.g. ‘</w:t>
            </w:r>
            <w:r w:rsidRPr="005B00C6">
              <w:t>DC_1A-3A_n78A-n257G’</w:t>
            </w:r>
            <w:r w:rsidRPr="005B00C6">
              <w:rPr>
                <w:rFonts w:eastAsia="PMingLiU"/>
              </w:rPr>
              <w:t xml:space="preserve"> indicates EN-DC operation on E-UTRA CA configuration CA_1A-3A with E-UTRA DL Bandwidth Class A for all the E-UTRA bands 1 and 3 and </w:t>
            </w:r>
            <w:r w:rsidRPr="005B00C6">
              <w:rPr>
                <w:rFonts w:eastAsia="PMingLiU"/>
                <w:lang w:eastAsia="zh-CN"/>
              </w:rPr>
              <w:t>NR</w:t>
            </w:r>
            <w:r w:rsidRPr="005B00C6">
              <w:rPr>
                <w:rFonts w:eastAsia="PMingLiU"/>
              </w:rPr>
              <w:t xml:space="preserve"> bands n78 and </w:t>
            </w:r>
            <w:r w:rsidRPr="005B00C6">
              <w:rPr>
                <w:rFonts w:eastAsia="PMingLiU"/>
                <w:lang w:eastAsia="zh-CN"/>
              </w:rPr>
              <w:t>n257</w:t>
            </w:r>
            <w:r w:rsidRPr="005B00C6">
              <w:rPr>
                <w:rFonts w:eastAsia="PMingLiU"/>
              </w:rPr>
              <w:t xml:space="preserve"> with NR DL CA Bandwidth Class A and G respectively.</w:t>
            </w:r>
          </w:p>
        </w:tc>
      </w:tr>
    </w:tbl>
    <w:p w14:paraId="1DB4B8FA" w14:textId="77777777" w:rsidR="003B47E4" w:rsidRPr="005B00C6" w:rsidRDefault="003B47E4" w:rsidP="003B47E4"/>
    <w:p w14:paraId="39290AFD" w14:textId="77777777" w:rsidR="003B47E4" w:rsidRPr="005B00C6" w:rsidRDefault="003B47E4" w:rsidP="003B47E4">
      <w:pPr>
        <w:pStyle w:val="Heading6"/>
      </w:pPr>
      <w:bookmarkStart w:id="897" w:name="_Toc27410931"/>
      <w:bookmarkStart w:id="898" w:name="_Toc36039444"/>
      <w:bookmarkStart w:id="899" w:name="_Toc43838804"/>
      <w:bookmarkStart w:id="900" w:name="_Toc51772961"/>
      <w:bookmarkStart w:id="901" w:name="_Toc58245168"/>
      <w:bookmarkStart w:id="902" w:name="_Toc68089617"/>
      <w:bookmarkStart w:id="903" w:name="_Toc69067738"/>
      <w:bookmarkStart w:id="904" w:name="_Toc75383286"/>
      <w:bookmarkStart w:id="905" w:name="_Toc83706934"/>
      <w:bookmarkStart w:id="906" w:name="_Toc90491639"/>
      <w:bookmarkStart w:id="907" w:name="_Toc100147733"/>
      <w:bookmarkStart w:id="908" w:name="_Toc106741005"/>
      <w:bookmarkStart w:id="909" w:name="_Toc114916361"/>
      <w:bookmarkStart w:id="910" w:name="_Toc124016773"/>
      <w:r w:rsidRPr="005B00C6">
        <w:t>A.4.3.2B.2.3.13</w:t>
      </w:r>
      <w:r w:rsidRPr="005B00C6">
        <w:tab/>
        <w:t>Inter-band</w:t>
      </w:r>
      <w:r w:rsidR="008D757E" w:rsidRPr="005B00C6">
        <w:t xml:space="preserve"> EN-DC</w:t>
      </w:r>
      <w:r w:rsidRPr="005B00C6">
        <w:t xml:space="preserve"> including FR1 and FR2 (five bands)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76976BC7" w14:textId="77777777" w:rsidR="003B47E4" w:rsidRPr="005B00C6" w:rsidRDefault="003B47E4" w:rsidP="003B47E4">
      <w:pPr>
        <w:pStyle w:val="TH"/>
        <w:ind w:left="567"/>
      </w:pPr>
      <w:r w:rsidRPr="005B00C6">
        <w:t xml:space="preserve">Table A.4.3.2B.2.3.13-1: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 xml:space="preserve">EN-DC </w:t>
      </w:r>
      <w:r w:rsidRPr="005B00C6">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B00C6" w:rsidRDefault="006E2774" w:rsidP="006E2774">
            <w:pPr>
              <w:pStyle w:val="TAH"/>
            </w:pPr>
            <w:r w:rsidRPr="005B00C6">
              <w:t>Comments</w:t>
            </w:r>
          </w:p>
        </w:tc>
      </w:tr>
      <w:tr w:rsidR="006E2774" w:rsidRPr="005B00C6"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B00C6" w:rsidRDefault="006E2774" w:rsidP="006E2774">
            <w:pPr>
              <w:pStyle w:val="TAL"/>
            </w:pPr>
          </w:p>
        </w:tc>
      </w:tr>
    </w:tbl>
    <w:p w14:paraId="72E39A19" w14:textId="77777777" w:rsidR="006E2774" w:rsidRPr="005B00C6" w:rsidRDefault="006E2774" w:rsidP="006E2774"/>
    <w:p w14:paraId="209BA0A7" w14:textId="77777777" w:rsidR="006E2774" w:rsidRPr="005B00C6" w:rsidRDefault="006E2774" w:rsidP="006E2774">
      <w:pPr>
        <w:pStyle w:val="TH"/>
        <w:ind w:left="567"/>
      </w:pPr>
      <w:r w:rsidRPr="005B00C6">
        <w:t>Table A.4.3.2B.2.3.13-1a: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B00C6" w:rsidRDefault="006E2774" w:rsidP="007A14A3">
            <w:pPr>
              <w:pStyle w:val="TAH"/>
            </w:pPr>
            <w:r w:rsidRPr="005B00C6">
              <w:t>Comments</w:t>
            </w:r>
          </w:p>
        </w:tc>
      </w:tr>
      <w:tr w:rsidR="006E2774" w:rsidRPr="005B00C6"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B00C6" w:rsidRDefault="006E2774" w:rsidP="007A14A3">
            <w:pPr>
              <w:pStyle w:val="TAL"/>
            </w:pPr>
          </w:p>
        </w:tc>
      </w:tr>
    </w:tbl>
    <w:p w14:paraId="331EBA84" w14:textId="77777777" w:rsidR="003B47E4" w:rsidRPr="005B00C6" w:rsidRDefault="003B47E4" w:rsidP="003B47E4"/>
    <w:p w14:paraId="3CE61838" w14:textId="77777777" w:rsidR="003B47E4" w:rsidRPr="005B00C6" w:rsidRDefault="003B47E4" w:rsidP="003B47E4">
      <w:pPr>
        <w:pStyle w:val="TH"/>
        <w:ind w:left="567"/>
      </w:pPr>
      <w:r w:rsidRPr="005B00C6">
        <w:t xml:space="preserve">Table A.4.3.2B.2.3.13-2: Supported Inter-band </w:t>
      </w:r>
      <w:r w:rsidR="008D757E" w:rsidRPr="005B00C6">
        <w:t xml:space="preserve">EN-DC </w:t>
      </w:r>
      <w:r w:rsidRPr="005B00C6">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5B00C6" w:rsidRDefault="001F3FDE" w:rsidP="001F77D3">
            <w:pPr>
              <w:pStyle w:val="TAL"/>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5B00C6"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5B00C6" w:rsidRDefault="001F3FDE" w:rsidP="001F77D3">
            <w:pPr>
              <w:keepNext/>
              <w:keepLines/>
              <w:spacing w:after="0"/>
              <w:jc w:val="center"/>
              <w:rPr>
                <w:rFonts w:ascii="Arial" w:eastAsia="PMingLiU" w:hAnsi="Arial"/>
                <w:sz w:val="18"/>
              </w:rPr>
            </w:pPr>
          </w:p>
        </w:tc>
      </w:tr>
    </w:tbl>
    <w:p w14:paraId="54D38BDB" w14:textId="77777777" w:rsidR="003B47E4" w:rsidRPr="005B00C6" w:rsidRDefault="003B47E4" w:rsidP="003B47E4"/>
    <w:p w14:paraId="52A92B39" w14:textId="77777777" w:rsidR="003B47E4" w:rsidRPr="005B00C6" w:rsidRDefault="003B47E4" w:rsidP="003B47E4">
      <w:pPr>
        <w:pStyle w:val="Heading6"/>
      </w:pPr>
      <w:bookmarkStart w:id="911" w:name="_Toc27410932"/>
      <w:bookmarkStart w:id="912" w:name="_Toc36039445"/>
      <w:bookmarkStart w:id="913" w:name="_Toc43838805"/>
      <w:bookmarkStart w:id="914" w:name="_Toc51772962"/>
      <w:bookmarkStart w:id="915" w:name="_Toc58245169"/>
      <w:bookmarkStart w:id="916" w:name="_Toc68089618"/>
      <w:bookmarkStart w:id="917" w:name="_Toc69067739"/>
      <w:bookmarkStart w:id="918" w:name="_Toc75383287"/>
      <w:bookmarkStart w:id="919" w:name="_Toc83706935"/>
      <w:bookmarkStart w:id="920" w:name="_Toc90491640"/>
      <w:bookmarkStart w:id="921" w:name="_Toc100147734"/>
      <w:bookmarkStart w:id="922" w:name="_Toc106741006"/>
      <w:bookmarkStart w:id="923" w:name="_Toc114916362"/>
      <w:bookmarkStart w:id="924" w:name="_Toc124016774"/>
      <w:r w:rsidRPr="005B00C6">
        <w:t>A.4.3.2B.2.3.14</w:t>
      </w:r>
      <w:r w:rsidRPr="005B00C6">
        <w:tab/>
        <w:t>Inter-band</w:t>
      </w:r>
      <w:r w:rsidR="008D757E" w:rsidRPr="005B00C6">
        <w:t xml:space="preserve"> EN-DC</w:t>
      </w:r>
      <w:r w:rsidRPr="005B00C6">
        <w:t xml:space="preserve"> including FR1 and FR2 (six bands)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3EEBFB4E" w14:textId="77777777" w:rsidR="003B47E4" w:rsidRPr="005B00C6" w:rsidRDefault="003B47E4" w:rsidP="003B47E4">
      <w:pPr>
        <w:pStyle w:val="TH"/>
        <w:ind w:left="567"/>
      </w:pPr>
      <w:r w:rsidRPr="005B00C6">
        <w:t xml:space="preserve">Table A.4.3.2B.2.3.14-1: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Inter-band</w:t>
      </w:r>
      <w:r w:rsidR="008D757E" w:rsidRPr="005B00C6">
        <w:t xml:space="preserve"> EN-DC</w:t>
      </w:r>
      <w:r w:rsidRPr="005B00C6">
        <w:rPr>
          <w:lang w:eastAsia="fi-FI"/>
        </w:rPr>
        <w:t xml:space="preserve"> </w:t>
      </w:r>
      <w:r w:rsidRPr="005B00C6">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B00C6" w:rsidRDefault="006E2774" w:rsidP="006E2774">
            <w:pPr>
              <w:pStyle w:val="TAH"/>
            </w:pPr>
            <w:r w:rsidRPr="005B00C6">
              <w:t>Comments</w:t>
            </w:r>
          </w:p>
        </w:tc>
      </w:tr>
      <w:tr w:rsidR="006E2774" w:rsidRPr="005B00C6"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B00C6" w:rsidRDefault="006E2774" w:rsidP="006E2774">
            <w:pPr>
              <w:pStyle w:val="TAL"/>
            </w:pPr>
          </w:p>
        </w:tc>
      </w:tr>
    </w:tbl>
    <w:p w14:paraId="5C66CAA8" w14:textId="77777777" w:rsidR="006E2774" w:rsidRPr="005B00C6" w:rsidRDefault="006E2774" w:rsidP="006E2774"/>
    <w:p w14:paraId="6E79803F" w14:textId="77777777" w:rsidR="006E2774" w:rsidRPr="005B00C6" w:rsidRDefault="006E2774" w:rsidP="006E2774">
      <w:pPr>
        <w:pStyle w:val="TH"/>
        <w:ind w:left="567"/>
      </w:pPr>
      <w:r w:rsidRPr="005B00C6">
        <w:t>Table A.4.3.2B.2.3.14-1a: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B00C6" w:rsidRDefault="006E2774" w:rsidP="007A14A3">
            <w:pPr>
              <w:pStyle w:val="TAH"/>
            </w:pPr>
            <w:r w:rsidRPr="005B00C6">
              <w:t>Comments</w:t>
            </w:r>
          </w:p>
        </w:tc>
      </w:tr>
      <w:tr w:rsidR="006E2774" w:rsidRPr="005B00C6"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B00C6" w:rsidRDefault="006E2774" w:rsidP="007A14A3">
            <w:pPr>
              <w:pStyle w:val="TAL"/>
            </w:pPr>
          </w:p>
        </w:tc>
      </w:tr>
    </w:tbl>
    <w:p w14:paraId="293371B8" w14:textId="77777777" w:rsidR="003B47E4" w:rsidRPr="005B00C6" w:rsidRDefault="003B47E4" w:rsidP="003B47E4"/>
    <w:p w14:paraId="359E562B" w14:textId="77777777" w:rsidR="003B47E4" w:rsidRPr="005B00C6" w:rsidRDefault="003B47E4" w:rsidP="003B47E4">
      <w:pPr>
        <w:pStyle w:val="TH"/>
        <w:ind w:left="567"/>
      </w:pPr>
      <w:r w:rsidRPr="005B00C6">
        <w:t xml:space="preserve">Table A.4.3.2B.2.3.14-2: Supported Inter-band </w:t>
      </w:r>
      <w:r w:rsidR="008D757E" w:rsidRPr="005B00C6">
        <w:t xml:space="preserve">EN-DC </w:t>
      </w:r>
      <w:r w:rsidRPr="005B00C6">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5B00C6" w:rsidRDefault="001F3FDE" w:rsidP="00807EE5">
            <w:pPr>
              <w:pStyle w:val="TAH"/>
              <w:rPr>
                <w:rFonts w:eastAsia="PMingLiU"/>
              </w:rPr>
            </w:pPr>
            <w:r w:rsidRPr="005B00C6">
              <w:rPr>
                <w:rFonts w:eastAsia="PMingLiU"/>
                <w:lang w:eastAsia="zh-CN"/>
              </w:rPr>
              <w:t>EN-DC</w:t>
            </w:r>
            <w:r w:rsidRPr="005B00C6">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5B00C6" w:rsidRDefault="001F3FDE" w:rsidP="00807EE5">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5B00C6" w:rsidRDefault="001F3FDE" w:rsidP="00807EE5">
            <w:pPr>
              <w:pStyle w:val="TAH"/>
              <w:rPr>
                <w:rFonts w:eastAsia="PMingLiU"/>
              </w:rPr>
            </w:pPr>
            <w:r w:rsidRPr="005B00C6">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5B00C6" w:rsidRDefault="001F3FDE" w:rsidP="00807EE5">
            <w:pPr>
              <w:pStyle w:val="TAH"/>
              <w:rPr>
                <w:rFonts w:eastAsia="PMingLiU"/>
              </w:rPr>
            </w:pPr>
            <w:r w:rsidRPr="005B00C6">
              <w:rPr>
                <w:rFonts w:eastAsia="PMingLiU"/>
              </w:rPr>
              <w:t>Supported EN-DC Bandwidth Class(es) in UL</w:t>
            </w:r>
          </w:p>
        </w:tc>
      </w:tr>
      <w:tr w:rsidR="001F3FDE" w:rsidRPr="005B00C6"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5B00C6"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5B00C6" w:rsidRDefault="001F3FDE" w:rsidP="00807EE5">
            <w:pPr>
              <w:pStyle w:val="TAC"/>
              <w:rPr>
                <w:rFonts w:eastAsia="PMingLiU"/>
              </w:rPr>
            </w:pPr>
          </w:p>
        </w:tc>
      </w:tr>
    </w:tbl>
    <w:p w14:paraId="6080F119" w14:textId="77777777" w:rsidR="006E2774" w:rsidRPr="005B00C6" w:rsidRDefault="006E2774" w:rsidP="006E2774"/>
    <w:p w14:paraId="67F76F5D" w14:textId="77777777" w:rsidR="00DC2791" w:rsidRPr="005B00C6" w:rsidRDefault="00DC2791" w:rsidP="00DC2791">
      <w:pPr>
        <w:pStyle w:val="Heading4"/>
      </w:pPr>
      <w:bookmarkStart w:id="925" w:name="_Toc100147735"/>
      <w:bookmarkStart w:id="926" w:name="_Toc106741007"/>
      <w:bookmarkStart w:id="927" w:name="_Toc114916363"/>
      <w:bookmarkStart w:id="928" w:name="_Toc124016775"/>
      <w:bookmarkStart w:id="929" w:name="_Toc68089619"/>
      <w:bookmarkStart w:id="930" w:name="_Toc69067740"/>
      <w:bookmarkStart w:id="931" w:name="_Toc75383288"/>
      <w:bookmarkStart w:id="932" w:name="_Toc83706936"/>
      <w:bookmarkStart w:id="933" w:name="_Toc90491641"/>
      <w:bookmarkStart w:id="934" w:name="_Toc27410933"/>
      <w:bookmarkStart w:id="935" w:name="_Toc36039446"/>
      <w:bookmarkStart w:id="936" w:name="_Toc43838806"/>
      <w:bookmarkStart w:id="937" w:name="_Toc51772963"/>
      <w:bookmarkStart w:id="938" w:name="_Toc58245170"/>
      <w:r w:rsidRPr="005B00C6">
        <w:t>A.4.3.2B.3</w:t>
      </w:r>
      <w:r w:rsidRPr="005B00C6">
        <w:tab/>
        <w:t>NE-DC Physical Layer Baseline Implementation Capabilities</w:t>
      </w:r>
      <w:bookmarkEnd w:id="925"/>
      <w:bookmarkEnd w:id="926"/>
      <w:bookmarkEnd w:id="927"/>
      <w:bookmarkEnd w:id="928"/>
    </w:p>
    <w:p w14:paraId="1A781FC6" w14:textId="77777777" w:rsidR="00DC2791" w:rsidRPr="005B00C6" w:rsidRDefault="00DC2791" w:rsidP="00DC2791">
      <w:pPr>
        <w:pStyle w:val="Heading5"/>
        <w:ind w:left="0" w:firstLine="0"/>
      </w:pPr>
      <w:bookmarkStart w:id="939" w:name="_Toc100147736"/>
      <w:bookmarkStart w:id="940" w:name="_Toc106741008"/>
      <w:bookmarkStart w:id="941" w:name="_Toc114916364"/>
      <w:bookmarkStart w:id="942" w:name="_Toc124016776"/>
      <w:r w:rsidRPr="005B00C6">
        <w:t>A.4.3.2B</w:t>
      </w:r>
      <w:r w:rsidRPr="005B00C6">
        <w:rPr>
          <w:rFonts w:eastAsia="SimSun"/>
          <w:lang w:eastAsia="zh-CN"/>
        </w:rPr>
        <w:t>.3.</w:t>
      </w:r>
      <w:r w:rsidRPr="005B00C6">
        <w:t>0</w:t>
      </w:r>
      <w:r w:rsidRPr="005B00C6">
        <w:tab/>
        <w:t xml:space="preserve">General </w:t>
      </w:r>
      <w:r w:rsidRPr="005B00C6">
        <w:rPr>
          <w:rFonts w:eastAsia="SimSun"/>
          <w:lang w:eastAsia="zh-CN"/>
        </w:rPr>
        <w:t>NE-DC</w:t>
      </w:r>
      <w:r w:rsidRPr="005B00C6">
        <w:t xml:space="preserve"> capabilities</w:t>
      </w:r>
      <w:bookmarkEnd w:id="939"/>
      <w:bookmarkEnd w:id="940"/>
      <w:bookmarkEnd w:id="941"/>
      <w:bookmarkEnd w:id="942"/>
    </w:p>
    <w:p w14:paraId="0D67B2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 Downlink </w:t>
      </w:r>
      <w:r w:rsidRPr="005B00C6">
        <w:rPr>
          <w:rFonts w:eastAsia="SimSun"/>
          <w:lang w:eastAsia="zh-CN"/>
        </w:rPr>
        <w:t>NE-DC</w:t>
      </w:r>
      <w:r w:rsidRPr="005B00C6">
        <w:t xml:space="preserve"> capabilities (for one or more of the supported </w:t>
      </w:r>
      <w:r w:rsidRPr="005B00C6">
        <w:rPr>
          <w:rFonts w:eastAsia="SimSun"/>
          <w:lang w:eastAsia="zh-CN"/>
        </w:rPr>
        <w:t>NE-DC</w:t>
      </w:r>
      <w:r w:rsidRPr="005B00C6">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5B00C6" w14:paraId="69575A5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5B00C6" w:rsidRDefault="00DC2791" w:rsidP="006374E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5B00C6" w:rsidRDefault="00DC2791" w:rsidP="006374E8">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5B00C6" w:rsidRDefault="00DC2791" w:rsidP="006374E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5B00C6" w:rsidRDefault="00DC2791" w:rsidP="006374E8">
            <w:pPr>
              <w:pStyle w:val="TAH"/>
            </w:pPr>
            <w:r w:rsidRPr="005B00C6">
              <w:t>Comments</w:t>
            </w:r>
          </w:p>
        </w:tc>
      </w:tr>
      <w:tr w:rsidR="00DC2791" w:rsidRPr="005B00C6" w14:paraId="1EC6ADCE"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5B00C6" w:rsidRDefault="00DC2791" w:rsidP="006374E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5B00C6" w:rsidRDefault="00DC2791" w:rsidP="006374E8">
            <w:pPr>
              <w:pStyle w:val="TAL"/>
            </w:pPr>
            <w:r w:rsidRPr="005B00C6">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5B00C6" w:rsidRDefault="00DC2791" w:rsidP="006374E8">
            <w:pPr>
              <w:pStyle w:val="TAL"/>
            </w:pPr>
          </w:p>
        </w:tc>
      </w:tr>
      <w:tr w:rsidR="00DC2791" w:rsidRPr="005B00C6" w14:paraId="55919D4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5B00C6" w:rsidRDefault="00DC2791" w:rsidP="006374E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5B00C6" w:rsidRDefault="00DC2791" w:rsidP="006374E8">
            <w:pPr>
              <w:pStyle w:val="TAL"/>
            </w:pPr>
            <w:r w:rsidRPr="005B00C6">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5B00C6" w:rsidRDefault="00DC2791" w:rsidP="006374E8">
            <w:pPr>
              <w:pStyle w:val="TAL"/>
            </w:pPr>
          </w:p>
        </w:tc>
      </w:tr>
      <w:tr w:rsidR="00DC2791" w:rsidRPr="005B00C6" w14:paraId="3A18530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5B00C6" w:rsidRDefault="00DC2791" w:rsidP="006374E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5B00C6" w:rsidRDefault="00DC2791" w:rsidP="006374E8">
            <w:pPr>
              <w:pStyle w:val="TAL"/>
            </w:pPr>
            <w:r w:rsidRPr="005B00C6">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5B00C6" w:rsidRDefault="00DC2791" w:rsidP="006374E8">
            <w:pPr>
              <w:pStyle w:val="TAL"/>
            </w:pPr>
          </w:p>
        </w:tc>
      </w:tr>
      <w:tr w:rsidR="00DC2791" w:rsidRPr="005B00C6" w14:paraId="63F622F1"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5B00C6" w:rsidRDefault="00DC2791" w:rsidP="006374E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5B00C6" w:rsidRDefault="00DC2791" w:rsidP="006374E8">
            <w:pPr>
              <w:pStyle w:val="TAL"/>
            </w:pPr>
            <w:r w:rsidRPr="005B00C6">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5B00C6" w:rsidRDefault="00DC2791" w:rsidP="006374E8">
            <w:pPr>
              <w:pStyle w:val="TAL"/>
            </w:pPr>
          </w:p>
        </w:tc>
      </w:tr>
      <w:tr w:rsidR="00DC2791" w:rsidRPr="005B00C6" w14:paraId="2D0D83A6"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5B00C6" w:rsidRDefault="00DC2791" w:rsidP="006374E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5B00C6" w:rsidRDefault="00DC2791" w:rsidP="006374E8">
            <w:pPr>
              <w:pStyle w:val="TAL"/>
            </w:pPr>
            <w:r w:rsidRPr="005B00C6">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5B00C6" w:rsidRDefault="00DC2791" w:rsidP="006374E8">
            <w:pPr>
              <w:pStyle w:val="TAL"/>
            </w:pPr>
          </w:p>
        </w:tc>
      </w:tr>
    </w:tbl>
    <w:p w14:paraId="7A803A70" w14:textId="77777777" w:rsidR="00DC2791" w:rsidRPr="005B00C6" w:rsidRDefault="00DC2791" w:rsidP="00DC2791"/>
    <w:p w14:paraId="244ED14D"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-1A: Downlink </w:t>
      </w:r>
      <w:r w:rsidRPr="005B00C6">
        <w:rPr>
          <w:rFonts w:eastAsia="SimSun"/>
          <w:lang w:eastAsia="zh-CN"/>
        </w:rPr>
        <w:t>NE-DC</w:t>
      </w:r>
      <w:r w:rsidRPr="005B00C6">
        <w:t xml:space="preserve"> capabilities (number of NR DL</w:t>
      </w:r>
      <w:r w:rsidRPr="005B00C6">
        <w:rPr>
          <w:rFonts w:eastAsia="SimSun"/>
          <w:lang w:eastAsia="zh-CN"/>
        </w:rPr>
        <w:t xml:space="preserve"> </w:t>
      </w:r>
      <w:r w:rsidRPr="005B00C6">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5B00C6" w14:paraId="3E204136"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5B00C6" w:rsidRDefault="00DC2791" w:rsidP="006374E8">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5B00C6" w:rsidRDefault="00DC2791" w:rsidP="006374E8">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5B00C6" w:rsidRDefault="00DC2791" w:rsidP="006374E8">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5B00C6" w:rsidRDefault="00DC2791" w:rsidP="006374E8">
            <w:pPr>
              <w:pStyle w:val="TAH"/>
            </w:pPr>
            <w:r w:rsidRPr="005B00C6">
              <w:t>Comments</w:t>
            </w:r>
          </w:p>
        </w:tc>
      </w:tr>
      <w:tr w:rsidR="00DC2791" w:rsidRPr="005B00C6" w14:paraId="1CB68DC8"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5B00C6" w:rsidRDefault="00DC2791" w:rsidP="006374E8">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5B00C6" w:rsidRDefault="00DC2791" w:rsidP="006374E8">
            <w:pPr>
              <w:pStyle w:val="TAL"/>
            </w:pPr>
            <w:r w:rsidRPr="005B00C6">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5B00C6" w:rsidRDefault="00DC2791" w:rsidP="006374E8">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5B00C6" w:rsidRDefault="00DC2791" w:rsidP="006374E8">
            <w:pPr>
              <w:pStyle w:val="TAL"/>
            </w:pPr>
          </w:p>
        </w:tc>
      </w:tr>
    </w:tbl>
    <w:p w14:paraId="2269EE80" w14:textId="77777777" w:rsidR="00DC2791" w:rsidRPr="005B00C6" w:rsidRDefault="00DC2791" w:rsidP="00DC2791"/>
    <w:p w14:paraId="54EF6ADB"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 Uplink </w:t>
      </w:r>
      <w:r w:rsidRPr="005B00C6">
        <w:rPr>
          <w:rFonts w:eastAsia="SimSun"/>
          <w:lang w:eastAsia="zh-CN"/>
        </w:rPr>
        <w:t>NE-DC</w:t>
      </w:r>
      <w:r w:rsidRPr="005B00C6">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5B00C6" w14:paraId="3C6845C4"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5B00C6" w:rsidRDefault="00DC2791" w:rsidP="006374E8">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5B00C6" w:rsidRDefault="00DC2791" w:rsidP="006374E8">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5B00C6" w:rsidRDefault="00DC2791" w:rsidP="006374E8">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5B00C6" w:rsidRDefault="00DC2791" w:rsidP="006374E8">
            <w:pPr>
              <w:pStyle w:val="TAH"/>
            </w:pPr>
            <w:r w:rsidRPr="005B00C6">
              <w:t>Comments</w:t>
            </w:r>
          </w:p>
        </w:tc>
      </w:tr>
      <w:tr w:rsidR="00DC2791" w:rsidRPr="005B00C6" w14:paraId="375BF8D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5B00C6" w:rsidRDefault="00DC2791" w:rsidP="006374E8">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5B00C6" w:rsidRDefault="00DC2791" w:rsidP="006374E8">
            <w:pPr>
              <w:pStyle w:val="TAL"/>
            </w:pPr>
            <w:r w:rsidRPr="005B00C6">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5B00C6" w:rsidRDefault="00DC2791" w:rsidP="006374E8">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5B00C6" w:rsidRDefault="00DC2791" w:rsidP="006374E8">
            <w:pPr>
              <w:pStyle w:val="TAL"/>
            </w:pPr>
          </w:p>
        </w:tc>
      </w:tr>
    </w:tbl>
    <w:p w14:paraId="5E666A62" w14:textId="77777777" w:rsidR="00DC2791" w:rsidRPr="005B00C6" w:rsidRDefault="00DC2791" w:rsidP="00DC2791">
      <w:pPr>
        <w:rPr>
          <w:rFonts w:eastAsia="SimSun"/>
          <w:lang w:eastAsia="zh-CN"/>
        </w:rPr>
      </w:pPr>
    </w:p>
    <w:p w14:paraId="1A0C0B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-2A: Uplink </w:t>
      </w:r>
      <w:r w:rsidRPr="005B00C6">
        <w:rPr>
          <w:rFonts w:eastAsia="SimSun"/>
          <w:lang w:eastAsia="zh-CN"/>
        </w:rPr>
        <w:t>NE-DC</w:t>
      </w:r>
      <w:r w:rsidRPr="005B00C6">
        <w:t xml:space="preserve"> capabilities (number of NR UL</w:t>
      </w:r>
      <w:r w:rsidRPr="005B00C6">
        <w:rPr>
          <w:rFonts w:eastAsia="SimSun"/>
          <w:lang w:eastAsia="zh-CN"/>
        </w:rPr>
        <w:t xml:space="preserve"> </w:t>
      </w:r>
      <w:r w:rsidRPr="005B00C6">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5B00C6" w14:paraId="025425A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5B00C6" w:rsidRDefault="00DC2791" w:rsidP="006374E8">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5B00C6" w:rsidRDefault="00DC2791" w:rsidP="006374E8">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5B00C6" w:rsidRDefault="00DC2791" w:rsidP="006374E8">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5B00C6" w:rsidRDefault="00DC2791" w:rsidP="006374E8">
            <w:pPr>
              <w:pStyle w:val="TAH"/>
            </w:pPr>
            <w:r w:rsidRPr="005B00C6">
              <w:t>Comments</w:t>
            </w:r>
          </w:p>
        </w:tc>
      </w:tr>
      <w:tr w:rsidR="00DC2791" w:rsidRPr="005B00C6" w14:paraId="5C2826E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5B00C6" w:rsidRDefault="00DC2791" w:rsidP="006374E8">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5B00C6" w:rsidRDefault="00DC2791" w:rsidP="006374E8">
            <w:pPr>
              <w:pStyle w:val="TAL"/>
            </w:pPr>
            <w:r w:rsidRPr="005B00C6">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5B00C6" w:rsidRDefault="00DC2791" w:rsidP="006374E8">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5B00C6" w:rsidRDefault="00DC2791" w:rsidP="006374E8">
            <w:pPr>
              <w:pStyle w:val="TAL"/>
            </w:pPr>
          </w:p>
        </w:tc>
      </w:tr>
    </w:tbl>
    <w:p w14:paraId="0B6A81CF" w14:textId="77777777" w:rsidR="00DC2791" w:rsidRPr="005B00C6" w:rsidRDefault="00DC2791" w:rsidP="00DC2791"/>
    <w:p w14:paraId="100293A8" w14:textId="77777777" w:rsidR="00DC2791" w:rsidRPr="005B00C6" w:rsidRDefault="00DC2791" w:rsidP="00DC2791">
      <w:pPr>
        <w:pStyle w:val="Heading5"/>
      </w:pPr>
      <w:bookmarkStart w:id="943" w:name="_Toc100147737"/>
      <w:bookmarkStart w:id="944" w:name="_Toc106741009"/>
      <w:bookmarkStart w:id="945" w:name="_Toc114916365"/>
      <w:bookmarkStart w:id="946" w:name="_Toc124016777"/>
      <w:r w:rsidRPr="005B00C6">
        <w:t>A.4.3.2B.3.1</w:t>
      </w:r>
      <w:r w:rsidRPr="005B00C6">
        <w:tab/>
        <w:t>Inter-band NE-DC within FR1</w:t>
      </w:r>
      <w:bookmarkEnd w:id="943"/>
      <w:bookmarkEnd w:id="944"/>
      <w:bookmarkEnd w:id="945"/>
      <w:bookmarkEnd w:id="946"/>
    </w:p>
    <w:p w14:paraId="4DE74303" w14:textId="77777777" w:rsidR="00DC2791" w:rsidRPr="005B00C6" w:rsidRDefault="00DC2791" w:rsidP="00DC2791">
      <w:pPr>
        <w:pStyle w:val="Heading6"/>
      </w:pPr>
      <w:bookmarkStart w:id="947" w:name="_Toc100147738"/>
      <w:bookmarkStart w:id="948" w:name="_Toc106741010"/>
      <w:bookmarkStart w:id="949" w:name="_Toc114916366"/>
      <w:bookmarkStart w:id="950" w:name="_Toc124016778"/>
      <w:r w:rsidRPr="005B00C6">
        <w:t>A.4.3.2B.3.1.1</w:t>
      </w:r>
      <w:r w:rsidRPr="005B00C6">
        <w:tab/>
        <w:t>Inter-band NE-DC within FR1 (two bands)</w:t>
      </w:r>
      <w:bookmarkEnd w:id="947"/>
      <w:bookmarkEnd w:id="948"/>
      <w:bookmarkEnd w:id="949"/>
      <w:bookmarkEnd w:id="950"/>
    </w:p>
    <w:p w14:paraId="3C029FA9" w14:textId="77777777" w:rsidR="00DC2791" w:rsidRPr="005B00C6" w:rsidRDefault="00DC2791" w:rsidP="00DC2791">
      <w:pPr>
        <w:pStyle w:val="TH"/>
        <w:ind w:left="567"/>
      </w:pPr>
      <w:r w:rsidRPr="005B00C6">
        <w:t>Table A.4.3.2B.3.1.1-1: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5B00C6" w14:paraId="184DA1C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5B00C6" w:rsidRDefault="00DC2791" w:rsidP="006374E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5B00C6" w:rsidRDefault="00DC2791" w:rsidP="006374E8">
            <w:pPr>
              <w:pStyle w:val="TAH"/>
            </w:pPr>
            <w:r w:rsidRPr="005B00C6">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5B00C6" w:rsidRDefault="00DC2791" w:rsidP="006374E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5B00C6" w:rsidRDefault="00DC2791" w:rsidP="006374E8">
            <w:pPr>
              <w:pStyle w:val="TAH"/>
            </w:pPr>
            <w:r w:rsidRPr="005B00C6">
              <w:t>Comments</w:t>
            </w:r>
          </w:p>
        </w:tc>
      </w:tr>
      <w:tr w:rsidR="00DC2791" w:rsidRPr="005B00C6" w14:paraId="2A32C8B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5B00C6" w:rsidRDefault="00DC2791" w:rsidP="006374E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5B00C6" w:rsidRDefault="00DC2791" w:rsidP="006374E8">
            <w:pPr>
              <w:pStyle w:val="TAL"/>
            </w:pPr>
            <w:r w:rsidRPr="005B00C6">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5B00C6" w:rsidRDefault="00DC2791" w:rsidP="006374E8">
            <w:pPr>
              <w:pStyle w:val="TAC"/>
            </w:pPr>
            <w:r w:rsidRPr="005B00C6">
              <w:t>36.101, 5.6A.1</w:t>
            </w:r>
          </w:p>
          <w:p w14:paraId="3ED85758"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5B00C6" w:rsidRDefault="00DC2791" w:rsidP="006374E8">
            <w:pPr>
              <w:pStyle w:val="TAC"/>
            </w:pPr>
            <w:r w:rsidRPr="005B00C6">
              <w:t>pc_</w:t>
            </w:r>
            <w:r w:rsidRPr="005B00C6">
              <w:rPr>
                <w:lang w:eastAsia="zh-CN"/>
              </w:rPr>
              <w:t>D</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5B00C6" w:rsidRDefault="00DC2791" w:rsidP="006374E8">
            <w:pPr>
              <w:pStyle w:val="TAL"/>
            </w:pPr>
          </w:p>
        </w:tc>
      </w:tr>
      <w:tr w:rsidR="00DC2791" w:rsidRPr="005B00C6" w14:paraId="74B1020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5B00C6" w:rsidRDefault="00DC2791" w:rsidP="006374E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5B00C6" w:rsidRDefault="00DC2791" w:rsidP="006374E8">
            <w:pPr>
              <w:pStyle w:val="TAL"/>
            </w:pPr>
            <w:r w:rsidRPr="005B00C6">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5B00C6" w:rsidRDefault="00DC2791" w:rsidP="006374E8">
            <w:pPr>
              <w:pStyle w:val="TAC"/>
            </w:pPr>
            <w:r w:rsidRPr="005B00C6">
              <w:t>36.101, 5.6A.1</w:t>
            </w:r>
          </w:p>
          <w:p w14:paraId="0DC8A77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5B00C6" w:rsidRDefault="00DC2791" w:rsidP="006374E8">
            <w:pPr>
              <w:pStyle w:val="TAC"/>
            </w:pPr>
            <w:r w:rsidRPr="005B00C6">
              <w:t>pc_</w:t>
            </w:r>
            <w:r w:rsidRPr="005B00C6">
              <w:rPr>
                <w:lang w:eastAsia="zh-CN"/>
              </w:rPr>
              <w:t>D</w:t>
            </w:r>
            <w:r w:rsidRPr="005B00C6">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5B00C6" w:rsidRDefault="00DC2791" w:rsidP="006374E8">
            <w:pPr>
              <w:pStyle w:val="TAL"/>
            </w:pPr>
          </w:p>
        </w:tc>
      </w:tr>
      <w:tr w:rsidR="00DC2791" w:rsidRPr="005B00C6" w14:paraId="0FBC78E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5B00C6" w:rsidRDefault="00DC2791" w:rsidP="006374E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5B00C6" w:rsidRDefault="00DC2791" w:rsidP="006374E8">
            <w:pPr>
              <w:pStyle w:val="TAL"/>
            </w:pPr>
            <w:r w:rsidRPr="005B00C6">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5B00C6" w:rsidRDefault="00DC2791" w:rsidP="006374E8">
            <w:pPr>
              <w:pStyle w:val="TAC"/>
            </w:pPr>
            <w:r w:rsidRPr="005B00C6">
              <w:t>36.101, 5.6A.1</w:t>
            </w:r>
          </w:p>
          <w:p w14:paraId="1436CAFD"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5B00C6" w:rsidRDefault="00DC2791" w:rsidP="006374E8">
            <w:pPr>
              <w:pStyle w:val="TAC"/>
            </w:pPr>
            <w:r w:rsidRPr="005B00C6">
              <w:t>pc_</w:t>
            </w:r>
            <w:r w:rsidRPr="005B00C6">
              <w:rPr>
                <w:lang w:eastAsia="zh-CN"/>
              </w:rPr>
              <w:t>D</w:t>
            </w:r>
            <w:r w:rsidRPr="005B00C6">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5B00C6" w:rsidRDefault="00DC2791" w:rsidP="006374E8">
            <w:pPr>
              <w:pStyle w:val="TAL"/>
            </w:pPr>
          </w:p>
        </w:tc>
      </w:tr>
      <w:tr w:rsidR="00DC2791" w:rsidRPr="005B00C6" w14:paraId="26F80A0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5B00C6" w:rsidRDefault="00DC2791" w:rsidP="006374E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5B00C6" w:rsidRDefault="00DC2791" w:rsidP="006374E8">
            <w:pPr>
              <w:pStyle w:val="TAL"/>
            </w:pPr>
            <w:r w:rsidRPr="005B00C6">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5B00C6" w:rsidRDefault="00DC2791" w:rsidP="006374E8">
            <w:pPr>
              <w:pStyle w:val="TAC"/>
            </w:pPr>
            <w:r w:rsidRPr="005B00C6">
              <w:t>36.101, 5.6A.1</w:t>
            </w:r>
          </w:p>
          <w:p w14:paraId="1434A5AC"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5B00C6" w:rsidRDefault="00DC2791" w:rsidP="006374E8">
            <w:pPr>
              <w:pStyle w:val="TAC"/>
            </w:pPr>
            <w:r w:rsidRPr="005B00C6">
              <w:t>pc_</w:t>
            </w:r>
            <w:r w:rsidRPr="005B00C6">
              <w:rPr>
                <w:lang w:eastAsia="zh-CN"/>
              </w:rPr>
              <w:t>D</w:t>
            </w:r>
            <w:r w:rsidRPr="005B00C6">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5B00C6" w:rsidRDefault="00DC2791" w:rsidP="006374E8">
            <w:pPr>
              <w:pStyle w:val="TAL"/>
            </w:pPr>
          </w:p>
        </w:tc>
      </w:tr>
    </w:tbl>
    <w:p w14:paraId="14A5B651" w14:textId="77777777" w:rsidR="00DC2791" w:rsidRPr="005B00C6" w:rsidRDefault="00DC2791" w:rsidP="00DC2791"/>
    <w:p w14:paraId="344FF9FF" w14:textId="77777777" w:rsidR="00DC2791" w:rsidRPr="005B00C6" w:rsidRDefault="00DC2791" w:rsidP="00DC2791">
      <w:pPr>
        <w:pStyle w:val="TH"/>
      </w:pPr>
      <w:r w:rsidRPr="005B00C6">
        <w:t>Table A.4.3.2B.3.1.1-1a: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5B00C6" w14:paraId="31B6676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5B00C6" w:rsidRDefault="00DC2791" w:rsidP="006374E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5B00C6" w:rsidRDefault="00DC2791" w:rsidP="006374E8">
            <w:pPr>
              <w:pStyle w:val="TAH"/>
            </w:pPr>
            <w:r w:rsidRPr="005B00C6">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5B00C6" w:rsidRDefault="00DC2791" w:rsidP="006374E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5B00C6" w:rsidRDefault="00DC2791" w:rsidP="006374E8">
            <w:pPr>
              <w:pStyle w:val="TAH"/>
            </w:pPr>
            <w:r w:rsidRPr="005B00C6">
              <w:t>Comments</w:t>
            </w:r>
          </w:p>
        </w:tc>
      </w:tr>
      <w:tr w:rsidR="00DC2791" w:rsidRPr="005B00C6" w14:paraId="1141204D"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5B00C6" w:rsidRDefault="00DC2791" w:rsidP="006374E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5B00C6" w:rsidRDefault="00DC2791" w:rsidP="006374E8">
            <w:pPr>
              <w:pStyle w:val="TAL"/>
            </w:pPr>
            <w:r w:rsidRPr="005B00C6">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5B00C6" w:rsidRDefault="00DC2791" w:rsidP="006374E8">
            <w:pPr>
              <w:pStyle w:val="TAC"/>
            </w:pPr>
            <w:r w:rsidRPr="005B00C6">
              <w:t>36.101, 5.6A.1</w:t>
            </w:r>
          </w:p>
          <w:p w14:paraId="70D6141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5B00C6" w:rsidRDefault="00DC2791" w:rsidP="006374E8">
            <w:pPr>
              <w:pStyle w:val="TAC"/>
              <w:rPr>
                <w:rFonts w:cs="Arial"/>
                <w:szCs w:val="18"/>
              </w:rPr>
            </w:pPr>
            <w:r w:rsidRPr="005B00C6">
              <w:t>pc_</w:t>
            </w:r>
            <w:r w:rsidRPr="005B00C6">
              <w:rPr>
                <w:lang w:eastAsia="zh-CN"/>
              </w:rPr>
              <w:t>U</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5B00C6" w:rsidRDefault="00DC2791" w:rsidP="006374E8">
            <w:pPr>
              <w:pStyle w:val="TAL"/>
            </w:pPr>
          </w:p>
        </w:tc>
      </w:tr>
    </w:tbl>
    <w:p w14:paraId="0A80E099" w14:textId="77777777" w:rsidR="00DC2791" w:rsidRPr="005B00C6" w:rsidRDefault="00DC2791" w:rsidP="00DC2791"/>
    <w:p w14:paraId="0D351105" w14:textId="77777777" w:rsidR="00DC2791" w:rsidRPr="005B00C6" w:rsidRDefault="00DC2791" w:rsidP="00DC2791">
      <w:pPr>
        <w:pStyle w:val="TH"/>
        <w:ind w:left="567"/>
      </w:pPr>
      <w:r w:rsidRPr="005B00C6">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96"/>
        <w:gridCol w:w="936"/>
        <w:gridCol w:w="369"/>
        <w:gridCol w:w="1891"/>
        <w:gridCol w:w="2313"/>
      </w:tblGrid>
      <w:tr w:rsidR="00DC2791" w:rsidRPr="005B00C6" w14:paraId="6FEB339B" w14:textId="77777777" w:rsidTr="006374E8">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lang w:eastAsia="zh-CN"/>
              </w:rPr>
              <w:t>NE-DC</w:t>
            </w:r>
            <w:r w:rsidRPr="005B00C6">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5B00C6" w:rsidRDefault="00DC2791" w:rsidP="006374E8">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DC2791" w:rsidRPr="005B00C6" w14:paraId="51EA381F"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5B00C6" w:rsidRDefault="00DC2791" w:rsidP="006374E8">
            <w:pPr>
              <w:pStyle w:val="TAL"/>
            </w:pPr>
            <w:r w:rsidRPr="005B00C6">
              <w:rPr>
                <w:lang w:eastAsia="fi-FI"/>
              </w:rPr>
              <w:t>DC_</w:t>
            </w:r>
            <w:r w:rsidRPr="005B00C6">
              <w:rPr>
                <w:lang w:eastAsia="zh-CN"/>
              </w:rPr>
              <w:t>n28</w:t>
            </w:r>
            <w:r w:rsidRPr="005B00C6">
              <w:rPr>
                <w:lang w:eastAsia="fi-FI"/>
              </w:rPr>
              <w:t>A_</w:t>
            </w:r>
            <w:r w:rsidRPr="005B00C6">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5B00C6" w:rsidRDefault="00DC2791" w:rsidP="006374E8">
            <w:pPr>
              <w:pStyle w:val="TAC"/>
              <w:rPr>
                <w:rFonts w:eastAsia="PMingLiU"/>
              </w:rPr>
            </w:pPr>
          </w:p>
        </w:tc>
      </w:tr>
      <w:tr w:rsidR="00DC2791" w:rsidRPr="005B00C6" w14:paraId="7D378F7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5B00C6" w:rsidRDefault="00DC2791" w:rsidP="006374E8">
            <w:pPr>
              <w:pStyle w:val="TAC"/>
              <w:rPr>
                <w:rFonts w:eastAsia="PMingLiU"/>
              </w:rPr>
            </w:pPr>
          </w:p>
        </w:tc>
      </w:tr>
      <w:tr w:rsidR="00DC2791" w:rsidRPr="005B00C6" w14:paraId="75546F6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5B00C6" w:rsidRDefault="00DC2791" w:rsidP="006374E8">
            <w:pPr>
              <w:pStyle w:val="TAC"/>
              <w:rPr>
                <w:rFonts w:eastAsia="PMingLiU"/>
              </w:rPr>
            </w:pPr>
          </w:p>
        </w:tc>
      </w:tr>
      <w:tr w:rsidR="00DC2791" w:rsidRPr="005B00C6" w14:paraId="77FFA27D"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5B00C6" w:rsidRDefault="00DC2791" w:rsidP="006374E8">
            <w:pPr>
              <w:keepNext/>
              <w:keepLines/>
              <w:spacing w:after="0"/>
              <w:rPr>
                <w:rFonts w:ascii="Arial" w:eastAsia="PMingLiU" w:hAnsi="Arial"/>
                <w:sz w:val="18"/>
                <w:lang w:eastAsia="ja-JP"/>
              </w:rPr>
            </w:pPr>
            <w:r w:rsidRPr="005B00C6">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5B00C6" w:rsidRDefault="00DC2791" w:rsidP="006374E8">
            <w:pPr>
              <w:pStyle w:val="TAC"/>
              <w:rPr>
                <w:rFonts w:eastAsia="PMingLiU"/>
              </w:rPr>
            </w:pPr>
          </w:p>
        </w:tc>
      </w:tr>
      <w:tr w:rsidR="00DC2791" w:rsidRPr="005B00C6" w14:paraId="79A3F1E3" w14:textId="77777777" w:rsidTr="006374E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5B00C6" w:rsidRDefault="00DC2791" w:rsidP="006374E8">
            <w:pPr>
              <w:pStyle w:val="TAC"/>
              <w:ind w:left="850" w:hanging="850"/>
              <w:jc w:val="left"/>
              <w:rPr>
                <w:rFonts w:eastAsia="PMingLiU"/>
              </w:rPr>
            </w:pPr>
            <w:r w:rsidRPr="005B00C6">
              <w:t>NOTE 1:</w:t>
            </w:r>
            <w:r w:rsidRPr="005B00C6">
              <w:tab/>
              <w:t>Notation used for inter-band NE-DC Bands is according to TS 3</w:t>
            </w:r>
            <w:r w:rsidRPr="005B00C6">
              <w:rPr>
                <w:lang w:eastAsia="zh-CN"/>
              </w:rPr>
              <w:t>8</w:t>
            </w:r>
            <w:r w:rsidRPr="005B00C6">
              <w:t>.101</w:t>
            </w:r>
            <w:r w:rsidRPr="005B00C6">
              <w:rPr>
                <w:lang w:eastAsia="zh-CN"/>
              </w:rPr>
              <w:t>-3</w:t>
            </w:r>
            <w:r w:rsidRPr="005B00C6">
              <w:t xml:space="preserve"> [25] Table 5.5B.4a.1-1, e.g. ‘DC_n28A_3A’ indicates NE-DC operation on NR band n28 with NR DL Bandwidth Class A and E-UTRA band 3 with E-UTRA DL CA Bandwidth Class A.</w:t>
            </w:r>
          </w:p>
        </w:tc>
      </w:tr>
    </w:tbl>
    <w:p w14:paraId="21839497" w14:textId="77777777" w:rsidR="00DC2791" w:rsidRPr="005B00C6" w:rsidRDefault="00DC2791" w:rsidP="00DC2791">
      <w:pPr>
        <w:rPr>
          <w:lang w:eastAsia="zh-CN"/>
        </w:rPr>
      </w:pPr>
    </w:p>
    <w:p w14:paraId="4FE839E6" w14:textId="77777777" w:rsidR="00DC2791" w:rsidRPr="005B00C6" w:rsidRDefault="00DC2791" w:rsidP="00DC2791">
      <w:pPr>
        <w:pStyle w:val="TH"/>
      </w:pPr>
      <w:r w:rsidRPr="005B00C6">
        <w:t>Table A.4.3.2B.3.1.1-</w:t>
      </w:r>
      <w:r w:rsidRPr="005B00C6">
        <w:rPr>
          <w:rFonts w:eastAsia="SimSun"/>
          <w:lang w:eastAsia="zh-CN"/>
        </w:rPr>
        <w:t>3</w:t>
      </w:r>
      <w:r w:rsidRPr="005B00C6">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PC3 UE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5B00C6" w14:paraId="66A8EF4E" w14:textId="77777777" w:rsidTr="006374E8">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5B00C6" w:rsidRDefault="00DC2791" w:rsidP="006374E8">
            <w:pPr>
              <w:pStyle w:val="TAH"/>
            </w:pPr>
            <w:r w:rsidRPr="005B00C6">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5B00C6" w:rsidRDefault="00DC2791" w:rsidP="006374E8">
            <w:pPr>
              <w:pStyle w:val="TAH"/>
            </w:pPr>
            <w:r w:rsidRPr="005B00C6">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5B00C6" w:rsidRDefault="00DC2791" w:rsidP="006374E8">
            <w:pPr>
              <w:pStyle w:val="TAH"/>
            </w:pPr>
            <w:r w:rsidRPr="005B00C6">
              <w:rPr>
                <w:lang w:eastAsia="zh-CN"/>
              </w:rPr>
              <w:t>Inter-band NE-DC within FR1 (two bands)</w:t>
            </w:r>
            <w:r w:rsidRPr="005B00C6">
              <w:rPr>
                <w:rFonts w:eastAsia="SimSun"/>
                <w:lang w:eastAsia="zh-CN"/>
              </w:rPr>
              <w:t xml:space="preserve"> </w:t>
            </w:r>
            <w:r w:rsidRPr="005B00C6">
              <w:rPr>
                <w:lang w:eastAsia="zh-CN"/>
              </w:rPr>
              <w:t xml:space="preserve">PC3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5B00C6" w:rsidRDefault="00DC2791" w:rsidP="006374E8">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5B00C6" w:rsidRDefault="00DC2791" w:rsidP="006374E8">
            <w:pPr>
              <w:pStyle w:val="TAH"/>
            </w:pPr>
            <w:r w:rsidRPr="005B00C6">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5B00C6" w:rsidRDefault="00DC2791" w:rsidP="006374E8">
            <w:pPr>
              <w:pStyle w:val="TAH"/>
            </w:pPr>
            <w:r w:rsidRPr="005B00C6">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5B00C6" w:rsidRDefault="00DC2791" w:rsidP="006374E8">
            <w:pPr>
              <w:pStyle w:val="TAH"/>
            </w:pPr>
            <w:r w:rsidRPr="005B00C6">
              <w:t>Comments</w:t>
            </w:r>
          </w:p>
        </w:tc>
      </w:tr>
      <w:tr w:rsidR="00DC2791" w:rsidRPr="005B00C6" w14:paraId="3F582D9B"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5B00C6" w:rsidRDefault="00DC2791" w:rsidP="006374E8">
            <w:pPr>
              <w:pStyle w:val="TAC"/>
              <w:rPr>
                <w:lang w:eastAsia="zh-CN"/>
              </w:rPr>
            </w:pPr>
            <w:r w:rsidRPr="005B00C6">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1127A4DA" w14:textId="77777777" w:rsidR="00DC2791" w:rsidRPr="005B00C6" w:rsidRDefault="00DC2791" w:rsidP="006374E8">
            <w:pPr>
              <w:pStyle w:val="TAC"/>
              <w:rPr>
                <w:rFonts w:cs="Arial"/>
                <w:szCs w:val="18"/>
                <w:lang w:eastAsia="zh-Hans"/>
              </w:rPr>
            </w:pPr>
            <w:r w:rsidRPr="005B00C6">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4DCF6D68" w14:textId="77777777" w:rsidR="00DC2791" w:rsidRPr="005B00C6" w:rsidRDefault="00DC2791" w:rsidP="006374E8">
            <w:pPr>
              <w:pStyle w:val="TAL"/>
              <w:rPr>
                <w:lang w:eastAsia="zh-CN"/>
              </w:rPr>
            </w:pPr>
            <w:r w:rsidRPr="005B00C6">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7777777" w:rsidR="00DC2791" w:rsidRPr="005B00C6" w:rsidRDefault="00DC2791" w:rsidP="006374E8">
            <w:pPr>
              <w:pStyle w:val="TAC"/>
            </w:pPr>
            <w:r w:rsidRPr="005B00C6">
              <w:t>pc_nrBand28_Band3_ 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5B00C6" w:rsidRDefault="00DC2791" w:rsidP="006374E8">
            <w:pPr>
              <w:pStyle w:val="TAC"/>
              <w:rPr>
                <w:rFonts w:cs="Arial"/>
                <w:szCs w:val="18"/>
                <w:highlight w:val="yellow"/>
                <w:lang w:eastAsia="zh-Hans"/>
              </w:rPr>
            </w:pPr>
          </w:p>
        </w:tc>
      </w:tr>
      <w:tr w:rsidR="00DC2791" w:rsidRPr="005B00C6" w14:paraId="57B385D6"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5B00C6" w:rsidRDefault="00DC2791" w:rsidP="006374E8">
            <w:pPr>
              <w:pStyle w:val="TAC"/>
              <w:rPr>
                <w:lang w:eastAsia="zh-CN"/>
              </w:rPr>
            </w:pPr>
            <w:r w:rsidRPr="005B00C6">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1C1B754D"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31B8879C" w14:textId="77777777" w:rsidR="00DC2791" w:rsidRPr="005B00C6" w:rsidRDefault="00DC2791" w:rsidP="006374E8">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77777777" w:rsidR="00DC2791" w:rsidRPr="005B00C6" w:rsidRDefault="00DC2791" w:rsidP="006374E8">
            <w:pPr>
              <w:pStyle w:val="TAC"/>
            </w:pPr>
            <w:r w:rsidRPr="005B00C6">
              <w:t>pc_nrBand28_Band39_ 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5B00C6" w:rsidRDefault="00DC2791" w:rsidP="006374E8">
            <w:pPr>
              <w:pStyle w:val="TAC"/>
              <w:rPr>
                <w:rFonts w:cs="Arial"/>
                <w:szCs w:val="18"/>
                <w:highlight w:val="yellow"/>
                <w:lang w:eastAsia="zh-Hans"/>
              </w:rPr>
            </w:pPr>
          </w:p>
        </w:tc>
      </w:tr>
    </w:tbl>
    <w:p w14:paraId="1D2246C6" w14:textId="77777777" w:rsidR="00DC2791" w:rsidRPr="005B00C6" w:rsidRDefault="00DC2791" w:rsidP="00DC2791">
      <w:pPr>
        <w:rPr>
          <w:lang w:eastAsia="zh-CN"/>
        </w:rPr>
      </w:pPr>
    </w:p>
    <w:p w14:paraId="4701E036" w14:textId="77777777" w:rsidR="00DC2791" w:rsidRPr="005B00C6" w:rsidRDefault="00DC2791" w:rsidP="00DC2791">
      <w:pPr>
        <w:pStyle w:val="TH"/>
        <w:rPr>
          <w:rFonts w:eastAsia="PMingLiU"/>
        </w:rPr>
      </w:pPr>
      <w:r w:rsidRPr="005B00C6">
        <w:rPr>
          <w:rFonts w:eastAsia="PMingLiU"/>
        </w:rPr>
        <w:t xml:space="preserve">Table </w:t>
      </w:r>
      <w:r w:rsidRPr="005B00C6">
        <w:t>A.4.3.2B.3.1</w:t>
      </w:r>
      <w:r w:rsidRPr="005B00C6">
        <w:rPr>
          <w:lang w:eastAsia="zh-CN"/>
        </w:rPr>
        <w:t>.1</w:t>
      </w:r>
      <w:r w:rsidRPr="005B00C6">
        <w:t>-</w:t>
      </w:r>
      <w:r w:rsidRPr="005B00C6">
        <w:rPr>
          <w:lang w:eastAsia="zh-CN"/>
        </w:rPr>
        <w:t>3a</w:t>
      </w:r>
      <w:r w:rsidRPr="005B00C6">
        <w:rPr>
          <w:rFonts w:eastAsia="PMingLiU"/>
        </w:rPr>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5B00C6" w14:paraId="6E034BD8" w14:textId="77777777" w:rsidTr="006374E8">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5B00C6" w:rsidRDefault="00DC2791" w:rsidP="006374E8">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5B00C6" w:rsidRDefault="00DC2791" w:rsidP="006374E8">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5B00C6" w:rsidRDefault="00DC2791" w:rsidP="006374E8">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5B00C6" w:rsidRDefault="00DC2791" w:rsidP="006374E8">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5B00C6" w:rsidRDefault="00DC2791" w:rsidP="006374E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5B00C6" w:rsidRDefault="00DC2791" w:rsidP="006374E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5B00C6" w:rsidRDefault="00DC2791" w:rsidP="006374E8">
            <w:pPr>
              <w:pStyle w:val="TAH"/>
              <w:rPr>
                <w:lang w:eastAsia="zh-CN"/>
              </w:rPr>
            </w:pPr>
            <w:r w:rsidRPr="005B00C6">
              <w:t>Supported</w:t>
            </w:r>
            <w:r w:rsidRPr="005B00C6">
              <w:rPr>
                <w:lang w:eastAsia="zh-CN"/>
              </w:rPr>
              <w:t xml:space="preserve"> </w:t>
            </w:r>
            <w:r w:rsidRPr="005B00C6">
              <w:t>NR part power class</w:t>
            </w:r>
          </w:p>
        </w:tc>
      </w:tr>
      <w:tr w:rsidR="00DC2791" w:rsidRPr="005B00C6" w14:paraId="7B29F49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5B00C6" w:rsidRDefault="00DC2791" w:rsidP="006374E8">
            <w:pPr>
              <w:pStyle w:val="TAC"/>
              <w:rPr>
                <w:lang w:eastAsia="zh-CN"/>
              </w:rPr>
            </w:pPr>
            <w:r w:rsidRPr="005B00C6">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66BD3029" w14:textId="77777777" w:rsidR="00DC2791" w:rsidRPr="005B00C6" w:rsidRDefault="00DC2791" w:rsidP="006374E8">
            <w:pPr>
              <w:pStyle w:val="TAC"/>
              <w:rPr>
                <w:rFonts w:cs="Arial"/>
                <w:szCs w:val="18"/>
                <w:lang w:eastAsia="ja-JP"/>
              </w:rPr>
            </w:pPr>
            <w:r w:rsidRPr="005B00C6">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3A</w:t>
            </w:r>
            <w:r w:rsidRPr="005B00C6">
              <w:t xml:space="preserve"> NR part power class</w:t>
            </w:r>
          </w:p>
          <w:p w14:paraId="6D10CDB0"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5B00C6" w:rsidRDefault="00DC2791" w:rsidP="006374E8">
            <w:pPr>
              <w:pStyle w:val="TAC"/>
            </w:pPr>
            <w:r w:rsidRPr="005B00C6">
              <w:t>pc_nrBand28_Band3_powerClassNRPart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5B00C6" w:rsidRDefault="00DC2791" w:rsidP="006374E8">
            <w:pPr>
              <w:pStyle w:val="TAC"/>
              <w:rPr>
                <w:lang w:eastAsia="zh-CN"/>
              </w:rPr>
            </w:pPr>
          </w:p>
        </w:tc>
      </w:tr>
      <w:tr w:rsidR="00DC2791" w:rsidRPr="005B00C6" w14:paraId="7A3D9E0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5B00C6" w:rsidRDefault="00DC2791" w:rsidP="006374E8">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50EAC27C"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39A</w:t>
            </w:r>
            <w:r w:rsidRPr="005B00C6">
              <w:t xml:space="preserve"> NR part power class</w:t>
            </w:r>
          </w:p>
          <w:p w14:paraId="35B3F292"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n28A_39C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5B00C6" w:rsidRDefault="00DC2791" w:rsidP="006374E8">
            <w:pPr>
              <w:pStyle w:val="TAC"/>
            </w:pPr>
            <w:r w:rsidRPr="005B00C6">
              <w:t>pc_nrBand28_Band39_powerClassNRPart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5B00C6" w:rsidRDefault="00DC2791" w:rsidP="006374E8">
            <w:pPr>
              <w:pStyle w:val="TAC"/>
              <w:rPr>
                <w:lang w:eastAsia="zh-CN"/>
              </w:rPr>
            </w:pPr>
          </w:p>
        </w:tc>
      </w:tr>
    </w:tbl>
    <w:p w14:paraId="28E39B2E" w14:textId="77777777" w:rsidR="00DC2791" w:rsidRPr="005B00C6" w:rsidRDefault="00DC2791" w:rsidP="00DC2791"/>
    <w:p w14:paraId="3EC4EF48" w14:textId="77777777" w:rsidR="00DC2791" w:rsidRPr="005B00C6" w:rsidRDefault="00DC2791" w:rsidP="00DC2791">
      <w:pPr>
        <w:pStyle w:val="TH"/>
      </w:pPr>
      <w:r w:rsidRPr="005B00C6">
        <w:t>Table A.4.3.2B.3.1.1-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5B00C6" w14:paraId="71317656"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5B00C6" w:rsidRDefault="00DC2791" w:rsidP="006374E8">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5B00C6" w:rsidRDefault="00DC2791" w:rsidP="006374E8">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5B00C6" w:rsidRDefault="00DC2791" w:rsidP="006374E8">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5B00C6" w:rsidRDefault="00DC2791" w:rsidP="006374E8">
            <w:pPr>
              <w:pStyle w:val="TAH"/>
            </w:pPr>
            <w:r w:rsidRPr="005B00C6">
              <w:t>Comments</w:t>
            </w:r>
          </w:p>
        </w:tc>
      </w:tr>
      <w:tr w:rsidR="00DC2791" w:rsidRPr="005B00C6" w14:paraId="244E8A65"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5B00C6" w:rsidRDefault="00DC2791" w:rsidP="006374E8">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5B00C6" w:rsidRDefault="00DC2791" w:rsidP="006374E8">
            <w:pPr>
              <w:pStyle w:val="TAL"/>
            </w:pPr>
            <w:r w:rsidRPr="005B00C6">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5B00C6" w:rsidRDefault="00DC2791" w:rsidP="006374E8">
            <w:pPr>
              <w:pStyle w:val="TAC"/>
            </w:pPr>
            <w:r w:rsidRPr="005B00C6">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5B00C6" w:rsidRDefault="00DC2791" w:rsidP="006374E8">
            <w:pPr>
              <w:pStyle w:val="TAC"/>
            </w:pPr>
            <w:r w:rsidRPr="005B00C6">
              <w:t>Applicable to the bands in Table A.4.3.2B.3.1.1-3</w:t>
            </w:r>
          </w:p>
        </w:tc>
      </w:tr>
    </w:tbl>
    <w:p w14:paraId="742009EC" w14:textId="77777777" w:rsidR="00DC2791" w:rsidRPr="005B00C6" w:rsidRDefault="00DC2791" w:rsidP="00DC2791"/>
    <w:p w14:paraId="5E26C6F7" w14:textId="443CDFF4" w:rsidR="00195F47" w:rsidRPr="005B00C6" w:rsidRDefault="00195F47" w:rsidP="00665DE5">
      <w:pPr>
        <w:pStyle w:val="Heading3"/>
      </w:pPr>
      <w:bookmarkStart w:id="951" w:name="_Toc100147739"/>
      <w:bookmarkStart w:id="952" w:name="_Toc106741011"/>
      <w:bookmarkStart w:id="953" w:name="_Toc114916367"/>
      <w:bookmarkStart w:id="954" w:name="_Toc124016779"/>
      <w:r w:rsidRPr="005B00C6">
        <w:t>A.4.3.2C</w:t>
      </w:r>
      <w:r w:rsidR="00665DE5" w:rsidRPr="005B00C6">
        <w:tab/>
      </w:r>
      <w:r w:rsidRPr="005B00C6">
        <w:t>NR SUL Physical Layer Baseline Implementation Capabilities</w:t>
      </w:r>
      <w:bookmarkEnd w:id="929"/>
      <w:bookmarkEnd w:id="930"/>
      <w:bookmarkEnd w:id="931"/>
      <w:bookmarkEnd w:id="932"/>
      <w:bookmarkEnd w:id="933"/>
      <w:bookmarkEnd w:id="951"/>
      <w:bookmarkEnd w:id="952"/>
      <w:bookmarkEnd w:id="953"/>
      <w:bookmarkEnd w:id="954"/>
    </w:p>
    <w:p w14:paraId="0F69CC65" w14:textId="773D74EC" w:rsidR="008A1CB4" w:rsidRPr="005B00C6" w:rsidRDefault="008A1CB4" w:rsidP="008A1CB4">
      <w:pPr>
        <w:pStyle w:val="Heading4"/>
      </w:pPr>
      <w:bookmarkStart w:id="955" w:name="_Toc68089620"/>
      <w:bookmarkStart w:id="956" w:name="_Toc69067741"/>
      <w:bookmarkStart w:id="957" w:name="_Toc75383289"/>
      <w:bookmarkStart w:id="958" w:name="_Toc83706937"/>
      <w:bookmarkStart w:id="959" w:name="_Toc90491642"/>
      <w:bookmarkStart w:id="960" w:name="_Toc100147740"/>
      <w:bookmarkStart w:id="961" w:name="_Toc106741012"/>
      <w:bookmarkStart w:id="962" w:name="_Toc114916368"/>
      <w:bookmarkStart w:id="963" w:name="_Toc124016780"/>
      <w:r w:rsidRPr="005B00C6">
        <w:t>A.4.3.2C.1</w:t>
      </w:r>
      <w:r w:rsidRPr="005B00C6">
        <w:tab/>
        <w:t xml:space="preserve">General </w:t>
      </w:r>
      <w:r w:rsidR="006B5776" w:rsidRPr="005B00C6">
        <w:t>NR SUL</w:t>
      </w:r>
      <w:r w:rsidRPr="005B00C6">
        <w:t xml:space="preserve"> capabilities</w:t>
      </w:r>
      <w:bookmarkEnd w:id="955"/>
      <w:bookmarkEnd w:id="956"/>
      <w:bookmarkEnd w:id="957"/>
      <w:bookmarkEnd w:id="958"/>
      <w:bookmarkEnd w:id="959"/>
      <w:bookmarkEnd w:id="960"/>
      <w:bookmarkEnd w:id="961"/>
      <w:bookmarkEnd w:id="962"/>
      <w:bookmarkEnd w:id="963"/>
    </w:p>
    <w:p w14:paraId="05E60BE4" w14:textId="77777777" w:rsidR="006B5776" w:rsidRPr="005B00C6" w:rsidRDefault="006B5776" w:rsidP="006B5776">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5B00C6" w14:paraId="6648B6F0"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5B00C6" w:rsidRDefault="006B5776">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1D12E809" w14:textId="77777777" w:rsidR="006B5776" w:rsidRPr="005B00C6" w:rsidRDefault="006B5776">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795C6899" w14:textId="77777777" w:rsidR="006B5776" w:rsidRPr="005B00C6" w:rsidRDefault="006B5776">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6925B2C9" w14:textId="77777777" w:rsidR="006B5776" w:rsidRPr="005B00C6" w:rsidRDefault="006B5776">
            <w:pPr>
              <w:pStyle w:val="TAH"/>
            </w:pPr>
            <w:r w:rsidRPr="005B00C6">
              <w:t>Comments</w:t>
            </w:r>
          </w:p>
        </w:tc>
      </w:tr>
      <w:tr w:rsidR="006B5776" w:rsidRPr="005B00C6" w14:paraId="3ECA559A"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5B00C6" w:rsidRDefault="006B5776">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04F3B24F" w14:textId="77777777" w:rsidR="006B5776" w:rsidRPr="005B00C6" w:rsidRDefault="006B5776">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140C403E"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35093F33" w14:textId="77777777" w:rsidR="006B5776" w:rsidRPr="005B00C6" w:rsidRDefault="006B5776">
            <w:pPr>
              <w:pStyle w:val="TAL"/>
            </w:pPr>
          </w:p>
        </w:tc>
      </w:tr>
      <w:tr w:rsidR="006B5776" w:rsidRPr="005B00C6" w14:paraId="436618B8"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5B00C6" w:rsidRDefault="006B5776">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669074D8" w14:textId="77777777" w:rsidR="006B5776" w:rsidRPr="005B00C6" w:rsidRDefault="006B5776">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4EDF629A"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AD68981" w14:textId="77777777" w:rsidR="006B5776" w:rsidRPr="005B00C6" w:rsidRDefault="006B5776">
            <w:pPr>
              <w:pStyle w:val="TAL"/>
            </w:pPr>
          </w:p>
        </w:tc>
      </w:tr>
    </w:tbl>
    <w:p w14:paraId="68D2FD41" w14:textId="0BBB7940" w:rsidR="008A1CB4" w:rsidRPr="005B00C6" w:rsidRDefault="008A1CB4" w:rsidP="008A1CB4">
      <w:pPr>
        <w:rPr>
          <w:lang w:eastAsia="zh-CN"/>
        </w:rPr>
      </w:pPr>
    </w:p>
    <w:p w14:paraId="014A9A28" w14:textId="77777777" w:rsidR="008A1CB4" w:rsidRPr="005B00C6" w:rsidRDefault="008A1CB4" w:rsidP="008A1CB4">
      <w:pPr>
        <w:pStyle w:val="Heading4"/>
        <w:ind w:left="0" w:firstLine="0"/>
      </w:pPr>
      <w:bookmarkStart w:id="964" w:name="_Toc68089621"/>
      <w:bookmarkStart w:id="965" w:name="_Toc69067742"/>
      <w:bookmarkStart w:id="966" w:name="_Toc75383290"/>
      <w:bookmarkStart w:id="967" w:name="_Toc83706938"/>
      <w:bookmarkStart w:id="968" w:name="_Toc90491643"/>
      <w:bookmarkStart w:id="969" w:name="_Toc100147741"/>
      <w:bookmarkStart w:id="970" w:name="_Toc106741013"/>
      <w:bookmarkStart w:id="971" w:name="_Toc114916369"/>
      <w:bookmarkStart w:id="972" w:name="_Toc124016781"/>
      <w:r w:rsidRPr="005B00C6">
        <w:t>A.4.3.2C.2</w:t>
      </w:r>
      <w:r w:rsidRPr="005B00C6">
        <w:tab/>
      </w:r>
      <w:r w:rsidRPr="005B00C6">
        <w:tab/>
        <w:t>SUL band combinations without CA</w:t>
      </w:r>
      <w:bookmarkEnd w:id="964"/>
      <w:bookmarkEnd w:id="965"/>
      <w:bookmarkEnd w:id="966"/>
      <w:bookmarkEnd w:id="967"/>
      <w:bookmarkEnd w:id="968"/>
      <w:bookmarkEnd w:id="969"/>
      <w:bookmarkEnd w:id="970"/>
      <w:bookmarkEnd w:id="971"/>
      <w:bookmarkEnd w:id="972"/>
    </w:p>
    <w:p w14:paraId="2608A775" w14:textId="77777777" w:rsidR="008A1CB4" w:rsidRPr="005B00C6" w:rsidRDefault="008A1CB4" w:rsidP="008A1CB4">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900"/>
        <w:gridCol w:w="937"/>
        <w:gridCol w:w="370"/>
        <w:gridCol w:w="2312"/>
        <w:gridCol w:w="2312"/>
      </w:tblGrid>
      <w:tr w:rsidR="008A1CB4" w:rsidRPr="005B00C6" w14:paraId="10DFB069" w14:textId="77777777" w:rsidTr="007F715C">
        <w:trPr>
          <w:cantSplit/>
          <w:trHeight w:val="1134"/>
          <w:jc w:val="center"/>
        </w:trPr>
        <w:tc>
          <w:tcPr>
            <w:tcW w:w="1214" w:type="pct"/>
            <w:tcBorders>
              <w:top w:val="single" w:sz="4" w:space="0" w:color="auto"/>
              <w:left w:val="single" w:sz="4" w:space="0" w:color="auto"/>
              <w:bottom w:val="single" w:sz="4" w:space="0" w:color="auto"/>
              <w:right w:val="single" w:sz="4" w:space="0" w:color="auto"/>
            </w:tcBorders>
            <w:hideMark/>
          </w:tcPr>
          <w:p w14:paraId="350CEC74"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4BD7DEEA"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38FA51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5B00C6" w:rsidRDefault="008A1CB4" w:rsidP="00B9293D">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5" w:type="pct"/>
            <w:tcBorders>
              <w:top w:val="single" w:sz="4" w:space="0" w:color="auto"/>
              <w:left w:val="single" w:sz="4" w:space="0" w:color="auto"/>
              <w:bottom w:val="single" w:sz="4" w:space="0" w:color="auto"/>
              <w:right w:val="single" w:sz="4" w:space="0" w:color="auto"/>
            </w:tcBorders>
          </w:tcPr>
          <w:p w14:paraId="14FF21BF"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1ABE4813"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2, 3)</w:t>
            </w:r>
          </w:p>
        </w:tc>
      </w:tr>
      <w:tr w:rsidR="00F65AF9" w:rsidRPr="005B00C6" w14:paraId="388CF644"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99AAD4E" w14:textId="5874AAD2" w:rsidR="00F65AF9" w:rsidRPr="005B00C6" w:rsidRDefault="00F65AF9" w:rsidP="00F65AF9">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DF7461B" w14:textId="0ECA15EE" w:rsidR="00F65AF9" w:rsidRPr="005B00C6" w:rsidRDefault="00F65AF9" w:rsidP="00F65AF9">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62493932"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2426A1"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3BEAC4CE" w14:textId="77777777" w:rsidR="00F65AF9" w:rsidRPr="005B00C6" w:rsidRDefault="00F65AF9" w:rsidP="00F65AF9">
            <w:pPr>
              <w:keepNext/>
              <w:keepLines/>
              <w:spacing w:after="0"/>
              <w:jc w:val="center"/>
              <w:rPr>
                <w:rFonts w:ascii="Arial" w:eastAsia="SimSun" w:hAnsi="Arial"/>
                <w:sz w:val="18"/>
              </w:rPr>
            </w:pPr>
          </w:p>
        </w:tc>
      </w:tr>
      <w:tr w:rsidR="00F65AF9" w:rsidRPr="005B00C6" w14:paraId="6FA7C708"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4C5A1295" w14:textId="79B8048E" w:rsidR="00F65AF9" w:rsidRPr="005B00C6" w:rsidRDefault="00F65AF9" w:rsidP="00F65AF9">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3687C934" w14:textId="2393A529" w:rsidR="00F65AF9" w:rsidRPr="005B00C6" w:rsidRDefault="00F65AF9" w:rsidP="00F65AF9">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23E9906"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6813973"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685A215" w14:textId="77777777" w:rsidR="00F65AF9" w:rsidRPr="005B00C6" w:rsidRDefault="00F65AF9" w:rsidP="00F65AF9">
            <w:pPr>
              <w:keepNext/>
              <w:keepLines/>
              <w:spacing w:after="0"/>
              <w:jc w:val="center"/>
              <w:rPr>
                <w:rFonts w:ascii="Arial" w:eastAsia="SimSun" w:hAnsi="Arial"/>
                <w:sz w:val="18"/>
              </w:rPr>
            </w:pPr>
          </w:p>
        </w:tc>
      </w:tr>
      <w:tr w:rsidR="00F65AF9" w:rsidRPr="005B00C6" w14:paraId="6994B25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16FF34D9" w14:textId="77777777" w:rsidR="00F65AF9" w:rsidRPr="005B00C6" w:rsidRDefault="00F65AF9" w:rsidP="00F65AF9">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579B18B6" w14:textId="77777777" w:rsidR="00F65AF9" w:rsidRPr="005B00C6" w:rsidRDefault="00F65AF9" w:rsidP="00F65AF9">
            <w:pPr>
              <w:keepNext/>
              <w:keepLines/>
              <w:spacing w:after="0"/>
              <w:jc w:val="center"/>
              <w:rPr>
                <w:rFonts w:ascii="Arial" w:eastAsia="SimSun"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520777D" w14:textId="77777777" w:rsidR="00F65AF9" w:rsidRPr="005B00C6" w:rsidRDefault="00F65AF9" w:rsidP="00F65AF9">
            <w:pPr>
              <w:keepNext/>
              <w:keepLines/>
              <w:spacing w:after="0"/>
              <w:jc w:val="center"/>
              <w:rPr>
                <w:rFonts w:ascii="Arial" w:eastAsia="SimSun" w:hAnsi="Arial"/>
                <w:sz w:val="18"/>
              </w:rPr>
            </w:pPr>
          </w:p>
        </w:tc>
      </w:tr>
      <w:tr w:rsidR="00F65AF9" w:rsidRPr="005B00C6" w14:paraId="272993A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A1ED852" w14:textId="3E33BC1A" w:rsidR="00F65AF9" w:rsidRPr="005B00C6" w:rsidRDefault="00F65AF9" w:rsidP="00F65AF9">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5C5D6F0B" w14:textId="61C40331"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779EE1D" w14:textId="77777777" w:rsidR="00F65AF9" w:rsidRPr="005B00C6"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6BB07E56" w14:textId="77777777" w:rsidR="00F65AF9" w:rsidRPr="005B00C6" w:rsidRDefault="00F65AF9" w:rsidP="00F65AF9">
            <w:pPr>
              <w:keepNext/>
              <w:keepLines/>
              <w:spacing w:after="0"/>
              <w:jc w:val="center"/>
              <w:rPr>
                <w:rFonts w:ascii="Arial" w:eastAsia="PMingLiU" w:hAnsi="Arial"/>
                <w:sz w:val="18"/>
              </w:rPr>
            </w:pPr>
          </w:p>
        </w:tc>
        <w:tc>
          <w:tcPr>
            <w:tcW w:w="1475" w:type="pct"/>
            <w:tcBorders>
              <w:top w:val="single" w:sz="4" w:space="0" w:color="auto"/>
              <w:left w:val="single" w:sz="4" w:space="0" w:color="auto"/>
              <w:bottom w:val="single" w:sz="4" w:space="0" w:color="auto"/>
              <w:right w:val="single" w:sz="4" w:space="0" w:color="auto"/>
            </w:tcBorders>
          </w:tcPr>
          <w:p w14:paraId="6CEBA519" w14:textId="77777777" w:rsidR="00F65AF9" w:rsidRPr="005B00C6" w:rsidRDefault="00F65AF9" w:rsidP="00F65AF9">
            <w:pPr>
              <w:keepNext/>
              <w:keepLines/>
              <w:spacing w:after="0"/>
              <w:jc w:val="center"/>
              <w:rPr>
                <w:rFonts w:ascii="Arial" w:eastAsia="PMingLiU" w:hAnsi="Arial"/>
                <w:sz w:val="18"/>
              </w:rPr>
            </w:pPr>
          </w:p>
        </w:tc>
      </w:tr>
      <w:tr w:rsidR="00F65AF9" w:rsidRPr="005B00C6" w14:paraId="197D71A1" w14:textId="77777777" w:rsidTr="00F65AF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3522323C" w14:textId="77777777" w:rsidR="00F65AF9" w:rsidRPr="005B00C6" w:rsidRDefault="00F65AF9" w:rsidP="00F65AF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7BEDF4D2"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Pr="005B00C6" w:rsidRDefault="00665DE5" w:rsidP="00665DE5">
      <w:bookmarkStart w:id="973" w:name="_Toc68089622"/>
      <w:bookmarkStart w:id="974" w:name="_Toc69067743"/>
    </w:p>
    <w:p w14:paraId="10ABD5C3" w14:textId="34CE8D9B" w:rsidR="00195F47" w:rsidRPr="005B00C6" w:rsidRDefault="00195F47" w:rsidP="00195F47">
      <w:pPr>
        <w:pStyle w:val="Heading4"/>
        <w:ind w:left="0" w:firstLine="0"/>
      </w:pPr>
      <w:bookmarkStart w:id="975" w:name="_Toc75383291"/>
      <w:bookmarkStart w:id="976" w:name="_Toc83706939"/>
      <w:bookmarkStart w:id="977" w:name="_Toc90491644"/>
      <w:bookmarkStart w:id="978" w:name="_Toc100147742"/>
      <w:bookmarkStart w:id="979" w:name="_Toc106741014"/>
      <w:bookmarkStart w:id="980" w:name="_Toc114916370"/>
      <w:bookmarkStart w:id="981" w:name="_Toc124016782"/>
      <w:r w:rsidRPr="005B00C6">
        <w:t>A.4.3.2C.3</w:t>
      </w:r>
      <w:r w:rsidRPr="005B00C6">
        <w:tab/>
        <w:t>SUL band combinations with CA</w:t>
      </w:r>
      <w:bookmarkEnd w:id="973"/>
      <w:bookmarkEnd w:id="974"/>
      <w:bookmarkEnd w:id="975"/>
      <w:bookmarkEnd w:id="976"/>
      <w:bookmarkEnd w:id="977"/>
      <w:bookmarkEnd w:id="978"/>
      <w:bookmarkEnd w:id="979"/>
      <w:bookmarkEnd w:id="980"/>
      <w:bookmarkEnd w:id="981"/>
    </w:p>
    <w:p w14:paraId="2B346020" w14:textId="77777777" w:rsidR="00195F47" w:rsidRPr="005B00C6" w:rsidRDefault="00195F47" w:rsidP="00195F47">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5B00C6"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B00C6" w:rsidRDefault="00195F47" w:rsidP="000F1A13">
            <w:pPr>
              <w:pStyle w:val="TAH"/>
            </w:pPr>
            <w:r w:rsidRPr="005B00C6">
              <w:t>NR SUL with CA configuration / Item</w:t>
            </w:r>
          </w:p>
          <w:p w14:paraId="4272E107"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B00C6" w:rsidRDefault="00195F47" w:rsidP="000F1A13">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5FE09E82" w14:textId="77777777" w:rsidR="00195F47" w:rsidRPr="005B00C6" w:rsidRDefault="00195F47" w:rsidP="000F1A13">
            <w:pPr>
              <w:pStyle w:val="TAH"/>
              <w:rPr>
                <w:rFonts w:eastAsia="PMingLiU"/>
              </w:rPr>
            </w:pPr>
            <w:r w:rsidRPr="005B00C6">
              <w:rPr>
                <w:rFonts w:eastAsia="PMingLiU"/>
              </w:rPr>
              <w:t>Supported SUL configuration in UL</w:t>
            </w:r>
          </w:p>
          <w:p w14:paraId="472DCBED" w14:textId="77777777" w:rsidR="00195F47" w:rsidRPr="005B00C6"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B00C6" w:rsidRDefault="00195F47" w:rsidP="000F1A13">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5B00C6" w:rsidRDefault="00195F47" w:rsidP="000F1A13">
            <w:pPr>
              <w:pStyle w:val="TAH"/>
            </w:pPr>
            <w:r w:rsidRPr="005B00C6">
              <w:t>Supported ULTxSwitching Band Pair</w:t>
            </w:r>
          </w:p>
          <w:p w14:paraId="554CA88E" w14:textId="77777777" w:rsidR="00195F47" w:rsidRPr="005B00C6" w:rsidRDefault="00195F47" w:rsidP="000F1A13">
            <w:pPr>
              <w:pStyle w:val="TAH"/>
            </w:pPr>
            <w:r w:rsidRPr="005B00C6">
              <w:t>(Note 2, 3)</w:t>
            </w:r>
          </w:p>
        </w:tc>
      </w:tr>
      <w:tr w:rsidR="00195F47" w:rsidRPr="005B00C6"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B00C6" w:rsidRDefault="00195F47" w:rsidP="000F1A13">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B00C6" w:rsidRDefault="00195F47" w:rsidP="000F1A13">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B00C6"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B00C6" w:rsidRDefault="00195F47" w:rsidP="000F1A13">
            <w:pPr>
              <w:pStyle w:val="TAL"/>
            </w:pPr>
          </w:p>
        </w:tc>
      </w:tr>
      <w:tr w:rsidR="00195F47" w:rsidRPr="005B00C6"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B00C6" w:rsidRDefault="00195F47" w:rsidP="000F1A13">
            <w:pPr>
              <w:pStyle w:val="TAN"/>
            </w:pPr>
            <w:r w:rsidRPr="005B00C6">
              <w:t>Note 1:</w:t>
            </w:r>
            <w:r w:rsidRPr="005B00C6">
              <w:tab/>
              <w:t>Notation used for SUL configurations is according to TS 38.101-1 [23] Table 5.5C-2.</w:t>
            </w:r>
          </w:p>
          <w:p w14:paraId="33ABEABF" w14:textId="77777777" w:rsidR="00195F47" w:rsidRPr="005B00C6" w:rsidRDefault="00195F47" w:rsidP="000F1A1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5B00C6" w:rsidRDefault="00195F47" w:rsidP="000F1A1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FEA0B9E" w14:textId="77777777" w:rsidR="00195F47" w:rsidRPr="005B00C6" w:rsidRDefault="00195F47" w:rsidP="00195F47">
      <w:pPr>
        <w:rPr>
          <w:lang w:eastAsia="zh-CN"/>
        </w:rPr>
      </w:pPr>
    </w:p>
    <w:p w14:paraId="30CC8E7B" w14:textId="77777777" w:rsidR="00195F47" w:rsidRPr="005B00C6" w:rsidRDefault="00195F47" w:rsidP="00195F47">
      <w:pPr>
        <w:pStyle w:val="TH"/>
        <w:ind w:left="567"/>
      </w:pPr>
      <w:r w:rsidRPr="005B00C6">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26"/>
        <w:gridCol w:w="897"/>
        <w:gridCol w:w="358"/>
        <w:gridCol w:w="2217"/>
        <w:gridCol w:w="2217"/>
        <w:gridCol w:w="2210"/>
      </w:tblGrid>
      <w:tr w:rsidR="00195F47" w:rsidRPr="005B00C6" w14:paraId="73A0C26F" w14:textId="77777777" w:rsidTr="004D6533">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5B00C6" w:rsidRDefault="00195F47" w:rsidP="000F1A13">
            <w:pPr>
              <w:pStyle w:val="TAH"/>
            </w:pPr>
            <w:r w:rsidRPr="005B00C6">
              <w:t>NR SUL configuration / Item</w:t>
            </w:r>
          </w:p>
          <w:p w14:paraId="60497BBD"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5B00C6" w:rsidRDefault="00195F47" w:rsidP="000F1A13">
            <w:pPr>
              <w:pStyle w:val="TAH"/>
            </w:pPr>
            <w:r w:rsidRPr="005B00C6">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13AFC744" w14:textId="77777777" w:rsidR="00195F47" w:rsidRPr="005B00C6" w:rsidRDefault="00195F47" w:rsidP="000F1A13">
            <w:pPr>
              <w:pStyle w:val="TAH"/>
              <w:rPr>
                <w:rFonts w:eastAsia="PMingLiU"/>
              </w:rPr>
            </w:pPr>
            <w:r w:rsidRPr="005B00C6">
              <w:rPr>
                <w:rFonts w:eastAsia="PMingLiU"/>
              </w:rPr>
              <w:t>Supported SUL configuration in UL</w:t>
            </w:r>
          </w:p>
          <w:p w14:paraId="597C2510" w14:textId="77777777" w:rsidR="00195F47" w:rsidRPr="005B00C6"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5B00C6" w:rsidRDefault="00195F47" w:rsidP="000F1A13">
            <w:pPr>
              <w:pStyle w:val="TAH"/>
            </w:pPr>
            <w:r w:rsidRPr="005B00C6">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395AB6C1" w14:textId="77777777" w:rsidR="00195F47" w:rsidRPr="005B00C6" w:rsidRDefault="00195F47" w:rsidP="000F1A13">
            <w:pPr>
              <w:pStyle w:val="TAH"/>
            </w:pPr>
            <w:r w:rsidRPr="005B00C6">
              <w:t>Supported ULTxSwitching Band Pair</w:t>
            </w:r>
          </w:p>
          <w:p w14:paraId="6821CC1F" w14:textId="77777777" w:rsidR="00195F47" w:rsidRPr="005B00C6" w:rsidRDefault="00195F47" w:rsidP="000F1A13">
            <w:pPr>
              <w:pStyle w:val="TAH"/>
            </w:pPr>
            <w:r w:rsidRPr="005B00C6">
              <w:t>(Note 2, 3)</w:t>
            </w:r>
          </w:p>
        </w:tc>
      </w:tr>
      <w:tr w:rsidR="00195F47" w:rsidRPr="005B00C6" w14:paraId="5B26A771"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77777777" w:rsidR="00195F47" w:rsidRPr="005B00C6" w:rsidRDefault="00195F47" w:rsidP="000F1A13">
            <w:pPr>
              <w:pStyle w:val="TAL"/>
            </w:pPr>
            <w:r w:rsidRPr="005B00C6">
              <w:t>SUL_n41C-n83A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36DED8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34848673" w14:textId="77777777" w:rsidR="00195F47" w:rsidRPr="005B00C6" w:rsidRDefault="00195F47" w:rsidP="000F1A13">
            <w:pPr>
              <w:pStyle w:val="TAL"/>
            </w:pPr>
          </w:p>
        </w:tc>
      </w:tr>
      <w:tr w:rsidR="00B05689" w:rsidRPr="005B00C6" w14:paraId="5B5C7D3E"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670C64E" w14:textId="7CCE993D" w:rsidR="00B05689" w:rsidRPr="005B00C6" w:rsidRDefault="00B05689" w:rsidP="00B05689">
            <w:pPr>
              <w:pStyle w:val="TAL"/>
            </w:pPr>
            <w:r w:rsidRPr="005B00C6">
              <w:rPr>
                <w:lang w:eastAsia="zh-CN"/>
              </w:rPr>
              <w:t>SUL_n78C-n80A</w:t>
            </w:r>
          </w:p>
        </w:tc>
        <w:tc>
          <w:tcPr>
            <w:tcW w:w="461" w:type="pct"/>
            <w:tcBorders>
              <w:top w:val="single" w:sz="4" w:space="0" w:color="auto"/>
              <w:left w:val="single" w:sz="4" w:space="0" w:color="auto"/>
              <w:bottom w:val="single" w:sz="4" w:space="0" w:color="auto"/>
              <w:right w:val="single" w:sz="4" w:space="0" w:color="auto"/>
            </w:tcBorders>
          </w:tcPr>
          <w:p w14:paraId="1F74654C" w14:textId="1CD9BA6A" w:rsidR="00B05689" w:rsidRPr="005B00C6" w:rsidRDefault="00B05689" w:rsidP="00B0568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4F5EC89C"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0242E4C3"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5B4EC961" w14:textId="77777777" w:rsidR="00B05689" w:rsidRPr="005B00C6" w:rsidRDefault="00B05689" w:rsidP="00B05689">
            <w:pPr>
              <w:pStyle w:val="TAL"/>
            </w:pPr>
          </w:p>
        </w:tc>
        <w:tc>
          <w:tcPr>
            <w:tcW w:w="1136" w:type="pct"/>
            <w:tcBorders>
              <w:top w:val="single" w:sz="4" w:space="0" w:color="auto"/>
              <w:left w:val="single" w:sz="4" w:space="0" w:color="auto"/>
              <w:bottom w:val="single" w:sz="4" w:space="0" w:color="auto"/>
              <w:right w:val="single" w:sz="4" w:space="0" w:color="auto"/>
            </w:tcBorders>
          </w:tcPr>
          <w:p w14:paraId="78908573" w14:textId="77777777" w:rsidR="00B05689" w:rsidRPr="005B00C6" w:rsidRDefault="00B05689" w:rsidP="00B05689">
            <w:pPr>
              <w:pStyle w:val="TAL"/>
            </w:pPr>
          </w:p>
        </w:tc>
      </w:tr>
      <w:tr w:rsidR="00195F47" w:rsidRPr="005B00C6" w14:paraId="2F19B785"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77777777" w:rsidR="00195F47" w:rsidRPr="005B00C6" w:rsidRDefault="00195F47" w:rsidP="000F1A13">
            <w:pPr>
              <w:pStyle w:val="TAL"/>
            </w:pPr>
            <w:r w:rsidRPr="005B00C6">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31E6B186"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577498E0" w14:textId="77777777" w:rsidR="00195F47" w:rsidRPr="005B00C6" w:rsidRDefault="00195F47" w:rsidP="000F1A13">
            <w:pPr>
              <w:pStyle w:val="TAL"/>
            </w:pPr>
          </w:p>
        </w:tc>
      </w:tr>
      <w:tr w:rsidR="004D6533" w:rsidRPr="005B00C6" w14:paraId="0A75A2A3"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0022E2E" w14:textId="5FE86862" w:rsidR="004D6533" w:rsidRPr="005B00C6" w:rsidRDefault="004D6533" w:rsidP="004D6533">
            <w:pPr>
              <w:pStyle w:val="TAL"/>
              <w:rPr>
                <w:lang w:eastAsia="zh-CN"/>
              </w:rPr>
            </w:pPr>
            <w:r w:rsidRPr="005B00C6">
              <w:rPr>
                <w:lang w:eastAsia="zh-CN"/>
              </w:rPr>
              <w:t>SUL_n79C-n83A</w:t>
            </w:r>
          </w:p>
        </w:tc>
        <w:tc>
          <w:tcPr>
            <w:tcW w:w="461" w:type="pct"/>
            <w:tcBorders>
              <w:top w:val="single" w:sz="4" w:space="0" w:color="auto"/>
              <w:left w:val="single" w:sz="4" w:space="0" w:color="auto"/>
              <w:bottom w:val="single" w:sz="4" w:space="0" w:color="auto"/>
              <w:right w:val="single" w:sz="4" w:space="0" w:color="auto"/>
            </w:tcBorders>
          </w:tcPr>
          <w:p w14:paraId="0EB2536F" w14:textId="71F96AEA" w:rsidR="004D6533" w:rsidRPr="005B00C6" w:rsidRDefault="004D6533" w:rsidP="004D653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A37900E"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709E54E8"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052C30BC" w14:textId="77777777" w:rsidR="004D6533" w:rsidRPr="005B00C6" w:rsidRDefault="004D6533" w:rsidP="004D6533">
            <w:pPr>
              <w:pStyle w:val="TAL"/>
            </w:pPr>
          </w:p>
        </w:tc>
        <w:tc>
          <w:tcPr>
            <w:tcW w:w="1136" w:type="pct"/>
            <w:tcBorders>
              <w:top w:val="single" w:sz="4" w:space="0" w:color="auto"/>
              <w:left w:val="single" w:sz="4" w:space="0" w:color="auto"/>
              <w:bottom w:val="single" w:sz="4" w:space="0" w:color="auto"/>
              <w:right w:val="single" w:sz="4" w:space="0" w:color="auto"/>
            </w:tcBorders>
          </w:tcPr>
          <w:p w14:paraId="0B5657DE" w14:textId="77777777" w:rsidR="004D6533" w:rsidRPr="005B00C6" w:rsidRDefault="004D6533" w:rsidP="004D6533">
            <w:pPr>
              <w:pStyle w:val="TAL"/>
            </w:pPr>
          </w:p>
        </w:tc>
      </w:tr>
      <w:tr w:rsidR="004D6533" w:rsidRPr="005B00C6" w14:paraId="1391AC9A" w14:textId="77777777" w:rsidTr="004D65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A2439C" w14:textId="7AF586BA" w:rsidR="004D6533" w:rsidRPr="005B00C6" w:rsidRDefault="004D6533" w:rsidP="004D6533">
            <w:pPr>
              <w:pStyle w:val="TAN"/>
            </w:pPr>
            <w:r w:rsidRPr="005B00C6">
              <w:t>Note 1:</w:t>
            </w:r>
            <w:r w:rsidRPr="005B00C6">
              <w:tab/>
              <w:t>Notation used for SUL configurations is according to TS 38.101-1 [23] Table 5.5C-3,</w:t>
            </w:r>
            <w:r w:rsidRPr="005B00C6">
              <w:rPr>
                <w:lang w:eastAsia="zh-CN"/>
              </w:rPr>
              <w:t xml:space="preserve">. </w:t>
            </w:r>
            <w:r w:rsidRPr="005B00C6">
              <w:t>e.g. ‘SUL_n41C-n83A’ indicates SUL operation on NR bands n41 and n83 with DL CA Bandwidth Class C on band n41.</w:t>
            </w:r>
          </w:p>
          <w:p w14:paraId="5408666D" w14:textId="77777777" w:rsidR="004D6533" w:rsidRPr="005B00C6" w:rsidRDefault="004D6533" w:rsidP="004D653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4D6533" w:rsidRPr="005B00C6" w:rsidRDefault="004D6533" w:rsidP="004D653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6974691" w14:textId="77777777" w:rsidR="00195F47" w:rsidRPr="005B00C6" w:rsidRDefault="00195F47" w:rsidP="00195F47"/>
    <w:p w14:paraId="047B127A" w14:textId="77777777" w:rsidR="00195F47" w:rsidRPr="005B00C6" w:rsidRDefault="00195F47" w:rsidP="00195F47">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904"/>
        <w:gridCol w:w="873"/>
        <w:gridCol w:w="344"/>
        <w:gridCol w:w="2204"/>
        <w:gridCol w:w="2206"/>
        <w:gridCol w:w="2194"/>
      </w:tblGrid>
      <w:tr w:rsidR="00195F47" w:rsidRPr="005B00C6"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B00C6" w:rsidRDefault="00195F47" w:rsidP="000F1A13">
            <w:pPr>
              <w:pStyle w:val="TAH"/>
            </w:pPr>
            <w:r w:rsidRPr="005B00C6">
              <w:t>NR SUL configuration / Item</w:t>
            </w:r>
          </w:p>
          <w:p w14:paraId="60571539" w14:textId="77777777" w:rsidR="00195F47" w:rsidRPr="005B00C6" w:rsidRDefault="00195F47" w:rsidP="000F1A13">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B00C6" w:rsidRDefault="00195F47" w:rsidP="000F1A13">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B00C6" w:rsidRDefault="00195F47" w:rsidP="000F1A13">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B00C6" w:rsidRDefault="00195F47" w:rsidP="00195F47">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B00C6" w:rsidRDefault="00195F47" w:rsidP="000F1A13">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77777777" w:rsidR="00195F47" w:rsidRPr="005B00C6" w:rsidRDefault="00195F47" w:rsidP="000F1A13">
            <w:pPr>
              <w:pStyle w:val="TAH"/>
            </w:pPr>
            <w:r w:rsidRPr="005B00C6">
              <w:t>Supported ULTxSwitching Band Pair</w:t>
            </w:r>
          </w:p>
          <w:p w14:paraId="65580D13" w14:textId="77777777" w:rsidR="00195F47" w:rsidRPr="005B00C6" w:rsidRDefault="00195F47" w:rsidP="000F1A13">
            <w:pPr>
              <w:pStyle w:val="TAH"/>
            </w:pPr>
            <w:r w:rsidRPr="005B00C6">
              <w:t>(Note 2, 3)</w:t>
            </w:r>
          </w:p>
        </w:tc>
      </w:tr>
      <w:tr w:rsidR="00EC58BC" w:rsidRPr="005B00C6"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02CB8E1F" w:rsidR="00EC58BC" w:rsidRPr="005B00C6" w:rsidRDefault="00EC58BC" w:rsidP="00EC58BC">
            <w:pPr>
              <w:pStyle w:val="TAL"/>
            </w:pPr>
            <w:r w:rsidRPr="005B00C6">
              <w:t>CA_n1A_SUL_n78A-n8</w:t>
            </w:r>
            <w:r w:rsidRPr="005B00C6">
              <w:rPr>
                <w:rFonts w:eastAsia="SimSun"/>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B00C6" w:rsidRDefault="00EC58BC" w:rsidP="00EC58BC">
            <w:pPr>
              <w:pStyle w:val="TAL"/>
            </w:pPr>
          </w:p>
        </w:tc>
      </w:tr>
      <w:tr w:rsidR="00EC58BC" w:rsidRPr="005B00C6"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7167C0BA" w:rsidR="00EC58BC" w:rsidRPr="005B00C6" w:rsidRDefault="00EC58BC" w:rsidP="00EC58BC">
            <w:pPr>
              <w:pStyle w:val="TAL"/>
            </w:pPr>
            <w:r w:rsidRPr="005B00C6">
              <w:t>CA_n1A_SUL_n78A-n84A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B00C6" w:rsidRDefault="00EC58BC" w:rsidP="00EC58BC">
            <w:pPr>
              <w:pStyle w:val="TAL"/>
            </w:pPr>
          </w:p>
        </w:tc>
      </w:tr>
      <w:tr w:rsidR="00B05689" w:rsidRPr="005B00C6"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6910166" w:rsidR="00B05689" w:rsidRPr="005B00C6" w:rsidRDefault="00B05689" w:rsidP="00B05689">
            <w:pPr>
              <w:pStyle w:val="TAL"/>
            </w:pPr>
            <w:r w:rsidRPr="005B00C6">
              <w:t>CA_n3A_SUL_n78A-n80A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B00C6" w:rsidRDefault="00B05689" w:rsidP="00B05689">
            <w:pPr>
              <w:pStyle w:val="TAL"/>
            </w:pPr>
          </w:p>
        </w:tc>
      </w:tr>
      <w:tr w:rsidR="00B05689" w:rsidRPr="005B00C6"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77777777" w:rsidR="00B05689" w:rsidRPr="005B00C6" w:rsidRDefault="00B05689" w:rsidP="00B05689">
            <w:pPr>
              <w:pStyle w:val="TAL"/>
            </w:pPr>
            <w:r w:rsidRPr="005B00C6">
              <w:t>CA_n28A_SUL_n41A-n83A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B00C6" w:rsidRDefault="00B05689" w:rsidP="00B05689">
            <w:pPr>
              <w:pStyle w:val="TAL"/>
            </w:pPr>
          </w:p>
        </w:tc>
      </w:tr>
      <w:tr w:rsidR="00B05689" w:rsidRPr="005B00C6"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6B4B616A" w:rsidR="00B05689" w:rsidRPr="005B00C6" w:rsidRDefault="00B05689" w:rsidP="00B05689">
            <w:pPr>
              <w:pStyle w:val="TAL"/>
            </w:pPr>
            <w:bookmarkStart w:id="982" w:name="OLE_LINK228"/>
            <w:bookmarkStart w:id="983" w:name="OLE_LINK229"/>
            <w:r w:rsidRPr="005B00C6">
              <w:t>CA_n28A_SUL_n79A-n83A</w:t>
            </w:r>
            <w:bookmarkEnd w:id="982"/>
            <w:bookmarkEnd w:id="983"/>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B00C6" w:rsidRDefault="00B05689" w:rsidP="00B05689">
            <w:pPr>
              <w:pStyle w:val="TAL"/>
            </w:pPr>
          </w:p>
        </w:tc>
      </w:tr>
      <w:tr w:rsidR="00B05689" w:rsidRPr="005B00C6"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77777777" w:rsidR="00B05689" w:rsidRPr="005B00C6" w:rsidRDefault="00B05689" w:rsidP="00B05689">
            <w:pPr>
              <w:pStyle w:val="TAN"/>
            </w:pPr>
            <w:r w:rsidRPr="005B00C6">
              <w:t>Note 1:</w:t>
            </w:r>
            <w:r w:rsidRPr="005B00C6">
              <w:tab/>
              <w:t>Notation used for SUL configurations is according to TS 38.101-1 [23] Table 5.5C-4</w:t>
            </w:r>
            <w:r w:rsidRPr="005B00C6">
              <w:rPr>
                <w:lang w:eastAsia="zh-CN"/>
              </w:rPr>
              <w:t xml:space="preserve">. </w:t>
            </w:r>
            <w:r w:rsidRPr="005B00C6">
              <w:t>e.g. ‘CA_n1A_SUL_n78A-n84A’ indicates SUL operation on NR bands n1, n78 and n84 with DL CA Bandwidth Class A on bands n1 and n78.</w:t>
            </w:r>
          </w:p>
          <w:p w14:paraId="54ABEC7B" w14:textId="77777777" w:rsidR="00B05689" w:rsidRPr="005B00C6" w:rsidRDefault="00B05689" w:rsidP="00B0568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B05689" w:rsidRPr="005B00C6" w:rsidRDefault="00B05689" w:rsidP="00B0568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67D26557" w14:textId="04465218" w:rsidR="00195F47" w:rsidRPr="005B00C6" w:rsidRDefault="00195F47" w:rsidP="005D72E7"/>
    <w:p w14:paraId="40819876" w14:textId="77777777" w:rsidR="00B82847" w:rsidRPr="005B00C6" w:rsidRDefault="00B82847" w:rsidP="005D72E7">
      <w:pPr>
        <w:sectPr w:rsidR="00B82847" w:rsidRPr="005B0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B00C6" w:rsidRDefault="00B82847" w:rsidP="005D72E7"/>
    <w:p w14:paraId="4DAE2AF1" w14:textId="2761A3B7" w:rsidR="004C7DD8" w:rsidRPr="005B00C6" w:rsidRDefault="004C7DD8" w:rsidP="004C7DD8">
      <w:pPr>
        <w:pStyle w:val="Heading3"/>
      </w:pPr>
      <w:bookmarkStart w:id="984" w:name="_Toc68089623"/>
      <w:bookmarkStart w:id="985" w:name="_Toc69067744"/>
      <w:bookmarkStart w:id="986" w:name="_Toc75383292"/>
      <w:bookmarkStart w:id="987" w:name="_Toc83706940"/>
      <w:bookmarkStart w:id="988" w:name="_Toc90491645"/>
      <w:bookmarkStart w:id="989" w:name="_Toc100147743"/>
      <w:bookmarkStart w:id="990" w:name="_Toc106741015"/>
      <w:bookmarkStart w:id="991" w:name="_Toc114916371"/>
      <w:bookmarkStart w:id="992" w:name="_Toc124016783"/>
      <w:r w:rsidRPr="005B00C6">
        <w:t>A.4.3.3</w:t>
      </w:r>
      <w:r w:rsidRPr="005B00C6">
        <w:tab/>
        <w:t>PDCP Implementation Capabilities</w:t>
      </w:r>
      <w:bookmarkEnd w:id="934"/>
      <w:bookmarkEnd w:id="935"/>
      <w:bookmarkEnd w:id="936"/>
      <w:bookmarkEnd w:id="937"/>
      <w:bookmarkEnd w:id="938"/>
      <w:bookmarkEnd w:id="984"/>
      <w:bookmarkEnd w:id="985"/>
      <w:bookmarkEnd w:id="986"/>
      <w:bookmarkEnd w:id="987"/>
      <w:bookmarkEnd w:id="988"/>
      <w:bookmarkEnd w:id="989"/>
      <w:bookmarkEnd w:id="990"/>
      <w:bookmarkEnd w:id="991"/>
      <w:bookmarkEnd w:id="992"/>
    </w:p>
    <w:p w14:paraId="2DB237BE" w14:textId="77777777" w:rsidR="004C7DD8" w:rsidRPr="005B00C6" w:rsidRDefault="004C7DD8" w:rsidP="004C7DD8">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2"/>
        <w:gridCol w:w="450"/>
        <w:gridCol w:w="33"/>
        <w:gridCol w:w="3510"/>
        <w:gridCol w:w="34"/>
        <w:gridCol w:w="816"/>
        <w:gridCol w:w="34"/>
        <w:gridCol w:w="958"/>
        <w:gridCol w:w="34"/>
        <w:gridCol w:w="1383"/>
        <w:gridCol w:w="33"/>
        <w:gridCol w:w="534"/>
        <w:gridCol w:w="33"/>
        <w:gridCol w:w="1527"/>
        <w:gridCol w:w="32"/>
        <w:gridCol w:w="989"/>
        <w:gridCol w:w="34"/>
      </w:tblGrid>
      <w:tr w:rsidR="007F4004" w:rsidRPr="005B00C6" w14:paraId="01A0280D" w14:textId="77777777" w:rsidTr="004D367D">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5B00C6" w:rsidRDefault="007F4004">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5B00C6" w:rsidRDefault="007F4004">
            <w:pPr>
              <w:pStyle w:val="TAH"/>
              <w:rPr>
                <w:lang w:eastAsia="en-US"/>
              </w:rPr>
            </w:pPr>
            <w:r w:rsidRPr="005B00C6">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5B00C6" w:rsidRDefault="007F4004">
            <w:pPr>
              <w:pStyle w:val="TAH"/>
              <w:rPr>
                <w:lang w:eastAsia="en-US"/>
              </w:rPr>
            </w:pPr>
            <w:r w:rsidRPr="005B00C6">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5B00C6" w:rsidRDefault="007F4004">
            <w:pPr>
              <w:pStyle w:val="TAH"/>
              <w:rPr>
                <w:lang w:eastAsia="en-US"/>
              </w:rPr>
            </w:pPr>
            <w:r w:rsidRPr="005B00C6">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5B00C6" w:rsidRDefault="007F4004">
            <w:pPr>
              <w:pStyle w:val="TAH"/>
              <w:rPr>
                <w:lang w:eastAsia="en-US"/>
              </w:rPr>
            </w:pPr>
            <w:r w:rsidRPr="005B00C6">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5B00C6" w:rsidRDefault="007F4004">
            <w:pPr>
              <w:pStyle w:val="TAH"/>
              <w:rPr>
                <w:lang w:eastAsia="en-US"/>
              </w:rPr>
            </w:pPr>
            <w:r w:rsidRPr="005B00C6">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5B00C6" w:rsidRDefault="007F4004">
            <w:pPr>
              <w:pStyle w:val="TAH"/>
              <w:rPr>
                <w:lang w:eastAsia="en-US"/>
              </w:rPr>
            </w:pPr>
            <w:r w:rsidRPr="005B00C6">
              <w:rPr>
                <w:lang w:eastAsia="en-US"/>
              </w:rPr>
              <w:t>Comments</w:t>
            </w:r>
          </w:p>
        </w:tc>
      </w:tr>
      <w:tr w:rsidR="00962CAE" w:rsidRPr="005B00C6" w14:paraId="72B351C1"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962CAE" w:rsidRPr="005B00C6" w:rsidRDefault="00962CAE" w:rsidP="00962CAE">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962CAE" w:rsidRPr="005B00C6" w:rsidRDefault="00962CAE" w:rsidP="00962CAE">
            <w:pPr>
              <w:pStyle w:val="TAL"/>
              <w:rPr>
                <w:lang w:eastAsia="en-US"/>
              </w:rPr>
            </w:pPr>
            <w:r w:rsidRPr="005B00C6">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962CAE" w:rsidRPr="005B00C6" w:rsidRDefault="00962CAE" w:rsidP="00962CAE">
            <w:pPr>
              <w:pStyle w:val="TAL"/>
              <w:rPr>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962CAE" w:rsidRPr="005B00C6" w:rsidRDefault="00962CAE" w:rsidP="00962CAE">
            <w:pPr>
              <w:pStyle w:val="TAC"/>
              <w:rPr>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962CAE" w:rsidRPr="005B00C6" w:rsidRDefault="00962CAE" w:rsidP="00962CAE">
            <w:pPr>
              <w:pStyle w:val="TAL"/>
              <w:rPr>
                <w:lang w:eastAsia="en-US"/>
              </w:rPr>
            </w:pPr>
            <w:r w:rsidRPr="005B00C6">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037BE168" w:rsidR="00962CAE" w:rsidRPr="005B00C6" w:rsidRDefault="00962CAE" w:rsidP="00962CAE">
            <w:pPr>
              <w:pStyle w:val="TAL"/>
              <w:rPr>
                <w:lang w:eastAsia="en-US"/>
              </w:rPr>
            </w:pPr>
            <w:r w:rsidRPr="00BB1A4D">
              <w:rPr>
                <w:rFonts w:eastAsia="MS Mincho"/>
              </w:rPr>
              <w:t>Yes (for RedCap UE)</w:t>
            </w: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428313AB" w:rsidR="00962CAE" w:rsidRPr="005B00C6" w:rsidRDefault="00962CAE" w:rsidP="00962CAE">
            <w:pPr>
              <w:pStyle w:val="TAL"/>
              <w:rPr>
                <w:lang w:eastAsia="en-US"/>
              </w:rPr>
            </w:pPr>
            <w:r w:rsidRPr="00BB1A4D">
              <w:rPr>
                <w:rFonts w:eastAsia="MS Mincho"/>
              </w:rPr>
              <w:t>This PICS shall always be true for RedCap UE.</w:t>
            </w:r>
          </w:p>
        </w:tc>
      </w:tr>
      <w:tr w:rsidR="004D367D" w:rsidRPr="004D367D" w14:paraId="6BFA375E"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5C63242" w14:textId="77777777" w:rsidR="004D367D" w:rsidRPr="004D367D" w:rsidRDefault="004D367D" w:rsidP="004D367D">
            <w:pPr>
              <w:keepNext/>
              <w:keepLines/>
              <w:spacing w:after="0"/>
              <w:jc w:val="center"/>
              <w:rPr>
                <w:rFonts w:ascii="Arial" w:hAnsi="Arial"/>
                <w:sz w:val="18"/>
                <w:lang w:eastAsia="en-US"/>
              </w:rPr>
            </w:pPr>
            <w:r w:rsidRPr="004D367D">
              <w:rPr>
                <w:rFonts w:ascii="Arial" w:hAnsi="Arial"/>
                <w:sz w:val="18"/>
                <w:lang w:eastAsia="en-US"/>
              </w:rPr>
              <w:t>1A</w:t>
            </w:r>
          </w:p>
        </w:tc>
        <w:tc>
          <w:tcPr>
            <w:tcW w:w="3543" w:type="dxa"/>
            <w:gridSpan w:val="2"/>
            <w:tcBorders>
              <w:top w:val="single" w:sz="6" w:space="0" w:color="auto"/>
              <w:left w:val="single" w:sz="4" w:space="0" w:color="auto"/>
              <w:bottom w:val="single" w:sz="6" w:space="0" w:color="auto"/>
              <w:right w:val="single" w:sz="6" w:space="0" w:color="auto"/>
            </w:tcBorders>
            <w:hideMark/>
          </w:tcPr>
          <w:p w14:paraId="7F830C01"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Support of 18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318AA63D" w14:textId="2DDA5319"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38.822, 4.2, 38.306, 4.2.21.3</w:t>
            </w:r>
          </w:p>
        </w:tc>
        <w:tc>
          <w:tcPr>
            <w:tcW w:w="992" w:type="dxa"/>
            <w:gridSpan w:val="2"/>
            <w:tcBorders>
              <w:top w:val="single" w:sz="4" w:space="0" w:color="auto"/>
              <w:left w:val="single" w:sz="4" w:space="0" w:color="auto"/>
              <w:bottom w:val="single" w:sz="4" w:space="0" w:color="auto"/>
              <w:right w:val="single" w:sz="4" w:space="0" w:color="auto"/>
            </w:tcBorders>
            <w:hideMark/>
          </w:tcPr>
          <w:p w14:paraId="2F183C7E" w14:textId="77777777" w:rsidR="004D367D" w:rsidRPr="004D367D" w:rsidRDefault="004D367D" w:rsidP="004D367D">
            <w:pPr>
              <w:keepNext/>
              <w:keepLines/>
              <w:spacing w:after="0"/>
              <w:jc w:val="center"/>
              <w:rPr>
                <w:rFonts w:ascii="Arial" w:eastAsia="MS Mincho" w:hAnsi="Arial"/>
                <w:sz w:val="18"/>
                <w:lang w:eastAsia="en-US"/>
              </w:rPr>
            </w:pPr>
            <w:r w:rsidRPr="004D367D">
              <w:rPr>
                <w:rFonts w:ascii="Arial" w:eastAsia="MS Mincho" w:hAnsi="Arial"/>
                <w:sz w:val="18"/>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4FD56871" w14:textId="77777777"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pc_longSN</w:t>
            </w:r>
          </w:p>
        </w:tc>
        <w:tc>
          <w:tcPr>
            <w:tcW w:w="567" w:type="dxa"/>
            <w:gridSpan w:val="2"/>
            <w:tcBorders>
              <w:top w:val="single" w:sz="4" w:space="0" w:color="auto"/>
              <w:left w:val="single" w:sz="4" w:space="0" w:color="auto"/>
              <w:bottom w:val="single" w:sz="4" w:space="0" w:color="auto"/>
              <w:right w:val="single" w:sz="4" w:space="0" w:color="auto"/>
            </w:tcBorders>
          </w:tcPr>
          <w:p w14:paraId="49149982"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651DDA1"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Yes (for non-RedCap UE)</w:t>
            </w:r>
          </w:p>
        </w:tc>
        <w:tc>
          <w:tcPr>
            <w:tcW w:w="1021" w:type="dxa"/>
            <w:gridSpan w:val="2"/>
            <w:tcBorders>
              <w:top w:val="single" w:sz="4" w:space="0" w:color="auto"/>
              <w:left w:val="single" w:sz="4" w:space="0" w:color="auto"/>
              <w:bottom w:val="single" w:sz="4" w:space="0" w:color="auto"/>
              <w:right w:val="single" w:sz="4" w:space="0" w:color="auto"/>
            </w:tcBorders>
          </w:tcPr>
          <w:p w14:paraId="7DB03550"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This PICS shall always be true for non-RedCap UE.</w:t>
            </w:r>
          </w:p>
        </w:tc>
      </w:tr>
      <w:tr w:rsidR="00C06A6E" w:rsidRPr="005B00C6" w14:paraId="2D7FF4A4"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5B00C6" w:rsidRDefault="00C06A6E" w:rsidP="00531C95">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5B00C6" w:rsidRDefault="00C06A6E" w:rsidP="00531C95">
            <w:pPr>
              <w:pStyle w:val="TAL"/>
              <w:rPr>
                <w:lang w:eastAsia="en-US"/>
              </w:rPr>
            </w:pPr>
            <w:r w:rsidRPr="005B00C6">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5B00C6" w:rsidRDefault="00C06A6E" w:rsidP="00531C95">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5B00C6" w:rsidRDefault="00C06A6E" w:rsidP="00531C95">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5B00C6" w:rsidRDefault="00C06A6E" w:rsidP="00807CE8">
            <w:pPr>
              <w:pStyle w:val="TAL"/>
              <w:rPr>
                <w:rFonts w:eastAsia="MS Mincho"/>
                <w:lang w:eastAsia="en-US"/>
              </w:rPr>
            </w:pPr>
            <w:r w:rsidRPr="005B00C6">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5B00C6" w:rsidRDefault="00C06A6E" w:rsidP="00531C95">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5B00C6"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5B00C6" w:rsidRDefault="00C06A6E" w:rsidP="00531C95">
            <w:pPr>
              <w:pStyle w:val="TAL"/>
              <w:rPr>
                <w:lang w:eastAsia="en-US"/>
              </w:rPr>
            </w:pPr>
          </w:p>
        </w:tc>
      </w:tr>
      <w:tr w:rsidR="001D17E4" w:rsidRPr="005B00C6" w14:paraId="41364D35"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5B00C6" w:rsidRDefault="001D17E4">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5B00C6" w:rsidRDefault="001D17E4">
            <w:pPr>
              <w:pStyle w:val="TAL"/>
              <w:rPr>
                <w:lang w:eastAsia="en-US"/>
              </w:rPr>
            </w:pPr>
            <w:r w:rsidRPr="005B00C6">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5B00C6" w:rsidRDefault="001D17E4" w:rsidP="00807CE8">
            <w:pPr>
              <w:pStyle w:val="TAL"/>
              <w:rPr>
                <w:rFonts w:eastAsia="MS Mincho"/>
                <w:lang w:eastAsia="en-US"/>
              </w:rPr>
            </w:pPr>
            <w:r w:rsidRPr="005B00C6">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5B00C6" w:rsidRDefault="001D17E4">
            <w:pPr>
              <w:pStyle w:val="TAL"/>
              <w:rPr>
                <w:lang w:eastAsia="en-US"/>
              </w:rPr>
            </w:pPr>
          </w:p>
        </w:tc>
      </w:tr>
      <w:tr w:rsidR="001D17E4" w:rsidRPr="005B00C6" w14:paraId="4430681E"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5B00C6" w:rsidRDefault="001D17E4">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5B00C6" w:rsidRDefault="001D17E4">
            <w:pPr>
              <w:pStyle w:val="TAL"/>
              <w:rPr>
                <w:lang w:eastAsia="en-US"/>
              </w:rPr>
            </w:pPr>
            <w:r w:rsidRPr="005B00C6">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5B00C6" w:rsidRDefault="001D17E4" w:rsidP="00807CE8">
            <w:pPr>
              <w:pStyle w:val="TAL"/>
              <w:rPr>
                <w:rFonts w:eastAsia="MS Mincho"/>
                <w:lang w:eastAsia="en-US"/>
              </w:rPr>
            </w:pPr>
            <w:r w:rsidRPr="005B00C6">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5B00C6" w:rsidRDefault="001D17E4">
            <w:pPr>
              <w:pStyle w:val="TAL"/>
              <w:rPr>
                <w:lang w:eastAsia="en-US"/>
              </w:rPr>
            </w:pPr>
          </w:p>
        </w:tc>
      </w:tr>
      <w:tr w:rsidR="008C3D6B" w:rsidRPr="005B00C6" w14:paraId="2C4649EF" w14:textId="77777777" w:rsidTr="004D367D">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5B00C6" w:rsidRDefault="008C3D6B">
            <w:pPr>
              <w:keepNext/>
              <w:keepLines/>
              <w:spacing w:after="0"/>
              <w:rPr>
                <w:rFonts w:ascii="Arial" w:hAnsi="Arial"/>
                <w:sz w:val="18"/>
                <w:lang w:eastAsia="en-US"/>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1D17E4" w:rsidRPr="005B00C6" w14:paraId="400E5BD3"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5B00C6" w:rsidRDefault="008C3D6B">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5B00C6" w:rsidRDefault="001D17E4">
            <w:pPr>
              <w:pStyle w:val="TAL"/>
              <w:rPr>
                <w:lang w:eastAsia="en-US"/>
              </w:rPr>
            </w:pPr>
            <w:r w:rsidRPr="005B00C6">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5B00C6" w:rsidRDefault="001D17E4" w:rsidP="00807CE8">
            <w:pPr>
              <w:pStyle w:val="TAL"/>
              <w:rPr>
                <w:rFonts w:eastAsia="MS Mincho"/>
                <w:lang w:eastAsia="en-US"/>
              </w:rPr>
            </w:pPr>
            <w:r w:rsidRPr="005B00C6">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5B00C6" w:rsidRDefault="001D17E4">
            <w:pPr>
              <w:pStyle w:val="TAL"/>
              <w:rPr>
                <w:lang w:eastAsia="en-US"/>
              </w:rPr>
            </w:pPr>
          </w:p>
        </w:tc>
      </w:tr>
      <w:tr w:rsidR="008C3D6B" w:rsidRPr="005B00C6" w14:paraId="1C27F2F8"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5B00C6" w:rsidRDefault="008C3D6B" w:rsidP="008C3D6B">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5B00C6" w:rsidRDefault="008C3D6B" w:rsidP="008C3D6B">
            <w:pPr>
              <w:pStyle w:val="TAL"/>
              <w:rPr>
                <w:lang w:eastAsia="en-US"/>
              </w:rPr>
            </w:pPr>
            <w:r w:rsidRPr="005B00C6">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5B00C6" w:rsidRDefault="008C3D6B" w:rsidP="008C3D6B">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5B00C6" w:rsidRDefault="008C3D6B" w:rsidP="008C3D6B">
            <w:pPr>
              <w:pStyle w:val="TAC"/>
              <w:rPr>
                <w:rFonts w:eastAsia="MS Mincho"/>
                <w:lang w:eastAsia="en-US"/>
              </w:rPr>
            </w:pPr>
            <w:r w:rsidRPr="005B00C6">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5B00C6" w:rsidRDefault="008C3D6B" w:rsidP="008C3D6B">
            <w:pPr>
              <w:pStyle w:val="TAL"/>
              <w:rPr>
                <w:rFonts w:eastAsia="MS Mincho"/>
                <w:lang w:eastAsia="en-US"/>
              </w:rPr>
            </w:pPr>
            <w:r w:rsidRPr="005B00C6">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5B00C6" w:rsidRDefault="008C3D6B" w:rsidP="008C3D6B">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5B00C6"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5B00C6" w:rsidRDefault="008C3D6B" w:rsidP="008C3D6B">
            <w:pPr>
              <w:pStyle w:val="TAL"/>
              <w:rPr>
                <w:lang w:eastAsia="en-US"/>
              </w:rPr>
            </w:pPr>
            <w:r w:rsidRPr="005B00C6">
              <w:rPr>
                <w:lang w:eastAsia="en-US"/>
              </w:rPr>
              <w:t>specifically for TSC (time sensitive communication) services</w:t>
            </w:r>
          </w:p>
        </w:tc>
      </w:tr>
      <w:tr w:rsidR="004D367D" w14:paraId="59232CA7" w14:textId="77777777" w:rsidTr="004D367D">
        <w:trPr>
          <w:gridAfter w:val="1"/>
          <w:wAfter w:w="30"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88AE2A7" w14:textId="025A1F58" w:rsidR="004D367D" w:rsidRDefault="004D367D" w:rsidP="00F217DC">
            <w:pPr>
              <w:pStyle w:val="TAC"/>
              <w:rPr>
                <w:lang w:eastAsia="zh-CN"/>
              </w:rPr>
            </w:pPr>
            <w:r>
              <w:rPr>
                <w:lang w:eastAsia="zh-CN"/>
              </w:rPr>
              <w:t>8</w:t>
            </w:r>
          </w:p>
        </w:tc>
        <w:tc>
          <w:tcPr>
            <w:tcW w:w="3544" w:type="dxa"/>
            <w:gridSpan w:val="2"/>
            <w:tcBorders>
              <w:top w:val="single" w:sz="6" w:space="0" w:color="auto"/>
              <w:left w:val="single" w:sz="4" w:space="0" w:color="auto"/>
              <w:bottom w:val="single" w:sz="6" w:space="0" w:color="auto"/>
              <w:right w:val="single" w:sz="6" w:space="0" w:color="auto"/>
            </w:tcBorders>
          </w:tcPr>
          <w:p w14:paraId="7325FBB4" w14:textId="77777777" w:rsidR="004D367D" w:rsidRDefault="004D367D" w:rsidP="00F217DC">
            <w:pPr>
              <w:pStyle w:val="TAL"/>
            </w:pPr>
            <w:r>
              <w:t xml:space="preserve">Support </w:t>
            </w:r>
            <w:r>
              <w:rPr>
                <w:rFonts w:hint="eastAsia"/>
                <w:lang w:eastAsia="zh-CN"/>
              </w:rPr>
              <w:t>UDC</w:t>
            </w:r>
            <w:r>
              <w:t xml:space="preserve"> (</w:t>
            </w:r>
            <w:r>
              <w:rPr>
                <w:rFonts w:hint="eastAsia"/>
                <w:lang w:eastAsia="zh-CN"/>
              </w:rPr>
              <w:t>Uplink data</w:t>
            </w:r>
            <w:r>
              <w:t xml:space="preserve"> compression)</w:t>
            </w:r>
          </w:p>
        </w:tc>
        <w:tc>
          <w:tcPr>
            <w:tcW w:w="850" w:type="dxa"/>
            <w:gridSpan w:val="2"/>
            <w:tcBorders>
              <w:top w:val="single" w:sz="6" w:space="0" w:color="auto"/>
              <w:left w:val="single" w:sz="6" w:space="0" w:color="auto"/>
              <w:bottom w:val="single" w:sz="6" w:space="0" w:color="auto"/>
              <w:right w:val="single" w:sz="4" w:space="0" w:color="auto"/>
            </w:tcBorders>
          </w:tcPr>
          <w:p w14:paraId="13361CD5" w14:textId="77777777" w:rsidR="004D367D" w:rsidRDefault="004D367D" w:rsidP="00F217DC">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1DFCD559" w14:textId="77777777" w:rsidR="004D367D" w:rsidRPr="009525A6" w:rsidRDefault="004D367D" w:rsidP="00F217DC">
            <w:pPr>
              <w:pStyle w:val="TAC"/>
              <w:rPr>
                <w:lang w:eastAsia="zh-CN"/>
              </w:rPr>
            </w:pPr>
            <w:r>
              <w:rPr>
                <w:rFonts w:eastAsia="MS Mincho"/>
              </w:rPr>
              <w:t>Rel-1</w:t>
            </w:r>
            <w:r>
              <w:rPr>
                <w:rFonts w:hint="eastAsia"/>
                <w:lang w:eastAsia="zh-CN"/>
              </w:rPr>
              <w:t>7</w:t>
            </w:r>
          </w:p>
        </w:tc>
        <w:tc>
          <w:tcPr>
            <w:tcW w:w="1418" w:type="dxa"/>
            <w:gridSpan w:val="2"/>
            <w:tcBorders>
              <w:top w:val="single" w:sz="4" w:space="0" w:color="auto"/>
              <w:left w:val="single" w:sz="4" w:space="0" w:color="auto"/>
              <w:bottom w:val="single" w:sz="4" w:space="0" w:color="auto"/>
              <w:right w:val="single" w:sz="4" w:space="0" w:color="auto"/>
            </w:tcBorders>
          </w:tcPr>
          <w:p w14:paraId="07917321" w14:textId="77777777" w:rsidR="004D367D" w:rsidRPr="009525A6" w:rsidRDefault="004D367D" w:rsidP="00F217DC">
            <w:pPr>
              <w:pStyle w:val="TAL"/>
              <w:rPr>
                <w:lang w:eastAsia="zh-CN"/>
              </w:rPr>
            </w:pPr>
            <w:r>
              <w:rPr>
                <w:rFonts w:eastAsia="MS Mincho"/>
              </w:rPr>
              <w:t>pc_NR_</w:t>
            </w:r>
            <w:r w:rsidRPr="009525A6">
              <w:rPr>
                <w:rFonts w:eastAsia="MS Mincho" w:hint="eastAsia"/>
              </w:rPr>
              <w:t>ud</w:t>
            </w:r>
            <w:r>
              <w:rPr>
                <w:rFonts w:eastAsia="MS Mincho"/>
              </w:rPr>
              <w:t>c_r1</w:t>
            </w:r>
            <w:r>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71FA6A83" w14:textId="77777777" w:rsidR="004D367D" w:rsidRDefault="004D367D" w:rsidP="00F217DC">
            <w:pPr>
              <w:pStyle w:val="TAL"/>
            </w:pPr>
            <w:r>
              <w:t>No</w:t>
            </w:r>
          </w:p>
        </w:tc>
        <w:tc>
          <w:tcPr>
            <w:tcW w:w="1561" w:type="dxa"/>
            <w:gridSpan w:val="2"/>
            <w:tcBorders>
              <w:top w:val="single" w:sz="4" w:space="0" w:color="auto"/>
              <w:left w:val="single" w:sz="4" w:space="0" w:color="auto"/>
              <w:bottom w:val="single" w:sz="4" w:space="0" w:color="auto"/>
              <w:right w:val="single" w:sz="4" w:space="0" w:color="auto"/>
            </w:tcBorders>
          </w:tcPr>
          <w:p w14:paraId="2ED52644" w14:textId="77777777" w:rsidR="004D367D" w:rsidRDefault="004D367D" w:rsidP="00F217DC">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4229D026" w14:textId="77777777" w:rsidR="004D367D" w:rsidRDefault="004D367D" w:rsidP="00F217DC">
            <w:pPr>
              <w:pStyle w:val="TAL"/>
            </w:pPr>
          </w:p>
        </w:tc>
      </w:tr>
      <w:tr w:rsidR="004D367D" w14:paraId="0EABCAE7" w14:textId="77777777" w:rsidTr="004D367D">
        <w:trPr>
          <w:gridAfter w:val="1"/>
          <w:wAfter w:w="30"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574DD42" w14:textId="4C5006EF" w:rsidR="004D367D" w:rsidRPr="006F51D1" w:rsidRDefault="004D367D" w:rsidP="00F217DC">
            <w:pPr>
              <w:pStyle w:val="TAC"/>
              <w:rPr>
                <w:lang w:eastAsia="zh-CN"/>
              </w:rPr>
            </w:pPr>
            <w:r>
              <w:rPr>
                <w:lang w:eastAsia="zh-CN"/>
              </w:rPr>
              <w:t>9</w:t>
            </w:r>
          </w:p>
        </w:tc>
        <w:tc>
          <w:tcPr>
            <w:tcW w:w="3544" w:type="dxa"/>
            <w:gridSpan w:val="2"/>
            <w:tcBorders>
              <w:top w:val="single" w:sz="6" w:space="0" w:color="auto"/>
              <w:left w:val="single" w:sz="4" w:space="0" w:color="auto"/>
              <w:bottom w:val="single" w:sz="6" w:space="0" w:color="auto"/>
              <w:right w:val="single" w:sz="6" w:space="0" w:color="auto"/>
            </w:tcBorders>
          </w:tcPr>
          <w:p w14:paraId="5F58F79B" w14:textId="77777777" w:rsidR="004D367D" w:rsidRPr="006F51D1" w:rsidRDefault="004D367D" w:rsidP="00F217DC">
            <w:pPr>
              <w:pStyle w:val="TAL"/>
              <w:rPr>
                <w:lang w:eastAsia="zh-CN"/>
              </w:rPr>
            </w:pPr>
            <w:r w:rsidRPr="006F51D1">
              <w:t>Support</w:t>
            </w:r>
            <w:r w:rsidRPr="006F51D1">
              <w:rPr>
                <w:rFonts w:cs="Arial"/>
                <w:i/>
                <w:szCs w:val="18"/>
              </w:rPr>
              <w:t xml:space="preserve"> </w:t>
            </w:r>
            <w:r w:rsidRPr="006F51D1">
              <w:rPr>
                <w:rFonts w:cs="Arial"/>
                <w:szCs w:val="18"/>
              </w:rPr>
              <w:t>standard</w:t>
            </w:r>
            <w:r w:rsidRPr="006F51D1">
              <w:rPr>
                <w:rFonts w:cs="Arial" w:hint="eastAsia"/>
                <w:szCs w:val="18"/>
                <w:lang w:eastAsia="zh-CN"/>
              </w:rPr>
              <w:t xml:space="preserve"> </w:t>
            </w:r>
            <w:r w:rsidRPr="006F51D1">
              <w:rPr>
                <w:rFonts w:cs="Arial"/>
                <w:szCs w:val="18"/>
              </w:rPr>
              <w:t>Dictionary</w:t>
            </w:r>
          </w:p>
        </w:tc>
        <w:tc>
          <w:tcPr>
            <w:tcW w:w="850" w:type="dxa"/>
            <w:gridSpan w:val="2"/>
            <w:tcBorders>
              <w:top w:val="single" w:sz="6" w:space="0" w:color="auto"/>
              <w:left w:val="single" w:sz="6" w:space="0" w:color="auto"/>
              <w:bottom w:val="single" w:sz="6" w:space="0" w:color="auto"/>
              <w:right w:val="single" w:sz="4" w:space="0" w:color="auto"/>
            </w:tcBorders>
          </w:tcPr>
          <w:p w14:paraId="731FCBD9" w14:textId="77777777" w:rsidR="004D367D" w:rsidRPr="006F51D1" w:rsidRDefault="004D367D" w:rsidP="00F217DC">
            <w:pPr>
              <w:pStyle w:val="TAL"/>
              <w:rPr>
                <w:rFonts w:eastAsia="MS Mincho"/>
              </w:rPr>
            </w:pPr>
            <w:r w:rsidRPr="006F51D1">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25DC3C2B" w14:textId="77777777" w:rsidR="004D367D" w:rsidRPr="006F51D1" w:rsidRDefault="004D367D" w:rsidP="00F217DC">
            <w:pPr>
              <w:pStyle w:val="TAC"/>
              <w:rPr>
                <w:rFonts w:eastAsia="MS Mincho"/>
              </w:rPr>
            </w:pPr>
            <w:r w:rsidRPr="006F51D1">
              <w:rPr>
                <w:rFonts w:eastAsia="MS Mincho"/>
              </w:rPr>
              <w:t>Rel-1</w:t>
            </w:r>
            <w:r w:rsidRPr="006F51D1">
              <w:rPr>
                <w:rFonts w:hint="eastAsia"/>
                <w:lang w:eastAsia="zh-CN"/>
              </w:rPr>
              <w:t>7</w:t>
            </w:r>
          </w:p>
        </w:tc>
        <w:tc>
          <w:tcPr>
            <w:tcW w:w="1418" w:type="dxa"/>
            <w:gridSpan w:val="2"/>
            <w:tcBorders>
              <w:top w:val="single" w:sz="4" w:space="0" w:color="auto"/>
              <w:left w:val="single" w:sz="4" w:space="0" w:color="auto"/>
              <w:bottom w:val="single" w:sz="4" w:space="0" w:color="auto"/>
              <w:right w:val="single" w:sz="4" w:space="0" w:color="auto"/>
            </w:tcBorders>
          </w:tcPr>
          <w:p w14:paraId="0CFD0CAD" w14:textId="77777777" w:rsidR="004D367D" w:rsidRPr="006F51D1" w:rsidRDefault="004D367D" w:rsidP="00F217DC">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6F51D1">
              <w:rPr>
                <w:rFonts w:cs="Arial"/>
                <w:szCs w:val="18"/>
              </w:rPr>
              <w:t>standardDictionary</w:t>
            </w:r>
            <w:r w:rsidRPr="006F51D1">
              <w:rPr>
                <w:rFonts w:cs="Arial" w:hint="eastAsia"/>
                <w:szCs w:val="18"/>
                <w:lang w:eastAsia="zh-CN"/>
              </w:rPr>
              <w:t>_</w:t>
            </w:r>
            <w:r w:rsidRPr="006F51D1">
              <w:rPr>
                <w:rFonts w:eastAsia="MS Mincho"/>
              </w:rPr>
              <w:t>r1</w:t>
            </w:r>
            <w:r w:rsidRPr="006F51D1">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62DBEE29" w14:textId="77777777" w:rsidR="004D367D" w:rsidRPr="006F51D1" w:rsidRDefault="004D367D" w:rsidP="00F217DC">
            <w:pPr>
              <w:pStyle w:val="TAL"/>
              <w:rPr>
                <w:lang w:eastAsia="zh-CN"/>
              </w:rPr>
            </w:pPr>
            <w:r w:rsidRPr="006F51D1">
              <w:rPr>
                <w:rFonts w:hint="eastAsia"/>
                <w:lang w:eastAsia="zh-CN"/>
              </w:rPr>
              <w:t>No</w:t>
            </w:r>
          </w:p>
        </w:tc>
        <w:tc>
          <w:tcPr>
            <w:tcW w:w="1561" w:type="dxa"/>
            <w:gridSpan w:val="2"/>
            <w:tcBorders>
              <w:top w:val="single" w:sz="4" w:space="0" w:color="auto"/>
              <w:left w:val="single" w:sz="4" w:space="0" w:color="auto"/>
              <w:bottom w:val="single" w:sz="4" w:space="0" w:color="auto"/>
              <w:right w:val="single" w:sz="4" w:space="0" w:color="auto"/>
            </w:tcBorders>
          </w:tcPr>
          <w:p w14:paraId="2A4C8645" w14:textId="77777777" w:rsidR="004D367D" w:rsidRDefault="004D367D" w:rsidP="00F217DC">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54C7C3B5" w14:textId="77777777" w:rsidR="004D367D" w:rsidRDefault="004D367D" w:rsidP="00F217DC">
            <w:pPr>
              <w:pStyle w:val="TAL"/>
            </w:pPr>
          </w:p>
        </w:tc>
      </w:tr>
    </w:tbl>
    <w:p w14:paraId="43A0CDF0" w14:textId="77777777" w:rsidR="004C7DD8" w:rsidRPr="005B00C6" w:rsidRDefault="004C7DD8" w:rsidP="004C7DD8"/>
    <w:p w14:paraId="0B0952B9" w14:textId="77777777" w:rsidR="004C7DD8" w:rsidRPr="005B00C6" w:rsidRDefault="004C7DD8" w:rsidP="004C7DD8">
      <w:pPr>
        <w:pStyle w:val="Heading3"/>
      </w:pPr>
      <w:bookmarkStart w:id="993" w:name="_Toc27410934"/>
      <w:bookmarkStart w:id="994" w:name="_Toc36039447"/>
      <w:bookmarkStart w:id="995" w:name="_Toc43838807"/>
      <w:bookmarkStart w:id="996" w:name="_Toc51772964"/>
      <w:bookmarkStart w:id="997" w:name="_Toc58245171"/>
      <w:bookmarkStart w:id="998" w:name="_Toc68089624"/>
      <w:bookmarkStart w:id="999" w:name="_Toc69067745"/>
      <w:bookmarkStart w:id="1000" w:name="_Toc75383293"/>
      <w:bookmarkStart w:id="1001" w:name="_Toc83706941"/>
      <w:bookmarkStart w:id="1002" w:name="_Toc90491646"/>
      <w:bookmarkStart w:id="1003" w:name="_Toc100147744"/>
      <w:bookmarkStart w:id="1004" w:name="_Toc106741016"/>
      <w:bookmarkStart w:id="1005" w:name="_Toc114916372"/>
      <w:bookmarkStart w:id="1006" w:name="_Toc124016784"/>
      <w:r w:rsidRPr="005B00C6">
        <w:t>A.4.3.4</w:t>
      </w:r>
      <w:r w:rsidRPr="005B00C6">
        <w:tab/>
        <w:t>RLC Implementation Capabilities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FB73136" w14:textId="77777777" w:rsidR="004C7DD8" w:rsidRPr="005B00C6" w:rsidRDefault="004C7DD8" w:rsidP="004C7DD8">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B00C6"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B00C6" w:rsidRDefault="007F4004">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B00C6" w:rsidRDefault="007F4004">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B00C6" w:rsidRDefault="007F4004">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B00C6" w:rsidRDefault="007F4004">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B00C6" w:rsidRDefault="007F4004">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B00C6" w:rsidRDefault="007F4004">
            <w:pPr>
              <w:pStyle w:val="TAH"/>
              <w:rPr>
                <w:lang w:eastAsia="en-US"/>
              </w:rPr>
            </w:pPr>
            <w:r w:rsidRPr="005B00C6">
              <w:rPr>
                <w:lang w:eastAsia="en-US"/>
              </w:rPr>
              <w:t>Comments</w:t>
            </w:r>
          </w:p>
        </w:tc>
      </w:tr>
      <w:tr w:rsidR="004D367D" w:rsidRPr="00132F64" w14:paraId="1611DF63" w14:textId="77777777" w:rsidTr="00F217D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132F64" w:rsidRDefault="004D367D" w:rsidP="00F217DC">
            <w:pPr>
              <w:pStyle w:val="TAC"/>
              <w:rPr>
                <w:lang w:eastAsia="en-US"/>
              </w:rPr>
            </w:pPr>
            <w:r w:rsidRPr="00132F64">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132F64" w:rsidRDefault="004D367D" w:rsidP="00F217DC">
            <w:pPr>
              <w:pStyle w:val="TAL"/>
              <w:rPr>
                <w:lang w:eastAsia="en-US"/>
              </w:rPr>
            </w:pPr>
            <w:r w:rsidRPr="00132F64">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132F64" w:rsidRDefault="004D367D" w:rsidP="00F217DC">
            <w:pPr>
              <w:pStyle w:val="TAL"/>
              <w:rPr>
                <w:rFonts w:eastAsia="MS Mincho"/>
                <w:lang w:eastAsia="en-US"/>
              </w:rPr>
            </w:pPr>
            <w:r w:rsidRPr="00132F64">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132F64" w:rsidRDefault="004D367D" w:rsidP="00F217DC">
            <w:pPr>
              <w:pStyle w:val="TAL"/>
              <w:rPr>
                <w:rFonts w:eastAsia="MS Mincho"/>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132F64" w:rsidRDefault="004D367D" w:rsidP="00F217DC">
            <w:pPr>
              <w:pStyle w:val="TAL"/>
              <w:rPr>
                <w:rFonts w:eastAsia="MS Mincho"/>
                <w:lang w:eastAsia="en-US"/>
              </w:rPr>
            </w:pPr>
            <w:r w:rsidRPr="00132F64">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132F64" w:rsidRDefault="004D367D" w:rsidP="00F217DC">
            <w:pPr>
              <w:pStyle w:val="TAL"/>
              <w:rPr>
                <w:lang w:eastAsia="en-US"/>
              </w:rPr>
            </w:pPr>
            <w:r w:rsidRPr="00132F64">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77777777" w:rsidR="004D367D" w:rsidRPr="00132F64" w:rsidRDefault="004D367D" w:rsidP="00F217DC">
            <w:pPr>
              <w:pStyle w:val="TAL"/>
            </w:pPr>
            <w:r w:rsidRPr="00132F64">
              <w:t>Yes (for non-RedCap UE)</w:t>
            </w:r>
          </w:p>
        </w:tc>
        <w:tc>
          <w:tcPr>
            <w:tcW w:w="1560" w:type="dxa"/>
            <w:tcBorders>
              <w:top w:val="single" w:sz="4" w:space="0" w:color="auto"/>
              <w:left w:val="single" w:sz="4" w:space="0" w:color="auto"/>
              <w:bottom w:val="single" w:sz="4" w:space="0" w:color="auto"/>
              <w:right w:val="single" w:sz="4" w:space="0" w:color="auto"/>
            </w:tcBorders>
          </w:tcPr>
          <w:p w14:paraId="40C30E8C" w14:textId="77777777" w:rsidR="004D367D" w:rsidRPr="00132F64" w:rsidRDefault="004D367D" w:rsidP="00F217DC">
            <w:pPr>
              <w:pStyle w:val="TAL"/>
            </w:pPr>
            <w:r w:rsidRPr="00132F64">
              <w:t>This PICS shall always be true for non-RedCap UE.</w:t>
            </w:r>
          </w:p>
        </w:tc>
      </w:tr>
      <w:tr w:rsidR="00962CAE" w:rsidRPr="005B00C6"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5B00C6" w:rsidRDefault="00962CAE" w:rsidP="00962CAE">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5B00C6" w:rsidRDefault="00962CAE" w:rsidP="00962CAE">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5B00C6" w:rsidRDefault="00962CAE" w:rsidP="00962CAE">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5B00C6" w:rsidRDefault="00962CAE" w:rsidP="00962CAE">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5B00C6" w:rsidRDefault="00962CAE" w:rsidP="00962CAE">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C2A1CF2" w:rsidR="00962CAE" w:rsidRPr="005B00C6" w:rsidRDefault="00962CAE" w:rsidP="00962CAE">
            <w:pPr>
              <w:pStyle w:val="TAL"/>
              <w:rPr>
                <w:lang w:eastAsia="en-US"/>
              </w:rPr>
            </w:pPr>
            <w:r w:rsidRPr="00BB1A4D">
              <w:t>Yes (for RedCap UE)</w:t>
            </w:r>
          </w:p>
        </w:tc>
        <w:tc>
          <w:tcPr>
            <w:tcW w:w="1560" w:type="dxa"/>
            <w:tcBorders>
              <w:top w:val="single" w:sz="4" w:space="0" w:color="auto"/>
              <w:left w:val="single" w:sz="4" w:space="0" w:color="auto"/>
              <w:bottom w:val="single" w:sz="4" w:space="0" w:color="auto"/>
              <w:right w:val="single" w:sz="4" w:space="0" w:color="auto"/>
            </w:tcBorders>
          </w:tcPr>
          <w:p w14:paraId="006E4895" w14:textId="76A55EA8" w:rsidR="00962CAE" w:rsidRPr="005B00C6" w:rsidRDefault="00962CAE" w:rsidP="00962CAE">
            <w:pPr>
              <w:pStyle w:val="TAL"/>
              <w:rPr>
                <w:lang w:eastAsia="en-US"/>
              </w:rPr>
            </w:pPr>
            <w:r w:rsidRPr="00BB1A4D">
              <w:t>This PICS shall always be true for RedCap UE.</w:t>
            </w:r>
          </w:p>
        </w:tc>
      </w:tr>
      <w:tr w:rsidR="007F4004" w:rsidRPr="005B00C6"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B00C6" w:rsidRDefault="007F4004">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B00C6" w:rsidRDefault="007F4004">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B00C6" w:rsidRDefault="007F4004">
            <w:pPr>
              <w:pStyle w:val="TAL"/>
              <w:rPr>
                <w:lang w:eastAsia="en-US"/>
              </w:rPr>
            </w:pPr>
          </w:p>
        </w:tc>
      </w:tr>
      <w:tr w:rsidR="007F4004" w:rsidRPr="005B00C6"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B00C6" w:rsidRDefault="007F400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B00C6" w:rsidRDefault="007F4004">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B00C6" w:rsidRDefault="007F4004">
            <w:pPr>
              <w:pStyle w:val="TAL"/>
              <w:rPr>
                <w:lang w:eastAsia="en-US"/>
              </w:rPr>
            </w:pPr>
          </w:p>
        </w:tc>
      </w:tr>
    </w:tbl>
    <w:p w14:paraId="0EC99497" w14:textId="77777777" w:rsidR="004C7DD8" w:rsidRPr="005B00C6" w:rsidRDefault="004C7DD8" w:rsidP="004C7DD8"/>
    <w:p w14:paraId="6656170E" w14:textId="77777777" w:rsidR="004C7DD8" w:rsidRPr="005B00C6" w:rsidRDefault="004C7DD8" w:rsidP="004C7DD8">
      <w:pPr>
        <w:pStyle w:val="Heading3"/>
      </w:pPr>
      <w:bookmarkStart w:id="1007" w:name="_Toc27410935"/>
      <w:bookmarkStart w:id="1008" w:name="_Toc36039448"/>
      <w:bookmarkStart w:id="1009" w:name="_Toc43838808"/>
      <w:bookmarkStart w:id="1010" w:name="_Toc51772965"/>
      <w:bookmarkStart w:id="1011" w:name="_Toc58245172"/>
      <w:bookmarkStart w:id="1012" w:name="_Toc68089625"/>
      <w:bookmarkStart w:id="1013" w:name="_Toc69067746"/>
      <w:bookmarkStart w:id="1014" w:name="_Toc75383294"/>
      <w:bookmarkStart w:id="1015" w:name="_Toc83706942"/>
      <w:bookmarkStart w:id="1016" w:name="_Toc90491647"/>
      <w:bookmarkStart w:id="1017" w:name="_Toc100147745"/>
      <w:bookmarkStart w:id="1018" w:name="_Toc106741017"/>
      <w:bookmarkStart w:id="1019" w:name="_Toc114916373"/>
      <w:bookmarkStart w:id="1020" w:name="_Toc124016785"/>
      <w:r w:rsidRPr="005B00C6">
        <w:t>A.4.3.5</w:t>
      </w:r>
      <w:r w:rsidRPr="005B00C6">
        <w:tab/>
        <w:t>MAC Implementation Capabilities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FBF68C1" w14:textId="77777777" w:rsidR="004C7DD8" w:rsidRPr="005B00C6" w:rsidRDefault="004C7DD8" w:rsidP="004C7DD8">
      <w:pPr>
        <w:pStyle w:val="TH"/>
      </w:pPr>
      <w:bookmarkStart w:id="1021"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620"/>
        <w:gridCol w:w="36"/>
        <w:gridCol w:w="36"/>
        <w:gridCol w:w="778"/>
        <w:gridCol w:w="36"/>
        <w:gridCol w:w="36"/>
        <w:gridCol w:w="1771"/>
        <w:gridCol w:w="36"/>
        <w:gridCol w:w="36"/>
        <w:gridCol w:w="353"/>
        <w:gridCol w:w="36"/>
        <w:gridCol w:w="36"/>
        <w:gridCol w:w="1487"/>
        <w:gridCol w:w="36"/>
        <w:gridCol w:w="36"/>
        <w:gridCol w:w="1539"/>
        <w:gridCol w:w="36"/>
        <w:gridCol w:w="36"/>
      </w:tblGrid>
      <w:tr w:rsidR="007F4004" w:rsidRPr="005B00C6" w14:paraId="3AE79169" w14:textId="77777777" w:rsidTr="00837ECB">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bookmarkEnd w:id="1021"/>
          <w:p w14:paraId="3D226079" w14:textId="77777777" w:rsidR="007F4004" w:rsidRPr="005B00C6" w:rsidRDefault="007F4004">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6ADBC9D0" w14:textId="77777777" w:rsidR="007F4004" w:rsidRPr="005B00C6" w:rsidRDefault="007F4004">
            <w:pPr>
              <w:pStyle w:val="TAH"/>
              <w:rPr>
                <w:lang w:eastAsia="en-US"/>
              </w:rPr>
            </w:pPr>
            <w:r w:rsidRPr="005B00C6">
              <w:rPr>
                <w:lang w:eastAsia="en-US"/>
              </w:rPr>
              <w:t>UE MAC Implementation Capabilities</w:t>
            </w:r>
          </w:p>
        </w:tc>
        <w:tc>
          <w:tcPr>
            <w:tcW w:w="692" w:type="dxa"/>
            <w:gridSpan w:val="3"/>
            <w:tcBorders>
              <w:top w:val="single" w:sz="6" w:space="0" w:color="auto"/>
              <w:left w:val="single" w:sz="6" w:space="0" w:color="auto"/>
              <w:bottom w:val="single" w:sz="6" w:space="0" w:color="auto"/>
              <w:right w:val="single" w:sz="4" w:space="0" w:color="auto"/>
            </w:tcBorders>
            <w:hideMark/>
          </w:tcPr>
          <w:p w14:paraId="0CDA11D3" w14:textId="77777777" w:rsidR="007F4004" w:rsidRPr="005B00C6" w:rsidRDefault="007F4004">
            <w:pPr>
              <w:pStyle w:val="TAH"/>
              <w:rPr>
                <w:lang w:eastAsia="en-US"/>
              </w:rPr>
            </w:pPr>
            <w:r w:rsidRPr="005B00C6">
              <w:rPr>
                <w:lang w:eastAsia="en-US"/>
              </w:rPr>
              <w:t>Ref.</w:t>
            </w:r>
          </w:p>
        </w:tc>
        <w:tc>
          <w:tcPr>
            <w:tcW w:w="850" w:type="dxa"/>
            <w:gridSpan w:val="3"/>
            <w:tcBorders>
              <w:top w:val="single" w:sz="4" w:space="0" w:color="auto"/>
              <w:left w:val="single" w:sz="4" w:space="0" w:color="auto"/>
              <w:bottom w:val="single" w:sz="4" w:space="0" w:color="auto"/>
              <w:right w:val="single" w:sz="4" w:space="0" w:color="auto"/>
            </w:tcBorders>
            <w:hideMark/>
          </w:tcPr>
          <w:p w14:paraId="24EA7670" w14:textId="77777777" w:rsidR="007F4004" w:rsidRPr="005B00C6" w:rsidRDefault="007F4004">
            <w:pPr>
              <w:pStyle w:val="TAH"/>
              <w:rPr>
                <w:lang w:eastAsia="en-US"/>
              </w:rPr>
            </w:pPr>
            <w:r w:rsidRPr="005B00C6">
              <w:rPr>
                <w:lang w:eastAsia="en-US"/>
              </w:rPr>
              <w:t>Release</w:t>
            </w:r>
          </w:p>
        </w:tc>
        <w:tc>
          <w:tcPr>
            <w:tcW w:w="1843" w:type="dxa"/>
            <w:gridSpan w:val="3"/>
            <w:tcBorders>
              <w:top w:val="single" w:sz="4" w:space="0" w:color="auto"/>
              <w:left w:val="single" w:sz="4" w:space="0" w:color="auto"/>
              <w:bottom w:val="single" w:sz="4" w:space="0" w:color="auto"/>
              <w:right w:val="single" w:sz="4" w:space="0" w:color="auto"/>
            </w:tcBorders>
            <w:hideMark/>
          </w:tcPr>
          <w:p w14:paraId="51CE75A9" w14:textId="77777777" w:rsidR="007F4004" w:rsidRPr="005B00C6" w:rsidRDefault="007F4004">
            <w:pPr>
              <w:pStyle w:val="TAH"/>
              <w:rPr>
                <w:lang w:eastAsia="en-US"/>
              </w:rPr>
            </w:pPr>
            <w:r w:rsidRPr="005B00C6">
              <w:rPr>
                <w:lang w:eastAsia="en-US"/>
              </w:rPr>
              <w:t>Mnemonic</w:t>
            </w:r>
          </w:p>
        </w:tc>
        <w:tc>
          <w:tcPr>
            <w:tcW w:w="425" w:type="dxa"/>
            <w:gridSpan w:val="3"/>
            <w:tcBorders>
              <w:top w:val="single" w:sz="4" w:space="0" w:color="auto"/>
              <w:left w:val="single" w:sz="4" w:space="0" w:color="auto"/>
              <w:bottom w:val="single" w:sz="4" w:space="0" w:color="auto"/>
              <w:right w:val="single" w:sz="4" w:space="0" w:color="auto"/>
            </w:tcBorders>
          </w:tcPr>
          <w:p w14:paraId="7884BF77" w14:textId="77777777" w:rsidR="007F4004" w:rsidRPr="005B00C6" w:rsidRDefault="007F4004">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17B227B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611" w:type="dxa"/>
            <w:gridSpan w:val="3"/>
            <w:tcBorders>
              <w:top w:val="single" w:sz="4" w:space="0" w:color="auto"/>
              <w:left w:val="single" w:sz="4" w:space="0" w:color="auto"/>
              <w:bottom w:val="single" w:sz="4" w:space="0" w:color="auto"/>
              <w:right w:val="single" w:sz="4" w:space="0" w:color="auto"/>
            </w:tcBorders>
            <w:hideMark/>
          </w:tcPr>
          <w:p w14:paraId="28AAC8D6" w14:textId="77777777" w:rsidR="007F4004" w:rsidRPr="005B00C6" w:rsidRDefault="007F4004">
            <w:pPr>
              <w:pStyle w:val="TAH"/>
              <w:rPr>
                <w:lang w:eastAsia="en-US"/>
              </w:rPr>
            </w:pPr>
            <w:r w:rsidRPr="005B00C6">
              <w:rPr>
                <w:lang w:eastAsia="en-US"/>
              </w:rPr>
              <w:t>Comments</w:t>
            </w:r>
          </w:p>
        </w:tc>
      </w:tr>
      <w:tr w:rsidR="007F4004" w:rsidRPr="005B00C6" w14:paraId="1512B2A5" w14:textId="77777777" w:rsidTr="00837ECB">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0C2308D" w14:textId="77777777" w:rsidR="007F4004" w:rsidRPr="005B00C6" w:rsidRDefault="007F4004">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14CD6F09" w14:textId="77777777" w:rsidR="007F4004" w:rsidRPr="005B00C6" w:rsidRDefault="007F4004">
            <w:pPr>
              <w:pStyle w:val="TAL"/>
              <w:rPr>
                <w:lang w:eastAsia="en-US"/>
              </w:rPr>
            </w:pPr>
            <w:r w:rsidRPr="005B00C6">
              <w:rPr>
                <w:lang w:eastAsia="en-US"/>
              </w:rPr>
              <w:t>Support long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28296FA2" w14:textId="77777777" w:rsidR="007F4004" w:rsidRPr="005B00C6" w:rsidRDefault="007F4004">
            <w:pPr>
              <w:pStyle w:val="TAL"/>
              <w:rPr>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58AC58A4" w14:textId="77777777" w:rsidR="007F4004" w:rsidRPr="005B00C6" w:rsidRDefault="007F4004">
            <w:pPr>
              <w:pStyle w:val="TAL"/>
              <w:rPr>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6D16DA8" w14:textId="77777777" w:rsidR="007F4004" w:rsidRPr="005B00C6" w:rsidRDefault="007F4004">
            <w:pPr>
              <w:pStyle w:val="TAL"/>
              <w:rPr>
                <w:lang w:eastAsia="en-US"/>
              </w:rPr>
            </w:pPr>
            <w:r w:rsidRPr="005B00C6">
              <w:rPr>
                <w:rFonts w:eastAsia="MS Mincho"/>
                <w:lang w:eastAsia="en-US"/>
              </w:rPr>
              <w:t>pc_</w:t>
            </w:r>
            <w:r w:rsidRPr="005B00C6">
              <w:rPr>
                <w:lang w:eastAsia="en-US"/>
              </w:rPr>
              <w:t>longDRX_Cycle</w:t>
            </w:r>
          </w:p>
        </w:tc>
        <w:tc>
          <w:tcPr>
            <w:tcW w:w="425" w:type="dxa"/>
            <w:gridSpan w:val="3"/>
            <w:tcBorders>
              <w:top w:val="single" w:sz="4" w:space="0" w:color="auto"/>
              <w:left w:val="single" w:sz="4" w:space="0" w:color="auto"/>
              <w:bottom w:val="single" w:sz="4" w:space="0" w:color="auto"/>
              <w:right w:val="single" w:sz="4" w:space="0" w:color="auto"/>
            </w:tcBorders>
          </w:tcPr>
          <w:p w14:paraId="0B68BD52"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4C33ACDC"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757B44FE" w14:textId="77777777" w:rsidR="007F4004" w:rsidRPr="005B00C6" w:rsidRDefault="007F4004">
            <w:pPr>
              <w:pStyle w:val="TAL"/>
              <w:rPr>
                <w:lang w:eastAsia="en-US"/>
              </w:rPr>
            </w:pPr>
          </w:p>
        </w:tc>
      </w:tr>
      <w:tr w:rsidR="007F4004" w:rsidRPr="005B00C6" w14:paraId="66417FD6"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095C2CDA" w14:textId="77777777" w:rsidR="007F4004" w:rsidRPr="005B00C6" w:rsidRDefault="007F4004">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3031508F" w14:textId="77777777" w:rsidR="007F4004" w:rsidRPr="005B00C6" w:rsidRDefault="007F4004">
            <w:pPr>
              <w:pStyle w:val="TAL"/>
              <w:rPr>
                <w:lang w:eastAsia="en-US"/>
              </w:rPr>
            </w:pPr>
            <w:r w:rsidRPr="005B00C6">
              <w:rPr>
                <w:lang w:eastAsia="en-US"/>
              </w:rPr>
              <w:t>Support short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6EEC3B9D"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7B7E2AE"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48015BC" w14:textId="77777777" w:rsidR="007F4004" w:rsidRPr="005B00C6" w:rsidRDefault="007F4004">
            <w:pPr>
              <w:pStyle w:val="TAL"/>
              <w:rPr>
                <w:lang w:eastAsia="en-US"/>
              </w:rPr>
            </w:pPr>
            <w:r w:rsidRPr="005B00C6">
              <w:rPr>
                <w:rFonts w:eastAsia="MS Mincho"/>
                <w:lang w:eastAsia="en-US"/>
              </w:rPr>
              <w:t>pc_</w:t>
            </w:r>
            <w:r w:rsidRPr="005B00C6">
              <w:rPr>
                <w:lang w:eastAsia="en-US"/>
              </w:rPr>
              <w:t>shortDRX_Cycle</w:t>
            </w:r>
          </w:p>
        </w:tc>
        <w:tc>
          <w:tcPr>
            <w:tcW w:w="425" w:type="dxa"/>
            <w:gridSpan w:val="3"/>
            <w:tcBorders>
              <w:top w:val="single" w:sz="4" w:space="0" w:color="auto"/>
              <w:left w:val="single" w:sz="4" w:space="0" w:color="auto"/>
              <w:bottom w:val="single" w:sz="4" w:space="0" w:color="auto"/>
              <w:right w:val="single" w:sz="4" w:space="0" w:color="auto"/>
            </w:tcBorders>
          </w:tcPr>
          <w:p w14:paraId="20CEB620"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52DA186"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29A587D" w14:textId="77777777" w:rsidR="007F4004" w:rsidRPr="005B00C6" w:rsidRDefault="007F4004">
            <w:pPr>
              <w:pStyle w:val="TAL"/>
              <w:rPr>
                <w:lang w:eastAsia="en-US"/>
              </w:rPr>
            </w:pPr>
          </w:p>
        </w:tc>
      </w:tr>
      <w:tr w:rsidR="007F4004" w:rsidRPr="005B00C6" w14:paraId="2D37D423"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9D21911" w14:textId="77777777" w:rsidR="007F4004" w:rsidRPr="005B00C6" w:rsidRDefault="007F4004">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0C18A9B3" w14:textId="77777777" w:rsidR="007F4004" w:rsidRPr="005B00C6" w:rsidRDefault="007F4004">
            <w:pPr>
              <w:pStyle w:val="TAL"/>
              <w:rPr>
                <w:lang w:eastAsia="en-US"/>
              </w:rPr>
            </w:pPr>
            <w:r w:rsidRPr="005B00C6">
              <w:rPr>
                <w:lang w:eastAsia="en-US"/>
              </w:rPr>
              <w:t>Support skipping of UL transmission for an uplink grant indicated on PDCCH if no data is available for transmission</w:t>
            </w:r>
          </w:p>
        </w:tc>
        <w:tc>
          <w:tcPr>
            <w:tcW w:w="692" w:type="dxa"/>
            <w:gridSpan w:val="3"/>
            <w:tcBorders>
              <w:top w:val="single" w:sz="6" w:space="0" w:color="auto"/>
              <w:left w:val="single" w:sz="6" w:space="0" w:color="auto"/>
              <w:bottom w:val="single" w:sz="6" w:space="0" w:color="auto"/>
              <w:right w:val="single" w:sz="4" w:space="0" w:color="auto"/>
            </w:tcBorders>
            <w:hideMark/>
          </w:tcPr>
          <w:p w14:paraId="2932E9B5"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213C88A4"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2A52C4C9" w14:textId="77777777" w:rsidR="007F4004" w:rsidRPr="005B00C6" w:rsidRDefault="007F4004">
            <w:pPr>
              <w:pStyle w:val="TAL"/>
              <w:rPr>
                <w:lang w:eastAsia="en-US"/>
              </w:rPr>
            </w:pPr>
            <w:r w:rsidRPr="005B00C6">
              <w:rPr>
                <w:rFonts w:eastAsia="MS Mincho"/>
                <w:lang w:eastAsia="en-US"/>
              </w:rPr>
              <w:t>pc_</w:t>
            </w:r>
            <w:r w:rsidRPr="005B00C6">
              <w:rPr>
                <w:lang w:eastAsia="en-US"/>
              </w:rPr>
              <w:t>skipUplinkTxDynamic</w:t>
            </w:r>
          </w:p>
        </w:tc>
        <w:tc>
          <w:tcPr>
            <w:tcW w:w="425" w:type="dxa"/>
            <w:gridSpan w:val="3"/>
            <w:tcBorders>
              <w:top w:val="single" w:sz="4" w:space="0" w:color="auto"/>
              <w:left w:val="single" w:sz="4" w:space="0" w:color="auto"/>
              <w:bottom w:val="single" w:sz="4" w:space="0" w:color="auto"/>
              <w:right w:val="single" w:sz="4" w:space="0" w:color="auto"/>
            </w:tcBorders>
          </w:tcPr>
          <w:p w14:paraId="44541841" w14:textId="77777777" w:rsidR="007F4004" w:rsidRPr="005B00C6" w:rsidRDefault="007F4004">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69334928"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6F8A71AC" w14:textId="77777777" w:rsidR="007F4004" w:rsidRPr="005B00C6" w:rsidRDefault="007F4004">
            <w:pPr>
              <w:pStyle w:val="TAL"/>
              <w:rPr>
                <w:lang w:eastAsia="en-US"/>
              </w:rPr>
            </w:pPr>
          </w:p>
        </w:tc>
      </w:tr>
      <w:tr w:rsidR="00C06A6E" w:rsidRPr="005B00C6" w14:paraId="67713277"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1D217E8" w14:textId="77777777" w:rsidR="00C06A6E" w:rsidRPr="005B00C6" w:rsidRDefault="00C06A6E" w:rsidP="00531C95">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03EC0D48" w14:textId="77777777" w:rsidR="00C06A6E" w:rsidRPr="005B00C6" w:rsidRDefault="00C06A6E" w:rsidP="00531C95">
            <w:pPr>
              <w:pStyle w:val="TAL"/>
              <w:rPr>
                <w:lang w:eastAsia="en-US"/>
              </w:rPr>
            </w:pPr>
            <w:r w:rsidRPr="005B00C6">
              <w:rPr>
                <w:lang w:eastAsia="en-US"/>
              </w:rPr>
              <w:t>Supports the logicalChannelSR-DelayTimer</w:t>
            </w:r>
          </w:p>
        </w:tc>
        <w:tc>
          <w:tcPr>
            <w:tcW w:w="692" w:type="dxa"/>
            <w:gridSpan w:val="3"/>
            <w:tcBorders>
              <w:top w:val="single" w:sz="6" w:space="0" w:color="auto"/>
              <w:left w:val="single" w:sz="6" w:space="0" w:color="auto"/>
              <w:bottom w:val="single" w:sz="6" w:space="0" w:color="auto"/>
              <w:right w:val="single" w:sz="4" w:space="0" w:color="auto"/>
            </w:tcBorders>
            <w:hideMark/>
          </w:tcPr>
          <w:p w14:paraId="11C62926" w14:textId="77777777" w:rsidR="00C06A6E" w:rsidRPr="005B00C6" w:rsidRDefault="00C06A6E" w:rsidP="00531C95">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A254DCD" w14:textId="77777777" w:rsidR="00C06A6E" w:rsidRPr="005B00C6" w:rsidRDefault="00C06A6E" w:rsidP="00531C95">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042697C1" w14:textId="6CC5170B" w:rsidR="00C06A6E" w:rsidRPr="005B00C6" w:rsidRDefault="00C06A6E" w:rsidP="00531C95">
            <w:pPr>
              <w:pStyle w:val="TAL"/>
              <w:rPr>
                <w:rFonts w:eastAsia="MS Mincho"/>
                <w:lang w:eastAsia="en-US"/>
              </w:rPr>
            </w:pPr>
            <w:r w:rsidRPr="005B00C6">
              <w:rPr>
                <w:rFonts w:eastAsia="MS Mincho"/>
                <w:lang w:eastAsia="en-US"/>
              </w:rPr>
              <w:t>pc_logicalChannelSR_DelayTimer</w:t>
            </w:r>
          </w:p>
        </w:tc>
        <w:tc>
          <w:tcPr>
            <w:tcW w:w="425" w:type="dxa"/>
            <w:gridSpan w:val="3"/>
            <w:tcBorders>
              <w:top w:val="single" w:sz="4" w:space="0" w:color="auto"/>
              <w:left w:val="single" w:sz="4" w:space="0" w:color="auto"/>
              <w:bottom w:val="single" w:sz="4" w:space="0" w:color="auto"/>
              <w:right w:val="single" w:sz="4" w:space="0" w:color="auto"/>
            </w:tcBorders>
          </w:tcPr>
          <w:p w14:paraId="57987857" w14:textId="77777777" w:rsidR="00C06A6E" w:rsidRPr="005B00C6" w:rsidRDefault="00C06A6E" w:rsidP="00531C95">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F4D8869" w14:textId="77777777" w:rsidR="00C06A6E" w:rsidRPr="005B00C6" w:rsidRDefault="00C06A6E" w:rsidP="00531C95">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2C76DFB7" w14:textId="77777777" w:rsidR="00C06A6E" w:rsidRPr="005B00C6" w:rsidRDefault="00C06A6E" w:rsidP="00531C95">
            <w:pPr>
              <w:pStyle w:val="TAL"/>
              <w:rPr>
                <w:lang w:eastAsia="en-US"/>
              </w:rPr>
            </w:pPr>
          </w:p>
        </w:tc>
      </w:tr>
      <w:tr w:rsidR="00E82B92" w:rsidRPr="005B00C6" w14:paraId="211F34B8"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CA9E7E7" w14:textId="77777777" w:rsidR="00E82B92" w:rsidRPr="005B00C6" w:rsidRDefault="00E82B92">
            <w:pPr>
              <w:pStyle w:val="TAC"/>
              <w:rPr>
                <w:lang w:eastAsia="en-US"/>
              </w:rPr>
            </w:pPr>
            <w:r w:rsidRPr="005B00C6">
              <w:rPr>
                <w:lang w:eastAsia="en-US"/>
              </w:rPr>
              <w:t>5</w:t>
            </w:r>
          </w:p>
        </w:tc>
        <w:tc>
          <w:tcPr>
            <w:tcW w:w="3543" w:type="dxa"/>
            <w:gridSpan w:val="3"/>
            <w:tcBorders>
              <w:top w:val="single" w:sz="6" w:space="0" w:color="auto"/>
              <w:left w:val="single" w:sz="4" w:space="0" w:color="auto"/>
              <w:bottom w:val="single" w:sz="6" w:space="0" w:color="auto"/>
              <w:right w:val="single" w:sz="6" w:space="0" w:color="auto"/>
            </w:tcBorders>
            <w:hideMark/>
          </w:tcPr>
          <w:p w14:paraId="1D327F9B" w14:textId="77777777" w:rsidR="00E82B92" w:rsidRPr="005B00C6" w:rsidRDefault="00E82B92">
            <w:pPr>
              <w:pStyle w:val="TAL"/>
              <w:rPr>
                <w:lang w:eastAsia="en-US"/>
              </w:rPr>
            </w:pPr>
            <w:r w:rsidRPr="005B00C6">
              <w:rPr>
                <w:lang w:eastAsia="en-US"/>
              </w:rPr>
              <w:t>Supports DRX adaptation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35562C5C" w14:textId="77777777" w:rsidR="00E82B92" w:rsidRPr="005B00C6" w:rsidRDefault="00E82B92">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45F09119" w14:textId="77777777" w:rsidR="00E82B92" w:rsidRPr="005B00C6" w:rsidRDefault="00E82B92">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38FB5774" w14:textId="77777777" w:rsidR="00E82B92" w:rsidRPr="005B00C6" w:rsidRDefault="00E82B92">
            <w:pPr>
              <w:pStyle w:val="TAL"/>
              <w:rPr>
                <w:rFonts w:eastAsia="MS Mincho"/>
                <w:lang w:eastAsia="en-US"/>
              </w:rPr>
            </w:pPr>
            <w:r w:rsidRPr="005B00C6">
              <w:rPr>
                <w:rFonts w:eastAsia="MS Mincho"/>
                <w:lang w:eastAsia="en-US"/>
              </w:rPr>
              <w:t>pc_DRX_Adaptation</w:t>
            </w:r>
          </w:p>
        </w:tc>
        <w:tc>
          <w:tcPr>
            <w:tcW w:w="425" w:type="dxa"/>
            <w:gridSpan w:val="3"/>
            <w:tcBorders>
              <w:top w:val="single" w:sz="4" w:space="0" w:color="auto"/>
              <w:left w:val="single" w:sz="4" w:space="0" w:color="auto"/>
              <w:bottom w:val="single" w:sz="4" w:space="0" w:color="auto"/>
              <w:right w:val="single" w:sz="4" w:space="0" w:color="auto"/>
            </w:tcBorders>
          </w:tcPr>
          <w:p w14:paraId="1D56E225" w14:textId="77777777" w:rsidR="00E82B92" w:rsidRPr="005B00C6" w:rsidRDefault="00E82B92">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292E7996" w14:textId="77777777" w:rsidR="00E82B92" w:rsidRPr="005B00C6" w:rsidRDefault="00E82B92">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76FB48A7" w14:textId="77777777" w:rsidR="00E82B92" w:rsidRPr="005B00C6" w:rsidRDefault="00E82B92">
            <w:pPr>
              <w:pStyle w:val="TAL"/>
              <w:rPr>
                <w:lang w:eastAsia="en-US"/>
              </w:rPr>
            </w:pPr>
          </w:p>
        </w:tc>
      </w:tr>
      <w:tr w:rsidR="008C3D6B" w:rsidRPr="005B00C6" w14:paraId="26E98C8A"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453628AC" w14:textId="77777777" w:rsidR="008C3D6B" w:rsidRPr="005B00C6" w:rsidRDefault="008C3D6B" w:rsidP="008C3D6B">
            <w:pPr>
              <w:pStyle w:val="TAC"/>
              <w:rPr>
                <w:lang w:eastAsia="en-US"/>
              </w:rPr>
            </w:pPr>
            <w:r w:rsidRPr="005B00C6">
              <w:rPr>
                <w:lang w:eastAsia="en-US"/>
              </w:rPr>
              <w:t>6</w:t>
            </w:r>
          </w:p>
        </w:tc>
        <w:tc>
          <w:tcPr>
            <w:tcW w:w="3543" w:type="dxa"/>
            <w:gridSpan w:val="3"/>
            <w:tcBorders>
              <w:top w:val="single" w:sz="6" w:space="0" w:color="auto"/>
              <w:left w:val="single" w:sz="4" w:space="0" w:color="auto"/>
              <w:bottom w:val="single" w:sz="6" w:space="0" w:color="auto"/>
              <w:right w:val="single" w:sz="6" w:space="0" w:color="auto"/>
            </w:tcBorders>
            <w:hideMark/>
          </w:tcPr>
          <w:p w14:paraId="49C3204E" w14:textId="77777777" w:rsidR="008C3D6B" w:rsidRPr="005B00C6" w:rsidRDefault="008C3D6B" w:rsidP="008C3D6B">
            <w:pPr>
              <w:pStyle w:val="TAL"/>
              <w:rPr>
                <w:lang w:eastAsia="en-US"/>
              </w:rPr>
            </w:pPr>
            <w:r w:rsidRPr="005B00C6">
              <w:rPr>
                <w:lang w:eastAsia="en-US"/>
              </w:rPr>
              <w:t>Support LCH-based prioritization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5DBB37A9"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2533ABD"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7E015786" w14:textId="77777777" w:rsidR="008C3D6B" w:rsidRPr="005B00C6" w:rsidRDefault="008C3D6B" w:rsidP="008C3D6B">
            <w:pPr>
              <w:pStyle w:val="TAL"/>
              <w:rPr>
                <w:rFonts w:eastAsia="MS Mincho"/>
                <w:lang w:eastAsia="en-US"/>
              </w:rPr>
            </w:pPr>
            <w:r w:rsidRPr="005B00C6">
              <w:rPr>
                <w:rFonts w:eastAsia="MS Mincho"/>
                <w:lang w:eastAsia="en-US"/>
              </w:rPr>
              <w:t>pc_lch_PriorityBasedPrioritization_r16</w:t>
            </w:r>
          </w:p>
        </w:tc>
        <w:tc>
          <w:tcPr>
            <w:tcW w:w="425" w:type="dxa"/>
            <w:gridSpan w:val="3"/>
            <w:tcBorders>
              <w:top w:val="single" w:sz="4" w:space="0" w:color="auto"/>
              <w:left w:val="single" w:sz="4" w:space="0" w:color="auto"/>
              <w:bottom w:val="single" w:sz="4" w:space="0" w:color="auto"/>
              <w:right w:val="single" w:sz="4" w:space="0" w:color="auto"/>
            </w:tcBorders>
          </w:tcPr>
          <w:p w14:paraId="14879B0E" w14:textId="77777777" w:rsidR="008C3D6B" w:rsidRPr="005B00C6" w:rsidRDefault="008C3D6B" w:rsidP="008C3D6B">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315426CD" w14:textId="77777777" w:rsidR="008C3D6B" w:rsidRPr="005B00C6" w:rsidRDefault="008C3D6B" w:rsidP="008C3D6B">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04616197" w14:textId="77777777" w:rsidR="008C3D6B" w:rsidRPr="005B00C6" w:rsidRDefault="008C3D6B" w:rsidP="008C3D6B">
            <w:pPr>
              <w:pStyle w:val="TAL"/>
              <w:rPr>
                <w:lang w:eastAsia="en-US"/>
              </w:rPr>
            </w:pPr>
          </w:p>
        </w:tc>
      </w:tr>
      <w:tr w:rsidR="008C3D6B" w:rsidRPr="005B00C6" w14:paraId="10E8A4C2"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8C143D3" w14:textId="77777777" w:rsidR="008C3D6B" w:rsidRPr="005B00C6" w:rsidRDefault="008C3D6B" w:rsidP="008C3D6B">
            <w:pPr>
              <w:pStyle w:val="TAC"/>
              <w:rPr>
                <w:lang w:eastAsia="en-US"/>
              </w:rPr>
            </w:pPr>
            <w:r w:rsidRPr="005B00C6">
              <w:rPr>
                <w:lang w:eastAsia="en-US"/>
              </w:rPr>
              <w:t>7</w:t>
            </w:r>
          </w:p>
        </w:tc>
        <w:tc>
          <w:tcPr>
            <w:tcW w:w="3543" w:type="dxa"/>
            <w:gridSpan w:val="3"/>
            <w:tcBorders>
              <w:top w:val="single" w:sz="6" w:space="0" w:color="auto"/>
              <w:left w:val="single" w:sz="4" w:space="0" w:color="auto"/>
              <w:bottom w:val="single" w:sz="6" w:space="0" w:color="auto"/>
              <w:right w:val="single" w:sz="6" w:space="0" w:color="auto"/>
            </w:tcBorders>
            <w:hideMark/>
          </w:tcPr>
          <w:p w14:paraId="5953F09C" w14:textId="77777777" w:rsidR="008C3D6B" w:rsidRPr="005B00C6" w:rsidRDefault="008C3D6B" w:rsidP="008C3D6B">
            <w:pPr>
              <w:pStyle w:val="TAL"/>
              <w:rPr>
                <w:lang w:eastAsia="en-US"/>
              </w:rPr>
            </w:pPr>
            <w:r w:rsidRPr="005B00C6">
              <w:rPr>
                <w:lang w:eastAsia="en-US"/>
              </w:rPr>
              <w:t>Supports autonomous transmission of the MAC PDU generated for a deprioritized configured uplink grant</w:t>
            </w:r>
          </w:p>
        </w:tc>
        <w:tc>
          <w:tcPr>
            <w:tcW w:w="692" w:type="dxa"/>
            <w:gridSpan w:val="3"/>
            <w:tcBorders>
              <w:top w:val="single" w:sz="6" w:space="0" w:color="auto"/>
              <w:left w:val="single" w:sz="6" w:space="0" w:color="auto"/>
              <w:bottom w:val="single" w:sz="6" w:space="0" w:color="auto"/>
              <w:right w:val="single" w:sz="4" w:space="0" w:color="auto"/>
            </w:tcBorders>
            <w:hideMark/>
          </w:tcPr>
          <w:p w14:paraId="04426D4A"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0367507B"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2D8732AF" w14:textId="77777777" w:rsidR="008C3D6B" w:rsidRPr="005B00C6" w:rsidRDefault="008C3D6B" w:rsidP="008C3D6B">
            <w:pPr>
              <w:pStyle w:val="TAL"/>
              <w:rPr>
                <w:rFonts w:eastAsia="MS Mincho"/>
                <w:lang w:eastAsia="en-US"/>
              </w:rPr>
            </w:pPr>
            <w:r w:rsidRPr="005B00C6">
              <w:rPr>
                <w:rFonts w:eastAsia="MS Mincho"/>
                <w:lang w:eastAsia="en-US"/>
              </w:rPr>
              <w:t>pc_</w:t>
            </w:r>
            <w:bookmarkStart w:id="1022" w:name="OLE_LINK9"/>
            <w:r w:rsidRPr="005B00C6">
              <w:rPr>
                <w:rFonts w:eastAsia="MS Mincho"/>
                <w:lang w:eastAsia="en-US"/>
              </w:rPr>
              <w:t>autonomousTransmission_r16</w:t>
            </w:r>
            <w:bookmarkEnd w:id="1022"/>
          </w:p>
        </w:tc>
        <w:tc>
          <w:tcPr>
            <w:tcW w:w="425" w:type="dxa"/>
            <w:gridSpan w:val="3"/>
            <w:tcBorders>
              <w:top w:val="single" w:sz="4" w:space="0" w:color="auto"/>
              <w:left w:val="single" w:sz="4" w:space="0" w:color="auto"/>
              <w:bottom w:val="single" w:sz="4" w:space="0" w:color="auto"/>
              <w:right w:val="single" w:sz="4" w:space="0" w:color="auto"/>
            </w:tcBorders>
          </w:tcPr>
          <w:p w14:paraId="36B03FA9" w14:textId="77777777" w:rsidR="008C3D6B" w:rsidRPr="005B00C6" w:rsidRDefault="008C3D6B" w:rsidP="008C3D6B">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2287194D" w14:textId="77777777" w:rsidR="008C3D6B" w:rsidRPr="005B00C6" w:rsidRDefault="008C3D6B" w:rsidP="008C3D6B">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3E26FD2" w14:textId="77777777" w:rsidR="008C3D6B" w:rsidRPr="005B00C6" w:rsidRDefault="008C3D6B" w:rsidP="008C3D6B">
            <w:pPr>
              <w:pStyle w:val="TAL"/>
              <w:rPr>
                <w:lang w:eastAsia="en-US"/>
              </w:rPr>
            </w:pPr>
          </w:p>
        </w:tc>
      </w:tr>
      <w:tr w:rsidR="0045095E" w:rsidRPr="005B00C6" w14:paraId="394899B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B7B67E7" w14:textId="514ECAE8" w:rsidR="0045095E" w:rsidRPr="005B00C6" w:rsidRDefault="0045095E" w:rsidP="00261B49">
            <w:pPr>
              <w:pStyle w:val="TAC"/>
              <w:rPr>
                <w:lang w:eastAsia="en-US"/>
              </w:rPr>
            </w:pPr>
            <w:r w:rsidRPr="005B00C6">
              <w:rPr>
                <w:lang w:eastAsia="en-US"/>
              </w:rPr>
              <w:t>8</w:t>
            </w:r>
          </w:p>
        </w:tc>
        <w:tc>
          <w:tcPr>
            <w:tcW w:w="3543" w:type="dxa"/>
            <w:gridSpan w:val="3"/>
            <w:tcBorders>
              <w:top w:val="single" w:sz="6" w:space="0" w:color="auto"/>
              <w:left w:val="single" w:sz="4" w:space="0" w:color="auto"/>
              <w:bottom w:val="single" w:sz="6" w:space="0" w:color="auto"/>
              <w:right w:val="single" w:sz="6" w:space="0" w:color="auto"/>
            </w:tcBorders>
          </w:tcPr>
          <w:p w14:paraId="484DF87C" w14:textId="77777777" w:rsidR="0045095E" w:rsidRPr="005B00C6" w:rsidRDefault="0045095E" w:rsidP="00261B49">
            <w:pPr>
              <w:pStyle w:val="TAL"/>
              <w:rPr>
                <w:lang w:eastAsia="en-US"/>
              </w:rPr>
            </w:pPr>
            <w:r w:rsidRPr="005B00C6">
              <w:t>Supports the bit rate recommendation message from the gNB to the UE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724298B7"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FE9A55B"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CE6C65D" w14:textId="6EA20BBD" w:rsidR="0045095E" w:rsidRPr="005B00C6" w:rsidRDefault="0045095E" w:rsidP="00261B49">
            <w:pPr>
              <w:pStyle w:val="TAL"/>
              <w:rPr>
                <w:bCs/>
                <w:iCs/>
              </w:rPr>
            </w:pPr>
            <w:r w:rsidRPr="005B00C6">
              <w:rPr>
                <w:rFonts w:eastAsia="MS Mincho"/>
                <w:lang w:eastAsia="en-US"/>
              </w:rPr>
              <w:t>pc_</w:t>
            </w:r>
            <w:r w:rsidRPr="005B00C6">
              <w:rPr>
                <w:bCs/>
                <w:iCs/>
              </w:rPr>
              <w:t>recommendedBitRate</w:t>
            </w:r>
          </w:p>
        </w:tc>
        <w:tc>
          <w:tcPr>
            <w:tcW w:w="425" w:type="dxa"/>
            <w:gridSpan w:val="3"/>
            <w:tcBorders>
              <w:top w:val="single" w:sz="4" w:space="0" w:color="auto"/>
              <w:left w:val="single" w:sz="4" w:space="0" w:color="auto"/>
              <w:bottom w:val="single" w:sz="4" w:space="0" w:color="auto"/>
              <w:right w:val="single" w:sz="4" w:space="0" w:color="auto"/>
            </w:tcBorders>
          </w:tcPr>
          <w:p w14:paraId="6C54DCB6" w14:textId="77777777" w:rsidR="0045095E" w:rsidRPr="005B00C6" w:rsidRDefault="0045095E" w:rsidP="00261B49">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EA426EF" w14:textId="77777777" w:rsidR="0045095E" w:rsidRPr="005B00C6" w:rsidRDefault="0045095E" w:rsidP="00261B49">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4A765931" w14:textId="77777777" w:rsidR="0045095E" w:rsidRPr="005B00C6" w:rsidRDefault="0045095E" w:rsidP="00261B49">
            <w:pPr>
              <w:pStyle w:val="TAL"/>
              <w:rPr>
                <w:lang w:eastAsia="en-US"/>
              </w:rPr>
            </w:pPr>
          </w:p>
        </w:tc>
      </w:tr>
      <w:tr w:rsidR="0045095E" w:rsidRPr="005B00C6" w14:paraId="5AFC428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13F1246" w14:textId="4E22822B" w:rsidR="0045095E" w:rsidRPr="005B00C6" w:rsidRDefault="0045095E" w:rsidP="00261B49">
            <w:pPr>
              <w:pStyle w:val="TAC"/>
              <w:rPr>
                <w:lang w:eastAsia="en-US"/>
              </w:rPr>
            </w:pPr>
            <w:r w:rsidRPr="005B00C6">
              <w:rPr>
                <w:lang w:eastAsia="en-US"/>
              </w:rPr>
              <w:t>9</w:t>
            </w:r>
          </w:p>
        </w:tc>
        <w:tc>
          <w:tcPr>
            <w:tcW w:w="3543" w:type="dxa"/>
            <w:gridSpan w:val="3"/>
            <w:tcBorders>
              <w:top w:val="single" w:sz="6" w:space="0" w:color="auto"/>
              <w:left w:val="single" w:sz="4" w:space="0" w:color="auto"/>
              <w:bottom w:val="single" w:sz="6" w:space="0" w:color="auto"/>
              <w:right w:val="single" w:sz="6" w:space="0" w:color="auto"/>
            </w:tcBorders>
          </w:tcPr>
          <w:p w14:paraId="5BACD1C2" w14:textId="518E4E93" w:rsidR="0045095E" w:rsidRPr="005B00C6" w:rsidRDefault="0056101A" w:rsidP="00261B49">
            <w:pPr>
              <w:pStyle w:val="TAL"/>
              <w:rPr>
                <w:lang w:eastAsia="en-US"/>
              </w:rPr>
            </w:pPr>
            <w:r w:rsidRPr="005B00C6">
              <w:t>S</w:t>
            </w:r>
            <w:r w:rsidR="0045095E" w:rsidRPr="005B00C6">
              <w:t>upports the bit rate recommendation query message from the UE to the gNB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0FF7E083"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36CBDAF"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E2CD5A5" w14:textId="07E4CFE0" w:rsidR="0045095E" w:rsidRPr="005B00C6" w:rsidRDefault="0045095E" w:rsidP="00261B49">
            <w:pPr>
              <w:pStyle w:val="TAL"/>
              <w:rPr>
                <w:bCs/>
                <w:iCs/>
              </w:rPr>
            </w:pPr>
            <w:r w:rsidRPr="005B00C6">
              <w:rPr>
                <w:rFonts w:eastAsia="MS Mincho"/>
                <w:lang w:eastAsia="en-US"/>
              </w:rPr>
              <w:t>pc_</w:t>
            </w:r>
            <w:r w:rsidRPr="005B00C6">
              <w:rPr>
                <w:bCs/>
                <w:iCs/>
              </w:rPr>
              <w:t>recommendedBitRateQuery</w:t>
            </w:r>
          </w:p>
        </w:tc>
        <w:tc>
          <w:tcPr>
            <w:tcW w:w="425" w:type="dxa"/>
            <w:gridSpan w:val="3"/>
            <w:tcBorders>
              <w:top w:val="single" w:sz="4" w:space="0" w:color="auto"/>
              <w:left w:val="single" w:sz="4" w:space="0" w:color="auto"/>
              <w:bottom w:val="single" w:sz="4" w:space="0" w:color="auto"/>
              <w:right w:val="single" w:sz="4" w:space="0" w:color="auto"/>
            </w:tcBorders>
          </w:tcPr>
          <w:p w14:paraId="490D1440" w14:textId="77777777" w:rsidR="0045095E" w:rsidRPr="005B00C6" w:rsidRDefault="0045095E" w:rsidP="00261B49">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15CEB817" w14:textId="77777777" w:rsidR="0045095E" w:rsidRPr="005B00C6" w:rsidRDefault="0045095E" w:rsidP="00261B49">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678FFDB" w14:textId="77777777" w:rsidR="0045095E" w:rsidRPr="005B00C6" w:rsidRDefault="0045095E" w:rsidP="00261B49">
            <w:pPr>
              <w:pStyle w:val="TAL"/>
              <w:rPr>
                <w:lang w:eastAsia="en-US"/>
              </w:rPr>
            </w:pPr>
            <w:r w:rsidRPr="005B00C6">
              <w:t>This field is only applicable if the UE supports pc_recommendedBitRate.</w:t>
            </w:r>
          </w:p>
        </w:tc>
      </w:tr>
      <w:tr w:rsidR="0070016F" w:rsidRPr="005B00C6" w14:paraId="395A628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14F111" w14:textId="70632236" w:rsidR="0070016F" w:rsidRPr="005B00C6" w:rsidRDefault="0070016F" w:rsidP="00386DCA">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5C70DB30" w14:textId="77777777" w:rsidR="0070016F" w:rsidRPr="005B00C6" w:rsidRDefault="0070016F" w:rsidP="00386DCA">
            <w:pPr>
              <w:pStyle w:val="TAL"/>
            </w:pPr>
            <w:r w:rsidRPr="005B00C6">
              <w:t>Support PUSCH transmissions on multiple configured uplink grants</w:t>
            </w:r>
          </w:p>
        </w:tc>
        <w:tc>
          <w:tcPr>
            <w:tcW w:w="692" w:type="dxa"/>
            <w:gridSpan w:val="3"/>
            <w:tcBorders>
              <w:top w:val="single" w:sz="6" w:space="0" w:color="auto"/>
              <w:left w:val="single" w:sz="6" w:space="0" w:color="auto"/>
              <w:bottom w:val="single" w:sz="6" w:space="0" w:color="auto"/>
              <w:right w:val="single" w:sz="4" w:space="0" w:color="auto"/>
            </w:tcBorders>
          </w:tcPr>
          <w:p w14:paraId="70959B3F" w14:textId="77777777" w:rsidR="0070016F" w:rsidRPr="005B00C6" w:rsidRDefault="0070016F" w:rsidP="00386DCA">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671C5C9" w14:textId="77777777" w:rsidR="0070016F" w:rsidRPr="005B00C6" w:rsidRDefault="0070016F" w:rsidP="00386DCA">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45BD7A46" w14:textId="262458F2" w:rsidR="0070016F" w:rsidRPr="005B00C6" w:rsidRDefault="0070016F" w:rsidP="00386DCA">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gridSpan w:val="3"/>
            <w:tcBorders>
              <w:top w:val="single" w:sz="4" w:space="0" w:color="auto"/>
              <w:left w:val="single" w:sz="4" w:space="0" w:color="auto"/>
              <w:bottom w:val="single" w:sz="4" w:space="0" w:color="auto"/>
              <w:right w:val="single" w:sz="4" w:space="0" w:color="auto"/>
            </w:tcBorders>
          </w:tcPr>
          <w:p w14:paraId="1108A97F" w14:textId="77777777" w:rsidR="0070016F" w:rsidRPr="005B00C6" w:rsidRDefault="0070016F" w:rsidP="00386DCA">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45B2D5A" w14:textId="77777777" w:rsidR="0070016F" w:rsidRPr="005B00C6" w:rsidRDefault="0070016F" w:rsidP="00386DCA">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08E7A2BA" w14:textId="77777777" w:rsidR="0070016F" w:rsidRPr="005B00C6" w:rsidRDefault="0070016F" w:rsidP="00386DCA">
            <w:pPr>
              <w:pStyle w:val="TAL"/>
            </w:pPr>
          </w:p>
        </w:tc>
      </w:tr>
      <w:tr w:rsidR="004F7BBB" w:rsidRPr="005B00C6" w14:paraId="118443B0"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AF0BD08" w14:textId="6ED1BD41" w:rsidR="004F7BBB" w:rsidRPr="005B00C6" w:rsidRDefault="004F7BBB">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09082A5" w14:textId="77777777" w:rsidR="004F7BBB" w:rsidRPr="005B00C6" w:rsidRDefault="004F7BBB">
            <w:pPr>
              <w:pStyle w:val="TAL"/>
            </w:pPr>
            <w:r w:rsidRPr="005B00C6">
              <w:t>Support the selection of logical channels for each UL grant based on RRC configured restriction</w:t>
            </w:r>
          </w:p>
        </w:tc>
        <w:tc>
          <w:tcPr>
            <w:tcW w:w="692" w:type="dxa"/>
            <w:gridSpan w:val="3"/>
            <w:tcBorders>
              <w:top w:val="single" w:sz="6" w:space="0" w:color="auto"/>
              <w:left w:val="single" w:sz="6" w:space="0" w:color="auto"/>
              <w:bottom w:val="single" w:sz="6" w:space="0" w:color="auto"/>
              <w:right w:val="single" w:sz="4" w:space="0" w:color="auto"/>
            </w:tcBorders>
          </w:tcPr>
          <w:p w14:paraId="52F0CA42" w14:textId="77777777" w:rsidR="004F7BBB" w:rsidRPr="005B00C6" w:rsidRDefault="004F7BBB">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A8C2967" w14:textId="77777777" w:rsidR="004F7BBB" w:rsidRPr="005B00C6" w:rsidRDefault="004F7BBB">
            <w:pPr>
              <w:pStyle w:val="TAL"/>
              <w:rPr>
                <w:rFonts w:eastAsia="MS Mincho"/>
              </w:rPr>
            </w:pPr>
            <w:r w:rsidRPr="005B00C6">
              <w:rPr>
                <w:rFonts w:eastAsia="MS Mincho"/>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E1D560B" w14:textId="77777777" w:rsidR="004F7BBB" w:rsidRPr="005B00C6" w:rsidRDefault="004F7BBB">
            <w:pPr>
              <w:pStyle w:val="TAL"/>
              <w:rPr>
                <w:rFonts w:eastAsia="MS Mincho"/>
                <w:szCs w:val="18"/>
              </w:rPr>
            </w:pPr>
            <w:r w:rsidRPr="005B00C6">
              <w:rPr>
                <w:rFonts w:eastAsia="MS Mincho"/>
                <w:szCs w:val="18"/>
              </w:rPr>
              <w:t>pc_lcp_Restriction</w:t>
            </w:r>
          </w:p>
        </w:tc>
        <w:tc>
          <w:tcPr>
            <w:tcW w:w="425" w:type="dxa"/>
            <w:gridSpan w:val="3"/>
            <w:tcBorders>
              <w:top w:val="single" w:sz="4" w:space="0" w:color="auto"/>
              <w:left w:val="single" w:sz="4" w:space="0" w:color="auto"/>
              <w:bottom w:val="single" w:sz="4" w:space="0" w:color="auto"/>
              <w:right w:val="single" w:sz="4" w:space="0" w:color="auto"/>
            </w:tcBorders>
          </w:tcPr>
          <w:p w14:paraId="767AC720" w14:textId="77777777" w:rsidR="004F7BBB" w:rsidRPr="005B00C6" w:rsidRDefault="004F7BBB">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F35FC73" w14:textId="77777777" w:rsidR="004F7BBB" w:rsidRPr="005B00C6" w:rsidRDefault="004F7BBB">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522C249" w14:textId="77777777" w:rsidR="004F7BBB" w:rsidRPr="005B00C6" w:rsidRDefault="004F7BBB">
            <w:pPr>
              <w:pStyle w:val="TAL"/>
            </w:pPr>
          </w:p>
        </w:tc>
      </w:tr>
      <w:tr w:rsidR="00AE41B8" w:rsidRPr="005B00C6" w14:paraId="67728B6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D152831" w14:textId="70B47FA3" w:rsidR="00AE41B8" w:rsidRPr="005B00C6" w:rsidRDefault="00AE41B8">
            <w:pPr>
              <w:pStyle w:val="TAC"/>
              <w:rPr>
                <w:lang w:eastAsia="zh-CN"/>
              </w:rPr>
            </w:pPr>
            <w:r w:rsidRPr="005B00C6">
              <w:rPr>
                <w:lang w:eastAsia="zh-CN"/>
              </w:rPr>
              <w:t>1</w:t>
            </w:r>
            <w:r w:rsidR="005B00C6"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3FB3C554" w14:textId="77777777" w:rsidR="00AE41B8" w:rsidRPr="005B00C6" w:rsidRDefault="00AE41B8">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2" w:type="dxa"/>
            <w:gridSpan w:val="3"/>
            <w:tcBorders>
              <w:top w:val="single" w:sz="6" w:space="0" w:color="auto"/>
              <w:left w:val="single" w:sz="6" w:space="0" w:color="auto"/>
              <w:bottom w:val="single" w:sz="6" w:space="0" w:color="auto"/>
              <w:right w:val="single" w:sz="4" w:space="0" w:color="auto"/>
            </w:tcBorders>
          </w:tcPr>
          <w:p w14:paraId="6EA60613" w14:textId="77777777" w:rsidR="00AE41B8" w:rsidRPr="005B00C6" w:rsidRDefault="00AE41B8">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243E995" w14:textId="77777777" w:rsidR="00AE41B8" w:rsidRPr="005B00C6" w:rsidRDefault="00AE41B8">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3264DB83" w14:textId="77777777" w:rsidR="00AE41B8" w:rsidRPr="005B00C6" w:rsidRDefault="00AE41B8">
            <w:pPr>
              <w:pStyle w:val="TAL"/>
              <w:rPr>
                <w:rFonts w:eastAsia="MS Mincho"/>
                <w:szCs w:val="18"/>
              </w:rPr>
            </w:pPr>
            <w:r w:rsidRPr="005B00C6">
              <w:rPr>
                <w:rFonts w:eastAsia="MS Mincho"/>
                <w:szCs w:val="18"/>
              </w:rPr>
              <w:t>pc_directSCG_SCellActivation_r16</w:t>
            </w:r>
          </w:p>
        </w:tc>
        <w:tc>
          <w:tcPr>
            <w:tcW w:w="425" w:type="dxa"/>
            <w:gridSpan w:val="3"/>
            <w:tcBorders>
              <w:top w:val="single" w:sz="4" w:space="0" w:color="auto"/>
              <w:left w:val="single" w:sz="4" w:space="0" w:color="auto"/>
              <w:bottom w:val="single" w:sz="4" w:space="0" w:color="auto"/>
              <w:right w:val="single" w:sz="4" w:space="0" w:color="auto"/>
            </w:tcBorders>
          </w:tcPr>
          <w:p w14:paraId="6245F718" w14:textId="77777777" w:rsidR="00AE41B8" w:rsidRPr="005B00C6" w:rsidRDefault="00AE41B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1255100" w14:textId="77777777" w:rsidR="00AE41B8" w:rsidRPr="005B00C6" w:rsidRDefault="00AE41B8">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7FA13B72" w14:textId="77777777" w:rsidR="00AE41B8" w:rsidRPr="005B00C6" w:rsidRDefault="00AE41B8">
            <w:pPr>
              <w:pStyle w:val="TAL"/>
            </w:pPr>
            <w:r w:rsidRPr="005B00C6">
              <w:t>A UE indicating support of directSCG-SCellActivation-r16 shall indicate support of EN-DC or support of NGEN-DC as specified in TS 36.331 or support of NR-DC as specified in TS 38.331.</w:t>
            </w:r>
          </w:p>
        </w:tc>
      </w:tr>
      <w:tr w:rsidR="00837ECB" w:rsidRPr="00837ECB" w14:paraId="4BEC73D6"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5F99264" w14:textId="3526E879" w:rsidR="00837ECB" w:rsidRPr="005B00C6" w:rsidRDefault="00837ECB" w:rsidP="00F217DC">
            <w:pPr>
              <w:pStyle w:val="TAC"/>
              <w:rPr>
                <w:lang w:eastAsia="zh-CN"/>
              </w:rPr>
            </w:pPr>
            <w:r>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0271F633" w14:textId="77777777" w:rsidR="00837ECB" w:rsidRPr="00FD1B55" w:rsidRDefault="00837ECB" w:rsidP="00F217DC">
            <w:pPr>
              <w:pStyle w:val="TAL"/>
            </w:pPr>
            <w:r>
              <w:t>S</w:t>
            </w:r>
            <w:r w:rsidRPr="00FD1B55">
              <w:t>upport direct NR MCG SCell activation, as specified in TS 38.321, upon SCell addition, upon reconfiguration with sync of the MCG,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68FEBD58" w14:textId="77777777" w:rsidR="00837ECB" w:rsidRPr="00FD1B55" w:rsidRDefault="00837ECB" w:rsidP="00F217DC">
            <w:pPr>
              <w:pStyle w:val="TAL"/>
              <w:rPr>
                <w:rFonts w:eastAsia="MS Mincho"/>
              </w:rPr>
            </w:pPr>
            <w:r w:rsidRPr="00FD1B55">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0FB2C95E" w14:textId="77777777" w:rsidR="00837ECB" w:rsidRPr="00FD1B55" w:rsidRDefault="00837ECB" w:rsidP="00F217DC">
            <w:pPr>
              <w:pStyle w:val="TAL"/>
              <w:rPr>
                <w:rFonts w:eastAsia="MS Mincho"/>
              </w:rPr>
            </w:pPr>
            <w:r w:rsidRPr="00FD1B55">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58E3D0F2" w14:textId="77777777" w:rsidR="00837ECB" w:rsidRPr="00FD1B55" w:rsidRDefault="00837ECB" w:rsidP="00F217DC">
            <w:pPr>
              <w:pStyle w:val="TAL"/>
              <w:rPr>
                <w:rFonts w:eastAsia="MS Mincho"/>
                <w:szCs w:val="18"/>
              </w:rPr>
            </w:pPr>
            <w:r>
              <w:t>pc_</w:t>
            </w:r>
            <w:r w:rsidRPr="007F715C">
              <w:t>directMCG</w:t>
            </w:r>
            <w:r>
              <w:t>_</w:t>
            </w:r>
            <w:r w:rsidRPr="007F715C">
              <w:t>SCellActivation</w:t>
            </w:r>
            <w:r>
              <w:t>_</w:t>
            </w:r>
            <w:r w:rsidRPr="007F715C">
              <w:t>r17</w:t>
            </w:r>
          </w:p>
        </w:tc>
        <w:tc>
          <w:tcPr>
            <w:tcW w:w="425" w:type="dxa"/>
            <w:gridSpan w:val="3"/>
            <w:tcBorders>
              <w:top w:val="single" w:sz="4" w:space="0" w:color="auto"/>
              <w:left w:val="single" w:sz="4" w:space="0" w:color="auto"/>
              <w:bottom w:val="single" w:sz="4" w:space="0" w:color="auto"/>
              <w:right w:val="single" w:sz="4" w:space="0" w:color="auto"/>
            </w:tcBorders>
          </w:tcPr>
          <w:p w14:paraId="36D3BDCA" w14:textId="77777777" w:rsidR="00837ECB" w:rsidRPr="00FD1B55" w:rsidRDefault="00837ECB" w:rsidP="00F217DC">
            <w:pPr>
              <w:pStyle w:val="TAL"/>
            </w:pPr>
            <w:r w:rsidRPr="00FD1B55">
              <w:t>No</w:t>
            </w:r>
          </w:p>
        </w:tc>
        <w:tc>
          <w:tcPr>
            <w:tcW w:w="1559" w:type="dxa"/>
            <w:gridSpan w:val="3"/>
            <w:tcBorders>
              <w:top w:val="single" w:sz="4" w:space="0" w:color="auto"/>
              <w:left w:val="single" w:sz="4" w:space="0" w:color="auto"/>
              <w:bottom w:val="single" w:sz="4" w:space="0" w:color="auto"/>
              <w:right w:val="single" w:sz="4" w:space="0" w:color="auto"/>
            </w:tcBorders>
          </w:tcPr>
          <w:p w14:paraId="7424BB1B" w14:textId="77777777" w:rsidR="00837ECB" w:rsidRPr="00FD1B55"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402AFB03" w14:textId="77777777" w:rsidR="00837ECB" w:rsidRPr="007F715C" w:rsidRDefault="00837ECB" w:rsidP="00F217DC">
            <w:pPr>
              <w:pStyle w:val="TAL"/>
              <w:rPr>
                <w:highlight w:val="green"/>
              </w:rPr>
            </w:pPr>
          </w:p>
        </w:tc>
      </w:tr>
      <w:tr w:rsidR="00837ECB" w:rsidRPr="005B00C6" w14:paraId="30598FB2"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924B91A" w14:textId="30B14825" w:rsidR="00837ECB" w:rsidRPr="005B00C6" w:rsidRDefault="00837ECB" w:rsidP="00F217DC">
            <w:pPr>
              <w:pStyle w:val="TAC"/>
              <w:rPr>
                <w:lang w:eastAsia="zh-CN"/>
              </w:rPr>
            </w:pPr>
            <w:r>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20DDE48D" w14:textId="77777777" w:rsidR="00837ECB" w:rsidRPr="005B00C6" w:rsidRDefault="00837ECB" w:rsidP="00F217DC">
            <w:pPr>
              <w:pStyle w:val="TAL"/>
            </w:pPr>
            <w:r>
              <w:t>Support direct NR MCG SCell activation, as specified in TS 38.321, upon reception of an RRCResume message,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7B95C159" w14:textId="77777777" w:rsidR="00837ECB" w:rsidRPr="005B00C6" w:rsidRDefault="00837ECB" w:rsidP="00F217DC">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B276227" w14:textId="77777777" w:rsidR="00837ECB" w:rsidRPr="005B00C6" w:rsidRDefault="00837ECB" w:rsidP="00F217DC">
            <w:pPr>
              <w:pStyle w:val="TAL"/>
              <w:rPr>
                <w:rFonts w:eastAsia="MS Mincho"/>
              </w:rPr>
            </w:pPr>
            <w:r>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70ED3E84" w14:textId="77777777" w:rsidR="00837ECB" w:rsidRPr="005B00C6" w:rsidRDefault="00837ECB" w:rsidP="00F217DC">
            <w:pPr>
              <w:pStyle w:val="TAL"/>
              <w:rPr>
                <w:rFonts w:eastAsia="MS Mincho"/>
                <w:szCs w:val="18"/>
              </w:rPr>
            </w:pPr>
            <w:r>
              <w:t>pc_directMCG_SCellActivationResume_r17</w:t>
            </w:r>
          </w:p>
        </w:tc>
        <w:tc>
          <w:tcPr>
            <w:tcW w:w="425" w:type="dxa"/>
            <w:gridSpan w:val="3"/>
            <w:tcBorders>
              <w:top w:val="single" w:sz="4" w:space="0" w:color="auto"/>
              <w:left w:val="single" w:sz="4" w:space="0" w:color="auto"/>
              <w:bottom w:val="single" w:sz="4" w:space="0" w:color="auto"/>
              <w:right w:val="single" w:sz="4" w:space="0" w:color="auto"/>
            </w:tcBorders>
          </w:tcPr>
          <w:p w14:paraId="588451AD" w14:textId="77777777" w:rsidR="00837ECB" w:rsidRPr="005B00C6" w:rsidRDefault="00837ECB" w:rsidP="00F217D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73E4046" w14:textId="77777777" w:rsidR="00837ECB" w:rsidRPr="005B00C6"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5A34A2E2" w14:textId="77777777" w:rsidR="00837ECB" w:rsidRPr="005B00C6" w:rsidRDefault="00837ECB" w:rsidP="00F217DC">
            <w:pPr>
              <w:pStyle w:val="TAL"/>
            </w:pPr>
          </w:p>
        </w:tc>
      </w:tr>
      <w:tr w:rsidR="00837ECB" w:rsidRPr="005B00C6" w14:paraId="11109DC4"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EA6019" w14:textId="1C297348" w:rsidR="00837ECB" w:rsidRPr="005B00C6" w:rsidRDefault="00837ECB" w:rsidP="00F217DC">
            <w:pPr>
              <w:pStyle w:val="TAC"/>
              <w:rPr>
                <w:lang w:eastAsia="zh-CN"/>
              </w:rPr>
            </w:pPr>
            <w:r>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1875A761" w14:textId="77777777" w:rsidR="00837ECB" w:rsidRDefault="00837ECB" w:rsidP="00F217DC">
            <w:pPr>
              <w:pStyle w:val="TAL"/>
            </w:pPr>
            <w:r>
              <w:t>Support direct NR SCG SCell activation, as specified in TS 38.321:</w:t>
            </w:r>
          </w:p>
          <w:p w14:paraId="74A2F74C" w14:textId="77777777" w:rsidR="00837ECB" w:rsidRDefault="00837ECB" w:rsidP="00F217DC">
            <w:pPr>
              <w:pStyle w:val="TAL"/>
            </w:pPr>
            <w:r>
              <w:t>-</w:t>
            </w:r>
            <w:r>
              <w:tab/>
              <w:t>upon reception of an RRCReconfiguration included in an RRCConnectionResume message, as specified in TS 38.331 and TS 36.331, if the UE indicates support of EN-DC or NGEN-DC, and support of resumeWithSCG-Config-r16 as specified in TS 36.331,</w:t>
            </w:r>
          </w:p>
          <w:p w14:paraId="3C8D9FF7" w14:textId="406A0671" w:rsidR="00837ECB" w:rsidRPr="005B00C6" w:rsidRDefault="00837ECB" w:rsidP="00F217DC">
            <w:pPr>
              <w:pStyle w:val="TAL"/>
            </w:pPr>
            <w:r>
              <w:t>-</w:t>
            </w:r>
            <w:r>
              <w:tab/>
              <w:t>upon reception of an RRCReconfiguration included in an RRCResume message, as specified in TS 38.331, if the UE indicates support of NR-DC and of resumeWithSCG-Config-r16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203EA418" w14:textId="77777777" w:rsidR="00837ECB" w:rsidRPr="005B00C6" w:rsidRDefault="00837ECB" w:rsidP="00F217DC">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1E29ECA3" w14:textId="77777777" w:rsidR="00837ECB" w:rsidRPr="005B00C6" w:rsidRDefault="00837ECB" w:rsidP="00F217DC">
            <w:pPr>
              <w:pStyle w:val="TAL"/>
              <w:rPr>
                <w:rFonts w:eastAsia="MS Mincho"/>
              </w:rPr>
            </w:pPr>
            <w:r>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4967DA5E" w14:textId="77777777" w:rsidR="00837ECB" w:rsidRPr="005B00C6" w:rsidRDefault="00837ECB" w:rsidP="00F217DC">
            <w:pPr>
              <w:pStyle w:val="TAL"/>
              <w:rPr>
                <w:rFonts w:eastAsia="MS Mincho"/>
                <w:szCs w:val="18"/>
              </w:rPr>
            </w:pPr>
            <w:r>
              <w:t>pc_directSCG_SCellActivationResume_r17</w:t>
            </w:r>
          </w:p>
        </w:tc>
        <w:tc>
          <w:tcPr>
            <w:tcW w:w="425" w:type="dxa"/>
            <w:gridSpan w:val="3"/>
            <w:tcBorders>
              <w:top w:val="single" w:sz="4" w:space="0" w:color="auto"/>
              <w:left w:val="single" w:sz="4" w:space="0" w:color="auto"/>
              <w:bottom w:val="single" w:sz="4" w:space="0" w:color="auto"/>
              <w:right w:val="single" w:sz="4" w:space="0" w:color="auto"/>
            </w:tcBorders>
          </w:tcPr>
          <w:p w14:paraId="303127FC" w14:textId="77777777" w:rsidR="00837ECB" w:rsidRPr="005B00C6" w:rsidRDefault="00837ECB" w:rsidP="00F217D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8D7AE3C" w14:textId="77777777" w:rsidR="00837ECB" w:rsidRPr="005B00C6"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5441CC6" w14:textId="77777777" w:rsidR="00837ECB" w:rsidRPr="005B00C6" w:rsidRDefault="00837ECB" w:rsidP="00F217DC">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bl>
    <w:p w14:paraId="4805554E" w14:textId="46BF3B44" w:rsidR="004C7DD8" w:rsidRPr="005B00C6" w:rsidRDefault="004C7DD8" w:rsidP="000C7438">
      <w:pPr>
        <w:rPr>
          <w:lang w:eastAsia="ko-KR"/>
        </w:rPr>
      </w:pPr>
    </w:p>
    <w:p w14:paraId="0FA67F55" w14:textId="77777777" w:rsidR="004C7DD8" w:rsidRPr="005B00C6" w:rsidRDefault="004C7DD8" w:rsidP="004C7DD8">
      <w:pPr>
        <w:pStyle w:val="Heading3"/>
      </w:pPr>
      <w:bookmarkStart w:id="1023" w:name="_Toc27410936"/>
      <w:bookmarkStart w:id="1024" w:name="_Toc36039449"/>
      <w:bookmarkStart w:id="1025" w:name="_Toc43838809"/>
      <w:bookmarkStart w:id="1026" w:name="_Toc51772966"/>
      <w:bookmarkStart w:id="1027" w:name="_Toc58245173"/>
      <w:bookmarkStart w:id="1028" w:name="_Toc68089626"/>
      <w:bookmarkStart w:id="1029" w:name="_Toc69067747"/>
      <w:bookmarkStart w:id="1030" w:name="_Toc75383295"/>
      <w:bookmarkStart w:id="1031" w:name="_Toc83706943"/>
      <w:bookmarkStart w:id="1032" w:name="_Toc90491648"/>
      <w:bookmarkStart w:id="1033" w:name="_Toc100147746"/>
      <w:bookmarkStart w:id="1034" w:name="_Toc106741018"/>
      <w:bookmarkStart w:id="1035" w:name="_Toc114916374"/>
      <w:bookmarkStart w:id="1036" w:name="_Toc124016786"/>
      <w:r w:rsidRPr="005B00C6">
        <w:t>A.4.3.6</w:t>
      </w:r>
      <w:r w:rsidRPr="005B00C6">
        <w:tab/>
        <w:t>Measurement Capabilities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16FAC3C" w14:textId="77777777" w:rsidR="004C7DD8" w:rsidRPr="005B00C6" w:rsidRDefault="004C7DD8" w:rsidP="004C7DD8">
      <w:pPr>
        <w:pStyle w:val="TH"/>
      </w:pPr>
      <w:r w:rsidRPr="005B00C6">
        <w:t>Table A.4.3.</w:t>
      </w:r>
      <w:r w:rsidR="00DB2874" w:rsidRPr="005B00C6">
        <w:t>6</w:t>
      </w:r>
      <w:r w:rsidRPr="005B00C6">
        <w:t>-</w:t>
      </w:r>
      <w:r w:rsidRPr="005B00C6">
        <w:rPr>
          <w:lang w:eastAsia="zh-CN"/>
        </w:rPr>
        <w:t>1</w:t>
      </w:r>
      <w:r w:rsidRPr="005B00C6">
        <w:t>: UE Measurement Capabilities</w:t>
      </w:r>
    </w:p>
    <w:tbl>
      <w:tblPr>
        <w:tblW w:w="11487" w:type="dxa"/>
        <w:jc w:val="center"/>
        <w:tblLayout w:type="fixed"/>
        <w:tblCellMar>
          <w:left w:w="28" w:type="dxa"/>
          <w:right w:w="56" w:type="dxa"/>
        </w:tblCellMar>
        <w:tblLook w:val="04A0" w:firstRow="1" w:lastRow="0" w:firstColumn="1" w:lastColumn="0" w:noHBand="0" w:noVBand="1"/>
      </w:tblPr>
      <w:tblGrid>
        <w:gridCol w:w="35"/>
        <w:gridCol w:w="36"/>
        <w:gridCol w:w="37"/>
        <w:gridCol w:w="373"/>
        <w:gridCol w:w="36"/>
        <w:gridCol w:w="36"/>
        <w:gridCol w:w="37"/>
        <w:gridCol w:w="3433"/>
        <w:gridCol w:w="36"/>
        <w:gridCol w:w="36"/>
        <w:gridCol w:w="38"/>
        <w:gridCol w:w="1078"/>
        <w:gridCol w:w="36"/>
        <w:gridCol w:w="36"/>
        <w:gridCol w:w="38"/>
        <w:gridCol w:w="669"/>
        <w:gridCol w:w="36"/>
        <w:gridCol w:w="36"/>
        <w:gridCol w:w="38"/>
        <w:gridCol w:w="1590"/>
        <w:gridCol w:w="36"/>
        <w:gridCol w:w="36"/>
        <w:gridCol w:w="39"/>
        <w:gridCol w:w="598"/>
        <w:gridCol w:w="36"/>
        <w:gridCol w:w="36"/>
        <w:gridCol w:w="39"/>
        <w:gridCol w:w="1447"/>
        <w:gridCol w:w="36"/>
        <w:gridCol w:w="36"/>
        <w:gridCol w:w="40"/>
        <w:gridCol w:w="1306"/>
        <w:gridCol w:w="36"/>
        <w:gridCol w:w="40"/>
        <w:gridCol w:w="36"/>
      </w:tblGrid>
      <w:tr w:rsidR="007F4004" w:rsidRPr="005B00C6" w14:paraId="4CE4DDD5" w14:textId="77777777" w:rsidTr="00205645">
        <w:trPr>
          <w:gridAfter w:val="3"/>
          <w:wAfter w:w="112" w:type="dxa"/>
          <w:cantSplit/>
          <w:jc w:val="center"/>
        </w:trPr>
        <w:tc>
          <w:tcPr>
            <w:tcW w:w="481" w:type="dxa"/>
            <w:gridSpan w:val="4"/>
            <w:tcBorders>
              <w:top w:val="single" w:sz="6" w:space="0" w:color="auto"/>
              <w:left w:val="single" w:sz="6" w:space="0" w:color="auto"/>
              <w:bottom w:val="single" w:sz="4" w:space="0" w:color="auto"/>
              <w:right w:val="single" w:sz="6" w:space="0" w:color="auto"/>
            </w:tcBorders>
            <w:hideMark/>
          </w:tcPr>
          <w:p w14:paraId="342F30CC" w14:textId="77777777" w:rsidR="007F4004" w:rsidRPr="005B00C6" w:rsidRDefault="007F4004">
            <w:pPr>
              <w:pStyle w:val="TAH"/>
              <w:rPr>
                <w:lang w:eastAsia="en-US"/>
              </w:rPr>
            </w:pPr>
            <w:r w:rsidRPr="005B00C6">
              <w:rPr>
                <w:lang w:eastAsia="en-US"/>
              </w:rPr>
              <w:t>Item</w:t>
            </w:r>
          </w:p>
        </w:tc>
        <w:tc>
          <w:tcPr>
            <w:tcW w:w="3542" w:type="dxa"/>
            <w:gridSpan w:val="4"/>
            <w:tcBorders>
              <w:top w:val="single" w:sz="6" w:space="0" w:color="auto"/>
              <w:left w:val="single" w:sz="6" w:space="0" w:color="auto"/>
              <w:bottom w:val="single" w:sz="6" w:space="0" w:color="auto"/>
              <w:right w:val="single" w:sz="6" w:space="0" w:color="auto"/>
            </w:tcBorders>
            <w:hideMark/>
          </w:tcPr>
          <w:p w14:paraId="116FC207" w14:textId="77777777" w:rsidR="007F4004" w:rsidRPr="005B00C6" w:rsidRDefault="007F4004">
            <w:pPr>
              <w:pStyle w:val="TAH"/>
              <w:rPr>
                <w:lang w:eastAsia="en-US"/>
              </w:rPr>
            </w:pPr>
            <w:r w:rsidRPr="005B00C6">
              <w:rPr>
                <w:lang w:eastAsia="en-US"/>
              </w:rPr>
              <w:t>UE Measurement Capabilities</w:t>
            </w:r>
          </w:p>
        </w:tc>
        <w:tc>
          <w:tcPr>
            <w:tcW w:w="1188" w:type="dxa"/>
            <w:gridSpan w:val="4"/>
            <w:tcBorders>
              <w:top w:val="single" w:sz="6" w:space="0" w:color="auto"/>
              <w:left w:val="single" w:sz="6" w:space="0" w:color="auto"/>
              <w:bottom w:val="single" w:sz="6" w:space="0" w:color="auto"/>
              <w:right w:val="single" w:sz="4" w:space="0" w:color="auto"/>
            </w:tcBorders>
            <w:hideMark/>
          </w:tcPr>
          <w:p w14:paraId="07734334" w14:textId="77777777" w:rsidR="007F4004" w:rsidRPr="005B00C6" w:rsidRDefault="007F4004">
            <w:pPr>
              <w:pStyle w:val="TAH"/>
              <w:rPr>
                <w:lang w:eastAsia="en-US"/>
              </w:rPr>
            </w:pPr>
            <w:r w:rsidRPr="005B00C6">
              <w:rPr>
                <w:lang w:eastAsia="en-US"/>
              </w:rPr>
              <w:t>Ref.</w:t>
            </w:r>
          </w:p>
        </w:tc>
        <w:tc>
          <w:tcPr>
            <w:tcW w:w="779" w:type="dxa"/>
            <w:gridSpan w:val="4"/>
            <w:tcBorders>
              <w:top w:val="single" w:sz="4" w:space="0" w:color="auto"/>
              <w:left w:val="single" w:sz="4" w:space="0" w:color="auto"/>
              <w:bottom w:val="single" w:sz="4" w:space="0" w:color="auto"/>
              <w:right w:val="single" w:sz="4" w:space="0" w:color="auto"/>
            </w:tcBorders>
            <w:hideMark/>
          </w:tcPr>
          <w:p w14:paraId="6BE5C3A5" w14:textId="77777777" w:rsidR="007F4004" w:rsidRPr="005B00C6" w:rsidRDefault="007F4004">
            <w:pPr>
              <w:pStyle w:val="TAH"/>
              <w:rPr>
                <w:lang w:eastAsia="en-US"/>
              </w:rPr>
            </w:pPr>
            <w:r w:rsidRPr="005B00C6">
              <w:rPr>
                <w:lang w:eastAsia="en-US"/>
              </w:rPr>
              <w:t>Release</w:t>
            </w:r>
          </w:p>
        </w:tc>
        <w:tc>
          <w:tcPr>
            <w:tcW w:w="1700" w:type="dxa"/>
            <w:gridSpan w:val="4"/>
            <w:tcBorders>
              <w:top w:val="single" w:sz="4" w:space="0" w:color="auto"/>
              <w:left w:val="single" w:sz="4" w:space="0" w:color="auto"/>
              <w:bottom w:val="single" w:sz="4" w:space="0" w:color="auto"/>
              <w:right w:val="single" w:sz="4" w:space="0" w:color="auto"/>
            </w:tcBorders>
            <w:hideMark/>
          </w:tcPr>
          <w:p w14:paraId="688F7767" w14:textId="77777777" w:rsidR="007F4004" w:rsidRPr="005B00C6" w:rsidRDefault="007F4004">
            <w:pPr>
              <w:pStyle w:val="TAH"/>
              <w:rPr>
                <w:lang w:eastAsia="en-US"/>
              </w:rPr>
            </w:pPr>
            <w:r w:rsidRPr="005B00C6">
              <w:rPr>
                <w:lang w:eastAsia="en-US"/>
              </w:rPr>
              <w:t>Mnemonic</w:t>
            </w:r>
          </w:p>
        </w:tc>
        <w:tc>
          <w:tcPr>
            <w:tcW w:w="709" w:type="dxa"/>
            <w:gridSpan w:val="4"/>
            <w:tcBorders>
              <w:top w:val="single" w:sz="4" w:space="0" w:color="auto"/>
              <w:left w:val="single" w:sz="4" w:space="0" w:color="auto"/>
              <w:bottom w:val="single" w:sz="4" w:space="0" w:color="auto"/>
              <w:right w:val="single" w:sz="4" w:space="0" w:color="auto"/>
            </w:tcBorders>
          </w:tcPr>
          <w:p w14:paraId="62E4A693" w14:textId="77777777" w:rsidR="007F4004" w:rsidRPr="005B00C6" w:rsidRDefault="007F4004">
            <w:pPr>
              <w:pStyle w:val="TAH"/>
              <w:rPr>
                <w:lang w:eastAsia="en-US"/>
              </w:rPr>
            </w:pPr>
            <w:r w:rsidRPr="005B00C6">
              <w:rPr>
                <w:lang w:eastAsia="en-US"/>
              </w:rPr>
              <w:t>M</w:t>
            </w:r>
          </w:p>
        </w:tc>
        <w:tc>
          <w:tcPr>
            <w:tcW w:w="1558" w:type="dxa"/>
            <w:gridSpan w:val="4"/>
            <w:tcBorders>
              <w:top w:val="single" w:sz="4" w:space="0" w:color="auto"/>
              <w:left w:val="single" w:sz="4" w:space="0" w:color="auto"/>
              <w:bottom w:val="single" w:sz="4" w:space="0" w:color="auto"/>
              <w:right w:val="single" w:sz="4" w:space="0" w:color="auto"/>
            </w:tcBorders>
          </w:tcPr>
          <w:p w14:paraId="78D72E6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4"/>
            <w:tcBorders>
              <w:top w:val="single" w:sz="4" w:space="0" w:color="auto"/>
              <w:left w:val="single" w:sz="4" w:space="0" w:color="auto"/>
              <w:bottom w:val="single" w:sz="4" w:space="0" w:color="auto"/>
              <w:right w:val="single" w:sz="4" w:space="0" w:color="auto"/>
            </w:tcBorders>
            <w:hideMark/>
          </w:tcPr>
          <w:p w14:paraId="721C909D" w14:textId="77777777" w:rsidR="007F4004" w:rsidRPr="005B00C6" w:rsidRDefault="007F4004">
            <w:pPr>
              <w:pStyle w:val="TAH"/>
              <w:rPr>
                <w:lang w:eastAsia="en-US"/>
              </w:rPr>
            </w:pPr>
            <w:r w:rsidRPr="005B00C6">
              <w:rPr>
                <w:lang w:eastAsia="en-US"/>
              </w:rPr>
              <w:t>Comments</w:t>
            </w:r>
          </w:p>
        </w:tc>
      </w:tr>
      <w:tr w:rsidR="007F4004" w:rsidRPr="005B00C6" w14:paraId="5FA5E52C" w14:textId="77777777" w:rsidTr="00205645">
        <w:trPr>
          <w:gridAfter w:val="3"/>
          <w:wAfter w:w="112" w:type="dxa"/>
          <w:cantSplit/>
          <w:trHeight w:val="414"/>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031F0588" w14:textId="77777777" w:rsidR="007F4004" w:rsidRPr="005B00C6" w:rsidRDefault="007F4004">
            <w:pPr>
              <w:pStyle w:val="TAC"/>
              <w:rPr>
                <w:lang w:eastAsia="en-US"/>
              </w:rPr>
            </w:pPr>
            <w:r w:rsidRPr="005B00C6">
              <w:rPr>
                <w:lang w:eastAsia="en-US"/>
              </w:rPr>
              <w:t>1</w:t>
            </w:r>
          </w:p>
        </w:tc>
        <w:tc>
          <w:tcPr>
            <w:tcW w:w="3542" w:type="dxa"/>
            <w:gridSpan w:val="4"/>
            <w:tcBorders>
              <w:top w:val="single" w:sz="6" w:space="0" w:color="auto"/>
              <w:left w:val="single" w:sz="4" w:space="0" w:color="auto"/>
              <w:bottom w:val="single" w:sz="6" w:space="0" w:color="auto"/>
              <w:right w:val="single" w:sz="6" w:space="0" w:color="auto"/>
            </w:tcBorders>
            <w:hideMark/>
          </w:tcPr>
          <w:p w14:paraId="5823DB04"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measurements and events A triggered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72961386" w14:textId="77777777" w:rsidR="007F4004" w:rsidRPr="005B00C6" w:rsidRDefault="007F4004">
            <w:pPr>
              <w:pStyle w:val="TAL"/>
              <w:rPr>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0278022E" w14:textId="77777777" w:rsidR="007F4004" w:rsidRPr="005B00C6" w:rsidRDefault="007F4004">
            <w:pPr>
              <w:pStyle w:val="TAL"/>
              <w:rPr>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0F853FC" w14:textId="77777777" w:rsidR="007F4004" w:rsidRPr="005B00C6" w:rsidRDefault="007F4004">
            <w:pPr>
              <w:pStyle w:val="TAL"/>
              <w:rPr>
                <w:lang w:eastAsia="en-US"/>
              </w:rPr>
            </w:pPr>
            <w:r w:rsidRPr="005B00C6">
              <w:rPr>
                <w:rFonts w:eastAsia="MS Mincho"/>
                <w:lang w:eastAsia="en-US"/>
              </w:rPr>
              <w:t>pc_</w:t>
            </w:r>
            <w:r w:rsidRPr="005B00C6">
              <w:rPr>
                <w:lang w:eastAsia="en-US"/>
              </w:rPr>
              <w:t>eventA_MeasAndReport</w:t>
            </w:r>
          </w:p>
        </w:tc>
        <w:tc>
          <w:tcPr>
            <w:tcW w:w="709" w:type="dxa"/>
            <w:gridSpan w:val="4"/>
            <w:tcBorders>
              <w:top w:val="single" w:sz="4" w:space="0" w:color="auto"/>
              <w:left w:val="single" w:sz="4" w:space="0" w:color="auto"/>
              <w:bottom w:val="single" w:sz="4" w:space="0" w:color="auto"/>
              <w:right w:val="single" w:sz="4" w:space="0" w:color="auto"/>
            </w:tcBorders>
          </w:tcPr>
          <w:p w14:paraId="61BACA02" w14:textId="77777777" w:rsidR="007F4004" w:rsidRPr="005B00C6" w:rsidRDefault="007F4004">
            <w:pPr>
              <w:pStyle w:val="TAL"/>
              <w:rPr>
                <w:lang w:eastAsia="en-US"/>
              </w:rPr>
            </w:pPr>
            <w:r w:rsidRPr="005B00C6">
              <w:rPr>
                <w:lang w:eastAsia="en-US"/>
              </w:rPr>
              <w:t>Yes</w:t>
            </w:r>
          </w:p>
        </w:tc>
        <w:tc>
          <w:tcPr>
            <w:tcW w:w="1558" w:type="dxa"/>
            <w:gridSpan w:val="4"/>
            <w:tcBorders>
              <w:top w:val="single" w:sz="4" w:space="0" w:color="auto"/>
              <w:left w:val="single" w:sz="4" w:space="0" w:color="auto"/>
              <w:bottom w:val="single" w:sz="4" w:space="0" w:color="auto"/>
              <w:right w:val="single" w:sz="4" w:space="0" w:color="auto"/>
            </w:tcBorders>
          </w:tcPr>
          <w:p w14:paraId="55E488F0"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3B6653B4" w14:textId="77777777" w:rsidR="007F4004" w:rsidRPr="005B00C6" w:rsidRDefault="007F4004">
            <w:pPr>
              <w:pStyle w:val="TAL"/>
              <w:rPr>
                <w:lang w:eastAsia="en-US"/>
              </w:rPr>
            </w:pPr>
          </w:p>
        </w:tc>
      </w:tr>
      <w:tr w:rsidR="007F4004" w:rsidRPr="005B00C6" w14:paraId="224219E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7A55BF71" w14:textId="77777777" w:rsidR="007F4004" w:rsidRPr="005B00C6" w:rsidRDefault="007F4004">
            <w:pPr>
              <w:pStyle w:val="TAC"/>
              <w:rPr>
                <w:lang w:eastAsia="en-US"/>
              </w:rPr>
            </w:pPr>
            <w:r w:rsidRPr="005B00C6">
              <w:rPr>
                <w:lang w:eastAsia="en-US"/>
              </w:rPr>
              <w:t>2</w:t>
            </w:r>
          </w:p>
        </w:tc>
        <w:tc>
          <w:tcPr>
            <w:tcW w:w="3542" w:type="dxa"/>
            <w:gridSpan w:val="4"/>
            <w:tcBorders>
              <w:top w:val="single" w:sz="6" w:space="0" w:color="auto"/>
              <w:left w:val="single" w:sz="4" w:space="0" w:color="auto"/>
              <w:bottom w:val="single" w:sz="6" w:space="0" w:color="auto"/>
              <w:right w:val="single" w:sz="6" w:space="0" w:color="auto"/>
            </w:tcBorders>
            <w:hideMark/>
          </w:tcPr>
          <w:p w14:paraId="469E58EC" w14:textId="77777777" w:rsidR="007F4004" w:rsidRPr="005B00C6" w:rsidRDefault="007F4004">
            <w:pPr>
              <w:pStyle w:val="TAL"/>
              <w:rPr>
                <w:lang w:eastAsia="en-US"/>
              </w:rPr>
            </w:pPr>
            <w:r w:rsidRPr="005B00C6">
              <w:rPr>
                <w:lang w:eastAsia="en-US"/>
              </w:rPr>
              <w:t>Support two independent measurement gap configurations for FR1 and FR2</w:t>
            </w:r>
          </w:p>
        </w:tc>
        <w:tc>
          <w:tcPr>
            <w:tcW w:w="1188" w:type="dxa"/>
            <w:gridSpan w:val="4"/>
            <w:tcBorders>
              <w:top w:val="single" w:sz="6" w:space="0" w:color="auto"/>
              <w:left w:val="single" w:sz="6" w:space="0" w:color="auto"/>
              <w:bottom w:val="single" w:sz="6" w:space="0" w:color="auto"/>
              <w:right w:val="single" w:sz="4" w:space="0" w:color="auto"/>
            </w:tcBorders>
            <w:hideMark/>
          </w:tcPr>
          <w:p w14:paraId="43C62DC6"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24D6EF2E" w14:textId="77777777" w:rsidR="007F4004" w:rsidRPr="005B00C6" w:rsidRDefault="007F4004">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4A280EA" w14:textId="77777777" w:rsidR="007F4004" w:rsidRPr="005B00C6" w:rsidRDefault="007F4004">
            <w:pPr>
              <w:pStyle w:val="TAL"/>
              <w:rPr>
                <w:lang w:eastAsia="en-US"/>
              </w:rPr>
            </w:pPr>
            <w:r w:rsidRPr="005B00C6">
              <w:rPr>
                <w:rFonts w:eastAsia="MS Mincho"/>
                <w:lang w:eastAsia="en-US"/>
              </w:rPr>
              <w:t>pc_i</w:t>
            </w:r>
            <w:r w:rsidRPr="005B00C6">
              <w:rPr>
                <w:lang w:eastAsia="en-US"/>
              </w:rPr>
              <w:t>ndependentGapConfig</w:t>
            </w:r>
          </w:p>
        </w:tc>
        <w:tc>
          <w:tcPr>
            <w:tcW w:w="709" w:type="dxa"/>
            <w:gridSpan w:val="4"/>
            <w:tcBorders>
              <w:top w:val="single" w:sz="4" w:space="0" w:color="auto"/>
              <w:left w:val="single" w:sz="4" w:space="0" w:color="auto"/>
              <w:bottom w:val="single" w:sz="4" w:space="0" w:color="auto"/>
              <w:right w:val="single" w:sz="4" w:space="0" w:color="auto"/>
            </w:tcBorders>
          </w:tcPr>
          <w:p w14:paraId="49387C9B" w14:textId="77777777" w:rsidR="007F4004" w:rsidRPr="005B00C6" w:rsidRDefault="007F4004">
            <w:pPr>
              <w:pStyle w:val="TAL"/>
              <w:rPr>
                <w:lang w:eastAsia="en-US"/>
              </w:rPr>
            </w:pPr>
            <w:r w:rsidRPr="005B00C6">
              <w:rPr>
                <w:lang w:eastAsia="en-US"/>
              </w:rPr>
              <w:t>No</w:t>
            </w:r>
          </w:p>
        </w:tc>
        <w:tc>
          <w:tcPr>
            <w:tcW w:w="1558" w:type="dxa"/>
            <w:gridSpan w:val="4"/>
            <w:tcBorders>
              <w:top w:val="single" w:sz="4" w:space="0" w:color="auto"/>
              <w:left w:val="single" w:sz="4" w:space="0" w:color="auto"/>
              <w:bottom w:val="single" w:sz="4" w:space="0" w:color="auto"/>
              <w:right w:val="single" w:sz="4" w:space="0" w:color="auto"/>
            </w:tcBorders>
          </w:tcPr>
          <w:p w14:paraId="171119DB"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619AE58" w14:textId="77777777" w:rsidR="007F4004" w:rsidRPr="005B00C6" w:rsidRDefault="007F4004">
            <w:pPr>
              <w:pStyle w:val="TAL"/>
              <w:rPr>
                <w:lang w:eastAsia="en-US"/>
              </w:rPr>
            </w:pPr>
          </w:p>
        </w:tc>
      </w:tr>
      <w:tr w:rsidR="007F4004" w:rsidRPr="005B00C6" w14:paraId="0E0D3C3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5CE83B4F" w14:textId="77777777" w:rsidR="007F4004" w:rsidRPr="005B00C6" w:rsidRDefault="007F4004">
            <w:pPr>
              <w:pStyle w:val="TAC"/>
              <w:rPr>
                <w:lang w:eastAsia="en-US"/>
              </w:rPr>
            </w:pPr>
            <w:r w:rsidRPr="005B00C6">
              <w:rPr>
                <w:lang w:eastAsia="en-US"/>
              </w:rPr>
              <w:t>3</w:t>
            </w:r>
          </w:p>
        </w:tc>
        <w:tc>
          <w:tcPr>
            <w:tcW w:w="3542" w:type="dxa"/>
            <w:gridSpan w:val="4"/>
            <w:tcBorders>
              <w:top w:val="single" w:sz="6" w:space="0" w:color="auto"/>
              <w:left w:val="single" w:sz="4" w:space="0" w:color="auto"/>
              <w:bottom w:val="single" w:sz="6" w:space="0" w:color="auto"/>
              <w:right w:val="single" w:sz="6" w:space="0" w:color="auto"/>
            </w:tcBorders>
            <w:hideMark/>
          </w:tcPr>
          <w:p w14:paraId="54382CBA"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intra-frequency and inter-frequency measurements and at least periodical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0A18AC0C"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6F8CFEFB" w14:textId="77777777" w:rsidR="007F4004" w:rsidRPr="005B00C6" w:rsidRDefault="007F4004">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hideMark/>
          </w:tcPr>
          <w:p w14:paraId="0F1ECCFC"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intraAndInterF_MeasAndReport</w:t>
            </w:r>
          </w:p>
        </w:tc>
        <w:tc>
          <w:tcPr>
            <w:tcW w:w="709" w:type="dxa"/>
            <w:gridSpan w:val="4"/>
            <w:tcBorders>
              <w:top w:val="single" w:sz="4" w:space="0" w:color="auto"/>
              <w:left w:val="single" w:sz="4" w:space="0" w:color="auto"/>
              <w:bottom w:val="single" w:sz="4" w:space="0" w:color="auto"/>
              <w:right w:val="single" w:sz="4" w:space="0" w:color="auto"/>
            </w:tcBorders>
          </w:tcPr>
          <w:p w14:paraId="2BAAA54F" w14:textId="77777777" w:rsidR="007F4004" w:rsidRPr="005B00C6" w:rsidRDefault="007F4004">
            <w:pPr>
              <w:pStyle w:val="TAL"/>
              <w:rPr>
                <w:lang w:eastAsia="en-US"/>
              </w:rPr>
            </w:pPr>
            <w:r w:rsidRPr="005B00C6">
              <w:rPr>
                <w:lang w:eastAsia="en-US"/>
              </w:rPr>
              <w:t>Yes</w:t>
            </w:r>
          </w:p>
        </w:tc>
        <w:tc>
          <w:tcPr>
            <w:tcW w:w="1558" w:type="dxa"/>
            <w:gridSpan w:val="4"/>
            <w:tcBorders>
              <w:top w:val="single" w:sz="4" w:space="0" w:color="auto"/>
              <w:left w:val="single" w:sz="4" w:space="0" w:color="auto"/>
              <w:bottom w:val="single" w:sz="4" w:space="0" w:color="auto"/>
              <w:right w:val="single" w:sz="4" w:space="0" w:color="auto"/>
            </w:tcBorders>
          </w:tcPr>
          <w:p w14:paraId="4C947F4C"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77E457E7" w14:textId="77777777" w:rsidR="007F4004" w:rsidRPr="005B00C6" w:rsidRDefault="007F4004">
            <w:pPr>
              <w:pStyle w:val="TAL"/>
              <w:rPr>
                <w:lang w:eastAsia="en-US"/>
              </w:rPr>
            </w:pPr>
          </w:p>
        </w:tc>
      </w:tr>
      <w:tr w:rsidR="007F4004" w:rsidRPr="005B00C6" w14:paraId="5865427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CCB06A2" w14:textId="77777777" w:rsidR="007F4004" w:rsidRPr="005B00C6" w:rsidRDefault="007F4004" w:rsidP="001C39BC">
            <w:pPr>
              <w:pStyle w:val="TAC"/>
              <w:rPr>
                <w:lang w:eastAsia="en-US"/>
              </w:rPr>
            </w:pPr>
            <w:r w:rsidRPr="005B00C6">
              <w:rPr>
                <w:lang w:eastAsia="en-US"/>
              </w:rPr>
              <w:t>4</w:t>
            </w:r>
          </w:p>
        </w:tc>
        <w:tc>
          <w:tcPr>
            <w:tcW w:w="3542" w:type="dxa"/>
            <w:gridSpan w:val="4"/>
            <w:tcBorders>
              <w:top w:val="single" w:sz="6" w:space="0" w:color="auto"/>
              <w:left w:val="single" w:sz="4" w:space="0" w:color="auto"/>
              <w:bottom w:val="single" w:sz="6" w:space="0" w:color="auto"/>
              <w:right w:val="single" w:sz="6" w:space="0" w:color="auto"/>
            </w:tcBorders>
          </w:tcPr>
          <w:p w14:paraId="03CA3EBC" w14:textId="77777777" w:rsidR="007F4004" w:rsidRPr="005B00C6" w:rsidRDefault="007F4004" w:rsidP="001C39BC">
            <w:pPr>
              <w:pStyle w:val="TAL"/>
              <w:rPr>
                <w:lang w:eastAsia="en-US"/>
              </w:rPr>
            </w:pPr>
            <w:r w:rsidRPr="005B00C6">
              <w:rPr>
                <w:lang w:eastAsia="en-US"/>
              </w:rPr>
              <w:t xml:space="preserve">Support </w:t>
            </w:r>
            <w:r w:rsidRPr="005B00C6">
              <w:rPr>
                <w:rFonts w:eastAsia="MS PGothic" w:cs="Arial"/>
                <w:szCs w:val="18"/>
                <w:lang w:eastAsia="en-US"/>
              </w:rPr>
              <w:t>CSI-RSRP and CSI-RSRQ measurement as specified in TS38.215 [21], where CSI-RS resource is configured with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00D56986" w14:textId="77777777" w:rsidR="007F4004" w:rsidRPr="005B00C6" w:rsidRDefault="007F4004" w:rsidP="001C39BC">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63DE823" w14:textId="77777777" w:rsidR="007F4004" w:rsidRPr="005B00C6" w:rsidRDefault="007F4004" w:rsidP="001C39BC">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FF51DE" w14:textId="77777777" w:rsidR="007F4004" w:rsidRPr="005B00C6" w:rsidRDefault="007F4004" w:rsidP="001C39BC">
            <w:pPr>
              <w:pStyle w:val="TAL"/>
              <w:rPr>
                <w:bCs/>
                <w:i/>
                <w:iCs/>
                <w:lang w:eastAsia="en-US"/>
              </w:rPr>
            </w:pPr>
            <w:r w:rsidRPr="005B00C6">
              <w:rPr>
                <w:rFonts w:eastAsia="MS Mincho"/>
                <w:lang w:eastAsia="en-US"/>
              </w:rPr>
              <w:t>pc_</w:t>
            </w:r>
            <w:r w:rsidRPr="005B00C6">
              <w:rPr>
                <w:bCs/>
                <w:iCs/>
                <w:lang w:eastAsia="en-US"/>
              </w:rPr>
              <w:t>csi_RSRP_AndRSRQ_MeasWithSSB</w:t>
            </w:r>
          </w:p>
        </w:tc>
        <w:tc>
          <w:tcPr>
            <w:tcW w:w="709" w:type="dxa"/>
            <w:gridSpan w:val="4"/>
            <w:tcBorders>
              <w:top w:val="single" w:sz="4" w:space="0" w:color="auto"/>
              <w:left w:val="single" w:sz="4" w:space="0" w:color="auto"/>
              <w:bottom w:val="single" w:sz="4" w:space="0" w:color="auto"/>
              <w:right w:val="single" w:sz="4" w:space="0" w:color="auto"/>
            </w:tcBorders>
          </w:tcPr>
          <w:p w14:paraId="60F49E1B" w14:textId="77777777" w:rsidR="007F4004" w:rsidRPr="005B00C6" w:rsidRDefault="007F4004" w:rsidP="001C39BC">
            <w:pPr>
              <w:pStyle w:val="TAL"/>
              <w:rPr>
                <w:lang w:eastAsia="en-US"/>
              </w:rPr>
            </w:pPr>
            <w:r w:rsidRPr="005B00C6">
              <w:rPr>
                <w:lang w:eastAsia="en-US"/>
              </w:rPr>
              <w:t>No</w:t>
            </w:r>
          </w:p>
        </w:tc>
        <w:tc>
          <w:tcPr>
            <w:tcW w:w="1558" w:type="dxa"/>
            <w:gridSpan w:val="4"/>
            <w:tcBorders>
              <w:top w:val="single" w:sz="4" w:space="0" w:color="auto"/>
              <w:left w:val="single" w:sz="4" w:space="0" w:color="auto"/>
              <w:bottom w:val="single" w:sz="4" w:space="0" w:color="auto"/>
              <w:right w:val="single" w:sz="4" w:space="0" w:color="auto"/>
            </w:tcBorders>
          </w:tcPr>
          <w:p w14:paraId="23625BE9" w14:textId="77777777" w:rsidR="007F4004" w:rsidRPr="005B00C6" w:rsidRDefault="007F4004" w:rsidP="001C39BC">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F6CB4EB" w14:textId="77777777" w:rsidR="007F4004" w:rsidRPr="005B00C6" w:rsidRDefault="007F4004" w:rsidP="001C39BC">
            <w:pPr>
              <w:pStyle w:val="TAL"/>
              <w:rPr>
                <w:lang w:eastAsia="en-US"/>
              </w:rPr>
            </w:pPr>
          </w:p>
        </w:tc>
      </w:tr>
      <w:tr w:rsidR="00A730D4" w:rsidRPr="005B00C6" w14:paraId="38CEE23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FB461D8" w14:textId="77777777" w:rsidR="00A730D4" w:rsidRPr="005B00C6" w:rsidRDefault="00A730D4" w:rsidP="00617EA3">
            <w:pPr>
              <w:pStyle w:val="TAC"/>
              <w:rPr>
                <w:rFonts w:eastAsia="SimSun"/>
                <w:lang w:eastAsia="zh-CN"/>
              </w:rPr>
            </w:pPr>
            <w:r w:rsidRPr="005B00C6">
              <w:rPr>
                <w:rFonts w:eastAsia="SimSun"/>
                <w:lang w:eastAsia="zh-CN"/>
              </w:rPr>
              <w:t>5</w:t>
            </w:r>
          </w:p>
        </w:tc>
        <w:tc>
          <w:tcPr>
            <w:tcW w:w="3542" w:type="dxa"/>
            <w:gridSpan w:val="4"/>
            <w:tcBorders>
              <w:top w:val="single" w:sz="6" w:space="0" w:color="auto"/>
              <w:left w:val="single" w:sz="4" w:space="0" w:color="auto"/>
              <w:bottom w:val="single" w:sz="6" w:space="0" w:color="auto"/>
              <w:right w:val="single" w:sz="6" w:space="0" w:color="auto"/>
            </w:tcBorders>
          </w:tcPr>
          <w:p w14:paraId="061A6A4C" w14:textId="77777777" w:rsidR="00A730D4" w:rsidRPr="005B00C6" w:rsidRDefault="00A730D4" w:rsidP="00617EA3">
            <w:pPr>
              <w:pStyle w:val="TAL"/>
              <w:rPr>
                <w:lang w:eastAsia="en-US"/>
              </w:rPr>
            </w:pPr>
            <w:r w:rsidRPr="005B00C6">
              <w:rPr>
                <w:lang w:eastAsia="en-US"/>
              </w:rPr>
              <w:t>Support inter-RAT E-UTRA</w:t>
            </w:r>
            <w:r w:rsidRPr="005B00C6">
              <w:rPr>
                <w:rFonts w:cs="Arial"/>
                <w:bCs/>
                <w:iCs/>
                <w:szCs w:val="18"/>
                <w:lang w:eastAsia="en-US"/>
              </w:rPr>
              <w:t xml:space="preserve"> measurements and events B triggered reporting</w:t>
            </w:r>
          </w:p>
        </w:tc>
        <w:tc>
          <w:tcPr>
            <w:tcW w:w="1188" w:type="dxa"/>
            <w:gridSpan w:val="4"/>
            <w:tcBorders>
              <w:top w:val="single" w:sz="6" w:space="0" w:color="auto"/>
              <w:left w:val="single" w:sz="6" w:space="0" w:color="auto"/>
              <w:bottom w:val="single" w:sz="6" w:space="0" w:color="auto"/>
              <w:right w:val="single" w:sz="4" w:space="0" w:color="auto"/>
            </w:tcBorders>
          </w:tcPr>
          <w:p w14:paraId="3E6C9C62"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7B82CF9"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A23057" w14:textId="77777777" w:rsidR="00A730D4" w:rsidRPr="005B00C6" w:rsidRDefault="00A730D4" w:rsidP="00617EA3">
            <w:pPr>
              <w:pStyle w:val="TAL"/>
              <w:rPr>
                <w:rFonts w:eastAsia="MS Mincho"/>
                <w:lang w:eastAsia="en-US"/>
              </w:rPr>
            </w:pPr>
            <w:r w:rsidRPr="005B00C6">
              <w:rPr>
                <w:rFonts w:eastAsia="MS Mincho"/>
                <w:lang w:eastAsia="en-US"/>
              </w:rPr>
              <w:t>pc_</w:t>
            </w:r>
            <w:r w:rsidRPr="005B00C6">
              <w:rPr>
                <w:lang w:eastAsia="en-US"/>
              </w:rPr>
              <w:t>eventB_MeasAndReport</w:t>
            </w:r>
          </w:p>
        </w:tc>
        <w:tc>
          <w:tcPr>
            <w:tcW w:w="709" w:type="dxa"/>
            <w:gridSpan w:val="4"/>
            <w:tcBorders>
              <w:top w:val="single" w:sz="4" w:space="0" w:color="auto"/>
              <w:left w:val="single" w:sz="4" w:space="0" w:color="auto"/>
              <w:bottom w:val="single" w:sz="4" w:space="0" w:color="auto"/>
              <w:right w:val="single" w:sz="4" w:space="0" w:color="auto"/>
            </w:tcBorders>
          </w:tcPr>
          <w:p w14:paraId="2C2531F4" w14:textId="77777777" w:rsidR="00A730D4" w:rsidRPr="005B00C6" w:rsidRDefault="00A730D4" w:rsidP="00617EA3">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9FA27E5" w14:textId="77777777" w:rsidR="00A730D4" w:rsidRPr="005B00C6" w:rsidRDefault="00A730D4" w:rsidP="00617EA3">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7CD95640" w14:textId="77777777" w:rsidR="00A730D4" w:rsidRPr="005B00C6" w:rsidRDefault="00A730D4" w:rsidP="00617EA3">
            <w:pPr>
              <w:pStyle w:val="TAL"/>
              <w:rPr>
                <w:lang w:eastAsia="en-US"/>
              </w:rPr>
            </w:pPr>
          </w:p>
        </w:tc>
      </w:tr>
      <w:tr w:rsidR="00A730D4" w:rsidRPr="005B00C6" w14:paraId="2ABAD70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3C83EE6" w14:textId="77777777" w:rsidR="00A730D4" w:rsidRPr="005B00C6" w:rsidRDefault="00A730D4" w:rsidP="00617EA3">
            <w:pPr>
              <w:pStyle w:val="TAC"/>
              <w:rPr>
                <w:rFonts w:eastAsia="SimSun"/>
                <w:lang w:eastAsia="zh-CN"/>
              </w:rPr>
            </w:pPr>
            <w:r w:rsidRPr="005B00C6">
              <w:rPr>
                <w:rFonts w:eastAsia="SimSun"/>
                <w:lang w:eastAsia="zh-CN"/>
              </w:rPr>
              <w:t>6</w:t>
            </w:r>
          </w:p>
        </w:tc>
        <w:tc>
          <w:tcPr>
            <w:tcW w:w="3542" w:type="dxa"/>
            <w:gridSpan w:val="4"/>
            <w:tcBorders>
              <w:top w:val="single" w:sz="6" w:space="0" w:color="auto"/>
              <w:left w:val="single" w:sz="4" w:space="0" w:color="auto"/>
              <w:bottom w:val="single" w:sz="6" w:space="0" w:color="auto"/>
              <w:right w:val="single" w:sz="6" w:space="0" w:color="auto"/>
            </w:tcBorders>
          </w:tcPr>
          <w:p w14:paraId="6421FA3C" w14:textId="77777777" w:rsidR="00A730D4" w:rsidRPr="005B00C6" w:rsidRDefault="00A730D4" w:rsidP="00617EA3">
            <w:pPr>
              <w:pStyle w:val="TAL"/>
              <w:rPr>
                <w:rFonts w:eastAsia="SimSun"/>
                <w:lang w:eastAsia="zh-CN"/>
              </w:rPr>
            </w:pPr>
            <w:r w:rsidRPr="005B00C6">
              <w:rPr>
                <w:rFonts w:eastAsia="SimSun"/>
                <w:lang w:eastAsia="zh-CN"/>
              </w:rPr>
              <w:t xml:space="preserve">Support SS-SINR measurents </w:t>
            </w:r>
          </w:p>
        </w:tc>
        <w:tc>
          <w:tcPr>
            <w:tcW w:w="1188" w:type="dxa"/>
            <w:gridSpan w:val="4"/>
            <w:tcBorders>
              <w:top w:val="single" w:sz="6" w:space="0" w:color="auto"/>
              <w:left w:val="single" w:sz="6" w:space="0" w:color="auto"/>
              <w:bottom w:val="single" w:sz="6" w:space="0" w:color="auto"/>
              <w:right w:val="single" w:sz="4" w:space="0" w:color="auto"/>
            </w:tcBorders>
          </w:tcPr>
          <w:p w14:paraId="0689B33B"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AD9355"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CFA06DB" w14:textId="77777777" w:rsidR="00A730D4" w:rsidRPr="005B00C6" w:rsidRDefault="00A730D4" w:rsidP="00617EA3">
            <w:pPr>
              <w:pStyle w:val="TAL"/>
              <w:rPr>
                <w:rFonts w:eastAsia="SimSun"/>
                <w:lang w:eastAsia="zh-CN"/>
              </w:rPr>
            </w:pPr>
            <w:r w:rsidRPr="005B00C6">
              <w:rPr>
                <w:rFonts w:eastAsia="SimSun"/>
                <w:lang w:eastAsia="zh-CN"/>
              </w:rPr>
              <w:t>pc_ss_SINR_Meas</w:t>
            </w:r>
          </w:p>
        </w:tc>
        <w:tc>
          <w:tcPr>
            <w:tcW w:w="709" w:type="dxa"/>
            <w:gridSpan w:val="4"/>
            <w:tcBorders>
              <w:top w:val="single" w:sz="4" w:space="0" w:color="auto"/>
              <w:left w:val="single" w:sz="4" w:space="0" w:color="auto"/>
              <w:bottom w:val="single" w:sz="4" w:space="0" w:color="auto"/>
              <w:right w:val="single" w:sz="4" w:space="0" w:color="auto"/>
            </w:tcBorders>
          </w:tcPr>
          <w:p w14:paraId="1EE5FDD1" w14:textId="77777777" w:rsidR="00A730D4" w:rsidRPr="005B00C6" w:rsidRDefault="00A730D4" w:rsidP="00617EA3">
            <w:pPr>
              <w:pStyle w:val="TAL"/>
              <w:rPr>
                <w:rFonts w:eastAsia="SimSun"/>
                <w:lang w:eastAsia="zh-CN"/>
              </w:rPr>
            </w:pPr>
            <w:r w:rsidRPr="005B00C6">
              <w:rPr>
                <w:rFonts w:eastAsia="SimSun"/>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846F0F2" w14:textId="77777777" w:rsidR="00A730D4" w:rsidRPr="005B00C6" w:rsidRDefault="00A730D4" w:rsidP="00617EA3">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549672B1" w14:textId="77777777" w:rsidR="00A730D4" w:rsidRPr="005B00C6" w:rsidRDefault="00A730D4" w:rsidP="00617EA3">
            <w:pPr>
              <w:pStyle w:val="TAL"/>
              <w:rPr>
                <w:lang w:eastAsia="en-US"/>
              </w:rPr>
            </w:pPr>
          </w:p>
        </w:tc>
      </w:tr>
      <w:tr w:rsidR="001D17E4" w:rsidRPr="005B00C6" w14:paraId="5991E10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CD80281" w14:textId="77777777" w:rsidR="001D17E4" w:rsidRPr="005B00C6" w:rsidRDefault="001D17E4" w:rsidP="001D17E4">
            <w:pPr>
              <w:pStyle w:val="TAC"/>
              <w:rPr>
                <w:rFonts w:eastAsia="SimSun"/>
                <w:lang w:eastAsia="zh-CN"/>
              </w:rPr>
            </w:pPr>
            <w:r w:rsidRPr="005B00C6">
              <w:rPr>
                <w:rFonts w:eastAsia="SimSun"/>
                <w:lang w:eastAsia="zh-CN"/>
              </w:rPr>
              <w:t>7</w:t>
            </w:r>
          </w:p>
        </w:tc>
        <w:tc>
          <w:tcPr>
            <w:tcW w:w="3542" w:type="dxa"/>
            <w:gridSpan w:val="4"/>
            <w:tcBorders>
              <w:top w:val="single" w:sz="6" w:space="0" w:color="auto"/>
              <w:left w:val="single" w:sz="4" w:space="0" w:color="auto"/>
              <w:bottom w:val="single" w:sz="6" w:space="0" w:color="auto"/>
              <w:right w:val="single" w:sz="6" w:space="0" w:color="auto"/>
            </w:tcBorders>
          </w:tcPr>
          <w:p w14:paraId="65E4FC55" w14:textId="77777777" w:rsidR="001D17E4" w:rsidRPr="005B00C6" w:rsidRDefault="001D17E4" w:rsidP="001D17E4">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1CB1312E"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4B8858E"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5E87C3E" w14:textId="77777777" w:rsidR="001D17E4" w:rsidRPr="005B00C6" w:rsidRDefault="001D17E4" w:rsidP="001D17E4">
            <w:pPr>
              <w:pStyle w:val="TAL"/>
              <w:rPr>
                <w:b/>
                <w:i/>
              </w:rPr>
            </w:pPr>
            <w:r w:rsidRPr="005B00C6">
              <w:rPr>
                <w:rFonts w:eastAsia="SimSun"/>
                <w:lang w:eastAsia="zh-CN"/>
              </w:rPr>
              <w:t>pc_</w:t>
            </w:r>
            <w:r w:rsidRPr="005B00C6">
              <w:t>eutra_CGI_Reporting</w:t>
            </w:r>
          </w:p>
        </w:tc>
        <w:tc>
          <w:tcPr>
            <w:tcW w:w="709" w:type="dxa"/>
            <w:gridSpan w:val="4"/>
            <w:tcBorders>
              <w:top w:val="single" w:sz="4" w:space="0" w:color="auto"/>
              <w:left w:val="single" w:sz="4" w:space="0" w:color="auto"/>
              <w:bottom w:val="single" w:sz="4" w:space="0" w:color="auto"/>
              <w:right w:val="single" w:sz="4" w:space="0" w:color="auto"/>
            </w:tcBorders>
          </w:tcPr>
          <w:p w14:paraId="02F3205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442C0D22"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6900AA4B" w14:textId="77777777" w:rsidR="001D17E4" w:rsidRPr="005B00C6" w:rsidRDefault="001D17E4" w:rsidP="001D17E4">
            <w:pPr>
              <w:pStyle w:val="TAL"/>
              <w:rPr>
                <w:lang w:eastAsia="en-US"/>
              </w:rPr>
            </w:pPr>
          </w:p>
        </w:tc>
      </w:tr>
      <w:tr w:rsidR="001D17E4" w:rsidRPr="005B00C6" w14:paraId="6A21871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C72A4F4" w14:textId="77777777" w:rsidR="001D17E4" w:rsidRPr="005B00C6" w:rsidRDefault="001D17E4" w:rsidP="001D17E4">
            <w:pPr>
              <w:pStyle w:val="TAC"/>
              <w:rPr>
                <w:rFonts w:eastAsia="SimSun"/>
                <w:lang w:eastAsia="zh-CN"/>
              </w:rPr>
            </w:pPr>
            <w:r w:rsidRPr="005B00C6">
              <w:rPr>
                <w:rFonts w:eastAsia="SimSun"/>
                <w:lang w:eastAsia="zh-CN"/>
              </w:rPr>
              <w:t>8</w:t>
            </w:r>
          </w:p>
        </w:tc>
        <w:tc>
          <w:tcPr>
            <w:tcW w:w="3542" w:type="dxa"/>
            <w:gridSpan w:val="4"/>
            <w:tcBorders>
              <w:top w:val="single" w:sz="6" w:space="0" w:color="auto"/>
              <w:left w:val="single" w:sz="4" w:space="0" w:color="auto"/>
              <w:bottom w:val="single" w:sz="6" w:space="0" w:color="auto"/>
              <w:right w:val="single" w:sz="6" w:space="0" w:color="auto"/>
            </w:tcBorders>
          </w:tcPr>
          <w:p w14:paraId="652F158E"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5A5ADE8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1790C5"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219CA75" w14:textId="77777777" w:rsidR="001D17E4" w:rsidRPr="005B00C6" w:rsidRDefault="001D17E4" w:rsidP="001D17E4">
            <w:pPr>
              <w:pStyle w:val="TAL"/>
              <w:rPr>
                <w:b/>
                <w:i/>
              </w:rPr>
            </w:pPr>
            <w:r w:rsidRPr="005B00C6">
              <w:rPr>
                <w:rFonts w:eastAsia="SimSun"/>
                <w:lang w:eastAsia="zh-CN"/>
              </w:rPr>
              <w:t>pc_</w:t>
            </w:r>
            <w:r w:rsidRPr="005B00C6">
              <w:t>nr_CGI_Reporting</w:t>
            </w:r>
          </w:p>
        </w:tc>
        <w:tc>
          <w:tcPr>
            <w:tcW w:w="709" w:type="dxa"/>
            <w:gridSpan w:val="4"/>
            <w:tcBorders>
              <w:top w:val="single" w:sz="4" w:space="0" w:color="auto"/>
              <w:left w:val="single" w:sz="4" w:space="0" w:color="auto"/>
              <w:bottom w:val="single" w:sz="4" w:space="0" w:color="auto"/>
              <w:right w:val="single" w:sz="4" w:space="0" w:color="auto"/>
            </w:tcBorders>
          </w:tcPr>
          <w:p w14:paraId="3278ABC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5A62600F"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B0C18D6" w14:textId="77777777" w:rsidR="001D17E4" w:rsidRPr="005B00C6" w:rsidRDefault="001D17E4" w:rsidP="001D17E4">
            <w:pPr>
              <w:pStyle w:val="TAL"/>
              <w:rPr>
                <w:lang w:eastAsia="en-US"/>
              </w:rPr>
            </w:pPr>
          </w:p>
        </w:tc>
      </w:tr>
      <w:tr w:rsidR="001D17E4" w:rsidRPr="005B00C6" w14:paraId="238F27C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490DF2" w14:textId="77777777" w:rsidR="001D17E4" w:rsidRPr="005B00C6" w:rsidRDefault="001D17E4" w:rsidP="001D17E4">
            <w:pPr>
              <w:pStyle w:val="TAC"/>
              <w:rPr>
                <w:rFonts w:eastAsia="SimSun"/>
                <w:lang w:eastAsia="zh-CN"/>
              </w:rPr>
            </w:pPr>
            <w:r w:rsidRPr="005B00C6">
              <w:rPr>
                <w:rFonts w:eastAsia="SimSun"/>
                <w:lang w:eastAsia="zh-CN"/>
              </w:rPr>
              <w:t>9</w:t>
            </w:r>
          </w:p>
        </w:tc>
        <w:tc>
          <w:tcPr>
            <w:tcW w:w="3542" w:type="dxa"/>
            <w:gridSpan w:val="4"/>
            <w:tcBorders>
              <w:top w:val="single" w:sz="6" w:space="0" w:color="auto"/>
              <w:left w:val="single" w:sz="4" w:space="0" w:color="auto"/>
              <w:bottom w:val="single" w:sz="6" w:space="0" w:color="auto"/>
              <w:right w:val="single" w:sz="6" w:space="0" w:color="auto"/>
            </w:tcBorders>
          </w:tcPr>
          <w:p w14:paraId="44A8CF69"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1B29C87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CFC1E20"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1C817F" w14:textId="77777777" w:rsidR="001D17E4" w:rsidRPr="005B00C6" w:rsidRDefault="001D17E4" w:rsidP="001D17E4">
            <w:pPr>
              <w:pStyle w:val="TAL"/>
              <w:rPr>
                <w:b/>
                <w:i/>
              </w:rPr>
            </w:pPr>
            <w:r w:rsidRPr="005B00C6">
              <w:rPr>
                <w:rFonts w:eastAsia="SimSun"/>
                <w:lang w:eastAsia="zh-CN"/>
              </w:rPr>
              <w:t>pc_</w:t>
            </w:r>
            <w:r w:rsidRPr="005B00C6">
              <w:t>nr_CGI_Reporting_ENDC</w:t>
            </w:r>
          </w:p>
        </w:tc>
        <w:tc>
          <w:tcPr>
            <w:tcW w:w="709" w:type="dxa"/>
            <w:gridSpan w:val="4"/>
            <w:tcBorders>
              <w:top w:val="single" w:sz="4" w:space="0" w:color="auto"/>
              <w:left w:val="single" w:sz="4" w:space="0" w:color="auto"/>
              <w:bottom w:val="single" w:sz="4" w:space="0" w:color="auto"/>
              <w:right w:val="single" w:sz="4" w:space="0" w:color="auto"/>
            </w:tcBorders>
          </w:tcPr>
          <w:p w14:paraId="63A0D71A"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C68E4DA"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4F2041F5" w14:textId="77777777" w:rsidR="001D17E4" w:rsidRPr="005B00C6" w:rsidRDefault="001D17E4" w:rsidP="001D17E4">
            <w:pPr>
              <w:pStyle w:val="TAL"/>
              <w:rPr>
                <w:lang w:eastAsia="en-US"/>
              </w:rPr>
            </w:pPr>
          </w:p>
        </w:tc>
      </w:tr>
      <w:tr w:rsidR="00BF7846" w:rsidRPr="005B00C6" w14:paraId="7062878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5F5B39E" w14:textId="77777777" w:rsidR="00BF7846" w:rsidRPr="005B00C6" w:rsidRDefault="00BF7846" w:rsidP="001F77D3">
            <w:pPr>
              <w:pStyle w:val="TAC"/>
              <w:rPr>
                <w:lang w:eastAsia="zh-CN"/>
              </w:rPr>
            </w:pPr>
            <w:r w:rsidRPr="005B00C6">
              <w:rPr>
                <w:lang w:eastAsia="zh-CN"/>
              </w:rPr>
              <w:t>10</w:t>
            </w:r>
          </w:p>
        </w:tc>
        <w:tc>
          <w:tcPr>
            <w:tcW w:w="3542" w:type="dxa"/>
            <w:gridSpan w:val="4"/>
            <w:tcBorders>
              <w:top w:val="single" w:sz="6" w:space="0" w:color="auto"/>
              <w:left w:val="single" w:sz="4" w:space="0" w:color="auto"/>
              <w:bottom w:val="single" w:sz="6" w:space="0" w:color="auto"/>
              <w:right w:val="single" w:sz="6" w:space="0" w:color="auto"/>
            </w:tcBorders>
          </w:tcPr>
          <w:p w14:paraId="7DF88252" w14:textId="77777777" w:rsidR="00BF7846" w:rsidRPr="005B00C6" w:rsidRDefault="00BF7846" w:rsidP="001F77D3">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1AC8065"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1C67F3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70BBA6D" w14:textId="77777777" w:rsidR="00BF7846" w:rsidRPr="005B00C6" w:rsidRDefault="00BF7846" w:rsidP="001F77D3">
            <w:pPr>
              <w:pStyle w:val="TAL"/>
              <w:rPr>
                <w:lang w:eastAsia="zh-CN"/>
              </w:rPr>
            </w:pPr>
            <w:r w:rsidRPr="005B00C6">
              <w:rPr>
                <w:lang w:eastAsia="zh-CN"/>
              </w:rPr>
              <w:t>pc_gp2_gp3_en_dc</w:t>
            </w:r>
          </w:p>
        </w:tc>
        <w:tc>
          <w:tcPr>
            <w:tcW w:w="709" w:type="dxa"/>
            <w:gridSpan w:val="4"/>
            <w:tcBorders>
              <w:top w:val="single" w:sz="4" w:space="0" w:color="auto"/>
              <w:left w:val="single" w:sz="4" w:space="0" w:color="auto"/>
              <w:bottom w:val="single" w:sz="4" w:space="0" w:color="auto"/>
              <w:right w:val="single" w:sz="4" w:space="0" w:color="auto"/>
            </w:tcBorders>
          </w:tcPr>
          <w:p w14:paraId="67FB9FB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B2B318E"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318FB04" w14:textId="77777777" w:rsidR="00BF7846" w:rsidRPr="005B00C6" w:rsidRDefault="00BF7846" w:rsidP="001F77D3">
            <w:pPr>
              <w:pStyle w:val="TAL"/>
            </w:pPr>
          </w:p>
        </w:tc>
      </w:tr>
      <w:tr w:rsidR="00BF7846" w:rsidRPr="005B00C6" w14:paraId="056554F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EF6B718" w14:textId="77777777" w:rsidR="00BF7846" w:rsidRPr="005B00C6" w:rsidRDefault="00BF7846" w:rsidP="001F77D3">
            <w:pPr>
              <w:pStyle w:val="TAC"/>
              <w:rPr>
                <w:lang w:eastAsia="zh-CN"/>
              </w:rPr>
            </w:pPr>
            <w:r w:rsidRPr="005B00C6">
              <w:rPr>
                <w:lang w:eastAsia="zh-CN"/>
              </w:rPr>
              <w:t>11</w:t>
            </w:r>
          </w:p>
        </w:tc>
        <w:tc>
          <w:tcPr>
            <w:tcW w:w="3542" w:type="dxa"/>
            <w:gridSpan w:val="4"/>
            <w:tcBorders>
              <w:top w:val="single" w:sz="6" w:space="0" w:color="auto"/>
              <w:left w:val="single" w:sz="4" w:space="0" w:color="auto"/>
              <w:bottom w:val="single" w:sz="6" w:space="0" w:color="auto"/>
              <w:right w:val="single" w:sz="6" w:space="0" w:color="auto"/>
            </w:tcBorders>
          </w:tcPr>
          <w:p w14:paraId="29DAC4CC" w14:textId="77777777" w:rsidR="00BF7846" w:rsidRPr="005B00C6" w:rsidRDefault="00BF7846" w:rsidP="001F77D3">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8BC9EF9" w14:textId="77777777" w:rsidR="00BF7846" w:rsidRPr="005B00C6" w:rsidRDefault="00BF7846" w:rsidP="001F77D3">
            <w:pPr>
              <w:pStyle w:val="TAL"/>
              <w:rPr>
                <w:rFonts w:eastAsia="MS Mincho"/>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72BA0A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FBE2917" w14:textId="77777777" w:rsidR="00BF7846" w:rsidRPr="005B00C6" w:rsidRDefault="00BF7846" w:rsidP="001F77D3">
            <w:pPr>
              <w:pStyle w:val="TAL"/>
              <w:rPr>
                <w:lang w:eastAsia="zh-CN"/>
              </w:rPr>
            </w:pPr>
            <w:r w:rsidRPr="005B00C6">
              <w:rPr>
                <w:lang w:eastAsia="zh-CN"/>
              </w:rPr>
              <w:t>pc_gp4_en_dc</w:t>
            </w:r>
          </w:p>
        </w:tc>
        <w:tc>
          <w:tcPr>
            <w:tcW w:w="709" w:type="dxa"/>
            <w:gridSpan w:val="4"/>
            <w:tcBorders>
              <w:top w:val="single" w:sz="4" w:space="0" w:color="auto"/>
              <w:left w:val="single" w:sz="4" w:space="0" w:color="auto"/>
              <w:bottom w:val="single" w:sz="4" w:space="0" w:color="auto"/>
              <w:right w:val="single" w:sz="4" w:space="0" w:color="auto"/>
            </w:tcBorders>
          </w:tcPr>
          <w:p w14:paraId="2D3B20B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062B94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66B172F" w14:textId="77777777" w:rsidR="00BF7846" w:rsidRPr="005B00C6" w:rsidRDefault="00BF7846" w:rsidP="001F77D3">
            <w:pPr>
              <w:pStyle w:val="TAL"/>
              <w:rPr>
                <w:lang w:eastAsia="zh-CN"/>
              </w:rPr>
            </w:pPr>
          </w:p>
        </w:tc>
      </w:tr>
      <w:tr w:rsidR="00BF7846" w:rsidRPr="005B00C6" w14:paraId="169F3BB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B798157" w14:textId="77777777" w:rsidR="00BF7846" w:rsidRPr="005B00C6" w:rsidRDefault="00BF7846" w:rsidP="001F77D3">
            <w:pPr>
              <w:pStyle w:val="TAC"/>
              <w:rPr>
                <w:lang w:eastAsia="zh-CN"/>
              </w:rPr>
            </w:pPr>
            <w:r w:rsidRPr="005B00C6">
              <w:rPr>
                <w:lang w:eastAsia="zh-CN"/>
              </w:rPr>
              <w:t>12</w:t>
            </w:r>
          </w:p>
        </w:tc>
        <w:tc>
          <w:tcPr>
            <w:tcW w:w="3542" w:type="dxa"/>
            <w:gridSpan w:val="4"/>
            <w:tcBorders>
              <w:top w:val="single" w:sz="6" w:space="0" w:color="auto"/>
              <w:left w:val="single" w:sz="4" w:space="0" w:color="auto"/>
              <w:bottom w:val="single" w:sz="6" w:space="0" w:color="auto"/>
              <w:right w:val="single" w:sz="6" w:space="0" w:color="auto"/>
            </w:tcBorders>
          </w:tcPr>
          <w:p w14:paraId="1F63B8E1" w14:textId="77777777" w:rsidR="00BF7846" w:rsidRPr="005B00C6" w:rsidRDefault="00BF7846" w:rsidP="001F77D3">
            <w:pPr>
              <w:pStyle w:val="TAL"/>
              <w:rPr>
                <w:bCs/>
              </w:rPr>
            </w:pPr>
            <w:r w:rsidRPr="005B00C6">
              <w:rPr>
                <w:bCs/>
              </w:rPr>
              <w:t xml:space="preserve">Support </w:t>
            </w:r>
            <w:r w:rsidRPr="005B00C6">
              <w:t>NR supports gap pattern 5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FB85426"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D81096C"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A53695A" w14:textId="77777777" w:rsidR="00BF7846" w:rsidRPr="005B00C6" w:rsidRDefault="00BF7846" w:rsidP="001F77D3">
            <w:pPr>
              <w:pStyle w:val="TAL"/>
              <w:rPr>
                <w:lang w:eastAsia="zh-CN"/>
              </w:rPr>
            </w:pPr>
            <w:r w:rsidRPr="005B00C6">
              <w:rPr>
                <w:lang w:eastAsia="zh-CN"/>
              </w:rPr>
              <w:t>pc_gp5_en_dc</w:t>
            </w:r>
          </w:p>
        </w:tc>
        <w:tc>
          <w:tcPr>
            <w:tcW w:w="709" w:type="dxa"/>
            <w:gridSpan w:val="4"/>
            <w:tcBorders>
              <w:top w:val="single" w:sz="4" w:space="0" w:color="auto"/>
              <w:left w:val="single" w:sz="4" w:space="0" w:color="auto"/>
              <w:bottom w:val="single" w:sz="4" w:space="0" w:color="auto"/>
              <w:right w:val="single" w:sz="4" w:space="0" w:color="auto"/>
            </w:tcBorders>
          </w:tcPr>
          <w:p w14:paraId="3CFD519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D2F50D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B3E0DAA" w14:textId="77777777" w:rsidR="00BF7846" w:rsidRPr="005B00C6" w:rsidRDefault="00BF7846" w:rsidP="001F77D3">
            <w:pPr>
              <w:pStyle w:val="TAL"/>
              <w:rPr>
                <w:lang w:eastAsia="zh-CN"/>
              </w:rPr>
            </w:pPr>
          </w:p>
        </w:tc>
      </w:tr>
      <w:tr w:rsidR="00BF7846" w:rsidRPr="005B00C6" w14:paraId="48CC3AB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5C329E8" w14:textId="77777777" w:rsidR="00BF7846" w:rsidRPr="005B00C6" w:rsidRDefault="00BF7846" w:rsidP="001F77D3">
            <w:pPr>
              <w:pStyle w:val="TAC"/>
              <w:rPr>
                <w:lang w:eastAsia="zh-CN"/>
              </w:rPr>
            </w:pPr>
            <w:r w:rsidRPr="005B00C6">
              <w:rPr>
                <w:lang w:eastAsia="zh-CN"/>
              </w:rPr>
              <w:t>13</w:t>
            </w:r>
          </w:p>
        </w:tc>
        <w:tc>
          <w:tcPr>
            <w:tcW w:w="3542" w:type="dxa"/>
            <w:gridSpan w:val="4"/>
            <w:tcBorders>
              <w:top w:val="single" w:sz="6" w:space="0" w:color="auto"/>
              <w:left w:val="single" w:sz="4" w:space="0" w:color="auto"/>
              <w:bottom w:val="single" w:sz="6" w:space="0" w:color="auto"/>
              <w:right w:val="single" w:sz="6" w:space="0" w:color="auto"/>
            </w:tcBorders>
          </w:tcPr>
          <w:p w14:paraId="5B2B933B" w14:textId="77777777" w:rsidR="00BF7846" w:rsidRPr="005B00C6" w:rsidRDefault="00BF7846" w:rsidP="001F77D3">
            <w:pPr>
              <w:pStyle w:val="TAL"/>
              <w:rPr>
                <w:bCs/>
              </w:rPr>
            </w:pPr>
            <w:r w:rsidRPr="005B00C6">
              <w:rPr>
                <w:bCs/>
              </w:rPr>
              <w:t xml:space="preserve">Support </w:t>
            </w:r>
            <w:r w:rsidRPr="005B00C6">
              <w:t>NR supports gap pattern 6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1BC1248"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7161173"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4A83295" w14:textId="77777777" w:rsidR="00BF7846" w:rsidRPr="005B00C6" w:rsidRDefault="00BF7846" w:rsidP="001F77D3">
            <w:pPr>
              <w:pStyle w:val="TAL"/>
              <w:rPr>
                <w:lang w:eastAsia="zh-CN"/>
              </w:rPr>
            </w:pPr>
            <w:r w:rsidRPr="005B00C6">
              <w:rPr>
                <w:lang w:eastAsia="zh-CN"/>
              </w:rPr>
              <w:t>pc_gp6_en_dc</w:t>
            </w:r>
          </w:p>
        </w:tc>
        <w:tc>
          <w:tcPr>
            <w:tcW w:w="709" w:type="dxa"/>
            <w:gridSpan w:val="4"/>
            <w:tcBorders>
              <w:top w:val="single" w:sz="4" w:space="0" w:color="auto"/>
              <w:left w:val="single" w:sz="4" w:space="0" w:color="auto"/>
              <w:bottom w:val="single" w:sz="4" w:space="0" w:color="auto"/>
              <w:right w:val="single" w:sz="4" w:space="0" w:color="auto"/>
            </w:tcBorders>
          </w:tcPr>
          <w:p w14:paraId="03A954C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224FC5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F0ED4C" w14:textId="77777777" w:rsidR="00BF7846" w:rsidRPr="005B00C6" w:rsidRDefault="00BF7846" w:rsidP="001F77D3">
            <w:pPr>
              <w:pStyle w:val="TAL"/>
              <w:rPr>
                <w:lang w:eastAsia="zh-CN"/>
              </w:rPr>
            </w:pPr>
          </w:p>
        </w:tc>
      </w:tr>
      <w:tr w:rsidR="00BF7846" w:rsidRPr="005B00C6" w14:paraId="00F6391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DF5BB4C" w14:textId="77777777" w:rsidR="00BF7846" w:rsidRPr="005B00C6" w:rsidRDefault="00BF7846" w:rsidP="001F77D3">
            <w:pPr>
              <w:pStyle w:val="TAC"/>
              <w:rPr>
                <w:lang w:eastAsia="zh-CN"/>
              </w:rPr>
            </w:pPr>
            <w:r w:rsidRPr="005B00C6">
              <w:rPr>
                <w:lang w:eastAsia="zh-CN"/>
              </w:rPr>
              <w:t>14</w:t>
            </w:r>
          </w:p>
        </w:tc>
        <w:tc>
          <w:tcPr>
            <w:tcW w:w="3542" w:type="dxa"/>
            <w:gridSpan w:val="4"/>
            <w:tcBorders>
              <w:top w:val="single" w:sz="6" w:space="0" w:color="auto"/>
              <w:left w:val="single" w:sz="4" w:space="0" w:color="auto"/>
              <w:bottom w:val="single" w:sz="6" w:space="0" w:color="auto"/>
              <w:right w:val="single" w:sz="6" w:space="0" w:color="auto"/>
            </w:tcBorders>
          </w:tcPr>
          <w:p w14:paraId="371F489F" w14:textId="77777777" w:rsidR="00BF7846" w:rsidRPr="005B00C6" w:rsidRDefault="00BF7846" w:rsidP="001F77D3">
            <w:pPr>
              <w:pStyle w:val="TAL"/>
              <w:rPr>
                <w:bCs/>
              </w:rPr>
            </w:pPr>
            <w:r w:rsidRPr="005B00C6">
              <w:rPr>
                <w:bCs/>
              </w:rPr>
              <w:t xml:space="preserve">Support </w:t>
            </w:r>
            <w:r w:rsidRPr="005B00C6">
              <w:t>NR supports gap pattern 7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631D8D3"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157E10F"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361BE17" w14:textId="77777777" w:rsidR="00BF7846" w:rsidRPr="005B00C6" w:rsidRDefault="00BF7846" w:rsidP="001F77D3">
            <w:pPr>
              <w:pStyle w:val="TAL"/>
              <w:rPr>
                <w:lang w:eastAsia="zh-CN"/>
              </w:rPr>
            </w:pPr>
            <w:r w:rsidRPr="005B00C6">
              <w:rPr>
                <w:lang w:eastAsia="zh-CN"/>
              </w:rPr>
              <w:t>pc_gp7_en_dc</w:t>
            </w:r>
          </w:p>
        </w:tc>
        <w:tc>
          <w:tcPr>
            <w:tcW w:w="709" w:type="dxa"/>
            <w:gridSpan w:val="4"/>
            <w:tcBorders>
              <w:top w:val="single" w:sz="4" w:space="0" w:color="auto"/>
              <w:left w:val="single" w:sz="4" w:space="0" w:color="auto"/>
              <w:bottom w:val="single" w:sz="4" w:space="0" w:color="auto"/>
              <w:right w:val="single" w:sz="4" w:space="0" w:color="auto"/>
            </w:tcBorders>
          </w:tcPr>
          <w:p w14:paraId="77C6305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38DFC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5EE45BC" w14:textId="77777777" w:rsidR="00BF7846" w:rsidRPr="005B00C6" w:rsidRDefault="00BF7846" w:rsidP="001F77D3">
            <w:pPr>
              <w:pStyle w:val="TAL"/>
              <w:rPr>
                <w:lang w:eastAsia="zh-CN"/>
              </w:rPr>
            </w:pPr>
          </w:p>
        </w:tc>
      </w:tr>
      <w:tr w:rsidR="00BF7846" w:rsidRPr="005B00C6" w14:paraId="7A38590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0F890CE" w14:textId="77777777" w:rsidR="00BF7846" w:rsidRPr="005B00C6" w:rsidRDefault="00BF7846" w:rsidP="001F77D3">
            <w:pPr>
              <w:pStyle w:val="TAC"/>
              <w:rPr>
                <w:lang w:eastAsia="zh-CN"/>
              </w:rPr>
            </w:pPr>
            <w:r w:rsidRPr="005B00C6">
              <w:rPr>
                <w:lang w:eastAsia="zh-CN"/>
              </w:rPr>
              <w:t>15</w:t>
            </w:r>
          </w:p>
        </w:tc>
        <w:tc>
          <w:tcPr>
            <w:tcW w:w="3542" w:type="dxa"/>
            <w:gridSpan w:val="4"/>
            <w:tcBorders>
              <w:top w:val="single" w:sz="6" w:space="0" w:color="auto"/>
              <w:left w:val="single" w:sz="4" w:space="0" w:color="auto"/>
              <w:bottom w:val="single" w:sz="6" w:space="0" w:color="auto"/>
              <w:right w:val="single" w:sz="6" w:space="0" w:color="auto"/>
            </w:tcBorders>
          </w:tcPr>
          <w:p w14:paraId="5AD7EED3" w14:textId="77777777" w:rsidR="00BF7846" w:rsidRPr="005B00C6" w:rsidRDefault="00BF7846" w:rsidP="001F77D3">
            <w:pPr>
              <w:pStyle w:val="TAL"/>
              <w:rPr>
                <w:bCs/>
              </w:rPr>
            </w:pPr>
            <w:r w:rsidRPr="005B00C6">
              <w:rPr>
                <w:bCs/>
              </w:rPr>
              <w:t xml:space="preserve">Support </w:t>
            </w:r>
            <w:r w:rsidRPr="005B00C6">
              <w:t>NR supports gap pattern 8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8F1FEA3"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6C2869C"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FB2EEE1" w14:textId="77777777" w:rsidR="00BF7846" w:rsidRPr="005B00C6" w:rsidRDefault="00BF7846" w:rsidP="001F77D3">
            <w:pPr>
              <w:pStyle w:val="TAL"/>
              <w:rPr>
                <w:lang w:eastAsia="zh-CN"/>
              </w:rPr>
            </w:pPr>
            <w:r w:rsidRPr="005B00C6">
              <w:rPr>
                <w:lang w:eastAsia="zh-CN"/>
              </w:rPr>
              <w:t>pc_gp8_en_dc</w:t>
            </w:r>
          </w:p>
        </w:tc>
        <w:tc>
          <w:tcPr>
            <w:tcW w:w="709" w:type="dxa"/>
            <w:gridSpan w:val="4"/>
            <w:tcBorders>
              <w:top w:val="single" w:sz="4" w:space="0" w:color="auto"/>
              <w:left w:val="single" w:sz="4" w:space="0" w:color="auto"/>
              <w:bottom w:val="single" w:sz="4" w:space="0" w:color="auto"/>
              <w:right w:val="single" w:sz="4" w:space="0" w:color="auto"/>
            </w:tcBorders>
          </w:tcPr>
          <w:p w14:paraId="1E831045"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13FB7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AA1BF66" w14:textId="77777777" w:rsidR="00BF7846" w:rsidRPr="005B00C6" w:rsidRDefault="00BF7846" w:rsidP="001F77D3">
            <w:pPr>
              <w:pStyle w:val="TAL"/>
              <w:rPr>
                <w:lang w:eastAsia="zh-CN"/>
              </w:rPr>
            </w:pPr>
          </w:p>
        </w:tc>
      </w:tr>
      <w:tr w:rsidR="00BF7846" w:rsidRPr="005B00C6" w14:paraId="7892E9A4"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EBBA154" w14:textId="77777777" w:rsidR="00BF7846" w:rsidRPr="005B00C6" w:rsidRDefault="00BF7846" w:rsidP="001F77D3">
            <w:pPr>
              <w:pStyle w:val="TAC"/>
              <w:rPr>
                <w:lang w:eastAsia="zh-CN"/>
              </w:rPr>
            </w:pPr>
            <w:r w:rsidRPr="005B00C6">
              <w:rPr>
                <w:lang w:eastAsia="zh-CN"/>
              </w:rPr>
              <w:t>16</w:t>
            </w:r>
          </w:p>
        </w:tc>
        <w:tc>
          <w:tcPr>
            <w:tcW w:w="3542" w:type="dxa"/>
            <w:gridSpan w:val="4"/>
            <w:tcBorders>
              <w:top w:val="single" w:sz="6" w:space="0" w:color="auto"/>
              <w:left w:val="single" w:sz="4" w:space="0" w:color="auto"/>
              <w:bottom w:val="single" w:sz="6" w:space="0" w:color="auto"/>
              <w:right w:val="single" w:sz="6" w:space="0" w:color="auto"/>
            </w:tcBorders>
          </w:tcPr>
          <w:p w14:paraId="5F28FA3E" w14:textId="77777777" w:rsidR="00BF7846" w:rsidRPr="005B00C6" w:rsidRDefault="00BF7846" w:rsidP="001F77D3">
            <w:pPr>
              <w:pStyle w:val="TAL"/>
              <w:rPr>
                <w:bCs/>
              </w:rPr>
            </w:pPr>
            <w:r w:rsidRPr="005B00C6">
              <w:rPr>
                <w:bCs/>
              </w:rPr>
              <w:t xml:space="preserve">Support </w:t>
            </w:r>
            <w:r w:rsidRPr="005B00C6">
              <w:t>NR supports gap pattern 9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214F77D"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39673D85"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8AFD941" w14:textId="77777777" w:rsidR="00BF7846" w:rsidRPr="005B00C6" w:rsidRDefault="00BF7846" w:rsidP="001F77D3">
            <w:pPr>
              <w:pStyle w:val="TAL"/>
              <w:rPr>
                <w:lang w:eastAsia="zh-CN"/>
              </w:rPr>
            </w:pPr>
            <w:r w:rsidRPr="005B00C6">
              <w:rPr>
                <w:lang w:eastAsia="zh-CN"/>
              </w:rPr>
              <w:t>pc_gp9_en_dc</w:t>
            </w:r>
          </w:p>
        </w:tc>
        <w:tc>
          <w:tcPr>
            <w:tcW w:w="709" w:type="dxa"/>
            <w:gridSpan w:val="4"/>
            <w:tcBorders>
              <w:top w:val="single" w:sz="4" w:space="0" w:color="auto"/>
              <w:left w:val="single" w:sz="4" w:space="0" w:color="auto"/>
              <w:bottom w:val="single" w:sz="4" w:space="0" w:color="auto"/>
              <w:right w:val="single" w:sz="4" w:space="0" w:color="auto"/>
            </w:tcBorders>
          </w:tcPr>
          <w:p w14:paraId="1D2E667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81D7A2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DE440B3" w14:textId="77777777" w:rsidR="00BF7846" w:rsidRPr="005B00C6" w:rsidRDefault="00BF7846" w:rsidP="001F77D3">
            <w:pPr>
              <w:pStyle w:val="TAL"/>
              <w:rPr>
                <w:lang w:eastAsia="zh-CN"/>
              </w:rPr>
            </w:pPr>
          </w:p>
        </w:tc>
      </w:tr>
      <w:tr w:rsidR="00BF7846" w:rsidRPr="005B00C6" w14:paraId="51AE218E"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1A37E2" w14:textId="77777777" w:rsidR="00BF7846" w:rsidRPr="005B00C6" w:rsidRDefault="00BF7846" w:rsidP="001F77D3">
            <w:pPr>
              <w:pStyle w:val="TAC"/>
              <w:rPr>
                <w:lang w:eastAsia="zh-CN"/>
              </w:rPr>
            </w:pPr>
            <w:r w:rsidRPr="005B00C6">
              <w:rPr>
                <w:lang w:eastAsia="zh-CN"/>
              </w:rPr>
              <w:t>17</w:t>
            </w:r>
          </w:p>
        </w:tc>
        <w:tc>
          <w:tcPr>
            <w:tcW w:w="3542" w:type="dxa"/>
            <w:gridSpan w:val="4"/>
            <w:tcBorders>
              <w:top w:val="single" w:sz="6" w:space="0" w:color="auto"/>
              <w:left w:val="single" w:sz="4" w:space="0" w:color="auto"/>
              <w:bottom w:val="single" w:sz="6" w:space="0" w:color="auto"/>
              <w:right w:val="single" w:sz="6" w:space="0" w:color="auto"/>
            </w:tcBorders>
          </w:tcPr>
          <w:p w14:paraId="03DEA3F5" w14:textId="77777777" w:rsidR="00BF7846" w:rsidRPr="005B00C6" w:rsidRDefault="00BF7846" w:rsidP="001F77D3">
            <w:pPr>
              <w:pStyle w:val="TAL"/>
              <w:rPr>
                <w:bCs/>
              </w:rPr>
            </w:pPr>
            <w:r w:rsidRPr="005B00C6">
              <w:rPr>
                <w:bCs/>
              </w:rPr>
              <w:t xml:space="preserve">Support </w:t>
            </w:r>
            <w:r w:rsidRPr="005B00C6">
              <w:t>NR supports gap pattern 10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F44B317"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59973EF6"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A5759C2" w14:textId="77777777" w:rsidR="00BF7846" w:rsidRPr="005B00C6" w:rsidRDefault="00BF7846" w:rsidP="001F77D3">
            <w:pPr>
              <w:pStyle w:val="TAL"/>
              <w:rPr>
                <w:lang w:eastAsia="zh-CN"/>
              </w:rPr>
            </w:pPr>
            <w:r w:rsidRPr="005B00C6">
              <w:rPr>
                <w:lang w:eastAsia="zh-CN"/>
              </w:rPr>
              <w:t>pc_gp10_en_dc</w:t>
            </w:r>
          </w:p>
        </w:tc>
        <w:tc>
          <w:tcPr>
            <w:tcW w:w="709" w:type="dxa"/>
            <w:gridSpan w:val="4"/>
            <w:tcBorders>
              <w:top w:val="single" w:sz="4" w:space="0" w:color="auto"/>
              <w:left w:val="single" w:sz="4" w:space="0" w:color="auto"/>
              <w:bottom w:val="single" w:sz="4" w:space="0" w:color="auto"/>
              <w:right w:val="single" w:sz="4" w:space="0" w:color="auto"/>
            </w:tcBorders>
          </w:tcPr>
          <w:p w14:paraId="241B1AA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DA54D5"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8F532E3" w14:textId="77777777" w:rsidR="00BF7846" w:rsidRPr="005B00C6" w:rsidRDefault="00BF7846" w:rsidP="001F77D3">
            <w:pPr>
              <w:pStyle w:val="TAL"/>
              <w:rPr>
                <w:lang w:eastAsia="zh-CN"/>
              </w:rPr>
            </w:pPr>
          </w:p>
        </w:tc>
      </w:tr>
      <w:tr w:rsidR="00BF7846" w:rsidRPr="005B00C6" w14:paraId="0D38DEF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04A1E6D" w14:textId="77777777" w:rsidR="00BF7846" w:rsidRPr="005B00C6" w:rsidRDefault="00BF7846" w:rsidP="001F77D3">
            <w:pPr>
              <w:pStyle w:val="TAC"/>
              <w:rPr>
                <w:lang w:eastAsia="zh-CN"/>
              </w:rPr>
            </w:pPr>
            <w:r w:rsidRPr="005B00C6">
              <w:rPr>
                <w:lang w:eastAsia="zh-CN"/>
              </w:rPr>
              <w:t>18</w:t>
            </w:r>
          </w:p>
        </w:tc>
        <w:tc>
          <w:tcPr>
            <w:tcW w:w="3542" w:type="dxa"/>
            <w:gridSpan w:val="4"/>
            <w:tcBorders>
              <w:top w:val="single" w:sz="6" w:space="0" w:color="auto"/>
              <w:left w:val="single" w:sz="4" w:space="0" w:color="auto"/>
              <w:bottom w:val="single" w:sz="6" w:space="0" w:color="auto"/>
              <w:right w:val="single" w:sz="6" w:space="0" w:color="auto"/>
            </w:tcBorders>
          </w:tcPr>
          <w:p w14:paraId="567E0D45" w14:textId="77777777" w:rsidR="00BF7846" w:rsidRPr="005B00C6" w:rsidRDefault="00BF7846" w:rsidP="001F77D3">
            <w:pPr>
              <w:pStyle w:val="TAL"/>
              <w:rPr>
                <w:bCs/>
              </w:rPr>
            </w:pPr>
            <w:r w:rsidRPr="005B00C6">
              <w:rPr>
                <w:bCs/>
              </w:rPr>
              <w:t xml:space="preserve">Support </w:t>
            </w:r>
            <w:r w:rsidRPr="005B00C6">
              <w:t>NR supports gap pattern 11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CCFE975"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F3BFBB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B3500B1" w14:textId="77777777" w:rsidR="00BF7846" w:rsidRPr="005B00C6" w:rsidRDefault="00BF7846" w:rsidP="001F77D3">
            <w:pPr>
              <w:pStyle w:val="TAL"/>
              <w:rPr>
                <w:lang w:eastAsia="zh-CN"/>
              </w:rPr>
            </w:pPr>
            <w:r w:rsidRPr="005B00C6">
              <w:rPr>
                <w:lang w:eastAsia="zh-CN"/>
              </w:rPr>
              <w:t>pc_gp11_en_dc</w:t>
            </w:r>
          </w:p>
        </w:tc>
        <w:tc>
          <w:tcPr>
            <w:tcW w:w="709" w:type="dxa"/>
            <w:gridSpan w:val="4"/>
            <w:tcBorders>
              <w:top w:val="single" w:sz="4" w:space="0" w:color="auto"/>
              <w:left w:val="single" w:sz="4" w:space="0" w:color="auto"/>
              <w:bottom w:val="single" w:sz="4" w:space="0" w:color="auto"/>
              <w:right w:val="single" w:sz="4" w:space="0" w:color="auto"/>
            </w:tcBorders>
          </w:tcPr>
          <w:p w14:paraId="0B682BE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6990E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AE84F5A" w14:textId="77777777" w:rsidR="00BF7846" w:rsidRPr="005B00C6" w:rsidRDefault="00BF7846" w:rsidP="001F77D3">
            <w:pPr>
              <w:pStyle w:val="TAL"/>
              <w:rPr>
                <w:lang w:eastAsia="zh-CN"/>
              </w:rPr>
            </w:pPr>
          </w:p>
        </w:tc>
      </w:tr>
      <w:tr w:rsidR="00BF7846" w:rsidRPr="005B00C6" w14:paraId="082F46F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9CEE7E6" w14:textId="77777777" w:rsidR="00BF7846" w:rsidRPr="005B00C6" w:rsidRDefault="00BF7846" w:rsidP="001F77D3">
            <w:pPr>
              <w:pStyle w:val="TAC"/>
              <w:rPr>
                <w:lang w:eastAsia="zh-CN"/>
              </w:rPr>
            </w:pPr>
            <w:r w:rsidRPr="005B00C6">
              <w:rPr>
                <w:lang w:eastAsia="zh-CN"/>
              </w:rPr>
              <w:t>19</w:t>
            </w:r>
          </w:p>
        </w:tc>
        <w:tc>
          <w:tcPr>
            <w:tcW w:w="3542" w:type="dxa"/>
            <w:gridSpan w:val="4"/>
            <w:tcBorders>
              <w:top w:val="single" w:sz="6" w:space="0" w:color="auto"/>
              <w:left w:val="single" w:sz="4" w:space="0" w:color="auto"/>
              <w:bottom w:val="single" w:sz="6" w:space="0" w:color="auto"/>
              <w:right w:val="single" w:sz="6" w:space="0" w:color="auto"/>
            </w:tcBorders>
          </w:tcPr>
          <w:p w14:paraId="71A33C8A" w14:textId="77777777" w:rsidR="00BF7846" w:rsidRPr="005B00C6" w:rsidRDefault="00BF7846" w:rsidP="001F77D3">
            <w:pPr>
              <w:pStyle w:val="TAL"/>
              <w:rPr>
                <w:bCs/>
              </w:rPr>
            </w:pPr>
            <w:r w:rsidRPr="005B00C6">
              <w:rPr>
                <w:rFonts w:cs="Arial"/>
                <w:bCs/>
                <w:iCs/>
                <w:szCs w:val="18"/>
              </w:rPr>
              <w:t>Support measurement gap pattern 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E56801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77D5CF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63F1FB" w14:textId="77777777" w:rsidR="00BF7846" w:rsidRPr="005B00C6" w:rsidRDefault="00BF7846" w:rsidP="001F77D3">
            <w:pPr>
              <w:pStyle w:val="TAL"/>
              <w:rPr>
                <w:lang w:eastAsia="zh-CN"/>
              </w:rPr>
            </w:pPr>
            <w:r w:rsidRPr="005B00C6">
              <w:rPr>
                <w:lang w:eastAsia="zh-CN"/>
              </w:rPr>
              <w:t>pc_gp2_nr</w:t>
            </w:r>
          </w:p>
        </w:tc>
        <w:tc>
          <w:tcPr>
            <w:tcW w:w="709" w:type="dxa"/>
            <w:gridSpan w:val="4"/>
            <w:tcBorders>
              <w:top w:val="single" w:sz="4" w:space="0" w:color="auto"/>
              <w:left w:val="single" w:sz="4" w:space="0" w:color="auto"/>
              <w:bottom w:val="single" w:sz="4" w:space="0" w:color="auto"/>
              <w:right w:val="single" w:sz="4" w:space="0" w:color="auto"/>
            </w:tcBorders>
          </w:tcPr>
          <w:p w14:paraId="5846EF0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4D501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5055234" w14:textId="77777777" w:rsidR="00BF7846" w:rsidRPr="005B00C6" w:rsidRDefault="00BF7846" w:rsidP="001F77D3">
            <w:pPr>
              <w:pStyle w:val="TAL"/>
              <w:rPr>
                <w:lang w:eastAsia="zh-CN"/>
              </w:rPr>
            </w:pPr>
          </w:p>
        </w:tc>
      </w:tr>
      <w:tr w:rsidR="00BF7846" w:rsidRPr="005B00C6" w14:paraId="67664D8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8C17248" w14:textId="77777777" w:rsidR="00BF7846" w:rsidRPr="005B00C6" w:rsidRDefault="00BF7846" w:rsidP="001F77D3">
            <w:pPr>
              <w:pStyle w:val="TAC"/>
              <w:rPr>
                <w:lang w:eastAsia="zh-CN"/>
              </w:rPr>
            </w:pPr>
            <w:r w:rsidRPr="005B00C6">
              <w:rPr>
                <w:lang w:eastAsia="zh-CN"/>
              </w:rPr>
              <w:t>20</w:t>
            </w:r>
          </w:p>
        </w:tc>
        <w:tc>
          <w:tcPr>
            <w:tcW w:w="3542" w:type="dxa"/>
            <w:gridSpan w:val="4"/>
            <w:tcBorders>
              <w:top w:val="single" w:sz="6" w:space="0" w:color="auto"/>
              <w:left w:val="single" w:sz="4" w:space="0" w:color="auto"/>
              <w:bottom w:val="single" w:sz="6" w:space="0" w:color="auto"/>
              <w:right w:val="single" w:sz="6" w:space="0" w:color="auto"/>
            </w:tcBorders>
          </w:tcPr>
          <w:p w14:paraId="5049E8C1" w14:textId="77777777" w:rsidR="00BF7846" w:rsidRPr="005B00C6" w:rsidRDefault="00BF7846" w:rsidP="001F77D3">
            <w:pPr>
              <w:pStyle w:val="TAL"/>
              <w:rPr>
                <w:bCs/>
              </w:rPr>
            </w:pPr>
            <w:r w:rsidRPr="005B00C6">
              <w:rPr>
                <w:rFonts w:cs="Arial"/>
                <w:bCs/>
                <w:iCs/>
                <w:szCs w:val="18"/>
              </w:rPr>
              <w:t>Support measurement gap pattern 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E732195"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1DC396D"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89404CE" w14:textId="77777777" w:rsidR="00BF7846" w:rsidRPr="005B00C6" w:rsidRDefault="00BF7846" w:rsidP="001F77D3">
            <w:pPr>
              <w:pStyle w:val="TAL"/>
              <w:rPr>
                <w:lang w:eastAsia="zh-CN"/>
              </w:rPr>
            </w:pPr>
            <w:r w:rsidRPr="005B00C6">
              <w:rPr>
                <w:lang w:eastAsia="zh-CN"/>
              </w:rPr>
              <w:t>pc_gp3_nr</w:t>
            </w:r>
          </w:p>
        </w:tc>
        <w:tc>
          <w:tcPr>
            <w:tcW w:w="709" w:type="dxa"/>
            <w:gridSpan w:val="4"/>
            <w:tcBorders>
              <w:top w:val="single" w:sz="4" w:space="0" w:color="auto"/>
              <w:left w:val="single" w:sz="4" w:space="0" w:color="auto"/>
              <w:bottom w:val="single" w:sz="4" w:space="0" w:color="auto"/>
              <w:right w:val="single" w:sz="4" w:space="0" w:color="auto"/>
            </w:tcBorders>
          </w:tcPr>
          <w:p w14:paraId="4189367E"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7FC499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49F8962" w14:textId="77777777" w:rsidR="00BF7846" w:rsidRPr="005B00C6" w:rsidRDefault="00BF7846" w:rsidP="001F77D3">
            <w:pPr>
              <w:pStyle w:val="TAL"/>
              <w:rPr>
                <w:lang w:eastAsia="zh-CN"/>
              </w:rPr>
            </w:pPr>
          </w:p>
        </w:tc>
      </w:tr>
      <w:tr w:rsidR="00BF7846" w:rsidRPr="005B00C6" w14:paraId="17F32426"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AB99846" w14:textId="77777777" w:rsidR="00BF7846" w:rsidRPr="005B00C6" w:rsidRDefault="00BF7846" w:rsidP="001F77D3">
            <w:pPr>
              <w:pStyle w:val="TAC"/>
              <w:rPr>
                <w:lang w:eastAsia="zh-CN"/>
              </w:rPr>
            </w:pPr>
            <w:r w:rsidRPr="005B00C6">
              <w:rPr>
                <w:lang w:eastAsia="zh-CN"/>
              </w:rPr>
              <w:t>21</w:t>
            </w:r>
          </w:p>
        </w:tc>
        <w:tc>
          <w:tcPr>
            <w:tcW w:w="3542" w:type="dxa"/>
            <w:gridSpan w:val="4"/>
            <w:tcBorders>
              <w:top w:val="single" w:sz="6" w:space="0" w:color="auto"/>
              <w:left w:val="single" w:sz="4" w:space="0" w:color="auto"/>
              <w:bottom w:val="single" w:sz="6" w:space="0" w:color="auto"/>
              <w:right w:val="single" w:sz="6" w:space="0" w:color="auto"/>
            </w:tcBorders>
          </w:tcPr>
          <w:p w14:paraId="1D1399E9" w14:textId="77777777" w:rsidR="00BF7846" w:rsidRPr="005B00C6" w:rsidRDefault="00BF7846" w:rsidP="001F77D3">
            <w:pPr>
              <w:pStyle w:val="TAL"/>
              <w:rPr>
                <w:bCs/>
              </w:rPr>
            </w:pPr>
            <w:r w:rsidRPr="005B00C6">
              <w:rPr>
                <w:rFonts w:cs="Arial"/>
                <w:bCs/>
                <w:iCs/>
                <w:szCs w:val="18"/>
              </w:rPr>
              <w:t>Support measurement gap pattern 4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4044961"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37FB78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B06CBD" w14:textId="77777777" w:rsidR="00BF7846" w:rsidRPr="005B00C6" w:rsidRDefault="00BF7846" w:rsidP="001F77D3">
            <w:pPr>
              <w:pStyle w:val="TAL"/>
              <w:rPr>
                <w:lang w:eastAsia="zh-CN"/>
              </w:rPr>
            </w:pPr>
            <w:r w:rsidRPr="005B00C6">
              <w:rPr>
                <w:lang w:eastAsia="zh-CN"/>
              </w:rPr>
              <w:t>pc_gp4_nr</w:t>
            </w:r>
          </w:p>
        </w:tc>
        <w:tc>
          <w:tcPr>
            <w:tcW w:w="709" w:type="dxa"/>
            <w:gridSpan w:val="4"/>
            <w:tcBorders>
              <w:top w:val="single" w:sz="4" w:space="0" w:color="auto"/>
              <w:left w:val="single" w:sz="4" w:space="0" w:color="auto"/>
              <w:bottom w:val="single" w:sz="4" w:space="0" w:color="auto"/>
              <w:right w:val="single" w:sz="4" w:space="0" w:color="auto"/>
            </w:tcBorders>
          </w:tcPr>
          <w:p w14:paraId="6C487F6D"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4D609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77FABEB" w14:textId="77777777" w:rsidR="00BF7846" w:rsidRPr="005B00C6" w:rsidRDefault="00BF7846" w:rsidP="001F77D3">
            <w:pPr>
              <w:pStyle w:val="TAL"/>
              <w:rPr>
                <w:lang w:eastAsia="zh-CN"/>
              </w:rPr>
            </w:pPr>
          </w:p>
        </w:tc>
      </w:tr>
      <w:tr w:rsidR="00BF7846" w:rsidRPr="005B00C6" w14:paraId="0555053E"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5BE8E1C" w14:textId="77777777" w:rsidR="00BF7846" w:rsidRPr="005B00C6" w:rsidRDefault="00BF7846" w:rsidP="001F77D3">
            <w:pPr>
              <w:pStyle w:val="TAC"/>
              <w:rPr>
                <w:lang w:eastAsia="zh-CN"/>
              </w:rPr>
            </w:pPr>
            <w:r w:rsidRPr="005B00C6">
              <w:rPr>
                <w:lang w:eastAsia="zh-CN"/>
              </w:rPr>
              <w:t>22</w:t>
            </w:r>
          </w:p>
        </w:tc>
        <w:tc>
          <w:tcPr>
            <w:tcW w:w="3542" w:type="dxa"/>
            <w:gridSpan w:val="4"/>
            <w:tcBorders>
              <w:top w:val="single" w:sz="6" w:space="0" w:color="auto"/>
              <w:left w:val="single" w:sz="4" w:space="0" w:color="auto"/>
              <w:bottom w:val="single" w:sz="6" w:space="0" w:color="auto"/>
              <w:right w:val="single" w:sz="6" w:space="0" w:color="auto"/>
            </w:tcBorders>
          </w:tcPr>
          <w:p w14:paraId="5A5EACE0" w14:textId="77777777" w:rsidR="00BF7846" w:rsidRPr="005B00C6" w:rsidRDefault="00BF7846" w:rsidP="001F77D3">
            <w:pPr>
              <w:pStyle w:val="TAL"/>
              <w:rPr>
                <w:bCs/>
              </w:rPr>
            </w:pPr>
            <w:r w:rsidRPr="005B00C6">
              <w:rPr>
                <w:rFonts w:cs="Arial"/>
                <w:bCs/>
                <w:iCs/>
                <w:szCs w:val="18"/>
              </w:rPr>
              <w:t>Support measurement gap pattern 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D1AEC02"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CDCF261"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34B2B36" w14:textId="77777777" w:rsidR="00BF7846" w:rsidRPr="005B00C6" w:rsidRDefault="00BF7846" w:rsidP="001F77D3">
            <w:pPr>
              <w:pStyle w:val="TAL"/>
              <w:rPr>
                <w:lang w:eastAsia="zh-CN"/>
              </w:rPr>
            </w:pPr>
            <w:r w:rsidRPr="005B00C6">
              <w:rPr>
                <w:lang w:eastAsia="zh-CN"/>
              </w:rPr>
              <w:t>pc_gp5_nr</w:t>
            </w:r>
          </w:p>
        </w:tc>
        <w:tc>
          <w:tcPr>
            <w:tcW w:w="709" w:type="dxa"/>
            <w:gridSpan w:val="4"/>
            <w:tcBorders>
              <w:top w:val="single" w:sz="4" w:space="0" w:color="auto"/>
              <w:left w:val="single" w:sz="4" w:space="0" w:color="auto"/>
              <w:bottom w:val="single" w:sz="4" w:space="0" w:color="auto"/>
              <w:right w:val="single" w:sz="4" w:space="0" w:color="auto"/>
            </w:tcBorders>
          </w:tcPr>
          <w:p w14:paraId="45C58465"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574DEFF"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9BC157" w14:textId="77777777" w:rsidR="00BF7846" w:rsidRPr="005B00C6" w:rsidRDefault="00BF7846" w:rsidP="001F77D3">
            <w:pPr>
              <w:pStyle w:val="TAL"/>
              <w:rPr>
                <w:lang w:eastAsia="zh-CN"/>
              </w:rPr>
            </w:pPr>
          </w:p>
        </w:tc>
      </w:tr>
      <w:tr w:rsidR="00BF7846" w:rsidRPr="005B00C6" w14:paraId="743C5AC3"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9B6DED0" w14:textId="77777777" w:rsidR="00BF7846" w:rsidRPr="005B00C6" w:rsidRDefault="00BF7846" w:rsidP="001F77D3">
            <w:pPr>
              <w:pStyle w:val="TAC"/>
              <w:rPr>
                <w:lang w:eastAsia="zh-CN"/>
              </w:rPr>
            </w:pPr>
            <w:r w:rsidRPr="005B00C6">
              <w:rPr>
                <w:lang w:eastAsia="zh-CN"/>
              </w:rPr>
              <w:t>23</w:t>
            </w:r>
          </w:p>
        </w:tc>
        <w:tc>
          <w:tcPr>
            <w:tcW w:w="3542" w:type="dxa"/>
            <w:gridSpan w:val="4"/>
            <w:tcBorders>
              <w:top w:val="single" w:sz="6" w:space="0" w:color="auto"/>
              <w:left w:val="single" w:sz="4" w:space="0" w:color="auto"/>
              <w:bottom w:val="single" w:sz="6" w:space="0" w:color="auto"/>
              <w:right w:val="single" w:sz="6" w:space="0" w:color="auto"/>
            </w:tcBorders>
          </w:tcPr>
          <w:p w14:paraId="678E8962" w14:textId="77777777" w:rsidR="00BF7846" w:rsidRPr="005B00C6" w:rsidRDefault="00BF7846" w:rsidP="001F77D3">
            <w:pPr>
              <w:pStyle w:val="TAL"/>
              <w:rPr>
                <w:bCs/>
              </w:rPr>
            </w:pPr>
            <w:r w:rsidRPr="005B00C6">
              <w:rPr>
                <w:rFonts w:cs="Arial"/>
                <w:bCs/>
                <w:iCs/>
                <w:szCs w:val="18"/>
              </w:rPr>
              <w:t>Support measurement gap pattern 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2395AC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5D616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26DD08F" w14:textId="77777777" w:rsidR="00BF7846" w:rsidRPr="005B00C6" w:rsidRDefault="00BF7846" w:rsidP="001F77D3">
            <w:pPr>
              <w:pStyle w:val="TAL"/>
              <w:rPr>
                <w:lang w:eastAsia="zh-CN"/>
              </w:rPr>
            </w:pPr>
            <w:r w:rsidRPr="005B00C6">
              <w:rPr>
                <w:lang w:eastAsia="zh-CN"/>
              </w:rPr>
              <w:t>pc_gp6_nr</w:t>
            </w:r>
          </w:p>
        </w:tc>
        <w:tc>
          <w:tcPr>
            <w:tcW w:w="709" w:type="dxa"/>
            <w:gridSpan w:val="4"/>
            <w:tcBorders>
              <w:top w:val="single" w:sz="4" w:space="0" w:color="auto"/>
              <w:left w:val="single" w:sz="4" w:space="0" w:color="auto"/>
              <w:bottom w:val="single" w:sz="4" w:space="0" w:color="auto"/>
              <w:right w:val="single" w:sz="4" w:space="0" w:color="auto"/>
            </w:tcBorders>
          </w:tcPr>
          <w:p w14:paraId="19E6BD44"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3F79FD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DBBAF2F" w14:textId="77777777" w:rsidR="00BF7846" w:rsidRPr="005B00C6" w:rsidRDefault="00BF7846" w:rsidP="001F77D3">
            <w:pPr>
              <w:pStyle w:val="TAL"/>
              <w:rPr>
                <w:lang w:eastAsia="zh-CN"/>
              </w:rPr>
            </w:pPr>
          </w:p>
        </w:tc>
      </w:tr>
      <w:tr w:rsidR="00BF7846" w:rsidRPr="005B00C6" w14:paraId="5577C9E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A72EFFD" w14:textId="77777777" w:rsidR="00BF7846" w:rsidRPr="005B00C6" w:rsidRDefault="00BF7846" w:rsidP="001F77D3">
            <w:pPr>
              <w:pStyle w:val="TAC"/>
              <w:rPr>
                <w:lang w:eastAsia="zh-CN"/>
              </w:rPr>
            </w:pPr>
            <w:r w:rsidRPr="005B00C6">
              <w:rPr>
                <w:lang w:eastAsia="zh-CN"/>
              </w:rPr>
              <w:t>24</w:t>
            </w:r>
          </w:p>
        </w:tc>
        <w:tc>
          <w:tcPr>
            <w:tcW w:w="3542" w:type="dxa"/>
            <w:gridSpan w:val="4"/>
            <w:tcBorders>
              <w:top w:val="single" w:sz="6" w:space="0" w:color="auto"/>
              <w:left w:val="single" w:sz="4" w:space="0" w:color="auto"/>
              <w:bottom w:val="single" w:sz="6" w:space="0" w:color="auto"/>
              <w:right w:val="single" w:sz="6" w:space="0" w:color="auto"/>
            </w:tcBorders>
          </w:tcPr>
          <w:p w14:paraId="366D8E35" w14:textId="77777777" w:rsidR="00BF7846" w:rsidRPr="005B00C6" w:rsidRDefault="00BF7846" w:rsidP="001F77D3">
            <w:pPr>
              <w:pStyle w:val="TAL"/>
              <w:rPr>
                <w:bCs/>
              </w:rPr>
            </w:pPr>
            <w:r w:rsidRPr="005B00C6">
              <w:rPr>
                <w:rFonts w:cs="Arial"/>
                <w:bCs/>
                <w:iCs/>
                <w:szCs w:val="18"/>
              </w:rPr>
              <w:t>Support measurement gap pattern 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3F5642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810821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C5B763C" w14:textId="77777777" w:rsidR="00BF7846" w:rsidRPr="005B00C6" w:rsidRDefault="00BF7846" w:rsidP="001F77D3">
            <w:pPr>
              <w:pStyle w:val="TAL"/>
              <w:rPr>
                <w:lang w:eastAsia="zh-CN"/>
              </w:rPr>
            </w:pPr>
            <w:r w:rsidRPr="005B00C6">
              <w:rPr>
                <w:lang w:eastAsia="zh-CN"/>
              </w:rPr>
              <w:t>pc_gp7_nr</w:t>
            </w:r>
          </w:p>
        </w:tc>
        <w:tc>
          <w:tcPr>
            <w:tcW w:w="709" w:type="dxa"/>
            <w:gridSpan w:val="4"/>
            <w:tcBorders>
              <w:top w:val="single" w:sz="4" w:space="0" w:color="auto"/>
              <w:left w:val="single" w:sz="4" w:space="0" w:color="auto"/>
              <w:bottom w:val="single" w:sz="4" w:space="0" w:color="auto"/>
              <w:right w:val="single" w:sz="4" w:space="0" w:color="auto"/>
            </w:tcBorders>
          </w:tcPr>
          <w:p w14:paraId="6BD3B961"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7BB96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9852F64" w14:textId="77777777" w:rsidR="00BF7846" w:rsidRPr="005B00C6" w:rsidRDefault="00BF7846" w:rsidP="001F77D3">
            <w:pPr>
              <w:pStyle w:val="TAL"/>
              <w:rPr>
                <w:lang w:eastAsia="zh-CN"/>
              </w:rPr>
            </w:pPr>
          </w:p>
        </w:tc>
      </w:tr>
      <w:tr w:rsidR="00BF7846" w:rsidRPr="005B00C6" w14:paraId="1FB1D2AD"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F8A3E38" w14:textId="77777777" w:rsidR="00BF7846" w:rsidRPr="005B00C6" w:rsidRDefault="00BF7846" w:rsidP="001F77D3">
            <w:pPr>
              <w:pStyle w:val="TAC"/>
              <w:rPr>
                <w:lang w:eastAsia="zh-CN"/>
              </w:rPr>
            </w:pPr>
            <w:r w:rsidRPr="005B00C6">
              <w:rPr>
                <w:lang w:eastAsia="zh-CN"/>
              </w:rPr>
              <w:t>25</w:t>
            </w:r>
          </w:p>
        </w:tc>
        <w:tc>
          <w:tcPr>
            <w:tcW w:w="3542" w:type="dxa"/>
            <w:gridSpan w:val="4"/>
            <w:tcBorders>
              <w:top w:val="single" w:sz="6" w:space="0" w:color="auto"/>
              <w:left w:val="single" w:sz="4" w:space="0" w:color="auto"/>
              <w:bottom w:val="single" w:sz="6" w:space="0" w:color="auto"/>
              <w:right w:val="single" w:sz="6" w:space="0" w:color="auto"/>
            </w:tcBorders>
          </w:tcPr>
          <w:p w14:paraId="2581E23B" w14:textId="77777777" w:rsidR="00BF7846" w:rsidRPr="005B00C6" w:rsidRDefault="00BF7846" w:rsidP="001F77D3">
            <w:pPr>
              <w:pStyle w:val="TAL"/>
              <w:rPr>
                <w:bCs/>
              </w:rPr>
            </w:pPr>
            <w:r w:rsidRPr="005B00C6">
              <w:rPr>
                <w:rFonts w:cs="Arial"/>
                <w:bCs/>
                <w:iCs/>
                <w:szCs w:val="18"/>
              </w:rPr>
              <w:t>Support measurement gap pattern 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2D0BCE4"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EB26EF"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44169D5" w14:textId="77777777" w:rsidR="00BF7846" w:rsidRPr="005B00C6" w:rsidRDefault="00BF7846" w:rsidP="001F77D3">
            <w:pPr>
              <w:pStyle w:val="TAL"/>
              <w:rPr>
                <w:lang w:eastAsia="zh-CN"/>
              </w:rPr>
            </w:pPr>
            <w:r w:rsidRPr="005B00C6">
              <w:rPr>
                <w:lang w:eastAsia="zh-CN"/>
              </w:rPr>
              <w:t>pc_gp8_nr</w:t>
            </w:r>
          </w:p>
        </w:tc>
        <w:tc>
          <w:tcPr>
            <w:tcW w:w="709" w:type="dxa"/>
            <w:gridSpan w:val="4"/>
            <w:tcBorders>
              <w:top w:val="single" w:sz="4" w:space="0" w:color="auto"/>
              <w:left w:val="single" w:sz="4" w:space="0" w:color="auto"/>
              <w:bottom w:val="single" w:sz="4" w:space="0" w:color="auto"/>
              <w:right w:val="single" w:sz="4" w:space="0" w:color="auto"/>
            </w:tcBorders>
          </w:tcPr>
          <w:p w14:paraId="5C85D40A"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5245E4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425B35" w14:textId="77777777" w:rsidR="00BF7846" w:rsidRPr="005B00C6" w:rsidRDefault="00BF7846" w:rsidP="001F77D3">
            <w:pPr>
              <w:pStyle w:val="TAL"/>
              <w:rPr>
                <w:lang w:eastAsia="zh-CN"/>
              </w:rPr>
            </w:pPr>
          </w:p>
        </w:tc>
      </w:tr>
      <w:tr w:rsidR="00BF7846" w:rsidRPr="005B00C6" w14:paraId="21002D9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EC0933" w14:textId="77777777" w:rsidR="00BF7846" w:rsidRPr="005B00C6" w:rsidRDefault="00BF7846" w:rsidP="001F77D3">
            <w:pPr>
              <w:pStyle w:val="TAC"/>
              <w:rPr>
                <w:lang w:eastAsia="zh-CN"/>
              </w:rPr>
            </w:pPr>
            <w:r w:rsidRPr="005B00C6">
              <w:rPr>
                <w:lang w:eastAsia="zh-CN"/>
              </w:rPr>
              <w:t>26</w:t>
            </w:r>
          </w:p>
        </w:tc>
        <w:tc>
          <w:tcPr>
            <w:tcW w:w="3542" w:type="dxa"/>
            <w:gridSpan w:val="4"/>
            <w:tcBorders>
              <w:top w:val="single" w:sz="6" w:space="0" w:color="auto"/>
              <w:left w:val="single" w:sz="4" w:space="0" w:color="auto"/>
              <w:bottom w:val="single" w:sz="6" w:space="0" w:color="auto"/>
              <w:right w:val="single" w:sz="6" w:space="0" w:color="auto"/>
            </w:tcBorders>
          </w:tcPr>
          <w:p w14:paraId="11298E8C" w14:textId="77777777" w:rsidR="00BF7846" w:rsidRPr="005B00C6" w:rsidRDefault="00BF7846" w:rsidP="001F77D3">
            <w:pPr>
              <w:pStyle w:val="TAL"/>
              <w:rPr>
                <w:bCs/>
              </w:rPr>
            </w:pPr>
            <w:r w:rsidRPr="005B00C6">
              <w:rPr>
                <w:rFonts w:cs="Arial"/>
                <w:bCs/>
                <w:iCs/>
                <w:szCs w:val="18"/>
              </w:rPr>
              <w:t>Support measurement gap pattern 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24E3A00"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E13BAC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F09D7D" w14:textId="77777777" w:rsidR="00BF7846" w:rsidRPr="005B00C6" w:rsidRDefault="00BF7846" w:rsidP="001F77D3">
            <w:pPr>
              <w:pStyle w:val="TAL"/>
              <w:rPr>
                <w:lang w:eastAsia="zh-CN"/>
              </w:rPr>
            </w:pPr>
            <w:r w:rsidRPr="005B00C6">
              <w:rPr>
                <w:lang w:eastAsia="zh-CN"/>
              </w:rPr>
              <w:t>pc_gp9_nr</w:t>
            </w:r>
          </w:p>
        </w:tc>
        <w:tc>
          <w:tcPr>
            <w:tcW w:w="709" w:type="dxa"/>
            <w:gridSpan w:val="4"/>
            <w:tcBorders>
              <w:top w:val="single" w:sz="4" w:space="0" w:color="auto"/>
              <w:left w:val="single" w:sz="4" w:space="0" w:color="auto"/>
              <w:bottom w:val="single" w:sz="4" w:space="0" w:color="auto"/>
              <w:right w:val="single" w:sz="4" w:space="0" w:color="auto"/>
            </w:tcBorders>
          </w:tcPr>
          <w:p w14:paraId="1AD69C4E"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37124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9C54BF7" w14:textId="77777777" w:rsidR="00BF7846" w:rsidRPr="005B00C6" w:rsidRDefault="00BF7846" w:rsidP="001F77D3">
            <w:pPr>
              <w:pStyle w:val="TAL"/>
              <w:rPr>
                <w:lang w:eastAsia="zh-CN"/>
              </w:rPr>
            </w:pPr>
          </w:p>
        </w:tc>
      </w:tr>
      <w:tr w:rsidR="00BF7846" w:rsidRPr="005B00C6" w14:paraId="0289137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EE16182" w14:textId="77777777" w:rsidR="00BF7846" w:rsidRPr="005B00C6" w:rsidRDefault="00BF7846" w:rsidP="001F77D3">
            <w:pPr>
              <w:pStyle w:val="TAC"/>
              <w:rPr>
                <w:lang w:eastAsia="zh-CN"/>
              </w:rPr>
            </w:pPr>
            <w:r w:rsidRPr="005B00C6">
              <w:rPr>
                <w:lang w:eastAsia="zh-CN"/>
              </w:rPr>
              <w:t>27</w:t>
            </w:r>
          </w:p>
        </w:tc>
        <w:tc>
          <w:tcPr>
            <w:tcW w:w="3542" w:type="dxa"/>
            <w:gridSpan w:val="4"/>
            <w:tcBorders>
              <w:top w:val="single" w:sz="6" w:space="0" w:color="auto"/>
              <w:left w:val="single" w:sz="4" w:space="0" w:color="auto"/>
              <w:bottom w:val="single" w:sz="6" w:space="0" w:color="auto"/>
              <w:right w:val="single" w:sz="6" w:space="0" w:color="auto"/>
            </w:tcBorders>
          </w:tcPr>
          <w:p w14:paraId="47666A6E" w14:textId="77777777" w:rsidR="00BF7846" w:rsidRPr="005B00C6" w:rsidRDefault="00BF7846" w:rsidP="001F77D3">
            <w:pPr>
              <w:pStyle w:val="TAL"/>
              <w:rPr>
                <w:bCs/>
              </w:rPr>
            </w:pPr>
            <w:r w:rsidRPr="005B00C6">
              <w:rPr>
                <w:rFonts w:cs="Arial"/>
                <w:bCs/>
                <w:iCs/>
                <w:szCs w:val="18"/>
              </w:rPr>
              <w:t>Support measurement gap pattern 10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F0DCC4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F61F910"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C9CA2AB" w14:textId="77777777" w:rsidR="00BF7846" w:rsidRPr="005B00C6" w:rsidRDefault="00BF7846" w:rsidP="001F77D3">
            <w:pPr>
              <w:pStyle w:val="TAL"/>
              <w:rPr>
                <w:lang w:eastAsia="zh-CN"/>
              </w:rPr>
            </w:pPr>
            <w:r w:rsidRPr="005B00C6">
              <w:rPr>
                <w:lang w:eastAsia="zh-CN"/>
              </w:rPr>
              <w:t>pc_gp10_nr</w:t>
            </w:r>
          </w:p>
        </w:tc>
        <w:tc>
          <w:tcPr>
            <w:tcW w:w="709" w:type="dxa"/>
            <w:gridSpan w:val="4"/>
            <w:tcBorders>
              <w:top w:val="single" w:sz="4" w:space="0" w:color="auto"/>
              <w:left w:val="single" w:sz="4" w:space="0" w:color="auto"/>
              <w:bottom w:val="single" w:sz="4" w:space="0" w:color="auto"/>
              <w:right w:val="single" w:sz="4" w:space="0" w:color="auto"/>
            </w:tcBorders>
          </w:tcPr>
          <w:p w14:paraId="60195B6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7D3693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4790A33" w14:textId="77777777" w:rsidR="00BF7846" w:rsidRPr="005B00C6" w:rsidRDefault="00BF7846" w:rsidP="001F77D3">
            <w:pPr>
              <w:pStyle w:val="TAL"/>
              <w:rPr>
                <w:lang w:eastAsia="zh-CN"/>
              </w:rPr>
            </w:pPr>
          </w:p>
        </w:tc>
      </w:tr>
      <w:tr w:rsidR="00BF7846" w:rsidRPr="005B00C6" w14:paraId="4008E38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FBD1E10" w14:textId="77777777" w:rsidR="00BF7846" w:rsidRPr="005B00C6" w:rsidRDefault="00BF7846" w:rsidP="001F77D3">
            <w:pPr>
              <w:pStyle w:val="TAC"/>
              <w:rPr>
                <w:lang w:eastAsia="zh-CN"/>
              </w:rPr>
            </w:pPr>
            <w:r w:rsidRPr="005B00C6">
              <w:rPr>
                <w:lang w:eastAsia="zh-CN"/>
              </w:rPr>
              <w:t>28</w:t>
            </w:r>
          </w:p>
        </w:tc>
        <w:tc>
          <w:tcPr>
            <w:tcW w:w="3542" w:type="dxa"/>
            <w:gridSpan w:val="4"/>
            <w:tcBorders>
              <w:top w:val="single" w:sz="6" w:space="0" w:color="auto"/>
              <w:left w:val="single" w:sz="4" w:space="0" w:color="auto"/>
              <w:bottom w:val="single" w:sz="6" w:space="0" w:color="auto"/>
              <w:right w:val="single" w:sz="6" w:space="0" w:color="auto"/>
            </w:tcBorders>
          </w:tcPr>
          <w:p w14:paraId="7537377C" w14:textId="77777777" w:rsidR="00BF7846" w:rsidRPr="005B00C6" w:rsidRDefault="00BF7846" w:rsidP="001F77D3">
            <w:pPr>
              <w:pStyle w:val="TAL"/>
              <w:rPr>
                <w:bCs/>
              </w:rPr>
            </w:pPr>
            <w:r w:rsidRPr="005B00C6">
              <w:rPr>
                <w:rFonts w:cs="Arial"/>
                <w:bCs/>
                <w:iCs/>
                <w:szCs w:val="18"/>
              </w:rPr>
              <w:t>Support measurement gap pattern 11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2588190"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86F525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B6DC6C" w14:textId="77777777" w:rsidR="00BF7846" w:rsidRPr="005B00C6" w:rsidRDefault="00BF7846" w:rsidP="001F77D3">
            <w:pPr>
              <w:pStyle w:val="TAL"/>
              <w:rPr>
                <w:lang w:eastAsia="zh-CN"/>
              </w:rPr>
            </w:pPr>
            <w:r w:rsidRPr="005B00C6">
              <w:rPr>
                <w:lang w:eastAsia="zh-CN"/>
              </w:rPr>
              <w:t>pc_gp11_nr</w:t>
            </w:r>
          </w:p>
        </w:tc>
        <w:tc>
          <w:tcPr>
            <w:tcW w:w="709" w:type="dxa"/>
            <w:gridSpan w:val="4"/>
            <w:tcBorders>
              <w:top w:val="single" w:sz="4" w:space="0" w:color="auto"/>
              <w:left w:val="single" w:sz="4" w:space="0" w:color="auto"/>
              <w:bottom w:val="single" w:sz="4" w:space="0" w:color="auto"/>
              <w:right w:val="single" w:sz="4" w:space="0" w:color="auto"/>
            </w:tcBorders>
          </w:tcPr>
          <w:p w14:paraId="3F330F2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4D8FE92"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3AAF1BE" w14:textId="77777777" w:rsidR="00BF7846" w:rsidRPr="005B00C6" w:rsidRDefault="00BF7846" w:rsidP="001F77D3">
            <w:pPr>
              <w:pStyle w:val="TAL"/>
              <w:rPr>
                <w:lang w:eastAsia="zh-CN"/>
              </w:rPr>
            </w:pPr>
          </w:p>
        </w:tc>
      </w:tr>
      <w:tr w:rsidR="00BF7846" w:rsidRPr="005B00C6" w14:paraId="4DAFFEE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00DCC9F" w14:textId="77777777" w:rsidR="00BF7846" w:rsidRPr="005B00C6" w:rsidRDefault="00BF7846" w:rsidP="001F77D3">
            <w:pPr>
              <w:pStyle w:val="TAC"/>
              <w:rPr>
                <w:lang w:eastAsia="zh-CN"/>
              </w:rPr>
            </w:pPr>
            <w:r w:rsidRPr="005B00C6">
              <w:rPr>
                <w:lang w:eastAsia="zh-CN"/>
              </w:rPr>
              <w:t>29</w:t>
            </w:r>
          </w:p>
        </w:tc>
        <w:tc>
          <w:tcPr>
            <w:tcW w:w="3542" w:type="dxa"/>
            <w:gridSpan w:val="4"/>
            <w:tcBorders>
              <w:top w:val="single" w:sz="6" w:space="0" w:color="auto"/>
              <w:left w:val="single" w:sz="4" w:space="0" w:color="auto"/>
              <w:bottom w:val="single" w:sz="6" w:space="0" w:color="auto"/>
              <w:right w:val="single" w:sz="6" w:space="0" w:color="auto"/>
            </w:tcBorders>
          </w:tcPr>
          <w:p w14:paraId="1C6FBF0A" w14:textId="77777777" w:rsidR="00BF7846" w:rsidRPr="005B00C6" w:rsidRDefault="00BF7846" w:rsidP="001F77D3">
            <w:pPr>
              <w:pStyle w:val="TAL"/>
              <w:rPr>
                <w:bCs/>
              </w:rPr>
            </w:pPr>
            <w:r w:rsidRPr="005B00C6">
              <w:rPr>
                <w:rFonts w:cs="Arial"/>
                <w:bCs/>
                <w:iCs/>
                <w:szCs w:val="18"/>
              </w:rPr>
              <w:t>Support measurement gap pattern 12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6009CD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8E363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AC24F04" w14:textId="77777777" w:rsidR="00BF7846" w:rsidRPr="005B00C6" w:rsidRDefault="00BF7846" w:rsidP="001F77D3">
            <w:pPr>
              <w:pStyle w:val="TAL"/>
              <w:rPr>
                <w:lang w:eastAsia="zh-CN"/>
              </w:rPr>
            </w:pPr>
            <w:r w:rsidRPr="005B00C6">
              <w:rPr>
                <w:lang w:eastAsia="zh-CN"/>
              </w:rPr>
              <w:t>pc_gp12_nr</w:t>
            </w:r>
          </w:p>
        </w:tc>
        <w:tc>
          <w:tcPr>
            <w:tcW w:w="709" w:type="dxa"/>
            <w:gridSpan w:val="4"/>
            <w:tcBorders>
              <w:top w:val="single" w:sz="4" w:space="0" w:color="auto"/>
              <w:left w:val="single" w:sz="4" w:space="0" w:color="auto"/>
              <w:bottom w:val="single" w:sz="4" w:space="0" w:color="auto"/>
              <w:right w:val="single" w:sz="4" w:space="0" w:color="auto"/>
            </w:tcBorders>
          </w:tcPr>
          <w:p w14:paraId="1B5E3C6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3FD6C5"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11F0281" w14:textId="77777777" w:rsidR="00BF7846" w:rsidRPr="005B00C6" w:rsidRDefault="00BF7846" w:rsidP="001F77D3">
            <w:pPr>
              <w:pStyle w:val="TAL"/>
              <w:rPr>
                <w:lang w:eastAsia="zh-CN"/>
              </w:rPr>
            </w:pPr>
          </w:p>
        </w:tc>
      </w:tr>
      <w:tr w:rsidR="00BF7846" w:rsidRPr="005B00C6" w14:paraId="2E94A766"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3D1ECDB" w14:textId="77777777" w:rsidR="00BF7846" w:rsidRPr="005B00C6" w:rsidRDefault="00BF7846" w:rsidP="001F77D3">
            <w:pPr>
              <w:pStyle w:val="TAC"/>
              <w:rPr>
                <w:lang w:eastAsia="zh-CN"/>
              </w:rPr>
            </w:pPr>
            <w:r w:rsidRPr="005B00C6">
              <w:rPr>
                <w:lang w:eastAsia="zh-CN"/>
              </w:rPr>
              <w:t>30</w:t>
            </w:r>
          </w:p>
        </w:tc>
        <w:tc>
          <w:tcPr>
            <w:tcW w:w="3542" w:type="dxa"/>
            <w:gridSpan w:val="4"/>
            <w:tcBorders>
              <w:top w:val="single" w:sz="6" w:space="0" w:color="auto"/>
              <w:left w:val="single" w:sz="4" w:space="0" w:color="auto"/>
              <w:bottom w:val="single" w:sz="6" w:space="0" w:color="auto"/>
              <w:right w:val="single" w:sz="6" w:space="0" w:color="auto"/>
            </w:tcBorders>
          </w:tcPr>
          <w:p w14:paraId="577875B5" w14:textId="77777777" w:rsidR="00BF7846" w:rsidRPr="005B00C6" w:rsidRDefault="00BF7846" w:rsidP="001F77D3">
            <w:pPr>
              <w:pStyle w:val="TAL"/>
              <w:rPr>
                <w:bCs/>
              </w:rPr>
            </w:pPr>
            <w:r w:rsidRPr="005B00C6">
              <w:rPr>
                <w:rFonts w:cs="Arial"/>
                <w:bCs/>
                <w:iCs/>
                <w:szCs w:val="18"/>
              </w:rPr>
              <w:t>Support measurement gap pattern 15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3488D2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5CCAD1"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FDD9B19" w14:textId="77777777" w:rsidR="00BF7846" w:rsidRPr="005B00C6" w:rsidRDefault="00BF7846" w:rsidP="001F77D3">
            <w:pPr>
              <w:pStyle w:val="TAL"/>
              <w:rPr>
                <w:lang w:eastAsia="zh-CN"/>
              </w:rPr>
            </w:pPr>
            <w:r w:rsidRPr="005B00C6">
              <w:rPr>
                <w:lang w:eastAsia="zh-CN"/>
              </w:rPr>
              <w:t>pc_gp15_nr</w:t>
            </w:r>
          </w:p>
        </w:tc>
        <w:tc>
          <w:tcPr>
            <w:tcW w:w="709" w:type="dxa"/>
            <w:gridSpan w:val="4"/>
            <w:tcBorders>
              <w:top w:val="single" w:sz="4" w:space="0" w:color="auto"/>
              <w:left w:val="single" w:sz="4" w:space="0" w:color="auto"/>
              <w:bottom w:val="single" w:sz="4" w:space="0" w:color="auto"/>
              <w:right w:val="single" w:sz="4" w:space="0" w:color="auto"/>
            </w:tcBorders>
          </w:tcPr>
          <w:p w14:paraId="239412D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2A4304E"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FDDE485" w14:textId="77777777" w:rsidR="00BF7846" w:rsidRPr="005B00C6" w:rsidRDefault="00BF7846" w:rsidP="001F77D3">
            <w:pPr>
              <w:pStyle w:val="TAL"/>
              <w:rPr>
                <w:lang w:eastAsia="zh-CN"/>
              </w:rPr>
            </w:pPr>
          </w:p>
        </w:tc>
      </w:tr>
      <w:tr w:rsidR="00BF7846" w:rsidRPr="005B00C6" w14:paraId="1F4FB774"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7E6BFCF" w14:textId="77777777" w:rsidR="00BF7846" w:rsidRPr="005B00C6" w:rsidRDefault="00BF7846" w:rsidP="001F77D3">
            <w:pPr>
              <w:pStyle w:val="TAC"/>
              <w:rPr>
                <w:lang w:eastAsia="zh-CN"/>
              </w:rPr>
            </w:pPr>
            <w:r w:rsidRPr="005B00C6">
              <w:rPr>
                <w:lang w:eastAsia="zh-CN"/>
              </w:rPr>
              <w:t>31</w:t>
            </w:r>
          </w:p>
        </w:tc>
        <w:tc>
          <w:tcPr>
            <w:tcW w:w="3542" w:type="dxa"/>
            <w:gridSpan w:val="4"/>
            <w:tcBorders>
              <w:top w:val="single" w:sz="6" w:space="0" w:color="auto"/>
              <w:left w:val="single" w:sz="4" w:space="0" w:color="auto"/>
              <w:bottom w:val="single" w:sz="6" w:space="0" w:color="auto"/>
              <w:right w:val="single" w:sz="6" w:space="0" w:color="auto"/>
            </w:tcBorders>
          </w:tcPr>
          <w:p w14:paraId="0A59342E" w14:textId="77777777" w:rsidR="00BF7846" w:rsidRPr="005B00C6" w:rsidRDefault="00BF7846" w:rsidP="001F77D3">
            <w:pPr>
              <w:pStyle w:val="TAL"/>
              <w:rPr>
                <w:bCs/>
              </w:rPr>
            </w:pPr>
            <w:r w:rsidRPr="005B00C6">
              <w:rPr>
                <w:rFonts w:cs="Arial"/>
                <w:bCs/>
                <w:iCs/>
                <w:szCs w:val="18"/>
              </w:rPr>
              <w:t>Support measurement gap pattern 16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B33833C"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23E42F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99B6049" w14:textId="77777777" w:rsidR="00BF7846" w:rsidRPr="005B00C6" w:rsidRDefault="00BF7846" w:rsidP="001F77D3">
            <w:pPr>
              <w:pStyle w:val="TAL"/>
              <w:rPr>
                <w:lang w:eastAsia="zh-CN"/>
              </w:rPr>
            </w:pPr>
            <w:r w:rsidRPr="005B00C6">
              <w:rPr>
                <w:lang w:eastAsia="zh-CN"/>
              </w:rPr>
              <w:t>pc_gp16_nr</w:t>
            </w:r>
          </w:p>
        </w:tc>
        <w:tc>
          <w:tcPr>
            <w:tcW w:w="709" w:type="dxa"/>
            <w:gridSpan w:val="4"/>
            <w:tcBorders>
              <w:top w:val="single" w:sz="4" w:space="0" w:color="auto"/>
              <w:left w:val="single" w:sz="4" w:space="0" w:color="auto"/>
              <w:bottom w:val="single" w:sz="4" w:space="0" w:color="auto"/>
              <w:right w:val="single" w:sz="4" w:space="0" w:color="auto"/>
            </w:tcBorders>
          </w:tcPr>
          <w:p w14:paraId="68C99B9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9631693"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965BEA7" w14:textId="77777777" w:rsidR="00BF7846" w:rsidRPr="005B00C6" w:rsidRDefault="00BF7846" w:rsidP="001F77D3">
            <w:pPr>
              <w:pStyle w:val="TAL"/>
              <w:rPr>
                <w:lang w:eastAsia="zh-CN"/>
              </w:rPr>
            </w:pPr>
          </w:p>
        </w:tc>
      </w:tr>
      <w:tr w:rsidR="00BF7846" w:rsidRPr="005B00C6" w14:paraId="2CE3779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03DAC1D" w14:textId="77777777" w:rsidR="00BF7846" w:rsidRPr="005B00C6" w:rsidRDefault="00BF7846" w:rsidP="001F77D3">
            <w:pPr>
              <w:pStyle w:val="TAC"/>
              <w:rPr>
                <w:lang w:eastAsia="zh-CN"/>
              </w:rPr>
            </w:pPr>
            <w:r w:rsidRPr="005B00C6">
              <w:rPr>
                <w:lang w:eastAsia="zh-CN"/>
              </w:rPr>
              <w:t>32</w:t>
            </w:r>
          </w:p>
        </w:tc>
        <w:tc>
          <w:tcPr>
            <w:tcW w:w="3542" w:type="dxa"/>
            <w:gridSpan w:val="4"/>
            <w:tcBorders>
              <w:top w:val="single" w:sz="6" w:space="0" w:color="auto"/>
              <w:left w:val="single" w:sz="4" w:space="0" w:color="auto"/>
              <w:bottom w:val="single" w:sz="6" w:space="0" w:color="auto"/>
              <w:right w:val="single" w:sz="6" w:space="0" w:color="auto"/>
            </w:tcBorders>
          </w:tcPr>
          <w:p w14:paraId="6900BF9B" w14:textId="77777777" w:rsidR="00BF7846" w:rsidRPr="005B00C6" w:rsidRDefault="00BF7846" w:rsidP="001F77D3">
            <w:pPr>
              <w:pStyle w:val="TAL"/>
              <w:rPr>
                <w:bCs/>
              </w:rPr>
            </w:pPr>
            <w:r w:rsidRPr="005B00C6">
              <w:rPr>
                <w:rFonts w:cs="Arial"/>
                <w:bCs/>
                <w:iCs/>
                <w:szCs w:val="18"/>
              </w:rPr>
              <w:t>Support measurement gap pattern 17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CC38CC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4FD791A"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B1BB21D" w14:textId="77777777" w:rsidR="00BF7846" w:rsidRPr="005B00C6" w:rsidRDefault="00BF7846" w:rsidP="001F77D3">
            <w:pPr>
              <w:pStyle w:val="TAL"/>
              <w:rPr>
                <w:lang w:eastAsia="zh-CN"/>
              </w:rPr>
            </w:pPr>
            <w:r w:rsidRPr="005B00C6">
              <w:rPr>
                <w:lang w:eastAsia="zh-CN"/>
              </w:rPr>
              <w:t>pc_gp17_nr</w:t>
            </w:r>
          </w:p>
        </w:tc>
        <w:tc>
          <w:tcPr>
            <w:tcW w:w="709" w:type="dxa"/>
            <w:gridSpan w:val="4"/>
            <w:tcBorders>
              <w:top w:val="single" w:sz="4" w:space="0" w:color="auto"/>
              <w:left w:val="single" w:sz="4" w:space="0" w:color="auto"/>
              <w:bottom w:val="single" w:sz="4" w:space="0" w:color="auto"/>
              <w:right w:val="single" w:sz="4" w:space="0" w:color="auto"/>
            </w:tcBorders>
          </w:tcPr>
          <w:p w14:paraId="108CC9F2"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2C005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716B326" w14:textId="77777777" w:rsidR="00BF7846" w:rsidRPr="005B00C6" w:rsidRDefault="00BF7846" w:rsidP="001F77D3">
            <w:pPr>
              <w:pStyle w:val="TAL"/>
              <w:rPr>
                <w:lang w:eastAsia="zh-CN"/>
              </w:rPr>
            </w:pPr>
          </w:p>
        </w:tc>
      </w:tr>
      <w:tr w:rsidR="00BF7846" w:rsidRPr="005B00C6" w14:paraId="3A743E5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D6FE44D" w14:textId="77777777" w:rsidR="00BF7846" w:rsidRPr="005B00C6" w:rsidRDefault="00BF7846" w:rsidP="001F77D3">
            <w:pPr>
              <w:pStyle w:val="TAC"/>
              <w:rPr>
                <w:lang w:eastAsia="zh-CN"/>
              </w:rPr>
            </w:pPr>
            <w:r w:rsidRPr="005B00C6">
              <w:rPr>
                <w:lang w:eastAsia="zh-CN"/>
              </w:rPr>
              <w:t>34</w:t>
            </w:r>
          </w:p>
        </w:tc>
        <w:tc>
          <w:tcPr>
            <w:tcW w:w="3542" w:type="dxa"/>
            <w:gridSpan w:val="4"/>
            <w:tcBorders>
              <w:top w:val="single" w:sz="6" w:space="0" w:color="auto"/>
              <w:left w:val="single" w:sz="4" w:space="0" w:color="auto"/>
              <w:bottom w:val="single" w:sz="6" w:space="0" w:color="auto"/>
              <w:right w:val="single" w:sz="6" w:space="0" w:color="auto"/>
            </w:tcBorders>
          </w:tcPr>
          <w:p w14:paraId="38962EE5" w14:textId="77777777" w:rsidR="00BF7846" w:rsidRPr="005B00C6" w:rsidRDefault="00BF7846" w:rsidP="001F77D3">
            <w:pPr>
              <w:pStyle w:val="TAL"/>
              <w:rPr>
                <w:bCs/>
              </w:rPr>
            </w:pPr>
            <w:r w:rsidRPr="005B00C6">
              <w:rPr>
                <w:rFonts w:cs="Arial"/>
                <w:bCs/>
                <w:iCs/>
                <w:szCs w:val="18"/>
              </w:rPr>
              <w:t>Support measurement gap pattern 18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491E79F"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6FB633"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4AD8AB0" w14:textId="77777777" w:rsidR="00BF7846" w:rsidRPr="005B00C6" w:rsidRDefault="00BF7846" w:rsidP="001F77D3">
            <w:pPr>
              <w:pStyle w:val="TAL"/>
              <w:rPr>
                <w:lang w:eastAsia="zh-CN"/>
              </w:rPr>
            </w:pPr>
            <w:r w:rsidRPr="005B00C6">
              <w:rPr>
                <w:lang w:eastAsia="zh-CN"/>
              </w:rPr>
              <w:t>pc_gp18_nr</w:t>
            </w:r>
          </w:p>
        </w:tc>
        <w:tc>
          <w:tcPr>
            <w:tcW w:w="709" w:type="dxa"/>
            <w:gridSpan w:val="4"/>
            <w:tcBorders>
              <w:top w:val="single" w:sz="4" w:space="0" w:color="auto"/>
              <w:left w:val="single" w:sz="4" w:space="0" w:color="auto"/>
              <w:bottom w:val="single" w:sz="4" w:space="0" w:color="auto"/>
              <w:right w:val="single" w:sz="4" w:space="0" w:color="auto"/>
            </w:tcBorders>
          </w:tcPr>
          <w:p w14:paraId="10AE325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5CE1A7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EDAC995" w14:textId="77777777" w:rsidR="00BF7846" w:rsidRPr="005B00C6" w:rsidRDefault="00BF7846" w:rsidP="001F77D3">
            <w:pPr>
              <w:pStyle w:val="TAL"/>
              <w:rPr>
                <w:lang w:eastAsia="zh-CN"/>
              </w:rPr>
            </w:pPr>
          </w:p>
        </w:tc>
      </w:tr>
      <w:tr w:rsidR="00BF7846" w:rsidRPr="005B00C6" w14:paraId="2447E00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889121C" w14:textId="77777777" w:rsidR="00BF7846" w:rsidRPr="005B00C6" w:rsidRDefault="00BF7846" w:rsidP="001F77D3">
            <w:pPr>
              <w:pStyle w:val="TAC"/>
              <w:rPr>
                <w:lang w:eastAsia="zh-CN"/>
              </w:rPr>
            </w:pPr>
            <w:r w:rsidRPr="005B00C6">
              <w:rPr>
                <w:lang w:eastAsia="zh-CN"/>
              </w:rPr>
              <w:t>35</w:t>
            </w:r>
          </w:p>
        </w:tc>
        <w:tc>
          <w:tcPr>
            <w:tcW w:w="3542" w:type="dxa"/>
            <w:gridSpan w:val="4"/>
            <w:tcBorders>
              <w:top w:val="single" w:sz="6" w:space="0" w:color="auto"/>
              <w:left w:val="single" w:sz="4" w:space="0" w:color="auto"/>
              <w:bottom w:val="single" w:sz="6" w:space="0" w:color="auto"/>
              <w:right w:val="single" w:sz="6" w:space="0" w:color="auto"/>
            </w:tcBorders>
          </w:tcPr>
          <w:p w14:paraId="5D8888F9" w14:textId="77777777" w:rsidR="00BF7846" w:rsidRPr="005B00C6" w:rsidRDefault="00BF7846" w:rsidP="001F77D3">
            <w:pPr>
              <w:pStyle w:val="TAL"/>
              <w:rPr>
                <w:bCs/>
              </w:rPr>
            </w:pPr>
            <w:r w:rsidRPr="005B00C6">
              <w:rPr>
                <w:rFonts w:cs="Arial"/>
                <w:bCs/>
                <w:iCs/>
                <w:szCs w:val="18"/>
              </w:rPr>
              <w:t>Support measurement gap pattern 19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9FB994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433934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9A4FE60" w14:textId="77777777" w:rsidR="00BF7846" w:rsidRPr="005B00C6" w:rsidRDefault="00BF7846" w:rsidP="001F77D3">
            <w:pPr>
              <w:pStyle w:val="TAL"/>
              <w:rPr>
                <w:lang w:eastAsia="zh-CN"/>
              </w:rPr>
            </w:pPr>
            <w:r w:rsidRPr="005B00C6">
              <w:rPr>
                <w:lang w:eastAsia="zh-CN"/>
              </w:rPr>
              <w:t>pc_gp19_nr</w:t>
            </w:r>
          </w:p>
        </w:tc>
        <w:tc>
          <w:tcPr>
            <w:tcW w:w="709" w:type="dxa"/>
            <w:gridSpan w:val="4"/>
            <w:tcBorders>
              <w:top w:val="single" w:sz="4" w:space="0" w:color="auto"/>
              <w:left w:val="single" w:sz="4" w:space="0" w:color="auto"/>
              <w:bottom w:val="single" w:sz="4" w:space="0" w:color="auto"/>
              <w:right w:val="single" w:sz="4" w:space="0" w:color="auto"/>
            </w:tcBorders>
          </w:tcPr>
          <w:p w14:paraId="79BF99F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681901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8083A9" w14:textId="77777777" w:rsidR="00BF7846" w:rsidRPr="005B00C6" w:rsidRDefault="00BF7846" w:rsidP="001F77D3">
            <w:pPr>
              <w:pStyle w:val="TAL"/>
              <w:rPr>
                <w:lang w:eastAsia="zh-CN"/>
              </w:rPr>
            </w:pPr>
          </w:p>
        </w:tc>
      </w:tr>
      <w:tr w:rsidR="00BF7846" w:rsidRPr="005B00C6" w14:paraId="17AD6668"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46A73A3" w14:textId="77777777" w:rsidR="00BF7846" w:rsidRPr="005B00C6" w:rsidRDefault="00BF7846" w:rsidP="001F77D3">
            <w:pPr>
              <w:pStyle w:val="TAC"/>
              <w:rPr>
                <w:lang w:eastAsia="zh-CN"/>
              </w:rPr>
            </w:pPr>
            <w:r w:rsidRPr="005B00C6">
              <w:rPr>
                <w:lang w:eastAsia="zh-CN"/>
              </w:rPr>
              <w:t>36</w:t>
            </w:r>
          </w:p>
        </w:tc>
        <w:tc>
          <w:tcPr>
            <w:tcW w:w="3542" w:type="dxa"/>
            <w:gridSpan w:val="4"/>
            <w:tcBorders>
              <w:top w:val="single" w:sz="6" w:space="0" w:color="auto"/>
              <w:left w:val="single" w:sz="4" w:space="0" w:color="auto"/>
              <w:bottom w:val="single" w:sz="6" w:space="0" w:color="auto"/>
              <w:right w:val="single" w:sz="6" w:space="0" w:color="auto"/>
            </w:tcBorders>
          </w:tcPr>
          <w:p w14:paraId="32E32129" w14:textId="77777777" w:rsidR="00BF7846" w:rsidRPr="005B00C6" w:rsidRDefault="00BF7846" w:rsidP="001F77D3">
            <w:pPr>
              <w:pStyle w:val="TAL"/>
              <w:rPr>
                <w:bCs/>
              </w:rPr>
            </w:pPr>
            <w:r w:rsidRPr="005B00C6">
              <w:rPr>
                <w:rFonts w:cs="Arial"/>
                <w:bCs/>
                <w:iCs/>
                <w:szCs w:val="18"/>
              </w:rPr>
              <w:t>Support measurement gap pattern 20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E7BFFEE"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61625B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AB2295D" w14:textId="77777777" w:rsidR="00BF7846" w:rsidRPr="005B00C6" w:rsidRDefault="00BF7846" w:rsidP="001F77D3">
            <w:pPr>
              <w:pStyle w:val="TAL"/>
              <w:rPr>
                <w:lang w:eastAsia="zh-CN"/>
              </w:rPr>
            </w:pPr>
            <w:r w:rsidRPr="005B00C6">
              <w:rPr>
                <w:lang w:eastAsia="zh-CN"/>
              </w:rPr>
              <w:t>pc_gp20_nr</w:t>
            </w:r>
          </w:p>
        </w:tc>
        <w:tc>
          <w:tcPr>
            <w:tcW w:w="709" w:type="dxa"/>
            <w:gridSpan w:val="4"/>
            <w:tcBorders>
              <w:top w:val="single" w:sz="4" w:space="0" w:color="auto"/>
              <w:left w:val="single" w:sz="4" w:space="0" w:color="auto"/>
              <w:bottom w:val="single" w:sz="4" w:space="0" w:color="auto"/>
              <w:right w:val="single" w:sz="4" w:space="0" w:color="auto"/>
            </w:tcBorders>
          </w:tcPr>
          <w:p w14:paraId="3FE991A1"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E8493D8"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F28B4D0" w14:textId="77777777" w:rsidR="00BF7846" w:rsidRPr="005B00C6" w:rsidRDefault="00BF7846" w:rsidP="001F77D3">
            <w:pPr>
              <w:pStyle w:val="TAL"/>
              <w:rPr>
                <w:lang w:eastAsia="zh-CN"/>
              </w:rPr>
            </w:pPr>
          </w:p>
        </w:tc>
      </w:tr>
      <w:tr w:rsidR="00BF7846" w:rsidRPr="005B00C6" w14:paraId="18CCA0F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23E6B43" w14:textId="77777777" w:rsidR="00BF7846" w:rsidRPr="005B00C6" w:rsidRDefault="00BF7846" w:rsidP="001F77D3">
            <w:pPr>
              <w:pStyle w:val="TAC"/>
              <w:rPr>
                <w:lang w:eastAsia="zh-CN"/>
              </w:rPr>
            </w:pPr>
            <w:r w:rsidRPr="005B00C6">
              <w:rPr>
                <w:lang w:eastAsia="zh-CN"/>
              </w:rPr>
              <w:t>37</w:t>
            </w:r>
          </w:p>
        </w:tc>
        <w:tc>
          <w:tcPr>
            <w:tcW w:w="3542" w:type="dxa"/>
            <w:gridSpan w:val="4"/>
            <w:tcBorders>
              <w:top w:val="single" w:sz="6" w:space="0" w:color="auto"/>
              <w:left w:val="single" w:sz="4" w:space="0" w:color="auto"/>
              <w:bottom w:val="single" w:sz="6" w:space="0" w:color="auto"/>
              <w:right w:val="single" w:sz="6" w:space="0" w:color="auto"/>
            </w:tcBorders>
          </w:tcPr>
          <w:p w14:paraId="5FA5CE1E" w14:textId="77777777" w:rsidR="00BF7846" w:rsidRPr="005B00C6" w:rsidRDefault="00BF7846" w:rsidP="001F77D3">
            <w:pPr>
              <w:pStyle w:val="TAL"/>
              <w:rPr>
                <w:bCs/>
              </w:rPr>
            </w:pPr>
            <w:r w:rsidRPr="005B00C6">
              <w:rPr>
                <w:rFonts w:cs="Arial"/>
                <w:bCs/>
                <w:iCs/>
                <w:szCs w:val="18"/>
              </w:rPr>
              <w:t>Support measurement gap pattern 21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6E13A9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99105E6"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B9C22FF" w14:textId="77777777" w:rsidR="00BF7846" w:rsidRPr="005B00C6" w:rsidRDefault="00BF7846" w:rsidP="001F77D3">
            <w:pPr>
              <w:pStyle w:val="TAL"/>
              <w:rPr>
                <w:lang w:eastAsia="zh-CN"/>
              </w:rPr>
            </w:pPr>
            <w:r w:rsidRPr="005B00C6">
              <w:rPr>
                <w:lang w:eastAsia="zh-CN"/>
              </w:rPr>
              <w:t>pc_gp21_nr</w:t>
            </w:r>
          </w:p>
        </w:tc>
        <w:tc>
          <w:tcPr>
            <w:tcW w:w="709" w:type="dxa"/>
            <w:gridSpan w:val="4"/>
            <w:tcBorders>
              <w:top w:val="single" w:sz="4" w:space="0" w:color="auto"/>
              <w:left w:val="single" w:sz="4" w:space="0" w:color="auto"/>
              <w:bottom w:val="single" w:sz="4" w:space="0" w:color="auto"/>
              <w:right w:val="single" w:sz="4" w:space="0" w:color="auto"/>
            </w:tcBorders>
          </w:tcPr>
          <w:p w14:paraId="7FF74D5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D5E6E4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ABA5145" w14:textId="77777777" w:rsidR="00BF7846" w:rsidRPr="005B00C6" w:rsidRDefault="00BF7846" w:rsidP="001F77D3">
            <w:pPr>
              <w:pStyle w:val="TAL"/>
              <w:rPr>
                <w:lang w:eastAsia="zh-CN"/>
              </w:rPr>
            </w:pPr>
          </w:p>
        </w:tc>
      </w:tr>
      <w:tr w:rsidR="00BF7846" w:rsidRPr="005B00C6" w14:paraId="5B214EA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D4879A6" w14:textId="77777777" w:rsidR="00BF7846" w:rsidRPr="005B00C6" w:rsidRDefault="00BF7846" w:rsidP="001F77D3">
            <w:pPr>
              <w:pStyle w:val="TAC"/>
              <w:rPr>
                <w:lang w:eastAsia="zh-CN"/>
              </w:rPr>
            </w:pPr>
            <w:r w:rsidRPr="005B00C6">
              <w:rPr>
                <w:lang w:eastAsia="zh-CN"/>
              </w:rPr>
              <w:t>38</w:t>
            </w:r>
          </w:p>
        </w:tc>
        <w:tc>
          <w:tcPr>
            <w:tcW w:w="3542" w:type="dxa"/>
            <w:gridSpan w:val="4"/>
            <w:tcBorders>
              <w:top w:val="single" w:sz="6" w:space="0" w:color="auto"/>
              <w:left w:val="single" w:sz="4" w:space="0" w:color="auto"/>
              <w:bottom w:val="single" w:sz="6" w:space="0" w:color="auto"/>
              <w:right w:val="single" w:sz="6" w:space="0" w:color="auto"/>
            </w:tcBorders>
          </w:tcPr>
          <w:p w14:paraId="606FC58C" w14:textId="77777777" w:rsidR="00BF7846" w:rsidRPr="005B00C6" w:rsidRDefault="00BF7846" w:rsidP="001F77D3">
            <w:pPr>
              <w:pStyle w:val="TAL"/>
              <w:rPr>
                <w:bCs/>
              </w:rPr>
            </w:pPr>
            <w:r w:rsidRPr="005B00C6">
              <w:rPr>
                <w:rFonts w:cs="Arial"/>
                <w:bCs/>
                <w:iCs/>
                <w:szCs w:val="18"/>
              </w:rPr>
              <w:t>Support measurement gap pattern 22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AFA6998"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B1CEFA"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75E0FBB" w14:textId="77777777" w:rsidR="00BF7846" w:rsidRPr="005B00C6" w:rsidRDefault="00BF7846" w:rsidP="001F77D3">
            <w:pPr>
              <w:pStyle w:val="TAL"/>
              <w:rPr>
                <w:lang w:eastAsia="zh-CN"/>
              </w:rPr>
            </w:pPr>
            <w:r w:rsidRPr="005B00C6">
              <w:rPr>
                <w:lang w:eastAsia="zh-CN"/>
              </w:rPr>
              <w:t>pc_gp22_nr</w:t>
            </w:r>
          </w:p>
        </w:tc>
        <w:tc>
          <w:tcPr>
            <w:tcW w:w="709" w:type="dxa"/>
            <w:gridSpan w:val="4"/>
            <w:tcBorders>
              <w:top w:val="single" w:sz="4" w:space="0" w:color="auto"/>
              <w:left w:val="single" w:sz="4" w:space="0" w:color="auto"/>
              <w:bottom w:val="single" w:sz="4" w:space="0" w:color="auto"/>
              <w:right w:val="single" w:sz="4" w:space="0" w:color="auto"/>
            </w:tcBorders>
          </w:tcPr>
          <w:p w14:paraId="7E8E5AA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381A0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14B26EE" w14:textId="77777777" w:rsidR="00BF7846" w:rsidRPr="005B00C6" w:rsidRDefault="00BF7846" w:rsidP="001F77D3">
            <w:pPr>
              <w:pStyle w:val="TAL"/>
              <w:rPr>
                <w:lang w:eastAsia="zh-CN"/>
              </w:rPr>
            </w:pPr>
          </w:p>
        </w:tc>
      </w:tr>
      <w:tr w:rsidR="00BF7846" w:rsidRPr="005B00C6" w14:paraId="0E7FC7B8"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7D24BFC" w14:textId="77777777" w:rsidR="00BF7846" w:rsidRPr="005B00C6" w:rsidRDefault="00BF7846" w:rsidP="001F77D3">
            <w:pPr>
              <w:pStyle w:val="TAC"/>
              <w:rPr>
                <w:lang w:eastAsia="zh-CN"/>
              </w:rPr>
            </w:pPr>
            <w:r w:rsidRPr="005B00C6">
              <w:rPr>
                <w:lang w:eastAsia="zh-CN"/>
              </w:rPr>
              <w:t>39</w:t>
            </w:r>
          </w:p>
        </w:tc>
        <w:tc>
          <w:tcPr>
            <w:tcW w:w="3542" w:type="dxa"/>
            <w:gridSpan w:val="4"/>
            <w:tcBorders>
              <w:top w:val="single" w:sz="6" w:space="0" w:color="auto"/>
              <w:left w:val="single" w:sz="4" w:space="0" w:color="auto"/>
              <w:bottom w:val="single" w:sz="6" w:space="0" w:color="auto"/>
              <w:right w:val="single" w:sz="6" w:space="0" w:color="auto"/>
            </w:tcBorders>
          </w:tcPr>
          <w:p w14:paraId="49B9BFB0" w14:textId="77777777" w:rsidR="00BF7846" w:rsidRPr="005B00C6" w:rsidRDefault="00BF7846" w:rsidP="001F77D3">
            <w:pPr>
              <w:pStyle w:val="TAL"/>
              <w:rPr>
                <w:bCs/>
              </w:rPr>
            </w:pPr>
            <w:r w:rsidRPr="005B00C6">
              <w:rPr>
                <w:rFonts w:cs="Arial"/>
                <w:bCs/>
                <w:iCs/>
                <w:szCs w:val="18"/>
              </w:rPr>
              <w:t>Support measurement gap pattern 23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5FBA52A"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FC417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68E406" w14:textId="77777777" w:rsidR="00BF7846" w:rsidRPr="005B00C6" w:rsidRDefault="00BF7846" w:rsidP="001F77D3">
            <w:pPr>
              <w:pStyle w:val="TAL"/>
              <w:rPr>
                <w:lang w:eastAsia="zh-CN"/>
              </w:rPr>
            </w:pPr>
            <w:r w:rsidRPr="005B00C6">
              <w:rPr>
                <w:lang w:eastAsia="zh-CN"/>
              </w:rPr>
              <w:t>pc_gp23_nr</w:t>
            </w:r>
          </w:p>
        </w:tc>
        <w:tc>
          <w:tcPr>
            <w:tcW w:w="709" w:type="dxa"/>
            <w:gridSpan w:val="4"/>
            <w:tcBorders>
              <w:top w:val="single" w:sz="4" w:space="0" w:color="auto"/>
              <w:left w:val="single" w:sz="4" w:space="0" w:color="auto"/>
              <w:bottom w:val="single" w:sz="4" w:space="0" w:color="auto"/>
              <w:right w:val="single" w:sz="4" w:space="0" w:color="auto"/>
            </w:tcBorders>
          </w:tcPr>
          <w:p w14:paraId="340099F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61E6B4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806232A" w14:textId="77777777" w:rsidR="00BF7846" w:rsidRPr="005B00C6" w:rsidRDefault="00BF7846" w:rsidP="001F77D3">
            <w:pPr>
              <w:pStyle w:val="TAL"/>
              <w:rPr>
                <w:lang w:eastAsia="zh-CN"/>
              </w:rPr>
            </w:pPr>
          </w:p>
        </w:tc>
      </w:tr>
      <w:tr w:rsidR="00326E64" w:rsidRPr="005B00C6" w14:paraId="2C856393"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71D9FEE" w14:textId="77777777" w:rsidR="00326E64" w:rsidRPr="005B00C6" w:rsidRDefault="00326E64" w:rsidP="00FA72F8">
            <w:pPr>
              <w:pStyle w:val="TAC"/>
              <w:rPr>
                <w:lang w:eastAsia="zh-CN"/>
              </w:rPr>
            </w:pPr>
            <w:r w:rsidRPr="005B00C6">
              <w:rPr>
                <w:lang w:eastAsia="zh-CN"/>
              </w:rPr>
              <w:t>40</w:t>
            </w:r>
          </w:p>
        </w:tc>
        <w:tc>
          <w:tcPr>
            <w:tcW w:w="3542" w:type="dxa"/>
            <w:gridSpan w:val="4"/>
            <w:tcBorders>
              <w:top w:val="single" w:sz="6" w:space="0" w:color="auto"/>
              <w:left w:val="single" w:sz="4" w:space="0" w:color="auto"/>
              <w:bottom w:val="single" w:sz="6" w:space="0" w:color="auto"/>
              <w:right w:val="single" w:sz="6" w:space="0" w:color="auto"/>
            </w:tcBorders>
          </w:tcPr>
          <w:p w14:paraId="268D4F3F" w14:textId="77777777" w:rsidR="00326E64" w:rsidRPr="005B00C6" w:rsidRDefault="00326E64" w:rsidP="00FA72F8">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1625D8F0" w14:textId="77777777" w:rsidR="00326E64" w:rsidRPr="005B00C6" w:rsidRDefault="00326E64" w:rsidP="00FA72F8">
            <w:pPr>
              <w:pStyle w:val="TAL"/>
              <w:rPr>
                <w:lang w:eastAsia="zh-CN"/>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0039BE" w14:textId="77777777" w:rsidR="00326E64" w:rsidRPr="005B00C6" w:rsidRDefault="00326E64" w:rsidP="00FA72F8">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4B3FD99" w14:textId="77777777" w:rsidR="00326E64" w:rsidRPr="005B00C6" w:rsidRDefault="00326E64" w:rsidP="00FA72F8">
            <w:pPr>
              <w:pStyle w:val="TAL"/>
              <w:rPr>
                <w:lang w:eastAsia="zh-CN"/>
              </w:rPr>
            </w:pPr>
            <w:r w:rsidRPr="005B00C6">
              <w:rPr>
                <w:rFonts w:eastAsia="MS Mincho"/>
              </w:rPr>
              <w:t>pc_</w:t>
            </w:r>
            <w:r w:rsidRPr="005B00C6">
              <w:rPr>
                <w:bCs/>
                <w:iCs/>
              </w:rPr>
              <w:t>csi_RSRP_AndRSRQ_MeasWithoutSSB</w:t>
            </w:r>
          </w:p>
        </w:tc>
        <w:tc>
          <w:tcPr>
            <w:tcW w:w="709" w:type="dxa"/>
            <w:gridSpan w:val="4"/>
            <w:tcBorders>
              <w:top w:val="single" w:sz="4" w:space="0" w:color="auto"/>
              <w:left w:val="single" w:sz="4" w:space="0" w:color="auto"/>
              <w:bottom w:val="single" w:sz="4" w:space="0" w:color="auto"/>
              <w:right w:val="single" w:sz="4" w:space="0" w:color="auto"/>
            </w:tcBorders>
          </w:tcPr>
          <w:p w14:paraId="7814ACAC" w14:textId="77777777" w:rsidR="00326E64" w:rsidRPr="005B00C6" w:rsidRDefault="00326E64" w:rsidP="00FA72F8">
            <w:pPr>
              <w:pStyle w:val="TAL"/>
              <w:rPr>
                <w:lang w:eastAsia="zh-CN"/>
              </w:rPr>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4C31375F" w14:textId="77777777" w:rsidR="00326E64" w:rsidRPr="005B00C6" w:rsidRDefault="00326E64" w:rsidP="00FA72F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7261F24" w14:textId="77777777" w:rsidR="00326E64" w:rsidRPr="005B00C6" w:rsidRDefault="00326E64" w:rsidP="00FA72F8">
            <w:pPr>
              <w:pStyle w:val="TAL"/>
              <w:rPr>
                <w:lang w:eastAsia="zh-CN"/>
              </w:rPr>
            </w:pPr>
          </w:p>
        </w:tc>
      </w:tr>
      <w:tr w:rsidR="005015ED" w:rsidRPr="005B00C6" w14:paraId="1D1572F0"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449BA6C" w14:textId="77777777" w:rsidR="005015ED" w:rsidRPr="005B00C6" w:rsidRDefault="005015ED" w:rsidP="007A14A3">
            <w:pPr>
              <w:pStyle w:val="TAC"/>
              <w:rPr>
                <w:lang w:eastAsia="zh-CN"/>
              </w:rPr>
            </w:pPr>
            <w:r w:rsidRPr="005B00C6">
              <w:rPr>
                <w:lang w:eastAsia="zh-CN"/>
              </w:rPr>
              <w:t>41</w:t>
            </w:r>
          </w:p>
        </w:tc>
        <w:tc>
          <w:tcPr>
            <w:tcW w:w="3542" w:type="dxa"/>
            <w:gridSpan w:val="4"/>
            <w:tcBorders>
              <w:top w:val="single" w:sz="6" w:space="0" w:color="auto"/>
              <w:left w:val="single" w:sz="4" w:space="0" w:color="auto"/>
              <w:bottom w:val="single" w:sz="6" w:space="0" w:color="auto"/>
              <w:right w:val="single" w:sz="6" w:space="0" w:color="auto"/>
            </w:tcBorders>
          </w:tcPr>
          <w:p w14:paraId="6B8187AA" w14:textId="77777777" w:rsidR="005015ED" w:rsidRPr="005B00C6" w:rsidRDefault="005015ED" w:rsidP="007A14A3">
            <w:pPr>
              <w:pStyle w:val="TAL"/>
              <w:rPr>
                <w:rFonts w:cs="Arial"/>
                <w:bCs/>
                <w:iCs/>
                <w:szCs w:val="18"/>
              </w:rPr>
            </w:pPr>
            <w:r w:rsidRPr="005B00C6">
              <w:rPr>
                <w:rFonts w:eastAsia="MS PGothic"/>
              </w:rPr>
              <w:t>Support CSI-RS based Radio Link Monitoring for FR1</w:t>
            </w:r>
          </w:p>
        </w:tc>
        <w:tc>
          <w:tcPr>
            <w:tcW w:w="1188" w:type="dxa"/>
            <w:gridSpan w:val="4"/>
            <w:tcBorders>
              <w:top w:val="single" w:sz="6" w:space="0" w:color="auto"/>
              <w:left w:val="single" w:sz="6" w:space="0" w:color="auto"/>
              <w:bottom w:val="single" w:sz="6" w:space="0" w:color="auto"/>
              <w:right w:val="single" w:sz="4" w:space="0" w:color="auto"/>
            </w:tcBorders>
          </w:tcPr>
          <w:p w14:paraId="633E7B11" w14:textId="77777777" w:rsidR="005015ED" w:rsidRPr="005B00C6" w:rsidRDefault="005015ED" w:rsidP="007A14A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04342F" w14:textId="77777777" w:rsidR="005015ED" w:rsidRPr="005B00C6" w:rsidRDefault="005015ED" w:rsidP="007A14A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F52D654" w14:textId="77777777" w:rsidR="005015ED" w:rsidRPr="005B00C6" w:rsidRDefault="005015ED" w:rsidP="007A14A3">
            <w:pPr>
              <w:pStyle w:val="TAL"/>
              <w:rPr>
                <w:lang w:eastAsia="zh-CN"/>
              </w:rPr>
            </w:pPr>
            <w:r w:rsidRPr="005B00C6">
              <w:t>pc_CSI_RS_RLM_FR1</w:t>
            </w:r>
          </w:p>
        </w:tc>
        <w:tc>
          <w:tcPr>
            <w:tcW w:w="709" w:type="dxa"/>
            <w:gridSpan w:val="4"/>
            <w:tcBorders>
              <w:top w:val="single" w:sz="4" w:space="0" w:color="auto"/>
              <w:left w:val="single" w:sz="4" w:space="0" w:color="auto"/>
              <w:bottom w:val="single" w:sz="4" w:space="0" w:color="auto"/>
              <w:right w:val="single" w:sz="4" w:space="0" w:color="auto"/>
            </w:tcBorders>
          </w:tcPr>
          <w:p w14:paraId="77F513AD" w14:textId="77777777" w:rsidR="005015ED" w:rsidRPr="005B00C6" w:rsidRDefault="005015ED" w:rsidP="007A14A3">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000D8C6" w14:textId="77777777" w:rsidR="005015ED" w:rsidRPr="005B00C6" w:rsidRDefault="005015ED" w:rsidP="007A14A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B88E066" w14:textId="77777777" w:rsidR="005015ED" w:rsidRPr="005B00C6" w:rsidRDefault="005015ED" w:rsidP="007A14A3">
            <w:pPr>
              <w:pStyle w:val="TAL"/>
              <w:rPr>
                <w:lang w:eastAsia="zh-CN"/>
              </w:rPr>
            </w:pPr>
            <w:r w:rsidRPr="005B00C6">
              <w:rPr>
                <w:bCs/>
                <w:iCs/>
              </w:rPr>
              <w:t>If the UE supports this feature, the UE needs to report maxNumberResource-CSI-RS-RLM in its capability report. If the UE doesn’t support CSI-RS based RLM, it will not include this IE in its capability report.</w:t>
            </w:r>
          </w:p>
        </w:tc>
      </w:tr>
      <w:tr w:rsidR="00FB322E" w:rsidRPr="005B00C6" w14:paraId="351A28D9"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F053FE5" w14:textId="77777777" w:rsidR="00FB322E" w:rsidRPr="005B00C6" w:rsidRDefault="00FB322E" w:rsidP="00FB322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41a</w:t>
            </w:r>
          </w:p>
        </w:tc>
        <w:tc>
          <w:tcPr>
            <w:tcW w:w="3542" w:type="dxa"/>
            <w:gridSpan w:val="4"/>
            <w:tcBorders>
              <w:top w:val="single" w:sz="6" w:space="0" w:color="auto"/>
              <w:left w:val="single" w:sz="4" w:space="0" w:color="auto"/>
              <w:bottom w:val="single" w:sz="6" w:space="0" w:color="auto"/>
              <w:right w:val="single" w:sz="6" w:space="0" w:color="auto"/>
            </w:tcBorders>
          </w:tcPr>
          <w:p w14:paraId="2770F8AD" w14:textId="77777777" w:rsidR="00FB322E" w:rsidRPr="005B00C6" w:rsidRDefault="00FB322E" w:rsidP="00FB322E">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 CSI-RS based Radio Link Monitoring for FR2</w:t>
            </w:r>
          </w:p>
        </w:tc>
        <w:tc>
          <w:tcPr>
            <w:tcW w:w="1188" w:type="dxa"/>
            <w:gridSpan w:val="4"/>
            <w:tcBorders>
              <w:top w:val="single" w:sz="6" w:space="0" w:color="auto"/>
              <w:left w:val="single" w:sz="6" w:space="0" w:color="auto"/>
              <w:bottom w:val="single" w:sz="6" w:space="0" w:color="auto"/>
              <w:right w:val="single" w:sz="4" w:space="0" w:color="auto"/>
            </w:tcBorders>
          </w:tcPr>
          <w:p w14:paraId="3400DF7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0889651" w14:textId="77777777" w:rsidR="00FB322E" w:rsidRPr="005B00C6" w:rsidRDefault="00FB322E" w:rsidP="00FB322E">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2FB77F8"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pc_CSI_RS_RLM_FR2</w:t>
            </w:r>
          </w:p>
        </w:tc>
        <w:tc>
          <w:tcPr>
            <w:tcW w:w="709" w:type="dxa"/>
            <w:gridSpan w:val="4"/>
            <w:tcBorders>
              <w:top w:val="single" w:sz="4" w:space="0" w:color="auto"/>
              <w:left w:val="single" w:sz="4" w:space="0" w:color="auto"/>
              <w:bottom w:val="single" w:sz="4" w:space="0" w:color="auto"/>
              <w:right w:val="single" w:sz="4" w:space="0" w:color="auto"/>
            </w:tcBorders>
          </w:tcPr>
          <w:p w14:paraId="7436371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5EEB5613"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551FB16" w14:textId="77777777" w:rsidR="00FB322E" w:rsidRPr="005B00C6" w:rsidRDefault="00FB322E" w:rsidP="00FB322E">
            <w:pPr>
              <w:keepNext/>
              <w:keepLines/>
              <w:overflowPunct/>
              <w:autoSpaceDE/>
              <w:autoSpaceDN/>
              <w:adjustRightInd/>
              <w:spacing w:after="0"/>
              <w:textAlignment w:val="auto"/>
              <w:rPr>
                <w:rFonts w:ascii="Arial" w:eastAsia="SimSun" w:hAnsi="Arial"/>
                <w:bCs/>
                <w:iCs/>
                <w:sz w:val="18"/>
                <w:lang w:eastAsia="en-US"/>
              </w:rPr>
            </w:pPr>
            <w:r w:rsidRPr="005B00C6">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500CB5" w:rsidRPr="005B00C6" w14:paraId="50B9D06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AE71869" w14:textId="77777777" w:rsidR="00500CB5" w:rsidRPr="005B00C6" w:rsidRDefault="00500CB5">
            <w:pPr>
              <w:pStyle w:val="TAC"/>
              <w:rPr>
                <w:lang w:eastAsia="zh-CN"/>
              </w:rPr>
            </w:pPr>
            <w:r w:rsidRPr="005B00C6">
              <w:rPr>
                <w:lang w:eastAsia="zh-CN"/>
              </w:rPr>
              <w:t>42</w:t>
            </w:r>
          </w:p>
        </w:tc>
        <w:tc>
          <w:tcPr>
            <w:tcW w:w="3542" w:type="dxa"/>
            <w:gridSpan w:val="4"/>
            <w:tcBorders>
              <w:top w:val="single" w:sz="6" w:space="0" w:color="auto"/>
              <w:left w:val="single" w:sz="4" w:space="0" w:color="auto"/>
              <w:bottom w:val="single" w:sz="6" w:space="0" w:color="auto"/>
              <w:right w:val="single" w:sz="6" w:space="0" w:color="auto"/>
            </w:tcBorders>
          </w:tcPr>
          <w:p w14:paraId="6EA048F6" w14:textId="77777777" w:rsidR="00500CB5" w:rsidRPr="005B00C6" w:rsidRDefault="00500CB5">
            <w:pPr>
              <w:pStyle w:val="TAL"/>
              <w:rPr>
                <w:rFonts w:eastAsia="MS PGothic"/>
              </w:rPr>
            </w:pPr>
            <w:r w:rsidRPr="005B00C6">
              <w:rPr>
                <w:rFonts w:eastAsia="MS PGothic"/>
              </w:rPr>
              <w:t>Support of E-UTRA RS-SINR measurements</w:t>
            </w:r>
          </w:p>
        </w:tc>
        <w:tc>
          <w:tcPr>
            <w:tcW w:w="1188" w:type="dxa"/>
            <w:gridSpan w:val="4"/>
            <w:tcBorders>
              <w:top w:val="single" w:sz="6" w:space="0" w:color="auto"/>
              <w:left w:val="single" w:sz="6" w:space="0" w:color="auto"/>
              <w:bottom w:val="single" w:sz="6" w:space="0" w:color="auto"/>
              <w:right w:val="single" w:sz="4" w:space="0" w:color="auto"/>
            </w:tcBorders>
          </w:tcPr>
          <w:p w14:paraId="161BF6E3" w14:textId="77777777" w:rsidR="00500CB5" w:rsidRPr="005B00C6" w:rsidRDefault="00500CB5">
            <w:pPr>
              <w:pStyle w:val="TAL"/>
              <w:rPr>
                <w:lang w:eastAsia="zh-CN"/>
              </w:rPr>
            </w:pPr>
            <w:r w:rsidRPr="005B00C6">
              <w:rPr>
                <w:lang w:eastAsia="zh-CN"/>
              </w:rPr>
              <w:t>38.306, 4.2.10</w:t>
            </w:r>
          </w:p>
        </w:tc>
        <w:tc>
          <w:tcPr>
            <w:tcW w:w="779" w:type="dxa"/>
            <w:gridSpan w:val="4"/>
            <w:tcBorders>
              <w:top w:val="single" w:sz="4" w:space="0" w:color="auto"/>
              <w:left w:val="single" w:sz="4" w:space="0" w:color="auto"/>
              <w:bottom w:val="single" w:sz="4" w:space="0" w:color="auto"/>
              <w:right w:val="single" w:sz="4" w:space="0" w:color="auto"/>
            </w:tcBorders>
          </w:tcPr>
          <w:p w14:paraId="49DB1D22"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5F983CE" w14:textId="77777777" w:rsidR="00500CB5" w:rsidRPr="005B00C6" w:rsidRDefault="00500CB5">
            <w:pPr>
              <w:pStyle w:val="TAL"/>
            </w:pPr>
            <w:r w:rsidRPr="005B00C6">
              <w:t>pc_RS_SINR_MeasEUTRA</w:t>
            </w:r>
          </w:p>
        </w:tc>
        <w:tc>
          <w:tcPr>
            <w:tcW w:w="709" w:type="dxa"/>
            <w:gridSpan w:val="4"/>
            <w:tcBorders>
              <w:top w:val="single" w:sz="4" w:space="0" w:color="auto"/>
              <w:left w:val="single" w:sz="4" w:space="0" w:color="auto"/>
              <w:bottom w:val="single" w:sz="4" w:space="0" w:color="auto"/>
              <w:right w:val="single" w:sz="4" w:space="0" w:color="auto"/>
            </w:tcBorders>
          </w:tcPr>
          <w:p w14:paraId="0042699B"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EDA04DA"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CF8D2BF" w14:textId="77777777" w:rsidR="00500CB5" w:rsidRPr="005B00C6" w:rsidRDefault="00500CB5">
            <w:pPr>
              <w:pStyle w:val="TAL"/>
              <w:rPr>
                <w:bCs/>
                <w:iCs/>
              </w:rPr>
            </w:pPr>
          </w:p>
        </w:tc>
      </w:tr>
      <w:tr w:rsidR="00500CB5" w:rsidRPr="005B00C6" w14:paraId="21FAD1F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7C8B09" w14:textId="77777777" w:rsidR="00500CB5" w:rsidRPr="005B00C6" w:rsidRDefault="00500CB5">
            <w:pPr>
              <w:pStyle w:val="TAC"/>
              <w:rPr>
                <w:lang w:eastAsia="zh-CN"/>
              </w:rPr>
            </w:pPr>
            <w:r w:rsidRPr="005B00C6">
              <w:rPr>
                <w:lang w:eastAsia="zh-CN"/>
              </w:rPr>
              <w:t>43</w:t>
            </w:r>
          </w:p>
        </w:tc>
        <w:tc>
          <w:tcPr>
            <w:tcW w:w="3542" w:type="dxa"/>
            <w:gridSpan w:val="4"/>
            <w:tcBorders>
              <w:top w:val="single" w:sz="6" w:space="0" w:color="auto"/>
              <w:left w:val="single" w:sz="4" w:space="0" w:color="auto"/>
              <w:bottom w:val="single" w:sz="6" w:space="0" w:color="auto"/>
              <w:right w:val="single" w:sz="6" w:space="0" w:color="auto"/>
            </w:tcBorders>
          </w:tcPr>
          <w:p w14:paraId="5BEE91AA" w14:textId="14BA54AA"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6A5705D7" w14:textId="77777777" w:rsidR="00500CB5" w:rsidRPr="005B00C6" w:rsidRDefault="00500CB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787F634"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FCEE5A" w14:textId="77777777" w:rsidR="00500CB5" w:rsidRPr="005B00C6" w:rsidRDefault="00500CB5">
            <w:pPr>
              <w:pStyle w:val="TAL"/>
            </w:pPr>
            <w:r w:rsidRPr="005B00C6">
              <w:t>pc_SFTD_MeasPSCell_MRDC_FDD</w:t>
            </w:r>
          </w:p>
        </w:tc>
        <w:tc>
          <w:tcPr>
            <w:tcW w:w="709" w:type="dxa"/>
            <w:gridSpan w:val="4"/>
            <w:tcBorders>
              <w:top w:val="single" w:sz="4" w:space="0" w:color="auto"/>
              <w:left w:val="single" w:sz="4" w:space="0" w:color="auto"/>
              <w:bottom w:val="single" w:sz="4" w:space="0" w:color="auto"/>
              <w:right w:val="single" w:sz="4" w:space="0" w:color="auto"/>
            </w:tcBorders>
          </w:tcPr>
          <w:p w14:paraId="7350B4C7"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A343E6F"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4C2A2D"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500CB5" w:rsidRPr="005B00C6" w14:paraId="710BEBB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E550356" w14:textId="77777777" w:rsidR="00500CB5" w:rsidRPr="005B00C6" w:rsidRDefault="00500CB5">
            <w:pPr>
              <w:pStyle w:val="TAC"/>
              <w:rPr>
                <w:lang w:eastAsia="zh-CN"/>
              </w:rPr>
            </w:pPr>
            <w:r w:rsidRPr="005B00C6">
              <w:rPr>
                <w:lang w:eastAsia="zh-CN"/>
              </w:rPr>
              <w:t>44</w:t>
            </w:r>
          </w:p>
        </w:tc>
        <w:tc>
          <w:tcPr>
            <w:tcW w:w="3542" w:type="dxa"/>
            <w:gridSpan w:val="4"/>
            <w:tcBorders>
              <w:top w:val="single" w:sz="6" w:space="0" w:color="auto"/>
              <w:left w:val="single" w:sz="4" w:space="0" w:color="auto"/>
              <w:bottom w:val="single" w:sz="6" w:space="0" w:color="auto"/>
              <w:right w:val="single" w:sz="6" w:space="0" w:color="auto"/>
            </w:tcBorders>
          </w:tcPr>
          <w:p w14:paraId="0E6DCC97" w14:textId="0B18F7C0"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254E883C" w14:textId="77777777" w:rsidR="00500CB5" w:rsidRPr="005B00C6" w:rsidRDefault="00500CB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0CD354C"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B8273BB" w14:textId="77777777" w:rsidR="00500CB5" w:rsidRPr="005B00C6" w:rsidRDefault="00500CB5">
            <w:pPr>
              <w:pStyle w:val="TAL"/>
            </w:pPr>
            <w:r w:rsidRPr="005B00C6">
              <w:t>pc_SFTD_MeasPSCell_MRDC_TDD</w:t>
            </w:r>
          </w:p>
        </w:tc>
        <w:tc>
          <w:tcPr>
            <w:tcW w:w="709" w:type="dxa"/>
            <w:gridSpan w:val="4"/>
            <w:tcBorders>
              <w:top w:val="single" w:sz="4" w:space="0" w:color="auto"/>
              <w:left w:val="single" w:sz="4" w:space="0" w:color="auto"/>
              <w:bottom w:val="single" w:sz="4" w:space="0" w:color="auto"/>
              <w:right w:val="single" w:sz="4" w:space="0" w:color="auto"/>
            </w:tcBorders>
          </w:tcPr>
          <w:p w14:paraId="069EC5F2"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41C95E1"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7AE9EB9"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45095E" w:rsidRPr="005B00C6" w14:paraId="2D0CE55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C13184" w14:textId="213DE77F" w:rsidR="0045095E" w:rsidRPr="005B00C6" w:rsidRDefault="0045095E" w:rsidP="00261B49">
            <w:pPr>
              <w:pStyle w:val="TAC"/>
            </w:pPr>
            <w:r w:rsidRPr="005B00C6">
              <w:t>45</w:t>
            </w:r>
          </w:p>
        </w:tc>
        <w:tc>
          <w:tcPr>
            <w:tcW w:w="3542" w:type="dxa"/>
            <w:gridSpan w:val="4"/>
            <w:tcBorders>
              <w:top w:val="single" w:sz="6" w:space="0" w:color="auto"/>
              <w:left w:val="single" w:sz="4" w:space="0" w:color="auto"/>
              <w:bottom w:val="single" w:sz="6" w:space="0" w:color="auto"/>
              <w:right w:val="single" w:sz="6" w:space="0" w:color="auto"/>
            </w:tcBorders>
          </w:tcPr>
          <w:p w14:paraId="09955386" w14:textId="77777777" w:rsidR="0045095E" w:rsidRPr="005B00C6" w:rsidRDefault="0045095E" w:rsidP="00261B49">
            <w:pPr>
              <w:pStyle w:val="TAL"/>
              <w:rPr>
                <w:rFonts w:eastAsia="MS PGothic"/>
              </w:rPr>
            </w:pPr>
            <w:r w:rsidRPr="005B00C6">
              <w:rPr>
                <w:rFonts w:eastAsia="MS PGothic"/>
              </w:rPr>
              <w:t>Support of 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40B1E27E" w14:textId="77777777" w:rsidR="0045095E" w:rsidRPr="005B00C6" w:rsidRDefault="0045095E" w:rsidP="00261B49">
            <w:pPr>
              <w:pStyle w:val="TAL"/>
            </w:pPr>
            <w:r w:rsidRPr="005B00C6">
              <w:t>38.306, 5.6</w:t>
            </w:r>
          </w:p>
        </w:tc>
        <w:tc>
          <w:tcPr>
            <w:tcW w:w="779" w:type="dxa"/>
            <w:gridSpan w:val="4"/>
            <w:tcBorders>
              <w:top w:val="single" w:sz="4" w:space="0" w:color="auto"/>
              <w:left w:val="single" w:sz="4" w:space="0" w:color="auto"/>
              <w:bottom w:val="single" w:sz="4" w:space="0" w:color="auto"/>
              <w:right w:val="single" w:sz="4" w:space="0" w:color="auto"/>
            </w:tcBorders>
          </w:tcPr>
          <w:p w14:paraId="034AD910" w14:textId="77777777" w:rsidR="0045095E" w:rsidRPr="005B00C6" w:rsidRDefault="0045095E" w:rsidP="00261B49">
            <w:pPr>
              <w:pStyle w:val="TAL"/>
            </w:pPr>
            <w:r w:rsidRPr="005B00C6">
              <w:t>Rel-16</w:t>
            </w:r>
          </w:p>
        </w:tc>
        <w:tc>
          <w:tcPr>
            <w:tcW w:w="1700" w:type="dxa"/>
            <w:gridSpan w:val="4"/>
            <w:tcBorders>
              <w:top w:val="single" w:sz="4" w:space="0" w:color="auto"/>
              <w:left w:val="single" w:sz="4" w:space="0" w:color="auto"/>
              <w:bottom w:val="single" w:sz="4" w:space="0" w:color="auto"/>
              <w:right w:val="single" w:sz="4" w:space="0" w:color="auto"/>
            </w:tcBorders>
          </w:tcPr>
          <w:p w14:paraId="6975F3C1" w14:textId="39338281" w:rsidR="0045095E" w:rsidRPr="005B00C6" w:rsidRDefault="0045095E" w:rsidP="00261B49">
            <w:pPr>
              <w:pStyle w:val="TAL"/>
            </w:pPr>
            <w:r w:rsidRPr="005B00C6">
              <w:t>pc_Relaxed_Meas</w:t>
            </w:r>
            <w:r w:rsidR="00FB322E" w:rsidRPr="005B00C6">
              <w:t>urement</w:t>
            </w:r>
          </w:p>
        </w:tc>
        <w:tc>
          <w:tcPr>
            <w:tcW w:w="709" w:type="dxa"/>
            <w:gridSpan w:val="4"/>
            <w:tcBorders>
              <w:top w:val="single" w:sz="4" w:space="0" w:color="auto"/>
              <w:left w:val="single" w:sz="4" w:space="0" w:color="auto"/>
              <w:bottom w:val="single" w:sz="4" w:space="0" w:color="auto"/>
              <w:right w:val="single" w:sz="4" w:space="0" w:color="auto"/>
            </w:tcBorders>
          </w:tcPr>
          <w:p w14:paraId="6D15351D" w14:textId="77777777" w:rsidR="0045095E" w:rsidRPr="005B00C6" w:rsidRDefault="0045095E" w:rsidP="00261B49">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61A38FFF" w14:textId="77777777" w:rsidR="0045095E" w:rsidRPr="005B00C6" w:rsidRDefault="0045095E"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AD80A38" w14:textId="77777777" w:rsidR="0045095E" w:rsidRPr="005B00C6" w:rsidRDefault="0045095E" w:rsidP="00261B49">
            <w:pPr>
              <w:pStyle w:val="TAL"/>
              <w:rPr>
                <w:bCs/>
                <w:iCs/>
              </w:rPr>
            </w:pPr>
          </w:p>
        </w:tc>
      </w:tr>
      <w:tr w:rsidR="00872F29" w:rsidRPr="005B00C6" w14:paraId="72209C89"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B03F6F" w14:textId="5F955FB4" w:rsidR="00872F29" w:rsidRPr="005B00C6" w:rsidRDefault="00872F29" w:rsidP="00261B49">
            <w:pPr>
              <w:pStyle w:val="TAC"/>
              <w:rPr>
                <w:lang w:eastAsia="zh-CN"/>
              </w:rPr>
            </w:pPr>
            <w:r w:rsidRPr="005B00C6">
              <w:rPr>
                <w:lang w:eastAsia="zh-CN"/>
              </w:rPr>
              <w:t>46</w:t>
            </w:r>
          </w:p>
        </w:tc>
        <w:tc>
          <w:tcPr>
            <w:tcW w:w="3542" w:type="dxa"/>
            <w:gridSpan w:val="4"/>
            <w:tcBorders>
              <w:top w:val="single" w:sz="6" w:space="0" w:color="auto"/>
              <w:left w:val="single" w:sz="4" w:space="0" w:color="auto"/>
              <w:bottom w:val="single" w:sz="6" w:space="0" w:color="auto"/>
              <w:right w:val="single" w:sz="6" w:space="0" w:color="auto"/>
            </w:tcBorders>
          </w:tcPr>
          <w:p w14:paraId="2F7E5340"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1C4C947F"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0E9823C"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936172E" w14:textId="77777777" w:rsidR="00872F29" w:rsidRPr="005B00C6" w:rsidRDefault="00872F29" w:rsidP="00261B49">
            <w:pPr>
              <w:pStyle w:val="TAL"/>
              <w:rPr>
                <w:lang w:eastAsia="zh-CN"/>
              </w:rPr>
            </w:pPr>
            <w:r w:rsidRPr="005B00C6">
              <w:rPr>
                <w:lang w:eastAsia="zh-CN"/>
              </w:rPr>
              <w:t>pc_</w:t>
            </w:r>
            <w:r w:rsidRPr="005B00C6">
              <w:t>SFTD_</w:t>
            </w:r>
            <w:r w:rsidRPr="005B00C6">
              <w:rPr>
                <w:lang w:eastAsia="zh-CN"/>
              </w:rPr>
              <w:t>MeasNR_Cell_FDD</w:t>
            </w:r>
          </w:p>
        </w:tc>
        <w:tc>
          <w:tcPr>
            <w:tcW w:w="709" w:type="dxa"/>
            <w:gridSpan w:val="4"/>
            <w:tcBorders>
              <w:top w:val="single" w:sz="4" w:space="0" w:color="auto"/>
              <w:left w:val="single" w:sz="4" w:space="0" w:color="auto"/>
              <w:bottom w:val="single" w:sz="4" w:space="0" w:color="auto"/>
              <w:right w:val="single" w:sz="4" w:space="0" w:color="auto"/>
            </w:tcBorders>
          </w:tcPr>
          <w:p w14:paraId="0B242252"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4558C4"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6B1AC9" w14:textId="77777777" w:rsidR="00872F29" w:rsidRPr="005B00C6" w:rsidRDefault="00872F29" w:rsidP="00261B49">
            <w:pPr>
              <w:pStyle w:val="TAL"/>
              <w:rPr>
                <w:bCs/>
                <w:iCs/>
              </w:rPr>
            </w:pPr>
            <w:r w:rsidRPr="005B00C6">
              <w:rPr>
                <w:bCs/>
                <w:iCs/>
              </w:rPr>
              <w:t>The support needs to be declared for FDD and TDD separately</w:t>
            </w:r>
          </w:p>
          <w:p w14:paraId="6EEF8B13" w14:textId="77777777" w:rsidR="00872F29" w:rsidRPr="005B00C6" w:rsidRDefault="00872F29" w:rsidP="00261B49">
            <w:pPr>
              <w:pStyle w:val="TAL"/>
              <w:rPr>
                <w:bCs/>
                <w:iCs/>
              </w:rPr>
            </w:pPr>
          </w:p>
          <w:p w14:paraId="76B7540E"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7DC754C5"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82232EC" w14:textId="15EDEB3F" w:rsidR="00872F29" w:rsidRPr="005B00C6" w:rsidRDefault="00872F29" w:rsidP="00261B49">
            <w:pPr>
              <w:pStyle w:val="TAC"/>
              <w:rPr>
                <w:lang w:eastAsia="zh-CN"/>
              </w:rPr>
            </w:pPr>
            <w:r w:rsidRPr="005B00C6">
              <w:rPr>
                <w:lang w:eastAsia="zh-CN"/>
              </w:rPr>
              <w:t>47</w:t>
            </w:r>
          </w:p>
        </w:tc>
        <w:tc>
          <w:tcPr>
            <w:tcW w:w="3542" w:type="dxa"/>
            <w:gridSpan w:val="4"/>
            <w:tcBorders>
              <w:top w:val="single" w:sz="6" w:space="0" w:color="auto"/>
              <w:left w:val="single" w:sz="4" w:space="0" w:color="auto"/>
              <w:bottom w:val="single" w:sz="6" w:space="0" w:color="auto"/>
              <w:right w:val="single" w:sz="6" w:space="0" w:color="auto"/>
            </w:tcBorders>
          </w:tcPr>
          <w:p w14:paraId="03086B05"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74FE45C7"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9C7CE84"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4A8C05" w14:textId="77777777" w:rsidR="00872F29" w:rsidRPr="005B00C6" w:rsidRDefault="00872F29" w:rsidP="00261B49">
            <w:pPr>
              <w:pStyle w:val="TAL"/>
            </w:pPr>
            <w:r w:rsidRPr="005B00C6">
              <w:rPr>
                <w:lang w:eastAsia="zh-CN"/>
              </w:rPr>
              <w:t>pc_</w:t>
            </w:r>
            <w:r w:rsidRPr="005B00C6">
              <w:t>SFTD_</w:t>
            </w:r>
            <w:r w:rsidRPr="005B00C6">
              <w:rPr>
                <w:lang w:eastAsia="zh-CN"/>
              </w:rPr>
              <w:t>MeasNR_Cell_TDD</w:t>
            </w:r>
          </w:p>
        </w:tc>
        <w:tc>
          <w:tcPr>
            <w:tcW w:w="709" w:type="dxa"/>
            <w:gridSpan w:val="4"/>
            <w:tcBorders>
              <w:top w:val="single" w:sz="4" w:space="0" w:color="auto"/>
              <w:left w:val="single" w:sz="4" w:space="0" w:color="auto"/>
              <w:bottom w:val="single" w:sz="4" w:space="0" w:color="auto"/>
              <w:right w:val="single" w:sz="4" w:space="0" w:color="auto"/>
            </w:tcBorders>
          </w:tcPr>
          <w:p w14:paraId="03EA9581"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97628BD"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505C150" w14:textId="77777777" w:rsidR="00872F29" w:rsidRPr="005B00C6" w:rsidRDefault="00872F29" w:rsidP="00261B49">
            <w:pPr>
              <w:pStyle w:val="TAL"/>
              <w:rPr>
                <w:bCs/>
                <w:iCs/>
              </w:rPr>
            </w:pPr>
            <w:r w:rsidRPr="005B00C6">
              <w:rPr>
                <w:bCs/>
                <w:iCs/>
              </w:rPr>
              <w:t>The support needs to be declared for FDD and TDD separately</w:t>
            </w:r>
          </w:p>
          <w:p w14:paraId="68D5EE0E" w14:textId="77777777" w:rsidR="00872F29" w:rsidRPr="005B00C6" w:rsidRDefault="00872F29" w:rsidP="00261B49">
            <w:pPr>
              <w:pStyle w:val="TAL"/>
              <w:rPr>
                <w:bCs/>
                <w:iCs/>
              </w:rPr>
            </w:pPr>
          </w:p>
          <w:p w14:paraId="721A80AD"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60CB14B6"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30C075F" w14:textId="713D07C3" w:rsidR="00872F29" w:rsidRPr="005B00C6" w:rsidRDefault="00872F29" w:rsidP="00261B49">
            <w:pPr>
              <w:pStyle w:val="TAC"/>
              <w:rPr>
                <w:lang w:eastAsia="zh-CN"/>
              </w:rPr>
            </w:pPr>
            <w:r w:rsidRPr="005B00C6">
              <w:rPr>
                <w:lang w:eastAsia="zh-CN"/>
              </w:rPr>
              <w:t>48</w:t>
            </w:r>
          </w:p>
        </w:tc>
        <w:tc>
          <w:tcPr>
            <w:tcW w:w="3542" w:type="dxa"/>
            <w:gridSpan w:val="4"/>
            <w:tcBorders>
              <w:top w:val="single" w:sz="6" w:space="0" w:color="auto"/>
              <w:left w:val="single" w:sz="4" w:space="0" w:color="auto"/>
              <w:bottom w:val="single" w:sz="6" w:space="0" w:color="auto"/>
              <w:right w:val="single" w:sz="6" w:space="0" w:color="auto"/>
            </w:tcBorders>
          </w:tcPr>
          <w:p w14:paraId="5F83A073"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57AF4CEB"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B26B7D9"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767EFED" w14:textId="77777777" w:rsidR="00872F29" w:rsidRPr="005B00C6" w:rsidRDefault="00872F29" w:rsidP="00261B49">
            <w:pPr>
              <w:pStyle w:val="TAL"/>
              <w:rPr>
                <w:lang w:eastAsia="zh-CN"/>
              </w:rPr>
            </w:pPr>
            <w:r w:rsidRPr="005B00C6">
              <w:rPr>
                <w:lang w:eastAsia="zh-CN"/>
              </w:rPr>
              <w:t>pc_SFTD_MeasNR_Neigh_FDD</w:t>
            </w:r>
          </w:p>
        </w:tc>
        <w:tc>
          <w:tcPr>
            <w:tcW w:w="709" w:type="dxa"/>
            <w:gridSpan w:val="4"/>
            <w:tcBorders>
              <w:top w:val="single" w:sz="4" w:space="0" w:color="auto"/>
              <w:left w:val="single" w:sz="4" w:space="0" w:color="auto"/>
              <w:bottom w:val="single" w:sz="4" w:space="0" w:color="auto"/>
              <w:right w:val="single" w:sz="4" w:space="0" w:color="auto"/>
            </w:tcBorders>
          </w:tcPr>
          <w:p w14:paraId="096C26C0"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5174A73"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98FE82F"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0D393561"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E66873" w14:textId="6DA8CF0C" w:rsidR="00872F29" w:rsidRPr="005B00C6" w:rsidRDefault="00872F29" w:rsidP="00261B49">
            <w:pPr>
              <w:pStyle w:val="TAC"/>
              <w:rPr>
                <w:lang w:eastAsia="zh-CN"/>
              </w:rPr>
            </w:pPr>
            <w:r w:rsidRPr="005B00C6">
              <w:rPr>
                <w:lang w:eastAsia="zh-CN"/>
              </w:rPr>
              <w:t>49</w:t>
            </w:r>
          </w:p>
        </w:tc>
        <w:tc>
          <w:tcPr>
            <w:tcW w:w="3542" w:type="dxa"/>
            <w:gridSpan w:val="4"/>
            <w:tcBorders>
              <w:top w:val="single" w:sz="6" w:space="0" w:color="auto"/>
              <w:left w:val="single" w:sz="4" w:space="0" w:color="auto"/>
              <w:bottom w:val="single" w:sz="6" w:space="0" w:color="auto"/>
              <w:right w:val="single" w:sz="6" w:space="0" w:color="auto"/>
            </w:tcBorders>
          </w:tcPr>
          <w:p w14:paraId="4741F7EB"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48D0BAAD"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96638E"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675F6DB" w14:textId="77777777" w:rsidR="00872F29" w:rsidRPr="005B00C6" w:rsidRDefault="00872F29" w:rsidP="00261B49">
            <w:pPr>
              <w:pStyle w:val="TAL"/>
              <w:rPr>
                <w:lang w:eastAsia="zh-CN"/>
              </w:rPr>
            </w:pPr>
            <w:r w:rsidRPr="005B00C6">
              <w:rPr>
                <w:lang w:eastAsia="zh-CN"/>
              </w:rPr>
              <w:t>pc_SFTD_MeasNR_Neigh_TDD</w:t>
            </w:r>
          </w:p>
        </w:tc>
        <w:tc>
          <w:tcPr>
            <w:tcW w:w="709" w:type="dxa"/>
            <w:gridSpan w:val="4"/>
            <w:tcBorders>
              <w:top w:val="single" w:sz="4" w:space="0" w:color="auto"/>
              <w:left w:val="single" w:sz="4" w:space="0" w:color="auto"/>
              <w:bottom w:val="single" w:sz="4" w:space="0" w:color="auto"/>
              <w:right w:val="single" w:sz="4" w:space="0" w:color="auto"/>
            </w:tcBorders>
          </w:tcPr>
          <w:p w14:paraId="368C1935"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7AFE471"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1DB82E3"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2218610A"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C187E7" w14:textId="4D5EA6AD" w:rsidR="00872F29" w:rsidRPr="005B00C6" w:rsidRDefault="00872F29" w:rsidP="00261B49">
            <w:pPr>
              <w:pStyle w:val="TAC"/>
              <w:rPr>
                <w:lang w:eastAsia="zh-CN"/>
              </w:rPr>
            </w:pPr>
            <w:r w:rsidRPr="005B00C6">
              <w:rPr>
                <w:lang w:eastAsia="zh-CN"/>
              </w:rPr>
              <w:t>50</w:t>
            </w:r>
          </w:p>
        </w:tc>
        <w:tc>
          <w:tcPr>
            <w:tcW w:w="3542" w:type="dxa"/>
            <w:gridSpan w:val="4"/>
            <w:tcBorders>
              <w:top w:val="single" w:sz="6" w:space="0" w:color="auto"/>
              <w:left w:val="single" w:sz="4" w:space="0" w:color="auto"/>
              <w:bottom w:val="single" w:sz="6" w:space="0" w:color="auto"/>
              <w:right w:val="single" w:sz="6" w:space="0" w:color="auto"/>
            </w:tcBorders>
          </w:tcPr>
          <w:p w14:paraId="29879591"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FDD</w:t>
            </w:r>
          </w:p>
        </w:tc>
        <w:tc>
          <w:tcPr>
            <w:tcW w:w="1188" w:type="dxa"/>
            <w:gridSpan w:val="4"/>
            <w:tcBorders>
              <w:top w:val="single" w:sz="6" w:space="0" w:color="auto"/>
              <w:left w:val="single" w:sz="6" w:space="0" w:color="auto"/>
              <w:bottom w:val="single" w:sz="6" w:space="0" w:color="auto"/>
              <w:right w:val="single" w:sz="4" w:space="0" w:color="auto"/>
            </w:tcBorders>
          </w:tcPr>
          <w:p w14:paraId="51819DB0"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48B43BF"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DB2FC49" w14:textId="77777777" w:rsidR="00872F29" w:rsidRPr="005B00C6" w:rsidRDefault="00872F29" w:rsidP="00261B49">
            <w:pPr>
              <w:pStyle w:val="TAL"/>
              <w:rPr>
                <w:lang w:eastAsia="zh-CN"/>
              </w:rPr>
            </w:pPr>
            <w:r w:rsidRPr="005B00C6">
              <w:t>pc_SFTD_MeasPSCell_NRDC_FDD</w:t>
            </w:r>
          </w:p>
        </w:tc>
        <w:tc>
          <w:tcPr>
            <w:tcW w:w="709" w:type="dxa"/>
            <w:gridSpan w:val="4"/>
            <w:tcBorders>
              <w:top w:val="single" w:sz="4" w:space="0" w:color="auto"/>
              <w:left w:val="single" w:sz="4" w:space="0" w:color="auto"/>
              <w:bottom w:val="single" w:sz="4" w:space="0" w:color="auto"/>
              <w:right w:val="single" w:sz="4" w:space="0" w:color="auto"/>
            </w:tcBorders>
          </w:tcPr>
          <w:p w14:paraId="768546C5"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1F8F3FE"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6B53DFF"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872F29" w:rsidRPr="005B00C6" w14:paraId="01837611"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4F8AC9" w14:textId="6C7D5E48" w:rsidR="00872F29" w:rsidRPr="005B00C6" w:rsidRDefault="00872F29" w:rsidP="00261B49">
            <w:pPr>
              <w:pStyle w:val="TAC"/>
              <w:rPr>
                <w:lang w:eastAsia="zh-CN"/>
              </w:rPr>
            </w:pPr>
            <w:r w:rsidRPr="005B00C6">
              <w:rPr>
                <w:lang w:eastAsia="zh-CN"/>
              </w:rPr>
              <w:t>51</w:t>
            </w:r>
          </w:p>
        </w:tc>
        <w:tc>
          <w:tcPr>
            <w:tcW w:w="3542" w:type="dxa"/>
            <w:gridSpan w:val="4"/>
            <w:tcBorders>
              <w:top w:val="single" w:sz="6" w:space="0" w:color="auto"/>
              <w:left w:val="single" w:sz="4" w:space="0" w:color="auto"/>
              <w:bottom w:val="single" w:sz="6" w:space="0" w:color="auto"/>
              <w:right w:val="single" w:sz="6" w:space="0" w:color="auto"/>
            </w:tcBorders>
          </w:tcPr>
          <w:p w14:paraId="328C05CE"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TDD</w:t>
            </w:r>
          </w:p>
        </w:tc>
        <w:tc>
          <w:tcPr>
            <w:tcW w:w="1188" w:type="dxa"/>
            <w:gridSpan w:val="4"/>
            <w:tcBorders>
              <w:top w:val="single" w:sz="6" w:space="0" w:color="auto"/>
              <w:left w:val="single" w:sz="6" w:space="0" w:color="auto"/>
              <w:bottom w:val="single" w:sz="6" w:space="0" w:color="auto"/>
              <w:right w:val="single" w:sz="4" w:space="0" w:color="auto"/>
            </w:tcBorders>
          </w:tcPr>
          <w:p w14:paraId="40C77FEF"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083D455"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C7598EC" w14:textId="77777777" w:rsidR="00872F29" w:rsidRPr="005B00C6" w:rsidRDefault="00872F29" w:rsidP="00261B49">
            <w:pPr>
              <w:pStyle w:val="TAL"/>
            </w:pPr>
            <w:r w:rsidRPr="005B00C6">
              <w:t>pc_SFTD_MeasPSCell_NRDC_TDD</w:t>
            </w:r>
          </w:p>
        </w:tc>
        <w:tc>
          <w:tcPr>
            <w:tcW w:w="709" w:type="dxa"/>
            <w:gridSpan w:val="4"/>
            <w:tcBorders>
              <w:top w:val="single" w:sz="4" w:space="0" w:color="auto"/>
              <w:left w:val="single" w:sz="4" w:space="0" w:color="auto"/>
              <w:bottom w:val="single" w:sz="4" w:space="0" w:color="auto"/>
              <w:right w:val="single" w:sz="4" w:space="0" w:color="auto"/>
            </w:tcBorders>
          </w:tcPr>
          <w:p w14:paraId="6678599E"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212F1F8"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D97C54"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9A39C5" w:rsidRPr="005B00C6" w14:paraId="39E5D2AD"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D293E6" w14:textId="0E3D7EF0" w:rsidR="009A39C5" w:rsidRPr="005B00C6" w:rsidRDefault="009A39C5" w:rsidP="009A39C5">
            <w:pPr>
              <w:pStyle w:val="TAC"/>
              <w:rPr>
                <w:lang w:eastAsia="zh-CN"/>
              </w:rPr>
            </w:pPr>
            <w:r w:rsidRPr="005B00C6">
              <w:rPr>
                <w:lang w:eastAsia="zh-CN"/>
              </w:rPr>
              <w:t>52</w:t>
            </w:r>
          </w:p>
        </w:tc>
        <w:tc>
          <w:tcPr>
            <w:tcW w:w="3542" w:type="dxa"/>
            <w:gridSpan w:val="4"/>
            <w:tcBorders>
              <w:top w:val="single" w:sz="6" w:space="0" w:color="auto"/>
              <w:left w:val="single" w:sz="4" w:space="0" w:color="auto"/>
              <w:bottom w:val="single" w:sz="6" w:space="0" w:color="auto"/>
              <w:right w:val="single" w:sz="6" w:space="0" w:color="auto"/>
            </w:tcBorders>
          </w:tcPr>
          <w:p w14:paraId="4B808705" w14:textId="0956D400" w:rsidR="009A39C5" w:rsidRPr="005B00C6" w:rsidRDefault="009A39C5" w:rsidP="009A39C5">
            <w:pPr>
              <w:pStyle w:val="TAL"/>
              <w:rPr>
                <w:rFonts w:eastAsia="MS PGothic"/>
              </w:rPr>
            </w:pPr>
            <w:r w:rsidRPr="005B00C6">
              <w:t>Support of acquisition of CGI related information from a neighbouring intra-frequency or inter-frequency NPN CAG cell</w:t>
            </w:r>
          </w:p>
        </w:tc>
        <w:tc>
          <w:tcPr>
            <w:tcW w:w="1188" w:type="dxa"/>
            <w:gridSpan w:val="4"/>
            <w:tcBorders>
              <w:top w:val="single" w:sz="6" w:space="0" w:color="auto"/>
              <w:left w:val="single" w:sz="6" w:space="0" w:color="auto"/>
              <w:bottom w:val="single" w:sz="6" w:space="0" w:color="auto"/>
              <w:right w:val="single" w:sz="4" w:space="0" w:color="auto"/>
            </w:tcBorders>
          </w:tcPr>
          <w:p w14:paraId="1CC89896" w14:textId="3625C685" w:rsidR="009A39C5" w:rsidRPr="005B00C6" w:rsidRDefault="009A39C5" w:rsidP="009A39C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6926B83" w14:textId="623DB5B4" w:rsidR="009A39C5" w:rsidRPr="005B00C6" w:rsidRDefault="009A39C5" w:rsidP="009A39C5">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A336332" w14:textId="7470AEFA" w:rsidR="009A39C5" w:rsidRPr="005B00C6" w:rsidRDefault="009A39C5" w:rsidP="009A39C5">
            <w:pPr>
              <w:pStyle w:val="TAL"/>
            </w:pPr>
            <w:r w:rsidRPr="005B00C6">
              <w:t>pc_nr_CGI_Reporting_NPN_r16</w:t>
            </w:r>
          </w:p>
        </w:tc>
        <w:tc>
          <w:tcPr>
            <w:tcW w:w="709" w:type="dxa"/>
            <w:gridSpan w:val="4"/>
            <w:tcBorders>
              <w:top w:val="single" w:sz="4" w:space="0" w:color="auto"/>
              <w:left w:val="single" w:sz="4" w:space="0" w:color="auto"/>
              <w:bottom w:val="single" w:sz="4" w:space="0" w:color="auto"/>
              <w:right w:val="single" w:sz="4" w:space="0" w:color="auto"/>
            </w:tcBorders>
          </w:tcPr>
          <w:p w14:paraId="30715081" w14:textId="21F59EF0" w:rsidR="009A39C5" w:rsidRPr="005B00C6" w:rsidRDefault="009A39C5" w:rsidP="009A39C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62A2874" w14:textId="77777777" w:rsidR="009A39C5" w:rsidRPr="005B00C6" w:rsidRDefault="009A39C5" w:rsidP="009A39C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A5E977A" w14:textId="77777777" w:rsidR="009A39C5" w:rsidRPr="005B00C6" w:rsidRDefault="009A39C5" w:rsidP="009A39C5">
            <w:pPr>
              <w:pStyle w:val="TAL"/>
              <w:rPr>
                <w:bCs/>
                <w:iCs/>
              </w:rPr>
            </w:pPr>
          </w:p>
        </w:tc>
      </w:tr>
      <w:tr w:rsidR="001F2CF2" w:rsidRPr="005B00C6" w14:paraId="46CD8B74"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540988" w14:textId="11F39F8F" w:rsidR="001F2CF2" w:rsidRPr="005B00C6" w:rsidRDefault="001F2CF2" w:rsidP="006374E8">
            <w:pPr>
              <w:pStyle w:val="TAC"/>
              <w:rPr>
                <w:lang w:eastAsia="zh-CN"/>
              </w:rPr>
            </w:pPr>
            <w:r w:rsidRPr="005B00C6">
              <w:rPr>
                <w:lang w:eastAsia="zh-CN"/>
              </w:rPr>
              <w:t>53</w:t>
            </w:r>
          </w:p>
        </w:tc>
        <w:tc>
          <w:tcPr>
            <w:tcW w:w="3542" w:type="dxa"/>
            <w:gridSpan w:val="4"/>
            <w:tcBorders>
              <w:top w:val="single" w:sz="6" w:space="0" w:color="auto"/>
              <w:left w:val="single" w:sz="4" w:space="0" w:color="auto"/>
              <w:bottom w:val="single" w:sz="6" w:space="0" w:color="auto"/>
              <w:right w:val="single" w:sz="6" w:space="0" w:color="auto"/>
            </w:tcBorders>
          </w:tcPr>
          <w:p w14:paraId="59FE9899" w14:textId="77777777" w:rsidR="001F2CF2" w:rsidRPr="005B00C6" w:rsidRDefault="001F2CF2" w:rsidP="006374E8">
            <w:pPr>
              <w:pStyle w:val="TAL"/>
            </w:pPr>
            <w:r w:rsidRPr="005B00C6">
              <w:t>Supports periodic EUTRA measurement and reporting.</w:t>
            </w:r>
          </w:p>
        </w:tc>
        <w:tc>
          <w:tcPr>
            <w:tcW w:w="1188" w:type="dxa"/>
            <w:gridSpan w:val="4"/>
            <w:tcBorders>
              <w:top w:val="single" w:sz="6" w:space="0" w:color="auto"/>
              <w:left w:val="single" w:sz="6" w:space="0" w:color="auto"/>
              <w:bottom w:val="single" w:sz="6" w:space="0" w:color="auto"/>
              <w:right w:val="single" w:sz="4" w:space="0" w:color="auto"/>
            </w:tcBorders>
          </w:tcPr>
          <w:p w14:paraId="1730F888" w14:textId="77777777" w:rsidR="001F2CF2" w:rsidRPr="005B00C6" w:rsidRDefault="001F2CF2" w:rsidP="006374E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CBB2FCE" w14:textId="77777777" w:rsidR="001F2CF2" w:rsidRPr="005B00C6" w:rsidRDefault="001F2CF2" w:rsidP="006374E8">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425C6BB" w14:textId="77777777" w:rsidR="001F2CF2" w:rsidRPr="005B00C6" w:rsidRDefault="001F2CF2" w:rsidP="006374E8">
            <w:pPr>
              <w:pStyle w:val="TAL"/>
            </w:pPr>
            <w:r w:rsidRPr="005B00C6">
              <w:t>pc_periodicEUTRA_MeasAndReport</w:t>
            </w:r>
          </w:p>
        </w:tc>
        <w:tc>
          <w:tcPr>
            <w:tcW w:w="709" w:type="dxa"/>
            <w:gridSpan w:val="4"/>
            <w:tcBorders>
              <w:top w:val="single" w:sz="4" w:space="0" w:color="auto"/>
              <w:left w:val="single" w:sz="4" w:space="0" w:color="auto"/>
              <w:bottom w:val="single" w:sz="4" w:space="0" w:color="auto"/>
              <w:right w:val="single" w:sz="4" w:space="0" w:color="auto"/>
            </w:tcBorders>
          </w:tcPr>
          <w:p w14:paraId="7845C60D" w14:textId="77777777" w:rsidR="001F2CF2" w:rsidRPr="005B00C6" w:rsidRDefault="001F2CF2" w:rsidP="006374E8">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7CBE3ED" w14:textId="77777777" w:rsidR="001F2CF2" w:rsidRPr="005B00C6" w:rsidRDefault="001F2CF2" w:rsidP="006374E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3F3B0AC" w14:textId="77777777" w:rsidR="001F2CF2" w:rsidRPr="005B00C6" w:rsidRDefault="001F2CF2" w:rsidP="006374E8">
            <w:pPr>
              <w:pStyle w:val="TAL"/>
              <w:rPr>
                <w:bCs/>
                <w:iCs/>
              </w:rPr>
            </w:pPr>
          </w:p>
        </w:tc>
      </w:tr>
      <w:tr w:rsidR="00AE41B8" w:rsidRPr="005B00C6" w14:paraId="7A5DC7EC"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5652F1" w14:textId="77BB649E" w:rsidR="00AE41B8" w:rsidRPr="005B00C6" w:rsidRDefault="00AE41B8">
            <w:pPr>
              <w:pStyle w:val="TAC"/>
              <w:rPr>
                <w:lang w:eastAsia="zh-CN"/>
              </w:rPr>
            </w:pPr>
            <w:r w:rsidRPr="005B00C6">
              <w:rPr>
                <w:lang w:eastAsia="zh-CN"/>
              </w:rPr>
              <w:t>54</w:t>
            </w:r>
          </w:p>
        </w:tc>
        <w:tc>
          <w:tcPr>
            <w:tcW w:w="3542" w:type="dxa"/>
            <w:gridSpan w:val="4"/>
            <w:tcBorders>
              <w:top w:val="single" w:sz="6" w:space="0" w:color="auto"/>
              <w:left w:val="single" w:sz="4" w:space="0" w:color="auto"/>
              <w:bottom w:val="single" w:sz="6" w:space="0" w:color="auto"/>
              <w:right w:val="single" w:sz="6" w:space="0" w:color="auto"/>
            </w:tcBorders>
          </w:tcPr>
          <w:p w14:paraId="34B8B70D" w14:textId="77777777" w:rsidR="00AE41B8" w:rsidRPr="005B00C6" w:rsidRDefault="00AE41B8">
            <w:pPr>
              <w:pStyle w:val="TAL"/>
            </w:pPr>
            <w:r w:rsidRPr="005B00C6">
              <w:t xml:space="preserve">Support configuration of NR SSB measurements in RRC_IDLE/RRC_INACTIVE and reporting of the corresponding results upon network request as specified in TS </w:t>
            </w:r>
            <w:bookmarkStart w:id="1037" w:name="OLE_LINK337"/>
            <w:r w:rsidRPr="005B00C6">
              <w:t>38.331</w:t>
            </w:r>
            <w:bookmarkEnd w:id="1037"/>
            <w:r w:rsidRPr="005B00C6">
              <w:t xml:space="preserve"> [9]</w:t>
            </w:r>
          </w:p>
        </w:tc>
        <w:tc>
          <w:tcPr>
            <w:tcW w:w="1188" w:type="dxa"/>
            <w:gridSpan w:val="4"/>
            <w:tcBorders>
              <w:top w:val="single" w:sz="6" w:space="0" w:color="auto"/>
              <w:left w:val="single" w:sz="6" w:space="0" w:color="auto"/>
              <w:bottom w:val="single" w:sz="6" w:space="0" w:color="auto"/>
              <w:right w:val="single" w:sz="4" w:space="0" w:color="auto"/>
            </w:tcBorders>
          </w:tcPr>
          <w:p w14:paraId="2D533CD9" w14:textId="77777777" w:rsidR="00AE41B8" w:rsidRPr="005B00C6" w:rsidRDefault="00AE41B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D52237A" w14:textId="77777777" w:rsidR="00AE41B8" w:rsidRPr="005B00C6" w:rsidRDefault="00AE41B8">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327E693" w14:textId="77777777" w:rsidR="00AE41B8" w:rsidRPr="005B00C6" w:rsidRDefault="00AE41B8">
            <w:pPr>
              <w:pStyle w:val="TAL"/>
            </w:pPr>
            <w:r w:rsidRPr="005B00C6">
              <w:t>pc_idleInactiveNR_MeasReport</w:t>
            </w:r>
          </w:p>
        </w:tc>
        <w:tc>
          <w:tcPr>
            <w:tcW w:w="709" w:type="dxa"/>
            <w:gridSpan w:val="4"/>
            <w:tcBorders>
              <w:top w:val="single" w:sz="4" w:space="0" w:color="auto"/>
              <w:left w:val="single" w:sz="4" w:space="0" w:color="auto"/>
              <w:bottom w:val="single" w:sz="4" w:space="0" w:color="auto"/>
              <w:right w:val="single" w:sz="4" w:space="0" w:color="auto"/>
            </w:tcBorders>
          </w:tcPr>
          <w:p w14:paraId="2CC55492" w14:textId="77777777" w:rsidR="00AE41B8" w:rsidRPr="005B00C6" w:rsidRDefault="00AE41B8">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94A1D3D" w14:textId="77777777" w:rsidR="00AE41B8" w:rsidRPr="005B00C6" w:rsidRDefault="00AE41B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50807C" w14:textId="77777777" w:rsidR="00AE41B8" w:rsidRPr="005B00C6" w:rsidRDefault="00AE41B8">
            <w:pPr>
              <w:pStyle w:val="TAL"/>
              <w:rPr>
                <w:bCs/>
                <w:iCs/>
              </w:rPr>
            </w:pPr>
          </w:p>
        </w:tc>
      </w:tr>
      <w:tr w:rsidR="00AE41B8" w:rsidRPr="005B00C6" w14:paraId="369A7E73"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CB8F62" w14:textId="71D07736" w:rsidR="00AE41B8" w:rsidRPr="005B00C6" w:rsidRDefault="00AE41B8">
            <w:pPr>
              <w:pStyle w:val="TAC"/>
              <w:rPr>
                <w:lang w:eastAsia="zh-CN"/>
              </w:rPr>
            </w:pPr>
            <w:r w:rsidRPr="005B00C6">
              <w:rPr>
                <w:lang w:eastAsia="zh-CN"/>
              </w:rPr>
              <w:t>55</w:t>
            </w:r>
          </w:p>
        </w:tc>
        <w:tc>
          <w:tcPr>
            <w:tcW w:w="3542" w:type="dxa"/>
            <w:gridSpan w:val="4"/>
            <w:tcBorders>
              <w:top w:val="single" w:sz="6" w:space="0" w:color="auto"/>
              <w:left w:val="single" w:sz="4" w:space="0" w:color="auto"/>
              <w:bottom w:val="single" w:sz="6" w:space="0" w:color="auto"/>
              <w:right w:val="single" w:sz="6" w:space="0" w:color="auto"/>
            </w:tcBorders>
          </w:tcPr>
          <w:p w14:paraId="6E489D1B" w14:textId="77777777" w:rsidR="00AE41B8" w:rsidRPr="005B00C6" w:rsidRDefault="00AE41B8">
            <w:pPr>
              <w:pStyle w:val="TAL"/>
            </w:pPr>
            <w:r w:rsidRPr="005B00C6">
              <w:t>Support configuration of E-UTRA measurements in RRC_IDLE/RRC_INACTIVE and reporting of the corresponding results upon network request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72C01469" w14:textId="77777777" w:rsidR="00AE41B8" w:rsidRPr="005B00C6" w:rsidRDefault="00AE41B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DBE6DF" w14:textId="77777777" w:rsidR="00AE41B8" w:rsidRPr="005B00C6" w:rsidRDefault="00AE41B8">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834D40E" w14:textId="77777777" w:rsidR="00AE41B8" w:rsidRPr="005B00C6" w:rsidRDefault="00AE41B8">
            <w:pPr>
              <w:pStyle w:val="TAL"/>
            </w:pPr>
            <w:r w:rsidRPr="005B00C6">
              <w:t>pc_idleInactiveEUTRA_MeasReport</w:t>
            </w:r>
          </w:p>
        </w:tc>
        <w:tc>
          <w:tcPr>
            <w:tcW w:w="709" w:type="dxa"/>
            <w:gridSpan w:val="4"/>
            <w:tcBorders>
              <w:top w:val="single" w:sz="4" w:space="0" w:color="auto"/>
              <w:left w:val="single" w:sz="4" w:space="0" w:color="auto"/>
              <w:bottom w:val="single" w:sz="4" w:space="0" w:color="auto"/>
              <w:right w:val="single" w:sz="4" w:space="0" w:color="auto"/>
            </w:tcBorders>
          </w:tcPr>
          <w:p w14:paraId="6DB7C4CC" w14:textId="77777777" w:rsidR="00AE41B8" w:rsidRPr="005B00C6" w:rsidRDefault="00AE41B8">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05AA4A" w14:textId="77777777" w:rsidR="00AE41B8" w:rsidRPr="005B00C6" w:rsidRDefault="00AE41B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A62AD2D" w14:textId="77777777" w:rsidR="00AE41B8" w:rsidRPr="005B00C6" w:rsidRDefault="00AE41B8">
            <w:pPr>
              <w:pStyle w:val="TAL"/>
              <w:rPr>
                <w:bCs/>
                <w:iCs/>
              </w:rPr>
            </w:pPr>
          </w:p>
        </w:tc>
      </w:tr>
      <w:tr w:rsidR="00CC3B24" w:rsidRPr="005B00C6" w14:paraId="605430C3"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6E3FCF" w14:textId="378ADFD8" w:rsidR="00CC3B24" w:rsidRPr="005B00C6" w:rsidRDefault="00CC3B24" w:rsidP="00DA5852">
            <w:pPr>
              <w:pStyle w:val="TAC"/>
              <w:rPr>
                <w:lang w:eastAsia="zh-CN"/>
              </w:rPr>
            </w:pPr>
            <w:r>
              <w:rPr>
                <w:lang w:eastAsia="zh-CN"/>
              </w:rPr>
              <w:t>56</w:t>
            </w:r>
          </w:p>
        </w:tc>
        <w:tc>
          <w:tcPr>
            <w:tcW w:w="3542" w:type="dxa"/>
            <w:gridSpan w:val="4"/>
            <w:tcBorders>
              <w:top w:val="single" w:sz="6" w:space="0" w:color="auto"/>
              <w:left w:val="single" w:sz="4" w:space="0" w:color="auto"/>
              <w:bottom w:val="single" w:sz="6" w:space="0" w:color="auto"/>
              <w:right w:val="single" w:sz="6" w:space="0" w:color="auto"/>
            </w:tcBorders>
          </w:tcPr>
          <w:p w14:paraId="3492B8D3" w14:textId="77777777" w:rsidR="00CC3B24" w:rsidRPr="005B00C6" w:rsidRDefault="00CC3B24" w:rsidP="00DA5852">
            <w:pPr>
              <w:pStyle w:val="TAL"/>
            </w:pPr>
            <w:r>
              <w:t>Support SRS-RSRP measurements between a NR Pcell and an interfering UE, upon network request as specified in 38.331 [9]</w:t>
            </w:r>
          </w:p>
        </w:tc>
        <w:tc>
          <w:tcPr>
            <w:tcW w:w="1188" w:type="dxa"/>
            <w:gridSpan w:val="4"/>
            <w:tcBorders>
              <w:top w:val="single" w:sz="6" w:space="0" w:color="auto"/>
              <w:left w:val="single" w:sz="6" w:space="0" w:color="auto"/>
              <w:bottom w:val="single" w:sz="6" w:space="0" w:color="auto"/>
              <w:right w:val="single" w:sz="4" w:space="0" w:color="auto"/>
            </w:tcBorders>
          </w:tcPr>
          <w:p w14:paraId="7BC93B35" w14:textId="77777777" w:rsidR="00CC3B24" w:rsidRPr="005B00C6" w:rsidRDefault="00CC3B24" w:rsidP="00DA5852">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F1682C" w14:textId="77777777" w:rsidR="00CC3B24" w:rsidRPr="005B00C6" w:rsidRDefault="00CC3B24" w:rsidP="00DA5852">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55364D01" w14:textId="77777777" w:rsidR="00CC3B24" w:rsidRPr="005B00C6" w:rsidRDefault="00CC3B24" w:rsidP="00DA5852">
            <w:pPr>
              <w:pStyle w:val="TAL"/>
            </w:pPr>
            <w:r w:rsidRPr="005B00C6">
              <w:t>pc_nr_C</w:t>
            </w:r>
            <w:r>
              <w:t>LI</w:t>
            </w:r>
            <w:r w:rsidRPr="005B00C6">
              <w:t>_Reporting_r16</w:t>
            </w:r>
          </w:p>
        </w:tc>
        <w:tc>
          <w:tcPr>
            <w:tcW w:w="709" w:type="dxa"/>
            <w:gridSpan w:val="4"/>
            <w:tcBorders>
              <w:top w:val="single" w:sz="4" w:space="0" w:color="auto"/>
              <w:left w:val="single" w:sz="4" w:space="0" w:color="auto"/>
              <w:bottom w:val="single" w:sz="4" w:space="0" w:color="auto"/>
              <w:right w:val="single" w:sz="4" w:space="0" w:color="auto"/>
            </w:tcBorders>
          </w:tcPr>
          <w:p w14:paraId="1F35044B" w14:textId="77777777" w:rsidR="00CC3B24" w:rsidRPr="005B00C6" w:rsidRDefault="00CC3B24" w:rsidP="00DA5852">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FF27E6C" w14:textId="77777777" w:rsidR="00CC3B24" w:rsidRPr="005B00C6" w:rsidRDefault="00CC3B24" w:rsidP="00DA5852">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24E8D286" w14:textId="77777777" w:rsidR="00CC3B24" w:rsidRPr="00883181" w:rsidRDefault="00CC3B24" w:rsidP="00DA5852">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maxNumberPerSlotCLI-SRS-RSRP-r16</w:t>
            </w:r>
          </w:p>
          <w:p w14:paraId="12E117A1" w14:textId="77777777" w:rsidR="00CC3B24" w:rsidRPr="005B00C6" w:rsidRDefault="00CC3B24" w:rsidP="00DA5852">
            <w:pPr>
              <w:pStyle w:val="TAL"/>
              <w:rPr>
                <w:bCs/>
                <w:iCs/>
              </w:rPr>
            </w:pPr>
            <w:r w:rsidRPr="00883181">
              <w:rPr>
                <w:bCs/>
                <w:iCs/>
              </w:rPr>
              <w:t>If the UE doesn’t support CLI SRS-RSRP measurement, it will not include this IE in its capability report</w:t>
            </w:r>
            <w:r w:rsidRPr="005B00C6">
              <w:rPr>
                <w:bCs/>
                <w:iCs/>
              </w:rPr>
              <w:t>.</w:t>
            </w:r>
          </w:p>
        </w:tc>
      </w:tr>
      <w:tr w:rsidR="00837ECB" w:rsidRPr="005B00C6" w14:paraId="1A2B8360"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96326D" w14:textId="77091A58" w:rsidR="00837ECB" w:rsidRDefault="00837ECB" w:rsidP="00837ECB">
            <w:pPr>
              <w:pStyle w:val="TAC"/>
              <w:rPr>
                <w:lang w:eastAsia="zh-CN"/>
              </w:rPr>
            </w:pPr>
            <w:r>
              <w:rPr>
                <w:rFonts w:eastAsia="SimSun"/>
                <w:lang w:eastAsia="zh-CN" w:bidi="ar"/>
              </w:rPr>
              <w:t>57</w:t>
            </w:r>
          </w:p>
        </w:tc>
        <w:tc>
          <w:tcPr>
            <w:tcW w:w="3542" w:type="dxa"/>
            <w:gridSpan w:val="4"/>
            <w:tcBorders>
              <w:top w:val="single" w:sz="6" w:space="0" w:color="auto"/>
              <w:left w:val="single" w:sz="4" w:space="0" w:color="auto"/>
              <w:bottom w:val="single" w:sz="6" w:space="0" w:color="auto"/>
              <w:right w:val="single" w:sz="6" w:space="0" w:color="auto"/>
            </w:tcBorders>
          </w:tcPr>
          <w:p w14:paraId="431956F7" w14:textId="0944509A" w:rsidR="00837ECB" w:rsidRDefault="00837ECB" w:rsidP="00837ECB">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3E2A13A1" w14:textId="1CD4E9C8"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6F3FCF6B" w14:textId="2F195C39"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7E052418" w14:textId="7AF3C3E1" w:rsidR="00837ECB" w:rsidRPr="005B00C6" w:rsidRDefault="00837ECB" w:rsidP="00837ECB">
            <w:pPr>
              <w:pStyle w:val="TAL"/>
            </w:pPr>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
        </w:tc>
        <w:tc>
          <w:tcPr>
            <w:tcW w:w="709" w:type="dxa"/>
            <w:gridSpan w:val="4"/>
            <w:tcBorders>
              <w:top w:val="single" w:sz="4" w:space="0" w:color="auto"/>
              <w:left w:val="single" w:sz="4" w:space="0" w:color="auto"/>
              <w:bottom w:val="single" w:sz="4" w:space="0" w:color="auto"/>
              <w:right w:val="single" w:sz="4" w:space="0" w:color="auto"/>
            </w:tcBorders>
          </w:tcPr>
          <w:p w14:paraId="2646A009" w14:textId="74AE9262" w:rsidR="00837ECB" w:rsidRDefault="00837ECB" w:rsidP="00837ECB">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7E7641B9"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19C448DA" w14:textId="77777777" w:rsidR="00837ECB" w:rsidRPr="00883181" w:rsidRDefault="00837ECB" w:rsidP="00837ECB">
            <w:pPr>
              <w:pStyle w:val="TAL"/>
              <w:rPr>
                <w:rFonts w:eastAsia="MS PGothic" w:cs="Arial"/>
                <w:szCs w:val="18"/>
              </w:rPr>
            </w:pPr>
          </w:p>
        </w:tc>
      </w:tr>
      <w:tr w:rsidR="00837ECB" w:rsidRPr="005B00C6" w14:paraId="74479DA5"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70D9FF8" w14:textId="671A7140" w:rsidR="00837ECB" w:rsidRDefault="00837ECB" w:rsidP="00837ECB">
            <w:pPr>
              <w:pStyle w:val="TAC"/>
              <w:rPr>
                <w:lang w:eastAsia="zh-CN"/>
              </w:rPr>
            </w:pPr>
            <w:r>
              <w:rPr>
                <w:rFonts w:eastAsia="SimSun"/>
                <w:lang w:eastAsia="zh-CN" w:bidi="ar"/>
              </w:rPr>
              <w:t>58</w:t>
            </w:r>
          </w:p>
        </w:tc>
        <w:tc>
          <w:tcPr>
            <w:tcW w:w="3542" w:type="dxa"/>
            <w:gridSpan w:val="4"/>
            <w:tcBorders>
              <w:top w:val="single" w:sz="6" w:space="0" w:color="auto"/>
              <w:left w:val="single" w:sz="4" w:space="0" w:color="auto"/>
              <w:bottom w:val="single" w:sz="6" w:space="0" w:color="auto"/>
              <w:right w:val="single" w:sz="6" w:space="0" w:color="auto"/>
            </w:tcBorders>
          </w:tcPr>
          <w:p w14:paraId="10BEC882" w14:textId="7DE39C02" w:rsidR="00837ECB" w:rsidRDefault="00837ECB" w:rsidP="00837ECB">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021EEDC9" w14:textId="1FE50166"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7794E13A" w14:textId="2F736585"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25916A88" w14:textId="790A7362" w:rsidR="00837ECB" w:rsidRPr="005B00C6" w:rsidRDefault="00837ECB" w:rsidP="00837ECB">
            <w:pPr>
              <w:pStyle w:val="TAL"/>
            </w:pPr>
            <w:r w:rsidRPr="006D049A">
              <w:rPr>
                <w:rFonts w:hint="eastAsia"/>
              </w:rPr>
              <w:t>pc_eutra_CGI_Reporting_NRDC</w:t>
            </w:r>
          </w:p>
        </w:tc>
        <w:tc>
          <w:tcPr>
            <w:tcW w:w="709" w:type="dxa"/>
            <w:gridSpan w:val="4"/>
            <w:tcBorders>
              <w:top w:val="single" w:sz="4" w:space="0" w:color="auto"/>
              <w:left w:val="single" w:sz="4" w:space="0" w:color="auto"/>
              <w:bottom w:val="single" w:sz="4" w:space="0" w:color="auto"/>
              <w:right w:val="single" w:sz="4" w:space="0" w:color="auto"/>
            </w:tcBorders>
          </w:tcPr>
          <w:p w14:paraId="56B0A292" w14:textId="20F96F2A" w:rsidR="00837ECB" w:rsidRDefault="00837ECB" w:rsidP="00837ECB">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51599999"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75666542" w14:textId="77777777" w:rsidR="00837ECB" w:rsidRPr="00883181" w:rsidRDefault="00837ECB" w:rsidP="00837ECB">
            <w:pPr>
              <w:pStyle w:val="TAL"/>
              <w:rPr>
                <w:rFonts w:eastAsia="MS PGothic" w:cs="Arial"/>
                <w:szCs w:val="18"/>
              </w:rPr>
            </w:pPr>
          </w:p>
        </w:tc>
      </w:tr>
      <w:tr w:rsidR="00837ECB" w:rsidRPr="005B00C6" w14:paraId="5F783CE7"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E7B795" w14:textId="14D2E8FB" w:rsidR="00837ECB" w:rsidRDefault="00837ECB" w:rsidP="00837ECB">
            <w:pPr>
              <w:pStyle w:val="TAC"/>
              <w:rPr>
                <w:lang w:eastAsia="zh-CN"/>
              </w:rPr>
            </w:pPr>
            <w:r>
              <w:rPr>
                <w:rFonts w:eastAsia="SimSun"/>
                <w:lang w:eastAsia="zh-CN" w:bidi="ar"/>
              </w:rPr>
              <w:t>59</w:t>
            </w:r>
          </w:p>
        </w:tc>
        <w:tc>
          <w:tcPr>
            <w:tcW w:w="3542" w:type="dxa"/>
            <w:gridSpan w:val="4"/>
            <w:tcBorders>
              <w:top w:val="single" w:sz="6" w:space="0" w:color="auto"/>
              <w:left w:val="single" w:sz="4" w:space="0" w:color="auto"/>
              <w:bottom w:val="single" w:sz="6" w:space="0" w:color="auto"/>
              <w:right w:val="single" w:sz="6" w:space="0" w:color="auto"/>
            </w:tcBorders>
          </w:tcPr>
          <w:p w14:paraId="657AABD0" w14:textId="6A964E43" w:rsidR="00837ECB" w:rsidRDefault="00837ECB" w:rsidP="00837ECB">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2E1E3EDA" w14:textId="23455BF9"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595E0770" w14:textId="36E62E0F"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07503027" w14:textId="3781BDAE" w:rsidR="00837ECB" w:rsidRPr="005B00C6" w:rsidRDefault="00837ECB" w:rsidP="00837ECB">
            <w:pPr>
              <w:pStyle w:val="TAL"/>
            </w:pPr>
            <w:r w:rsidRPr="006D049A">
              <w:rPr>
                <w:rFonts w:hint="eastAsia"/>
              </w:rPr>
              <w:t>pc_nr_CGI_Reporting_NEDC</w:t>
            </w:r>
          </w:p>
        </w:tc>
        <w:tc>
          <w:tcPr>
            <w:tcW w:w="709" w:type="dxa"/>
            <w:gridSpan w:val="4"/>
            <w:tcBorders>
              <w:top w:val="single" w:sz="4" w:space="0" w:color="auto"/>
              <w:left w:val="single" w:sz="4" w:space="0" w:color="auto"/>
              <w:bottom w:val="single" w:sz="4" w:space="0" w:color="auto"/>
              <w:right w:val="single" w:sz="4" w:space="0" w:color="auto"/>
            </w:tcBorders>
          </w:tcPr>
          <w:p w14:paraId="2A540131" w14:textId="075699F3" w:rsidR="00837ECB" w:rsidRDefault="00837ECB" w:rsidP="00837ECB">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73BE710A"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C038E55" w14:textId="77777777" w:rsidR="00837ECB" w:rsidRPr="00883181" w:rsidRDefault="00837ECB" w:rsidP="00837ECB">
            <w:pPr>
              <w:pStyle w:val="TAL"/>
              <w:rPr>
                <w:rFonts w:eastAsia="MS PGothic" w:cs="Arial"/>
                <w:szCs w:val="18"/>
              </w:rPr>
            </w:pPr>
          </w:p>
        </w:tc>
      </w:tr>
      <w:tr w:rsidR="00837ECB" w:rsidRPr="005B00C6" w14:paraId="6408D335"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D86B72" w14:textId="1AEE1FEA" w:rsidR="00837ECB" w:rsidRDefault="00837ECB" w:rsidP="00837ECB">
            <w:pPr>
              <w:pStyle w:val="TAC"/>
              <w:rPr>
                <w:lang w:eastAsia="zh-CN"/>
              </w:rPr>
            </w:pPr>
            <w:r>
              <w:rPr>
                <w:rFonts w:eastAsia="SimSun"/>
                <w:lang w:eastAsia="zh-CN" w:bidi="ar"/>
              </w:rPr>
              <w:t>60</w:t>
            </w:r>
          </w:p>
        </w:tc>
        <w:tc>
          <w:tcPr>
            <w:tcW w:w="3542" w:type="dxa"/>
            <w:gridSpan w:val="4"/>
            <w:tcBorders>
              <w:top w:val="single" w:sz="6" w:space="0" w:color="auto"/>
              <w:left w:val="single" w:sz="4" w:space="0" w:color="auto"/>
              <w:bottom w:val="single" w:sz="6" w:space="0" w:color="auto"/>
              <w:right w:val="single" w:sz="6" w:space="0" w:color="auto"/>
            </w:tcBorders>
          </w:tcPr>
          <w:p w14:paraId="5E9EE1BC" w14:textId="20987866" w:rsidR="00837ECB" w:rsidRDefault="00837ECB" w:rsidP="00837ECB">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1046C3AA" w14:textId="144F9C67"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05CD067C" w14:textId="4D2FC980"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257E7F97" w14:textId="3D52022D" w:rsidR="00837ECB" w:rsidRPr="005B00C6" w:rsidRDefault="00837ECB" w:rsidP="00837ECB">
            <w:pPr>
              <w:pStyle w:val="TAL"/>
            </w:pPr>
            <w:r w:rsidRPr="00B5107B">
              <w:rPr>
                <w:lang w:eastAsia="en-US"/>
              </w:rPr>
              <w:t>pc_nr_CGI_Reporting_NRDC</w:t>
            </w:r>
          </w:p>
        </w:tc>
        <w:tc>
          <w:tcPr>
            <w:tcW w:w="709" w:type="dxa"/>
            <w:gridSpan w:val="4"/>
            <w:tcBorders>
              <w:top w:val="single" w:sz="4" w:space="0" w:color="auto"/>
              <w:left w:val="single" w:sz="4" w:space="0" w:color="auto"/>
              <w:bottom w:val="single" w:sz="4" w:space="0" w:color="auto"/>
              <w:right w:val="single" w:sz="4" w:space="0" w:color="auto"/>
            </w:tcBorders>
          </w:tcPr>
          <w:p w14:paraId="00F194B5" w14:textId="0E2A478D" w:rsidR="00837ECB" w:rsidRDefault="00837ECB" w:rsidP="00837ECB">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4EE296DB"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5C224C0" w14:textId="77777777" w:rsidR="00837ECB" w:rsidRPr="00883181" w:rsidRDefault="00837ECB" w:rsidP="00837ECB">
            <w:pPr>
              <w:pStyle w:val="TAL"/>
              <w:rPr>
                <w:rFonts w:eastAsia="MS PGothic" w:cs="Arial"/>
                <w:szCs w:val="18"/>
              </w:rPr>
            </w:pPr>
          </w:p>
        </w:tc>
      </w:tr>
      <w:tr w:rsidR="00205645" w:rsidRPr="00C6364E" w14:paraId="5547CEE2"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D2F74C" w14:textId="27705A71" w:rsidR="00205645" w:rsidRPr="00C6364E" w:rsidRDefault="00205645" w:rsidP="00F217DC">
            <w:pPr>
              <w:pStyle w:val="TAC"/>
              <w:rPr>
                <w:lang w:eastAsia="zh-CN"/>
              </w:rPr>
            </w:pPr>
            <w:r>
              <w:rPr>
                <w:lang w:eastAsia="zh-CN"/>
              </w:rPr>
              <w:t>61</w:t>
            </w:r>
          </w:p>
        </w:tc>
        <w:tc>
          <w:tcPr>
            <w:tcW w:w="3543" w:type="dxa"/>
            <w:gridSpan w:val="4"/>
            <w:tcBorders>
              <w:top w:val="single" w:sz="6" w:space="0" w:color="auto"/>
              <w:left w:val="single" w:sz="4" w:space="0" w:color="auto"/>
              <w:bottom w:val="single" w:sz="6" w:space="0" w:color="auto"/>
              <w:right w:val="single" w:sz="6" w:space="0" w:color="auto"/>
            </w:tcBorders>
          </w:tcPr>
          <w:p w14:paraId="0E65F920" w14:textId="77777777" w:rsidR="00205645" w:rsidRPr="00205645" w:rsidRDefault="00205645" w:rsidP="00F217DC">
            <w:pPr>
              <w:pStyle w:val="TAL"/>
              <w:rPr>
                <w:szCs w:val="18"/>
              </w:rPr>
            </w:pPr>
            <w:r w:rsidRPr="007F715C">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79130448" w14:textId="77777777" w:rsidR="00205645" w:rsidRPr="00C6364E" w:rsidRDefault="00205645" w:rsidP="00F217DC">
            <w:pPr>
              <w:pStyle w:val="TAL"/>
              <w:rPr>
                <w:lang w:eastAsia="zh-CN"/>
              </w:rPr>
            </w:pPr>
            <w:r w:rsidRPr="00C6364E">
              <w:rPr>
                <w:lang w:eastAsia="zh-CN"/>
              </w:rPr>
              <w:t>36.306, 4.3.6.41</w:t>
            </w:r>
          </w:p>
        </w:tc>
        <w:tc>
          <w:tcPr>
            <w:tcW w:w="779" w:type="dxa"/>
            <w:gridSpan w:val="4"/>
            <w:tcBorders>
              <w:top w:val="single" w:sz="4" w:space="0" w:color="auto"/>
              <w:left w:val="single" w:sz="4" w:space="0" w:color="auto"/>
              <w:bottom w:val="single" w:sz="4" w:space="0" w:color="auto"/>
              <w:right w:val="single" w:sz="4" w:space="0" w:color="auto"/>
            </w:tcBorders>
          </w:tcPr>
          <w:p w14:paraId="69983F2E" w14:textId="77777777" w:rsidR="00205645" w:rsidRPr="00C6364E" w:rsidRDefault="00205645" w:rsidP="00F217DC">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10BCBFD3" w14:textId="77777777" w:rsidR="00205645" w:rsidRPr="00C6364E" w:rsidRDefault="00205645" w:rsidP="00F217DC">
            <w:pPr>
              <w:pStyle w:val="TAL"/>
            </w:pPr>
            <w:r w:rsidRPr="00C6364E">
              <w:t>pc_</w:t>
            </w:r>
            <w:r w:rsidRPr="00ED3F33">
              <w:t>nr</w:t>
            </w:r>
            <w:r w:rsidRPr="00C6364E">
              <w:t>IdleInactiveNRFR1_MeasReport</w:t>
            </w:r>
          </w:p>
        </w:tc>
        <w:tc>
          <w:tcPr>
            <w:tcW w:w="709" w:type="dxa"/>
            <w:gridSpan w:val="4"/>
            <w:tcBorders>
              <w:top w:val="single" w:sz="4" w:space="0" w:color="auto"/>
              <w:left w:val="single" w:sz="4" w:space="0" w:color="auto"/>
              <w:bottom w:val="single" w:sz="4" w:space="0" w:color="auto"/>
              <w:right w:val="single" w:sz="4" w:space="0" w:color="auto"/>
            </w:tcBorders>
          </w:tcPr>
          <w:p w14:paraId="3417BBA6" w14:textId="77777777" w:rsidR="00205645" w:rsidRPr="00C6364E" w:rsidRDefault="00205645" w:rsidP="00F217DC">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D86996A" w14:textId="77777777" w:rsidR="00205645" w:rsidRPr="00C6364E" w:rsidRDefault="00205645" w:rsidP="00F217DC">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FB81D45" w14:textId="77777777" w:rsidR="00205645" w:rsidRPr="00C6364E" w:rsidRDefault="00205645" w:rsidP="00F217DC">
            <w:pPr>
              <w:pStyle w:val="TAL"/>
              <w:rPr>
                <w:rFonts w:eastAsia="MS PGothic" w:cs="Arial"/>
                <w:szCs w:val="18"/>
              </w:rPr>
            </w:pPr>
          </w:p>
        </w:tc>
      </w:tr>
      <w:tr w:rsidR="00205645" w:rsidRPr="00C6364E" w14:paraId="28CF39A7"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D8A6D1" w14:textId="6E59A584" w:rsidR="00205645" w:rsidRPr="00C6364E" w:rsidRDefault="00205645" w:rsidP="00F217DC">
            <w:pPr>
              <w:pStyle w:val="TAC"/>
              <w:rPr>
                <w:lang w:eastAsia="zh-CN"/>
              </w:rPr>
            </w:pPr>
            <w:r>
              <w:rPr>
                <w:lang w:eastAsia="zh-CN"/>
              </w:rPr>
              <w:t>62</w:t>
            </w:r>
          </w:p>
        </w:tc>
        <w:tc>
          <w:tcPr>
            <w:tcW w:w="3543" w:type="dxa"/>
            <w:gridSpan w:val="4"/>
            <w:tcBorders>
              <w:top w:val="single" w:sz="6" w:space="0" w:color="auto"/>
              <w:left w:val="single" w:sz="4" w:space="0" w:color="auto"/>
              <w:bottom w:val="single" w:sz="6" w:space="0" w:color="auto"/>
              <w:right w:val="single" w:sz="6" w:space="0" w:color="auto"/>
            </w:tcBorders>
          </w:tcPr>
          <w:p w14:paraId="18847D4A" w14:textId="77777777" w:rsidR="00205645" w:rsidRPr="007F715C" w:rsidRDefault="00205645" w:rsidP="00F217DC">
            <w:pPr>
              <w:pStyle w:val="TAL"/>
              <w:rPr>
                <w:szCs w:val="18"/>
              </w:rPr>
            </w:pPr>
            <w:r w:rsidRPr="007F715C">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2DC73FCC" w14:textId="77777777" w:rsidR="00205645" w:rsidRPr="00C6364E" w:rsidRDefault="00205645" w:rsidP="00F217DC">
            <w:pPr>
              <w:pStyle w:val="TAL"/>
              <w:rPr>
                <w:lang w:eastAsia="zh-CN"/>
              </w:rPr>
            </w:pPr>
            <w:r w:rsidRPr="00C6364E">
              <w:rPr>
                <w:lang w:eastAsia="zh-CN"/>
              </w:rPr>
              <w:t>36.306, 4.3.6.42</w:t>
            </w:r>
          </w:p>
        </w:tc>
        <w:tc>
          <w:tcPr>
            <w:tcW w:w="779" w:type="dxa"/>
            <w:gridSpan w:val="4"/>
            <w:tcBorders>
              <w:top w:val="single" w:sz="4" w:space="0" w:color="auto"/>
              <w:left w:val="single" w:sz="4" w:space="0" w:color="auto"/>
              <w:bottom w:val="single" w:sz="4" w:space="0" w:color="auto"/>
              <w:right w:val="single" w:sz="4" w:space="0" w:color="auto"/>
            </w:tcBorders>
          </w:tcPr>
          <w:p w14:paraId="4FE74CA0" w14:textId="77777777" w:rsidR="00205645" w:rsidRPr="00C6364E" w:rsidRDefault="00205645" w:rsidP="00F217DC">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777375F5" w14:textId="77777777" w:rsidR="00205645" w:rsidRPr="00C6364E" w:rsidRDefault="00205645" w:rsidP="00F217DC">
            <w:pPr>
              <w:pStyle w:val="TAL"/>
            </w:pPr>
            <w:r w:rsidRPr="00C6364E">
              <w:t>pc_</w:t>
            </w:r>
            <w:r w:rsidRPr="00ED3F33">
              <w:t>nr</w:t>
            </w:r>
            <w:r w:rsidRPr="00C6364E">
              <w:t>IdleInactiveNRFR</w:t>
            </w:r>
            <w:r w:rsidRPr="00ED3F33">
              <w:t>2</w:t>
            </w:r>
            <w:r w:rsidRPr="00C6364E">
              <w:t>_MeasReport</w:t>
            </w:r>
          </w:p>
        </w:tc>
        <w:tc>
          <w:tcPr>
            <w:tcW w:w="709" w:type="dxa"/>
            <w:gridSpan w:val="4"/>
            <w:tcBorders>
              <w:top w:val="single" w:sz="4" w:space="0" w:color="auto"/>
              <w:left w:val="single" w:sz="4" w:space="0" w:color="auto"/>
              <w:bottom w:val="single" w:sz="4" w:space="0" w:color="auto"/>
              <w:right w:val="single" w:sz="4" w:space="0" w:color="auto"/>
            </w:tcBorders>
          </w:tcPr>
          <w:p w14:paraId="23811E0F" w14:textId="77777777" w:rsidR="00205645" w:rsidRPr="00C6364E" w:rsidRDefault="00205645" w:rsidP="00F217DC">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B6AE836" w14:textId="77777777" w:rsidR="00205645" w:rsidRPr="00C6364E" w:rsidRDefault="00205645" w:rsidP="00F217DC">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F5B3363" w14:textId="77777777" w:rsidR="00205645" w:rsidRPr="00C6364E" w:rsidRDefault="00205645" w:rsidP="00F217DC">
            <w:pPr>
              <w:pStyle w:val="TAL"/>
              <w:rPr>
                <w:rFonts w:eastAsia="MS PGothic" w:cs="Arial"/>
                <w:szCs w:val="18"/>
              </w:rPr>
            </w:pPr>
          </w:p>
        </w:tc>
      </w:tr>
    </w:tbl>
    <w:p w14:paraId="715E6A0C" w14:textId="77777777" w:rsidR="00096CB4" w:rsidRPr="005B00C6" w:rsidRDefault="00096CB4" w:rsidP="000C7438">
      <w:pPr>
        <w:rPr>
          <w:lang w:eastAsia="ko-KR"/>
        </w:rPr>
      </w:pPr>
    </w:p>
    <w:p w14:paraId="4E1752C2" w14:textId="77777777" w:rsidR="00096CB4" w:rsidRPr="005B00C6" w:rsidRDefault="00096CB4" w:rsidP="00096CB4">
      <w:pPr>
        <w:pStyle w:val="Heading3"/>
      </w:pPr>
      <w:bookmarkStart w:id="1038" w:name="_Toc27410937"/>
      <w:bookmarkStart w:id="1039" w:name="_Toc36039450"/>
      <w:bookmarkStart w:id="1040" w:name="_Toc43838810"/>
      <w:bookmarkStart w:id="1041" w:name="_Toc51772967"/>
      <w:bookmarkStart w:id="1042" w:name="_Toc58245174"/>
      <w:bookmarkStart w:id="1043" w:name="_Toc68089627"/>
      <w:bookmarkStart w:id="1044" w:name="_Toc69067748"/>
      <w:bookmarkStart w:id="1045" w:name="_Toc75383296"/>
      <w:bookmarkStart w:id="1046" w:name="_Toc83706944"/>
      <w:bookmarkStart w:id="1047" w:name="_Toc90491649"/>
      <w:bookmarkStart w:id="1048" w:name="_Toc100147747"/>
      <w:bookmarkStart w:id="1049" w:name="_Toc106741019"/>
      <w:bookmarkStart w:id="1050" w:name="_Toc114916375"/>
      <w:bookmarkStart w:id="1051" w:name="_Toc124016787"/>
      <w:r w:rsidRPr="005B00C6">
        <w:t>A.4.3.7</w:t>
      </w:r>
      <w:r w:rsidRPr="005B00C6">
        <w:tab/>
        <w:t>General Capabilities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FCEB4D0" w14:textId="77777777" w:rsidR="00096CB4" w:rsidRPr="005B00C6" w:rsidRDefault="00096CB4" w:rsidP="00096CB4">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7F4004" w:rsidRPr="005B00C6" w14:paraId="667BD290" w14:textId="77777777" w:rsidTr="007F715C">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67FB95AF" w14:textId="77777777" w:rsidR="007F4004" w:rsidRPr="005B00C6" w:rsidRDefault="007F4004" w:rsidP="001F6043">
            <w:pPr>
              <w:pStyle w:val="TAH"/>
              <w:rPr>
                <w:lang w:eastAsia="en-US"/>
              </w:rPr>
            </w:pPr>
            <w:r w:rsidRPr="005B00C6">
              <w:rPr>
                <w:lang w:eastAsia="en-US"/>
              </w:rPr>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39AA39CF" w14:textId="77777777" w:rsidR="007F4004" w:rsidRPr="005B00C6" w:rsidRDefault="007F4004" w:rsidP="001F6043">
            <w:pPr>
              <w:pStyle w:val="TAH"/>
              <w:rPr>
                <w:lang w:eastAsia="en-US"/>
              </w:rPr>
            </w:pPr>
            <w:r w:rsidRPr="005B00C6">
              <w:rPr>
                <w:lang w:eastAsia="en-US"/>
              </w:rPr>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52788EDE" w14:textId="77777777" w:rsidR="007F4004" w:rsidRPr="005B00C6" w:rsidRDefault="007F4004" w:rsidP="001F6043">
            <w:pPr>
              <w:pStyle w:val="TAH"/>
              <w:rPr>
                <w:lang w:eastAsia="en-US"/>
              </w:rPr>
            </w:pPr>
            <w:r w:rsidRPr="005B00C6">
              <w:rPr>
                <w:lang w:eastAsia="en-US"/>
              </w:rPr>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760DBE3A" w14:textId="77777777" w:rsidR="007F4004" w:rsidRPr="005B00C6" w:rsidRDefault="007F4004" w:rsidP="001F6043">
            <w:pPr>
              <w:pStyle w:val="TAH"/>
              <w:rPr>
                <w:lang w:eastAsia="en-US"/>
              </w:rPr>
            </w:pPr>
            <w:r w:rsidRPr="005B00C6">
              <w:rPr>
                <w:lang w:eastAsia="en-US"/>
              </w:rPr>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0847A046" w14:textId="77777777" w:rsidR="007F4004" w:rsidRPr="005B00C6" w:rsidRDefault="007F4004" w:rsidP="001F6043">
            <w:pPr>
              <w:pStyle w:val="TAH"/>
              <w:rPr>
                <w:lang w:eastAsia="en-US"/>
              </w:rPr>
            </w:pPr>
            <w:r w:rsidRPr="005B00C6">
              <w:rPr>
                <w:lang w:eastAsia="en-US"/>
              </w:rPr>
              <w:t>Mnemonic</w:t>
            </w:r>
          </w:p>
        </w:tc>
        <w:tc>
          <w:tcPr>
            <w:tcW w:w="567" w:type="dxa"/>
            <w:gridSpan w:val="4"/>
            <w:tcBorders>
              <w:top w:val="single" w:sz="4" w:space="0" w:color="auto"/>
              <w:left w:val="single" w:sz="4" w:space="0" w:color="auto"/>
              <w:bottom w:val="single" w:sz="4" w:space="0" w:color="auto"/>
              <w:right w:val="single" w:sz="4" w:space="0" w:color="auto"/>
            </w:tcBorders>
          </w:tcPr>
          <w:p w14:paraId="3EDC51CE" w14:textId="77777777" w:rsidR="007F4004" w:rsidRPr="005B00C6" w:rsidRDefault="007F4004" w:rsidP="001F6043">
            <w:pPr>
              <w:pStyle w:val="TAH"/>
              <w:rPr>
                <w:lang w:eastAsia="en-US"/>
              </w:rPr>
            </w:pPr>
            <w:r w:rsidRPr="005B00C6">
              <w:rPr>
                <w:lang w:eastAsia="en-US"/>
              </w:rPr>
              <w:t>M</w:t>
            </w:r>
          </w:p>
        </w:tc>
        <w:tc>
          <w:tcPr>
            <w:tcW w:w="1559" w:type="dxa"/>
            <w:gridSpan w:val="4"/>
            <w:tcBorders>
              <w:top w:val="single" w:sz="4" w:space="0" w:color="auto"/>
              <w:left w:val="single" w:sz="4" w:space="0" w:color="auto"/>
              <w:bottom w:val="single" w:sz="4" w:space="0" w:color="auto"/>
              <w:right w:val="single" w:sz="4" w:space="0" w:color="auto"/>
            </w:tcBorders>
          </w:tcPr>
          <w:p w14:paraId="253B2467" w14:textId="77777777" w:rsidR="007F4004" w:rsidRPr="005B00C6" w:rsidRDefault="007F4004" w:rsidP="001F6043">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68F051B7" w14:textId="77777777" w:rsidR="007F4004" w:rsidRPr="005B00C6" w:rsidRDefault="007F4004" w:rsidP="001F6043">
            <w:pPr>
              <w:pStyle w:val="TAH"/>
              <w:rPr>
                <w:lang w:eastAsia="en-US"/>
              </w:rPr>
            </w:pPr>
            <w:r w:rsidRPr="005B00C6">
              <w:rPr>
                <w:lang w:eastAsia="en-US"/>
              </w:rPr>
              <w:t>Comments</w:t>
            </w:r>
          </w:p>
        </w:tc>
      </w:tr>
      <w:tr w:rsidR="007F4004" w:rsidRPr="005B00C6" w14:paraId="080BA5F7" w14:textId="77777777" w:rsidTr="007F715C">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749CC88" w14:textId="77777777" w:rsidR="007F4004" w:rsidRPr="005B00C6" w:rsidRDefault="007F4004" w:rsidP="001F6043">
            <w:pPr>
              <w:pStyle w:val="TAC"/>
              <w:rPr>
                <w:lang w:eastAsia="en-US"/>
              </w:rPr>
            </w:pPr>
            <w:r w:rsidRPr="005B00C6">
              <w:rPr>
                <w:lang w:eastAsia="en-US"/>
              </w:rPr>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25385EAA" w14:textId="77777777" w:rsidR="007F4004" w:rsidRPr="005B00C6" w:rsidRDefault="007F4004" w:rsidP="001F6043">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7E9470C0" w14:textId="77777777" w:rsidR="007F4004" w:rsidRPr="005B00C6" w:rsidRDefault="007F4004" w:rsidP="001F6043">
            <w:pPr>
              <w:pStyle w:val="TAL"/>
              <w:rPr>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1FB68384" w14:textId="77777777" w:rsidR="007F4004" w:rsidRPr="005B00C6" w:rsidRDefault="007F4004" w:rsidP="001F6043">
            <w:pPr>
              <w:pStyle w:val="TAL"/>
              <w:rPr>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7E02BE8" w14:textId="77777777" w:rsidR="007F4004" w:rsidRPr="005B00C6" w:rsidRDefault="007F4004" w:rsidP="001F6043">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gridSpan w:val="4"/>
            <w:tcBorders>
              <w:top w:val="single" w:sz="4" w:space="0" w:color="auto"/>
              <w:left w:val="single" w:sz="4" w:space="0" w:color="auto"/>
              <w:bottom w:val="single" w:sz="4" w:space="0" w:color="auto"/>
              <w:right w:val="single" w:sz="4" w:space="0" w:color="auto"/>
            </w:tcBorders>
          </w:tcPr>
          <w:p w14:paraId="2E012BAA"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7DF4DE10"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35F80CB1" w14:textId="77777777" w:rsidR="007F4004" w:rsidRPr="005B00C6" w:rsidRDefault="007F4004" w:rsidP="001F6043">
            <w:pPr>
              <w:pStyle w:val="TAL"/>
              <w:rPr>
                <w:lang w:eastAsia="en-US"/>
              </w:rPr>
            </w:pPr>
          </w:p>
        </w:tc>
      </w:tr>
      <w:tr w:rsidR="007F4004" w:rsidRPr="005B00C6" w14:paraId="51F6258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1EAA908" w14:textId="77777777" w:rsidR="007F4004" w:rsidRPr="005B00C6" w:rsidRDefault="007F4004" w:rsidP="001F6043">
            <w:pPr>
              <w:pStyle w:val="TAC"/>
              <w:rPr>
                <w:lang w:eastAsia="en-US"/>
              </w:rPr>
            </w:pPr>
            <w:r w:rsidRPr="005B00C6">
              <w:rPr>
                <w:lang w:eastAsia="en-US"/>
              </w:rPr>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62636980"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1AD34C49"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7225EDE"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C9E3607" w14:textId="77777777" w:rsidR="007F4004" w:rsidRPr="005B00C6" w:rsidRDefault="007F4004" w:rsidP="001F6043">
            <w:pPr>
              <w:pStyle w:val="TAL"/>
              <w:rPr>
                <w:lang w:eastAsia="en-US"/>
              </w:rPr>
            </w:pPr>
            <w:r w:rsidRPr="005B00C6">
              <w:rPr>
                <w:rFonts w:eastAsia="MS Mincho"/>
                <w:lang w:eastAsia="en-US"/>
              </w:rPr>
              <w:t>pc_</w:t>
            </w:r>
            <w:r w:rsidRPr="005B00C6">
              <w:rPr>
                <w:lang w:eastAsia="ko-KR"/>
              </w:rPr>
              <w:t>splitDRB_withUL_Both_MCG_SCG</w:t>
            </w:r>
          </w:p>
        </w:tc>
        <w:tc>
          <w:tcPr>
            <w:tcW w:w="567" w:type="dxa"/>
            <w:gridSpan w:val="4"/>
            <w:tcBorders>
              <w:top w:val="single" w:sz="4" w:space="0" w:color="auto"/>
              <w:left w:val="single" w:sz="4" w:space="0" w:color="auto"/>
              <w:bottom w:val="single" w:sz="4" w:space="0" w:color="auto"/>
              <w:right w:val="single" w:sz="4" w:space="0" w:color="auto"/>
            </w:tcBorders>
          </w:tcPr>
          <w:p w14:paraId="1C8B7A0B"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2DD5C71F"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D44C2E7" w14:textId="77777777" w:rsidR="007F4004" w:rsidRPr="005B00C6" w:rsidRDefault="007F4004" w:rsidP="001F6043">
            <w:pPr>
              <w:pStyle w:val="TAL"/>
              <w:rPr>
                <w:lang w:eastAsia="en-US"/>
              </w:rPr>
            </w:pPr>
          </w:p>
        </w:tc>
      </w:tr>
      <w:tr w:rsidR="007F4004" w:rsidRPr="005B00C6" w14:paraId="12C2C8D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B0AB7EF" w14:textId="77777777" w:rsidR="007F4004" w:rsidRPr="005B00C6" w:rsidRDefault="007F4004" w:rsidP="001F6043">
            <w:pPr>
              <w:pStyle w:val="TAC"/>
              <w:rPr>
                <w:lang w:eastAsia="en-US"/>
              </w:rPr>
            </w:pPr>
            <w:r w:rsidRPr="005B00C6">
              <w:rPr>
                <w:lang w:eastAsia="en-US"/>
              </w:rPr>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153F2A63"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3349D46F"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2677034"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548587A" w14:textId="77777777" w:rsidR="007F4004" w:rsidRPr="005B00C6" w:rsidRDefault="007F4004" w:rsidP="00096CB4">
            <w:pPr>
              <w:pStyle w:val="TAL"/>
              <w:rPr>
                <w:rFonts w:eastAsia="MS Mincho"/>
                <w:lang w:eastAsia="en-US"/>
              </w:rPr>
            </w:pPr>
            <w:r w:rsidRPr="005B00C6">
              <w:rPr>
                <w:rFonts w:eastAsia="MS Mincho"/>
                <w:lang w:eastAsia="en-US"/>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03771525"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0A72D13C"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1D1A563" w14:textId="77777777" w:rsidR="007F4004" w:rsidRPr="005B00C6" w:rsidRDefault="007F4004" w:rsidP="001F6043">
            <w:pPr>
              <w:pStyle w:val="TAL"/>
              <w:rPr>
                <w:lang w:eastAsia="en-US"/>
              </w:rPr>
            </w:pPr>
          </w:p>
        </w:tc>
      </w:tr>
      <w:tr w:rsidR="007F4004" w:rsidRPr="005B00C6" w14:paraId="2CD494E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59ECB86" w14:textId="77777777" w:rsidR="007F4004" w:rsidRPr="005B00C6" w:rsidRDefault="007F4004" w:rsidP="001F6043">
            <w:pPr>
              <w:pStyle w:val="TAC"/>
              <w:rPr>
                <w:lang w:eastAsia="en-US"/>
              </w:rPr>
            </w:pPr>
            <w:r w:rsidRPr="005B00C6">
              <w:rPr>
                <w:lang w:eastAsia="en-US"/>
              </w:rPr>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47F2A61A" w14:textId="77777777" w:rsidR="007F4004" w:rsidRPr="005B00C6" w:rsidRDefault="007F4004" w:rsidP="001F6043">
            <w:pPr>
              <w:pStyle w:val="TAL"/>
              <w:rPr>
                <w:lang w:eastAsia="en-US"/>
              </w:rPr>
            </w:pPr>
            <w:r w:rsidRPr="005B00C6">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42DB05CB"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677A081F"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F968320" w14:textId="77777777" w:rsidR="007F4004" w:rsidRPr="005B00C6" w:rsidRDefault="007F4004" w:rsidP="00096CB4">
            <w:pPr>
              <w:pStyle w:val="TAL"/>
            </w:pPr>
            <w:r w:rsidRPr="005B00C6">
              <w:t>pc_as_ReflectiveQoS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C3131BF"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64E6565"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6894BAF1" w14:textId="77777777" w:rsidR="007F4004" w:rsidRPr="005B00C6" w:rsidRDefault="007F4004" w:rsidP="001F6043">
            <w:pPr>
              <w:pStyle w:val="TAL"/>
              <w:rPr>
                <w:lang w:eastAsia="en-US"/>
              </w:rPr>
            </w:pPr>
          </w:p>
        </w:tc>
      </w:tr>
      <w:tr w:rsidR="002839F8" w:rsidRPr="005B00C6" w14:paraId="0A5EDC1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623F15" w14:textId="77777777" w:rsidR="002839F8" w:rsidRPr="005B00C6" w:rsidRDefault="002839F8" w:rsidP="002839F8">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3E1AF38D" w14:textId="77777777" w:rsidR="002839F8" w:rsidRPr="005B00C6" w:rsidRDefault="002839F8" w:rsidP="002839F8">
            <w:pPr>
              <w:pStyle w:val="TAL"/>
            </w:pPr>
            <w:r w:rsidRPr="005B00C6">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2AFE49DB" w14:textId="77777777" w:rsidR="002839F8" w:rsidRPr="005B00C6" w:rsidRDefault="002839F8" w:rsidP="002839F8">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78642408"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C74011" w14:textId="77777777" w:rsidR="002839F8" w:rsidRPr="005B00C6" w:rsidRDefault="002839F8" w:rsidP="002839F8">
            <w:pPr>
              <w:pStyle w:val="TAL"/>
            </w:pPr>
            <w:r w:rsidRPr="005B00C6">
              <w:t>pc_nas_ReflectiveQoS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AF19B13"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1D70C0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1F475FB" w14:textId="77777777" w:rsidR="002839F8" w:rsidRPr="005B00C6" w:rsidRDefault="002839F8" w:rsidP="002839F8">
            <w:pPr>
              <w:pStyle w:val="TAL"/>
            </w:pPr>
          </w:p>
        </w:tc>
      </w:tr>
      <w:tr w:rsidR="002839F8" w:rsidRPr="005B00C6" w14:paraId="17C1463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2DB717" w14:textId="77777777" w:rsidR="002839F8" w:rsidRPr="005B00C6" w:rsidRDefault="002839F8" w:rsidP="002839F8">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18D5E6AB" w14:textId="77777777" w:rsidR="002839F8" w:rsidRPr="005B00C6" w:rsidRDefault="002839F8" w:rsidP="002839F8">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60FEE498" w14:textId="77777777" w:rsidR="002839F8" w:rsidRPr="005B00C6" w:rsidRDefault="002839F8" w:rsidP="002839F8">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2D947715"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3A92EA1" w14:textId="77777777" w:rsidR="002839F8" w:rsidRPr="005B00C6" w:rsidRDefault="002839F8" w:rsidP="002839F8">
            <w:pPr>
              <w:pStyle w:val="TAL"/>
            </w:pPr>
            <w:r w:rsidRPr="005B00C6">
              <w:t>pc_sms_over_NAS</w:t>
            </w:r>
          </w:p>
        </w:tc>
        <w:tc>
          <w:tcPr>
            <w:tcW w:w="567" w:type="dxa"/>
            <w:gridSpan w:val="4"/>
            <w:tcBorders>
              <w:top w:val="single" w:sz="4" w:space="0" w:color="auto"/>
              <w:left w:val="single" w:sz="4" w:space="0" w:color="auto"/>
              <w:bottom w:val="single" w:sz="4" w:space="0" w:color="auto"/>
              <w:right w:val="single" w:sz="4" w:space="0" w:color="auto"/>
            </w:tcBorders>
          </w:tcPr>
          <w:p w14:paraId="7C6EB3B2"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DF0B25E"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5F79FFB" w14:textId="77777777" w:rsidR="002839F8" w:rsidRPr="005B00C6" w:rsidRDefault="002839F8" w:rsidP="002839F8">
            <w:pPr>
              <w:pStyle w:val="TAL"/>
            </w:pPr>
          </w:p>
        </w:tc>
      </w:tr>
      <w:tr w:rsidR="002839F8" w:rsidRPr="005B00C6" w14:paraId="3CE219D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CB054C5" w14:textId="77777777" w:rsidR="002839F8" w:rsidRPr="005B00C6" w:rsidRDefault="002839F8" w:rsidP="002839F8">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43B0F5C3" w14:textId="77777777" w:rsidR="002839F8" w:rsidRPr="005B00C6" w:rsidRDefault="002839F8" w:rsidP="002839F8">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76D11EC4"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4F9638BE"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510BAE75" w14:textId="77777777" w:rsidR="002839F8" w:rsidRPr="005B00C6" w:rsidRDefault="002839F8" w:rsidP="002839F8">
            <w:pPr>
              <w:pStyle w:val="TAL"/>
            </w:pPr>
            <w:r w:rsidRPr="005B00C6">
              <w:rPr>
                <w:lang w:eastAsia="zh-CN"/>
              </w:rPr>
              <w:t>pc_CMAS_NR</w:t>
            </w:r>
          </w:p>
        </w:tc>
        <w:tc>
          <w:tcPr>
            <w:tcW w:w="567" w:type="dxa"/>
            <w:gridSpan w:val="4"/>
            <w:tcBorders>
              <w:top w:val="single" w:sz="4" w:space="0" w:color="auto"/>
              <w:left w:val="single" w:sz="4" w:space="0" w:color="auto"/>
              <w:bottom w:val="single" w:sz="4" w:space="0" w:color="auto"/>
              <w:right w:val="single" w:sz="4" w:space="0" w:color="auto"/>
            </w:tcBorders>
          </w:tcPr>
          <w:p w14:paraId="4830ABC0"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E39B826"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5A43A6" w14:textId="77777777" w:rsidR="002839F8" w:rsidRPr="005B00C6" w:rsidRDefault="002839F8" w:rsidP="002839F8">
            <w:pPr>
              <w:pStyle w:val="TAL"/>
            </w:pPr>
          </w:p>
        </w:tc>
      </w:tr>
      <w:tr w:rsidR="002839F8" w:rsidRPr="005B00C6" w14:paraId="1677F83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05FB1C" w14:textId="77777777" w:rsidR="002839F8" w:rsidRPr="005B00C6" w:rsidRDefault="002839F8" w:rsidP="002839F8">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057F4F3F" w14:textId="77777777" w:rsidR="002839F8" w:rsidRPr="005B00C6" w:rsidRDefault="002839F8" w:rsidP="002839F8">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000FD0D9"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79CBC7B5"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9B95169" w14:textId="77777777" w:rsidR="002839F8" w:rsidRPr="005B00C6" w:rsidRDefault="002839F8" w:rsidP="002839F8">
            <w:pPr>
              <w:pStyle w:val="TAL"/>
            </w:pPr>
            <w:r w:rsidRPr="005B00C6">
              <w:rPr>
                <w:lang w:eastAsia="zh-CN"/>
              </w:rPr>
              <w:t>pc_ETWS_NR</w:t>
            </w:r>
          </w:p>
        </w:tc>
        <w:tc>
          <w:tcPr>
            <w:tcW w:w="567" w:type="dxa"/>
            <w:gridSpan w:val="4"/>
            <w:tcBorders>
              <w:top w:val="single" w:sz="4" w:space="0" w:color="auto"/>
              <w:left w:val="single" w:sz="4" w:space="0" w:color="auto"/>
              <w:bottom w:val="single" w:sz="4" w:space="0" w:color="auto"/>
              <w:right w:val="single" w:sz="4" w:space="0" w:color="auto"/>
            </w:tcBorders>
          </w:tcPr>
          <w:p w14:paraId="7574E48F"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07143BA"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4400120" w14:textId="77777777" w:rsidR="002839F8" w:rsidRPr="005B00C6" w:rsidRDefault="002839F8" w:rsidP="002839F8">
            <w:pPr>
              <w:pStyle w:val="TAL"/>
            </w:pPr>
          </w:p>
        </w:tc>
      </w:tr>
      <w:tr w:rsidR="002839F8" w:rsidRPr="005B00C6" w14:paraId="2AEAC3A7"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379929F" w14:textId="77777777" w:rsidR="002839F8" w:rsidRPr="005B00C6" w:rsidRDefault="002839F8" w:rsidP="002839F8">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39FAAC4A" w14:textId="77777777" w:rsidR="002839F8" w:rsidRPr="005B00C6" w:rsidRDefault="002839F8" w:rsidP="002839F8">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60B05425" w14:textId="77777777" w:rsidR="002839F8" w:rsidRPr="005B00C6" w:rsidRDefault="002839F8" w:rsidP="002839F8">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6798F14C"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16DD2FD" w14:textId="77777777" w:rsidR="002839F8" w:rsidRPr="005B00C6" w:rsidRDefault="002839F8" w:rsidP="002839F8">
            <w:pPr>
              <w:pStyle w:val="TAL"/>
              <w:rPr>
                <w:lang w:eastAsia="zh-CN"/>
              </w:rPr>
            </w:pPr>
            <w:r w:rsidRPr="005B00C6">
              <w:t>pc_Additional_PDU_establishment</w:t>
            </w:r>
          </w:p>
        </w:tc>
        <w:tc>
          <w:tcPr>
            <w:tcW w:w="567" w:type="dxa"/>
            <w:gridSpan w:val="4"/>
            <w:tcBorders>
              <w:top w:val="single" w:sz="4" w:space="0" w:color="auto"/>
              <w:left w:val="single" w:sz="4" w:space="0" w:color="auto"/>
              <w:bottom w:val="single" w:sz="4" w:space="0" w:color="auto"/>
              <w:right w:val="single" w:sz="4" w:space="0" w:color="auto"/>
            </w:tcBorders>
          </w:tcPr>
          <w:p w14:paraId="1D4420B5"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9A78FB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40BEF7" w14:textId="77777777" w:rsidR="002839F8" w:rsidRPr="005B00C6" w:rsidRDefault="002839F8" w:rsidP="002839F8">
            <w:pPr>
              <w:pStyle w:val="TAL"/>
            </w:pPr>
            <w:r w:rsidRPr="005B00C6">
              <w:t>pc_ExpectedNoOfPDUSessionsAtRegistration +1</w:t>
            </w:r>
          </w:p>
        </w:tc>
      </w:tr>
      <w:tr w:rsidR="00D97121" w:rsidRPr="005B00C6" w14:paraId="64F7A02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B60A0CF" w14:textId="77777777" w:rsidR="00D97121" w:rsidRPr="005B00C6" w:rsidRDefault="00D97121" w:rsidP="00417D3C">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1505CF16" w14:textId="77777777" w:rsidR="00D97121" w:rsidRPr="005B00C6" w:rsidRDefault="00D97121" w:rsidP="00417D3C">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1AE64713" w14:textId="77777777" w:rsidR="00D97121" w:rsidRPr="005B00C6" w:rsidRDefault="00D97121" w:rsidP="00417D3C">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0F4173B4"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D008506" w14:textId="77777777" w:rsidR="00D97121" w:rsidRPr="005B00C6" w:rsidRDefault="00D97121" w:rsidP="00417D3C">
            <w:pPr>
              <w:pStyle w:val="TAL"/>
            </w:pPr>
            <w:r w:rsidRPr="005B00C6">
              <w:t>pc_SM_PDU_DN_RequestContainer</w:t>
            </w:r>
          </w:p>
        </w:tc>
        <w:tc>
          <w:tcPr>
            <w:tcW w:w="567" w:type="dxa"/>
            <w:gridSpan w:val="4"/>
            <w:tcBorders>
              <w:top w:val="single" w:sz="4" w:space="0" w:color="auto"/>
              <w:left w:val="single" w:sz="4" w:space="0" w:color="auto"/>
              <w:bottom w:val="single" w:sz="4" w:space="0" w:color="auto"/>
              <w:right w:val="single" w:sz="4" w:space="0" w:color="auto"/>
            </w:tcBorders>
          </w:tcPr>
          <w:p w14:paraId="77FC1FB4"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E592525"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CF2AD85" w14:textId="77777777" w:rsidR="00D97121" w:rsidRPr="005B00C6" w:rsidRDefault="00D97121" w:rsidP="00417D3C">
            <w:pPr>
              <w:pStyle w:val="TAL"/>
            </w:pPr>
          </w:p>
        </w:tc>
      </w:tr>
      <w:tr w:rsidR="00D97121" w:rsidRPr="005B00C6" w14:paraId="6346630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C8EEE3" w14:textId="77777777" w:rsidR="00D97121" w:rsidRPr="005B00C6" w:rsidRDefault="00D97121" w:rsidP="00417D3C">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59813CB3" w14:textId="77777777" w:rsidR="00D97121" w:rsidRPr="005B00C6" w:rsidRDefault="00D97121" w:rsidP="00417D3C">
            <w:pPr>
              <w:pStyle w:val="TAL"/>
            </w:pPr>
            <w:r w:rsidRPr="005B00C6">
              <w:t>Support of emergency services fallback</w:t>
            </w:r>
            <w:r w:rsidR="00CC5CAB" w:rsidRPr="005B00C6">
              <w:t xml:space="preserve"> in </w:t>
            </w:r>
            <w:r w:rsidR="00CC5CAB" w:rsidRPr="005B00C6">
              <w:rPr>
                <w:lang w:eastAsia="ja-JP"/>
              </w:rPr>
              <w:t>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4E028EBF" w14:textId="77777777" w:rsidR="00D97121" w:rsidRPr="005B00C6" w:rsidRDefault="00D97121" w:rsidP="00417D3C">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532B088E"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F42141" w14:textId="77777777" w:rsidR="00D97121" w:rsidRPr="005B00C6" w:rsidRDefault="00D97121" w:rsidP="00417D3C">
            <w:pPr>
              <w:pStyle w:val="TAL"/>
            </w:pPr>
            <w:r w:rsidRPr="005B00C6">
              <w:t>pc_</w:t>
            </w:r>
            <w:r w:rsidR="00CC5CAB" w:rsidRPr="005B00C6">
              <w:t>NR_5GC_</w:t>
            </w:r>
            <w:r w:rsidRPr="005B00C6">
              <w:t>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14AC8326"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92FF5B0"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F13335" w14:textId="77777777" w:rsidR="00D97121" w:rsidRPr="005B00C6" w:rsidRDefault="00D97121" w:rsidP="00417D3C">
            <w:pPr>
              <w:pStyle w:val="TAL"/>
            </w:pPr>
          </w:p>
        </w:tc>
      </w:tr>
      <w:tr w:rsidR="00C06A6E" w:rsidRPr="005B00C6" w14:paraId="19A213A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51D73E" w14:textId="77777777" w:rsidR="00C06A6E" w:rsidRPr="005B00C6" w:rsidRDefault="00C06A6E" w:rsidP="00531C95">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44BB14E1" w14:textId="77777777" w:rsidR="00C06A6E" w:rsidRPr="005B00C6" w:rsidRDefault="00C06A6E" w:rsidP="00531C95">
            <w:pPr>
              <w:pStyle w:val="TAL"/>
            </w:pPr>
            <w:r w:rsidRPr="005B00C6">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581CCDC9" w14:textId="77777777" w:rsidR="00C06A6E" w:rsidRPr="005B00C6" w:rsidRDefault="00C06A6E" w:rsidP="00531C95">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640F6DE3" w14:textId="77777777" w:rsidR="00C06A6E" w:rsidRPr="005B00C6" w:rsidRDefault="00C06A6E" w:rsidP="00531C95">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EF77D73" w14:textId="77777777" w:rsidR="00C06A6E" w:rsidRPr="005B00C6" w:rsidRDefault="00C06A6E" w:rsidP="00531C95">
            <w:pPr>
              <w:pStyle w:val="TAL"/>
            </w:pPr>
            <w:r w:rsidRPr="005B00C6">
              <w:t>pc_EPS_fallback</w:t>
            </w:r>
          </w:p>
        </w:tc>
        <w:tc>
          <w:tcPr>
            <w:tcW w:w="567" w:type="dxa"/>
            <w:gridSpan w:val="4"/>
            <w:tcBorders>
              <w:top w:val="single" w:sz="4" w:space="0" w:color="auto"/>
              <w:left w:val="single" w:sz="4" w:space="0" w:color="auto"/>
              <w:bottom w:val="single" w:sz="4" w:space="0" w:color="auto"/>
              <w:right w:val="single" w:sz="4" w:space="0" w:color="auto"/>
            </w:tcBorders>
          </w:tcPr>
          <w:p w14:paraId="37947267" w14:textId="77777777" w:rsidR="00C06A6E" w:rsidRPr="005B00C6" w:rsidRDefault="00C06A6E" w:rsidP="00531C95">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4F5BA26" w14:textId="77777777" w:rsidR="00C06A6E" w:rsidRPr="005B00C6" w:rsidRDefault="00C06A6E" w:rsidP="00531C95">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1F330BF" w14:textId="77777777" w:rsidR="00C06A6E" w:rsidRPr="005B00C6" w:rsidRDefault="00C06A6E" w:rsidP="00531C95">
            <w:pPr>
              <w:pStyle w:val="TAL"/>
            </w:pPr>
          </w:p>
        </w:tc>
      </w:tr>
      <w:tr w:rsidR="001D17E4" w:rsidRPr="005B00C6" w14:paraId="4C5C710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D81E9E" w14:textId="77777777" w:rsidR="001D17E4" w:rsidRPr="005B00C6" w:rsidRDefault="001D17E4">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731B7B65" w14:textId="77777777" w:rsidR="001D17E4" w:rsidRPr="005B00C6" w:rsidRDefault="001D17E4">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0059D665" w14:textId="77777777" w:rsidR="001D17E4" w:rsidRPr="005B00C6" w:rsidRDefault="001D17E4">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1182882F" w14:textId="77777777" w:rsidR="001D17E4" w:rsidRPr="005B00C6" w:rsidRDefault="001D17E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7AF1BFC" w14:textId="77777777" w:rsidR="001D17E4" w:rsidRPr="005B00C6" w:rsidRDefault="001D17E4">
            <w:pPr>
              <w:pStyle w:val="TAL"/>
            </w:pPr>
            <w:r w:rsidRPr="005B00C6">
              <w:t>pc_MO_PDU_Session_Modification</w:t>
            </w:r>
          </w:p>
        </w:tc>
        <w:tc>
          <w:tcPr>
            <w:tcW w:w="567" w:type="dxa"/>
            <w:gridSpan w:val="4"/>
            <w:tcBorders>
              <w:top w:val="single" w:sz="4" w:space="0" w:color="auto"/>
              <w:left w:val="single" w:sz="4" w:space="0" w:color="auto"/>
              <w:bottom w:val="single" w:sz="4" w:space="0" w:color="auto"/>
              <w:right w:val="single" w:sz="4" w:space="0" w:color="auto"/>
            </w:tcBorders>
          </w:tcPr>
          <w:p w14:paraId="73D1817E" w14:textId="77777777" w:rsidR="001D17E4" w:rsidRPr="005B00C6" w:rsidRDefault="001D17E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61C738" w14:textId="77777777" w:rsidR="001D17E4" w:rsidRPr="005B00C6" w:rsidRDefault="001D17E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D248058" w14:textId="77777777" w:rsidR="001D17E4" w:rsidRPr="005B00C6" w:rsidRDefault="001D17E4">
            <w:pPr>
              <w:pStyle w:val="TAL"/>
            </w:pPr>
          </w:p>
        </w:tc>
      </w:tr>
      <w:tr w:rsidR="0019592A" w:rsidRPr="005B00C6" w14:paraId="6A14256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6826AE" w14:textId="77777777" w:rsidR="0019592A" w:rsidRPr="005B00C6" w:rsidRDefault="0019592A" w:rsidP="0019592A">
            <w:pPr>
              <w:pStyle w:val="TAC"/>
              <w:rPr>
                <w:lang w:eastAsia="zh-CN"/>
              </w:rPr>
            </w:pPr>
            <w:r w:rsidRPr="005B00C6">
              <w:rPr>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63A0A997" w14:textId="17E663AF" w:rsidR="0019592A" w:rsidRPr="005B00C6" w:rsidRDefault="0019592A" w:rsidP="0019592A">
            <w:pPr>
              <w:pStyle w:val="TAL"/>
            </w:pPr>
            <w:r w:rsidRPr="005B00C6">
              <w:t xml:space="preserve">Support of emergency services </w:t>
            </w:r>
            <w:r w:rsidRPr="005B00C6">
              <w:rPr>
                <w:lang w:eastAsia="ja-JP"/>
              </w:rPr>
              <w:t>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2596F188" w14:textId="1CB3C43A" w:rsidR="0019592A" w:rsidRPr="005B00C6" w:rsidRDefault="0019592A" w:rsidP="0019592A">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2ABCA28F" w14:textId="377BAB5B" w:rsidR="0019592A" w:rsidRPr="005B00C6" w:rsidRDefault="0019592A" w:rsidP="0019592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1B50B9D" w14:textId="1E698413" w:rsidR="0019592A" w:rsidRPr="005B00C6" w:rsidRDefault="0019592A" w:rsidP="0019592A">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398B3A56" w14:textId="50FC815A" w:rsidR="0019592A" w:rsidRPr="005B00C6" w:rsidRDefault="0019592A" w:rsidP="0019592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D49C6D7" w14:textId="77777777" w:rsidR="0019592A" w:rsidRPr="005B00C6" w:rsidRDefault="0019592A" w:rsidP="0019592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5DF888" w14:textId="77777777" w:rsidR="0019592A" w:rsidRPr="005B00C6" w:rsidRDefault="0019592A" w:rsidP="0019592A">
            <w:pPr>
              <w:pStyle w:val="TAL"/>
            </w:pPr>
          </w:p>
        </w:tc>
      </w:tr>
      <w:tr w:rsidR="00CC5CAB" w:rsidRPr="005B00C6" w14:paraId="4993716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1EB38B6" w14:textId="77777777" w:rsidR="00CC5CAB" w:rsidRPr="005B00C6" w:rsidRDefault="00CC5CAB" w:rsidP="00FA72F8">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57EB5E41" w14:textId="77777777" w:rsidR="00CC5CAB" w:rsidRPr="005B00C6" w:rsidRDefault="00CC5CAB" w:rsidP="00FA72F8">
            <w:pPr>
              <w:pStyle w:val="TAL"/>
            </w:pPr>
            <w:r w:rsidRPr="005B00C6">
              <w:t>Support of voiceFallbackIndication</w:t>
            </w:r>
          </w:p>
        </w:tc>
        <w:tc>
          <w:tcPr>
            <w:tcW w:w="833" w:type="dxa"/>
            <w:gridSpan w:val="4"/>
            <w:tcBorders>
              <w:top w:val="single" w:sz="6" w:space="0" w:color="auto"/>
              <w:left w:val="single" w:sz="6" w:space="0" w:color="auto"/>
              <w:bottom w:val="single" w:sz="6" w:space="0" w:color="auto"/>
              <w:right w:val="single" w:sz="4" w:space="0" w:color="auto"/>
            </w:tcBorders>
          </w:tcPr>
          <w:p w14:paraId="7B8BD008" w14:textId="77777777" w:rsidR="00CC5CAB" w:rsidRPr="005B00C6" w:rsidRDefault="00CC5CAB" w:rsidP="00FA72F8">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3DB8BCBD" w14:textId="77777777" w:rsidR="00CC5CAB" w:rsidRPr="005B00C6" w:rsidRDefault="00CC5CAB" w:rsidP="00FA72F8">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32D85FC" w14:textId="77777777" w:rsidR="00CC5CAB" w:rsidRPr="005B00C6" w:rsidRDefault="00CC5CAB" w:rsidP="00FA72F8">
            <w:pPr>
              <w:pStyle w:val="TAL"/>
            </w:pPr>
            <w:r w:rsidRPr="005B00C6">
              <w:t>pc_voiceFallbackIndication</w:t>
            </w:r>
          </w:p>
        </w:tc>
        <w:tc>
          <w:tcPr>
            <w:tcW w:w="567" w:type="dxa"/>
            <w:gridSpan w:val="4"/>
            <w:tcBorders>
              <w:top w:val="single" w:sz="4" w:space="0" w:color="auto"/>
              <w:left w:val="single" w:sz="4" w:space="0" w:color="auto"/>
              <w:bottom w:val="single" w:sz="4" w:space="0" w:color="auto"/>
              <w:right w:val="single" w:sz="4" w:space="0" w:color="auto"/>
            </w:tcBorders>
          </w:tcPr>
          <w:p w14:paraId="347A00E5" w14:textId="77777777" w:rsidR="00CC5CAB" w:rsidRPr="005B00C6" w:rsidRDefault="00CC5CAB" w:rsidP="00FA72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7811DD8" w14:textId="77777777" w:rsidR="00CC5CAB" w:rsidRPr="005B00C6" w:rsidRDefault="00CC5CAB" w:rsidP="00FA72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F62BA57" w14:textId="77777777" w:rsidR="00CC5CAB" w:rsidRPr="005B00C6" w:rsidRDefault="00CC5CAB" w:rsidP="00FA72F8">
            <w:pPr>
              <w:pStyle w:val="TAL"/>
            </w:pPr>
          </w:p>
        </w:tc>
      </w:tr>
      <w:tr w:rsidR="008C3D6B" w:rsidRPr="005B00C6" w14:paraId="22841330"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722F12" w14:textId="77777777" w:rsidR="008C3D6B" w:rsidRPr="005B00C6" w:rsidRDefault="008C3D6B" w:rsidP="008C3D6B">
            <w:pPr>
              <w:pStyle w:val="TAC"/>
              <w:rPr>
                <w:lang w:eastAsia="zh-CN"/>
              </w:rPr>
            </w:pPr>
            <w:r w:rsidRPr="005B00C6">
              <w:rPr>
                <w:lang w:eastAsia="zh-CN"/>
              </w:rPr>
              <w:t>16</w:t>
            </w:r>
          </w:p>
        </w:tc>
        <w:tc>
          <w:tcPr>
            <w:tcW w:w="3543" w:type="dxa"/>
            <w:gridSpan w:val="4"/>
            <w:tcBorders>
              <w:top w:val="single" w:sz="6" w:space="0" w:color="auto"/>
              <w:left w:val="single" w:sz="4" w:space="0" w:color="auto"/>
              <w:bottom w:val="single" w:sz="6" w:space="0" w:color="auto"/>
              <w:right w:val="single" w:sz="6" w:space="0" w:color="auto"/>
            </w:tcBorders>
          </w:tcPr>
          <w:p w14:paraId="0F84974A" w14:textId="77777777" w:rsidR="008C3D6B" w:rsidRPr="005B00C6" w:rsidRDefault="008C3D6B" w:rsidP="008C3D6B">
            <w:pPr>
              <w:pStyle w:val="TAL"/>
            </w:pPr>
            <w:r w:rsidRPr="005B00C6">
              <w:t>Support provision of referenceTimeInfo</w:t>
            </w:r>
          </w:p>
        </w:tc>
        <w:tc>
          <w:tcPr>
            <w:tcW w:w="833" w:type="dxa"/>
            <w:gridSpan w:val="4"/>
            <w:tcBorders>
              <w:top w:val="single" w:sz="6" w:space="0" w:color="auto"/>
              <w:left w:val="single" w:sz="6" w:space="0" w:color="auto"/>
              <w:bottom w:val="single" w:sz="6" w:space="0" w:color="auto"/>
              <w:right w:val="single" w:sz="4" w:space="0" w:color="auto"/>
            </w:tcBorders>
          </w:tcPr>
          <w:p w14:paraId="6CACABE0" w14:textId="77777777" w:rsidR="008C3D6B" w:rsidRPr="005B00C6" w:rsidRDefault="008C3D6B" w:rsidP="008C3D6B">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374AA0D8" w14:textId="77777777" w:rsidR="008C3D6B" w:rsidRPr="005B00C6" w:rsidRDefault="008C3D6B" w:rsidP="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5094AAC" w14:textId="77777777" w:rsidR="008C3D6B" w:rsidRPr="005B00C6" w:rsidRDefault="008C3D6B" w:rsidP="008C3D6B">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108277E9" w14:textId="77777777" w:rsidR="008C3D6B" w:rsidRPr="005B00C6" w:rsidRDefault="008C3D6B" w:rsidP="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3EEDCC" w14:textId="77777777" w:rsidR="008C3D6B" w:rsidRPr="005B00C6" w:rsidRDefault="008C3D6B" w:rsidP="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135A83E" w14:textId="77777777" w:rsidR="008C3D6B" w:rsidRPr="005B00C6" w:rsidRDefault="008C3D6B" w:rsidP="008C3D6B">
            <w:pPr>
              <w:pStyle w:val="TAL"/>
            </w:pPr>
            <w:r w:rsidRPr="005B00C6">
              <w:t>specifically for TSC (time sensitive communication) services</w:t>
            </w:r>
          </w:p>
        </w:tc>
      </w:tr>
      <w:tr w:rsidR="008C3D6B" w:rsidRPr="005B00C6" w14:paraId="5541D659"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E0E8E9" w14:textId="77777777" w:rsidR="008C3D6B" w:rsidRPr="005B00C6" w:rsidRDefault="008C3D6B">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32540FA2" w14:textId="77777777" w:rsidR="008C3D6B" w:rsidRPr="005B00C6" w:rsidRDefault="008C3D6B">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5DE87D49" w14:textId="77777777" w:rsidR="008C3D6B" w:rsidRPr="005B00C6" w:rsidRDefault="008C3D6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3B1B45A4"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04B828A" w14:textId="77777777" w:rsidR="008C3D6B" w:rsidRPr="005B00C6" w:rsidRDefault="008C3D6B">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0BDBB96F"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7658DE0"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E0086D7" w14:textId="77777777" w:rsidR="008C3D6B" w:rsidRPr="005B00C6" w:rsidRDefault="008C3D6B">
            <w:pPr>
              <w:pStyle w:val="TAL"/>
            </w:pPr>
          </w:p>
        </w:tc>
      </w:tr>
      <w:tr w:rsidR="008C3D6B" w:rsidRPr="005B00C6" w14:paraId="51CE8FF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C8F1EB" w14:textId="77777777" w:rsidR="008C3D6B" w:rsidRPr="005B00C6" w:rsidRDefault="008C3D6B">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0CF59932" w14:textId="77777777" w:rsidR="008C3D6B" w:rsidRPr="005B00C6" w:rsidRDefault="008C3D6B">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4502B7F4" w14:textId="77777777" w:rsidR="008C3D6B" w:rsidRPr="005B00C6" w:rsidRDefault="008C3D6B">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1457EC9A"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C1C8513" w14:textId="77777777" w:rsidR="008C3D6B" w:rsidRPr="005B00C6" w:rsidRDefault="008C3D6B">
            <w:pPr>
              <w:pStyle w:val="TAL"/>
            </w:pPr>
            <w:r w:rsidRPr="005B00C6">
              <w:t>pc_NR_UL_Segmentation</w:t>
            </w:r>
          </w:p>
        </w:tc>
        <w:tc>
          <w:tcPr>
            <w:tcW w:w="567" w:type="dxa"/>
            <w:gridSpan w:val="4"/>
            <w:tcBorders>
              <w:top w:val="single" w:sz="4" w:space="0" w:color="auto"/>
              <w:left w:val="single" w:sz="4" w:space="0" w:color="auto"/>
              <w:bottom w:val="single" w:sz="4" w:space="0" w:color="auto"/>
              <w:right w:val="single" w:sz="4" w:space="0" w:color="auto"/>
            </w:tcBorders>
          </w:tcPr>
          <w:p w14:paraId="3D29D510"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8DF9245"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3FB112D" w14:textId="77777777" w:rsidR="008C3D6B" w:rsidRPr="005B00C6" w:rsidRDefault="008C3D6B">
            <w:pPr>
              <w:pStyle w:val="TAL"/>
            </w:pPr>
            <w:r w:rsidRPr="005B00C6">
              <w:t>UE supports segmenation of UECapabilityInformation message, IF size &gt; maximum supported size of a PDCP SDU</w:t>
            </w:r>
          </w:p>
        </w:tc>
      </w:tr>
      <w:tr w:rsidR="00630099" w:rsidRPr="005B00C6" w14:paraId="7422EEB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B2D4EB" w14:textId="77777777" w:rsidR="00630099" w:rsidRPr="005B00C6" w:rsidRDefault="00630099" w:rsidP="000F1A13">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1D9EFE3F" w14:textId="77777777" w:rsidR="00630099" w:rsidRPr="005B00C6" w:rsidRDefault="00630099" w:rsidP="000F1A13">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778C81ED" w14:textId="77777777" w:rsidR="00630099" w:rsidRPr="005B00C6" w:rsidRDefault="00630099" w:rsidP="000F1A13">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64614AC8"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2EFCEFE" w14:textId="2995AB07" w:rsidR="00630099" w:rsidRPr="005B00C6" w:rsidRDefault="00630099" w:rsidP="000F1A13">
            <w:pPr>
              <w:pStyle w:val="TAL"/>
            </w:pPr>
            <w:r w:rsidRPr="005B00C6">
              <w:t>pc_inactiveState</w:t>
            </w:r>
          </w:p>
        </w:tc>
        <w:tc>
          <w:tcPr>
            <w:tcW w:w="567" w:type="dxa"/>
            <w:gridSpan w:val="4"/>
            <w:tcBorders>
              <w:top w:val="single" w:sz="4" w:space="0" w:color="auto"/>
              <w:left w:val="single" w:sz="4" w:space="0" w:color="auto"/>
              <w:bottom w:val="single" w:sz="4" w:space="0" w:color="auto"/>
              <w:right w:val="single" w:sz="4" w:space="0" w:color="auto"/>
            </w:tcBorders>
          </w:tcPr>
          <w:p w14:paraId="34E4C402" w14:textId="77777777" w:rsidR="00630099" w:rsidRPr="005B00C6" w:rsidRDefault="00630099" w:rsidP="000F1A13">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40637B"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354EF6" w14:textId="77777777" w:rsidR="00630099" w:rsidRPr="005B00C6" w:rsidRDefault="00630099" w:rsidP="000F1A13">
            <w:pPr>
              <w:pStyle w:val="TAL"/>
            </w:pPr>
          </w:p>
        </w:tc>
      </w:tr>
      <w:tr w:rsidR="00630099" w:rsidRPr="005B00C6" w14:paraId="0AE3D5F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2C908F" w14:textId="77777777" w:rsidR="00630099" w:rsidRPr="005B00C6" w:rsidRDefault="00630099" w:rsidP="000F1A13">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77B2B30F" w14:textId="77777777" w:rsidR="00630099" w:rsidRPr="005B00C6" w:rsidRDefault="00630099" w:rsidP="000F1A13">
            <w:pPr>
              <w:pStyle w:val="TAL"/>
            </w:pPr>
            <w:r w:rsidRPr="005B00C6">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1D8C430F" w14:textId="77777777" w:rsidR="00630099" w:rsidRPr="005B00C6" w:rsidRDefault="00630099" w:rsidP="000F1A13">
            <w:pPr>
              <w:pStyle w:val="TAL"/>
            </w:pPr>
            <w:r w:rsidRPr="005B00C6">
              <w:t>23.122</w:t>
            </w:r>
          </w:p>
          <w:p w14:paraId="28F54CA0" w14:textId="77777777" w:rsidR="00630099" w:rsidRPr="005B00C6" w:rsidRDefault="00630099" w:rsidP="000F1A13">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6589561D"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0B97505" w14:textId="77777777" w:rsidR="00630099" w:rsidRPr="005B00C6" w:rsidRDefault="00630099" w:rsidP="000F1A13">
            <w:pPr>
              <w:pStyle w:val="TAL"/>
            </w:pPr>
            <w:r w:rsidRPr="005B00C6">
              <w:t>pc_SOR_ACKNotReqLocalRel</w:t>
            </w:r>
          </w:p>
        </w:tc>
        <w:tc>
          <w:tcPr>
            <w:tcW w:w="567" w:type="dxa"/>
            <w:gridSpan w:val="4"/>
            <w:tcBorders>
              <w:top w:val="single" w:sz="4" w:space="0" w:color="auto"/>
              <w:left w:val="single" w:sz="4" w:space="0" w:color="auto"/>
              <w:bottom w:val="single" w:sz="4" w:space="0" w:color="auto"/>
              <w:right w:val="single" w:sz="4" w:space="0" w:color="auto"/>
            </w:tcBorders>
          </w:tcPr>
          <w:p w14:paraId="45CB1C87" w14:textId="77777777" w:rsidR="00630099" w:rsidRPr="005B00C6" w:rsidRDefault="00630099" w:rsidP="000F1A13">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C124D79"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532DA0D" w14:textId="77777777" w:rsidR="00630099" w:rsidRPr="005B00C6" w:rsidRDefault="00630099" w:rsidP="000F1A13">
            <w:pPr>
              <w:pStyle w:val="TAL"/>
            </w:pPr>
          </w:p>
        </w:tc>
      </w:tr>
      <w:tr w:rsidR="00B1496E" w:rsidRPr="005B00C6" w14:paraId="1AF8121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AC633F4" w14:textId="524CC74D" w:rsidR="00B1496E" w:rsidRPr="005B00C6" w:rsidRDefault="00B1496E" w:rsidP="00261B49">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10C3EA11" w14:textId="77777777" w:rsidR="00B1496E" w:rsidRPr="005B00C6" w:rsidRDefault="00B1496E" w:rsidP="00261B49">
            <w:pPr>
              <w:pStyle w:val="TAL"/>
            </w:pPr>
            <w:r w:rsidRPr="005B00C6">
              <w:t>Support of  RRC connection release with deprioritisation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6F73A29"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57F0246"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48706EE" w14:textId="77777777" w:rsidR="00B1496E" w:rsidRPr="005B00C6" w:rsidRDefault="00B1496E" w:rsidP="00261B49">
            <w:pPr>
              <w:pStyle w:val="TAL"/>
            </w:pPr>
            <w:r w:rsidRPr="005B00C6">
              <w:t>pc_NR_RRC_Release_With_Deprioritisation</w:t>
            </w:r>
          </w:p>
        </w:tc>
        <w:tc>
          <w:tcPr>
            <w:tcW w:w="567" w:type="dxa"/>
            <w:gridSpan w:val="4"/>
            <w:tcBorders>
              <w:top w:val="single" w:sz="4" w:space="0" w:color="auto"/>
              <w:left w:val="single" w:sz="4" w:space="0" w:color="auto"/>
              <w:bottom w:val="single" w:sz="4" w:space="0" w:color="auto"/>
              <w:right w:val="single" w:sz="4" w:space="0" w:color="auto"/>
            </w:tcBorders>
          </w:tcPr>
          <w:p w14:paraId="0B21A797"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526F824"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30A3DF7" w14:textId="77777777" w:rsidR="00B1496E" w:rsidRPr="005B00C6" w:rsidRDefault="00B1496E" w:rsidP="00261B49">
            <w:pPr>
              <w:pStyle w:val="TAL"/>
            </w:pPr>
          </w:p>
        </w:tc>
      </w:tr>
      <w:tr w:rsidR="00B1496E" w:rsidRPr="005B00C6" w14:paraId="3430FD89"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9DB8CCC" w14:textId="610E234A" w:rsidR="00B1496E" w:rsidRPr="005B00C6" w:rsidRDefault="00B1496E" w:rsidP="00261B49">
            <w:pPr>
              <w:pStyle w:val="TAC"/>
              <w:rPr>
                <w:lang w:eastAsia="zh-CN"/>
              </w:rPr>
            </w:pPr>
            <w:r w:rsidRPr="005B00C6">
              <w:rPr>
                <w:lang w:eastAsia="zh-CN"/>
              </w:rPr>
              <w:t>22</w:t>
            </w:r>
          </w:p>
        </w:tc>
        <w:tc>
          <w:tcPr>
            <w:tcW w:w="3543" w:type="dxa"/>
            <w:gridSpan w:val="4"/>
            <w:tcBorders>
              <w:top w:val="single" w:sz="6" w:space="0" w:color="auto"/>
              <w:left w:val="single" w:sz="4" w:space="0" w:color="auto"/>
              <w:bottom w:val="single" w:sz="6" w:space="0" w:color="auto"/>
              <w:right w:val="single" w:sz="6" w:space="0" w:color="auto"/>
            </w:tcBorders>
          </w:tcPr>
          <w:p w14:paraId="6065ABAD" w14:textId="657291A5" w:rsidR="00B1496E" w:rsidRPr="005B00C6" w:rsidRDefault="00B1496E" w:rsidP="00261B49">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3777F8B8"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08D81C4"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FB7E44B" w14:textId="77777777" w:rsidR="00B1496E" w:rsidRPr="005B00C6" w:rsidRDefault="00B1496E" w:rsidP="00261B49">
            <w:pPr>
              <w:pStyle w:val="TAL"/>
            </w:pPr>
            <w:r w:rsidRPr="005B00C6">
              <w:t>pc_NR_RRC_ConEstFail_With_TempOffset</w:t>
            </w:r>
          </w:p>
        </w:tc>
        <w:tc>
          <w:tcPr>
            <w:tcW w:w="567" w:type="dxa"/>
            <w:gridSpan w:val="4"/>
            <w:tcBorders>
              <w:top w:val="single" w:sz="4" w:space="0" w:color="auto"/>
              <w:left w:val="single" w:sz="4" w:space="0" w:color="auto"/>
              <w:bottom w:val="single" w:sz="4" w:space="0" w:color="auto"/>
              <w:right w:val="single" w:sz="4" w:space="0" w:color="auto"/>
            </w:tcBorders>
          </w:tcPr>
          <w:p w14:paraId="6CBDCB8A"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36531C"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71F3B40" w14:textId="77777777" w:rsidR="00B1496E" w:rsidRPr="005B00C6" w:rsidRDefault="00B1496E" w:rsidP="00261B49">
            <w:pPr>
              <w:pStyle w:val="TAL"/>
            </w:pPr>
          </w:p>
        </w:tc>
      </w:tr>
      <w:tr w:rsidR="00BC6E5E" w:rsidRPr="005B00C6" w14:paraId="36C3181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453396E" w14:textId="77ED7D51" w:rsidR="00BC6E5E" w:rsidRPr="005B00C6" w:rsidRDefault="00BC6E5E" w:rsidP="00261B49">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17CF0B41" w14:textId="77777777" w:rsidR="00BC6E5E" w:rsidRPr="005B00C6" w:rsidRDefault="00BC6E5E" w:rsidP="00261B49">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7CEF6B5D" w14:textId="77777777" w:rsidR="00BC6E5E" w:rsidRPr="005B00C6" w:rsidRDefault="00BC6E5E" w:rsidP="00261B49">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07F6DC2E"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4697AE6" w14:textId="77777777" w:rsidR="00BC6E5E" w:rsidRPr="005B00C6" w:rsidRDefault="00BC6E5E" w:rsidP="00261B49">
            <w:pPr>
              <w:pStyle w:val="TAL"/>
            </w:pPr>
            <w:r w:rsidRPr="005B00C6">
              <w:t>pc_CAG</w:t>
            </w:r>
          </w:p>
        </w:tc>
        <w:tc>
          <w:tcPr>
            <w:tcW w:w="567" w:type="dxa"/>
            <w:gridSpan w:val="4"/>
            <w:tcBorders>
              <w:top w:val="single" w:sz="4" w:space="0" w:color="auto"/>
              <w:left w:val="single" w:sz="4" w:space="0" w:color="auto"/>
              <w:bottom w:val="single" w:sz="4" w:space="0" w:color="auto"/>
              <w:right w:val="single" w:sz="4" w:space="0" w:color="auto"/>
            </w:tcBorders>
          </w:tcPr>
          <w:p w14:paraId="7D9C8724"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F97C1E"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61B7779" w14:textId="77777777" w:rsidR="00BC6E5E" w:rsidRPr="005B00C6" w:rsidRDefault="00BC6E5E" w:rsidP="00261B49">
            <w:pPr>
              <w:pStyle w:val="TAL"/>
            </w:pPr>
          </w:p>
        </w:tc>
      </w:tr>
      <w:tr w:rsidR="00BC6E5E" w:rsidRPr="005B00C6" w14:paraId="40CC7BA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7F76CD" w14:textId="56A11740" w:rsidR="00BC6E5E" w:rsidRPr="005B00C6" w:rsidRDefault="00BC6E5E" w:rsidP="00261B49">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35FD97E0" w14:textId="77777777" w:rsidR="00BC6E5E" w:rsidRPr="005B00C6" w:rsidRDefault="00BC6E5E" w:rsidP="00261B49">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5CB83A86" w14:textId="77777777" w:rsidR="00BC6E5E" w:rsidRPr="005B00C6" w:rsidRDefault="00BC6E5E" w:rsidP="00261B49">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22AA11D4"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17AC21C" w14:textId="77777777" w:rsidR="00BC6E5E" w:rsidRPr="005B00C6" w:rsidRDefault="00BC6E5E" w:rsidP="00261B49">
            <w:pPr>
              <w:pStyle w:val="TAL"/>
            </w:pPr>
            <w:r w:rsidRPr="005B00C6">
              <w:t>pc_SNPN</w:t>
            </w:r>
          </w:p>
        </w:tc>
        <w:tc>
          <w:tcPr>
            <w:tcW w:w="567" w:type="dxa"/>
            <w:gridSpan w:val="4"/>
            <w:tcBorders>
              <w:top w:val="single" w:sz="4" w:space="0" w:color="auto"/>
              <w:left w:val="single" w:sz="4" w:space="0" w:color="auto"/>
              <w:bottom w:val="single" w:sz="4" w:space="0" w:color="auto"/>
              <w:right w:val="single" w:sz="4" w:space="0" w:color="auto"/>
            </w:tcBorders>
          </w:tcPr>
          <w:p w14:paraId="0D75B30C"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7628509"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9969485" w14:textId="77777777" w:rsidR="00BC6E5E" w:rsidRPr="005B00C6" w:rsidRDefault="00BC6E5E" w:rsidP="00261B49">
            <w:pPr>
              <w:pStyle w:val="TAL"/>
            </w:pPr>
          </w:p>
        </w:tc>
      </w:tr>
      <w:tr w:rsidR="00837ECB" w:rsidRPr="005B00C6" w14:paraId="4BF448B7"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C3261E" w14:textId="74752351" w:rsidR="00837ECB" w:rsidRPr="005B00C6" w:rsidRDefault="00837ECB" w:rsidP="00837ECB">
            <w:pPr>
              <w:pStyle w:val="TAC"/>
              <w:rPr>
                <w:lang w:eastAsia="zh-CN"/>
              </w:rPr>
            </w:pPr>
            <w:r w:rsidRPr="005B00C6">
              <w:rPr>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579A00AC" w14:textId="77777777" w:rsidR="00837ECB" w:rsidRPr="005B00C6" w:rsidRDefault="00837ECB" w:rsidP="00837ECB">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4A18B407" w14:textId="1AE89C15" w:rsidR="00837ECB" w:rsidRPr="005B00C6" w:rsidRDefault="00837ECB" w:rsidP="00837ECB">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30BF5FD0"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8CB7E49" w14:textId="77777777" w:rsidR="00837ECB" w:rsidRPr="005B00C6" w:rsidRDefault="00837ECB" w:rsidP="00837ECB">
            <w:pPr>
              <w:pStyle w:val="TAL"/>
            </w:pPr>
            <w:r w:rsidRPr="005B00C6">
              <w:rPr>
                <w:lang w:eastAsia="en-US"/>
              </w:rPr>
              <w:t>pc_Set_UE_Cap_Info_NR</w:t>
            </w:r>
          </w:p>
        </w:tc>
        <w:tc>
          <w:tcPr>
            <w:tcW w:w="567" w:type="dxa"/>
            <w:gridSpan w:val="4"/>
            <w:tcBorders>
              <w:top w:val="single" w:sz="4" w:space="0" w:color="auto"/>
              <w:left w:val="single" w:sz="4" w:space="0" w:color="auto"/>
              <w:bottom w:val="single" w:sz="4" w:space="0" w:color="auto"/>
              <w:right w:val="single" w:sz="4" w:space="0" w:color="auto"/>
            </w:tcBorders>
          </w:tcPr>
          <w:p w14:paraId="71B89A8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20DD981" w14:textId="5FB0EB3A"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85E1263" w14:textId="01C2BBE3" w:rsidR="00837ECB" w:rsidRPr="005B00C6" w:rsidRDefault="00837ECB" w:rsidP="00837ECB">
            <w:pPr>
              <w:pStyle w:val="TAL"/>
            </w:pPr>
            <w:r w:rsidRPr="00031339">
              <w:t>This test function is mandatory for UEs supporting UL RRC segmentation and whose maximum UECapabilityInformation message size is less than the allowed maximum supported size of a PDCP SDU.</w:t>
            </w:r>
          </w:p>
        </w:tc>
      </w:tr>
      <w:tr w:rsidR="00837ECB" w:rsidRPr="005B00C6" w14:paraId="5B3212CA"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47B128C" w14:textId="1D261C8D" w:rsidR="00837ECB" w:rsidRPr="005B00C6" w:rsidRDefault="00837ECB" w:rsidP="00837ECB">
            <w:pPr>
              <w:pStyle w:val="TAC"/>
              <w:rPr>
                <w:lang w:eastAsia="zh-CN"/>
              </w:rPr>
            </w:pPr>
            <w:r w:rsidRPr="005B00C6">
              <w:rPr>
                <w:lang w:eastAsia="zh-CN"/>
              </w:rPr>
              <w:t>26</w:t>
            </w:r>
          </w:p>
        </w:tc>
        <w:tc>
          <w:tcPr>
            <w:tcW w:w="3543" w:type="dxa"/>
            <w:gridSpan w:val="4"/>
            <w:tcBorders>
              <w:top w:val="single" w:sz="6" w:space="0" w:color="auto"/>
              <w:left w:val="single" w:sz="4" w:space="0" w:color="auto"/>
              <w:bottom w:val="single" w:sz="6" w:space="0" w:color="auto"/>
              <w:right w:val="single" w:sz="6" w:space="0" w:color="auto"/>
            </w:tcBorders>
          </w:tcPr>
          <w:p w14:paraId="6083746D" w14:textId="77777777" w:rsidR="00837ECB" w:rsidRPr="005B00C6" w:rsidRDefault="00837ECB" w:rsidP="00837ECB">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E166532" w14:textId="77777777"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C3502B6"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8B5C7E7" w14:textId="77777777" w:rsidR="00837ECB" w:rsidRPr="005B00C6" w:rsidRDefault="00837ECB" w:rsidP="00837ECB">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40C29CD8"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507DF97" w14:textId="77777777"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A196485" w14:textId="77777777" w:rsidR="00837ECB" w:rsidRPr="005B00C6" w:rsidRDefault="00837ECB" w:rsidP="00837ECB">
            <w:pPr>
              <w:pStyle w:val="TAL"/>
            </w:pPr>
          </w:p>
        </w:tc>
      </w:tr>
      <w:tr w:rsidR="00837ECB" w:rsidRPr="005B00C6" w14:paraId="2FB2FCC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B07AC5F" w14:textId="34ADB1C9" w:rsidR="00837ECB" w:rsidRPr="005B00C6" w:rsidDel="00B74634" w:rsidRDefault="00837ECB" w:rsidP="00837ECB">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606C7BF2" w14:textId="77777777" w:rsidR="00837ECB" w:rsidRPr="005B00C6" w:rsidRDefault="00837ECB" w:rsidP="00837ECB">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3CDBDF09" w14:textId="77777777" w:rsidR="00837ECB" w:rsidRPr="005B00C6" w:rsidRDefault="00837ECB" w:rsidP="00837ECB">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5A083A3A"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8AEBABC" w14:textId="77777777" w:rsidR="00837ECB" w:rsidRPr="005B00C6" w:rsidRDefault="00837ECB" w:rsidP="00837ECB">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323E74D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115654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CDC04DA" w14:textId="77777777" w:rsidR="00837ECB" w:rsidRPr="005B00C6" w:rsidRDefault="00837ECB" w:rsidP="00837ECB">
            <w:pPr>
              <w:pStyle w:val="TAL"/>
              <w:rPr>
                <w:highlight w:val="green"/>
                <w:lang w:eastAsia="zh-CN"/>
              </w:rPr>
            </w:pPr>
          </w:p>
        </w:tc>
      </w:tr>
      <w:tr w:rsidR="00837ECB" w:rsidRPr="005B00C6" w14:paraId="4B78ABC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AE7EAA" w14:textId="77777777" w:rsidR="00837ECB" w:rsidRPr="005B00C6" w:rsidRDefault="00837ECB" w:rsidP="00837ECB">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013E2909" w14:textId="77777777" w:rsidR="00837ECB" w:rsidRPr="005B00C6" w:rsidRDefault="00837ECB" w:rsidP="00837ECB">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48B8F99D"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B4CD07A" w14:textId="77777777" w:rsidR="00837ECB" w:rsidRPr="005B00C6" w:rsidRDefault="00837ECB" w:rsidP="00837ECB">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4CE6D8D2" w14:textId="77777777" w:rsidR="00837ECB" w:rsidRPr="005B00C6" w:rsidRDefault="00837ECB" w:rsidP="00837ECB">
            <w:pPr>
              <w:pStyle w:val="TAL"/>
              <w:rPr>
                <w:lang w:eastAsia="zh-CN"/>
              </w:rPr>
            </w:pPr>
            <w:r w:rsidRPr="005B00C6">
              <w:rPr>
                <w:lang w:eastAsia="zh-CN"/>
              </w:rPr>
              <w:t>pc_reducedCP_Latency</w:t>
            </w:r>
          </w:p>
        </w:tc>
        <w:tc>
          <w:tcPr>
            <w:tcW w:w="567" w:type="dxa"/>
            <w:gridSpan w:val="4"/>
            <w:tcBorders>
              <w:top w:val="single" w:sz="4" w:space="0" w:color="auto"/>
              <w:left w:val="single" w:sz="4" w:space="0" w:color="auto"/>
              <w:bottom w:val="single" w:sz="4" w:space="0" w:color="auto"/>
              <w:right w:val="single" w:sz="4" w:space="0" w:color="auto"/>
            </w:tcBorders>
          </w:tcPr>
          <w:p w14:paraId="4F18DDE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8060386"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9C1D0EB" w14:textId="77777777" w:rsidR="00837ECB" w:rsidRPr="005B00C6" w:rsidRDefault="00837ECB" w:rsidP="00837ECB">
            <w:pPr>
              <w:pStyle w:val="TAL"/>
              <w:rPr>
                <w:highlight w:val="green"/>
                <w:lang w:eastAsia="zh-CN"/>
              </w:rPr>
            </w:pPr>
          </w:p>
        </w:tc>
      </w:tr>
      <w:tr w:rsidR="00837ECB" w:rsidRPr="005B00C6" w14:paraId="6E7787DF"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137B14" w14:textId="1CD1BD88" w:rsidR="00837ECB" w:rsidRPr="005B00C6" w:rsidRDefault="00837ECB" w:rsidP="00837ECB">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3265693C" w14:textId="77777777" w:rsidR="00837ECB" w:rsidRPr="005B00C6" w:rsidRDefault="00837ECB" w:rsidP="00837ECB">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7782FAC2"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6DAEE1E"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7EDE8AA" w14:textId="77777777" w:rsidR="00837ECB" w:rsidRPr="005B00C6" w:rsidRDefault="00837ECB" w:rsidP="00837ECB">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0D038DAA"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C5E664F"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C87BD57" w14:textId="77777777" w:rsidR="00837ECB" w:rsidRPr="005B00C6" w:rsidRDefault="00837ECB" w:rsidP="00837ECB">
            <w:pPr>
              <w:pStyle w:val="TAL"/>
              <w:rPr>
                <w:highlight w:val="green"/>
                <w:lang w:eastAsia="zh-CN"/>
              </w:rPr>
            </w:pPr>
          </w:p>
        </w:tc>
      </w:tr>
      <w:tr w:rsidR="00837ECB" w:rsidRPr="005B00C6" w14:paraId="1AFEFE3D"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F465F1" w14:textId="0983CF22" w:rsidR="00837ECB" w:rsidRPr="005B00C6" w:rsidRDefault="00837ECB" w:rsidP="00837ECB">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3BF7CA2F" w14:textId="75F68A51" w:rsidR="00837ECB" w:rsidRPr="005B00C6" w:rsidRDefault="00837ECB" w:rsidP="00837ECB">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2C143BD3" w14:textId="0E253E83" w:rsidR="00837ECB" w:rsidRPr="005B00C6" w:rsidRDefault="00837ECB" w:rsidP="00837ECB">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1F47E3D2" w14:textId="45DBEF72" w:rsidR="00837ECB" w:rsidRPr="005B00C6" w:rsidRDefault="00837ECB" w:rsidP="00837ECB">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3FBC4C9" w14:textId="217DC9AC" w:rsidR="00837ECB" w:rsidRPr="005B00C6" w:rsidRDefault="00837ECB" w:rsidP="00837ECB">
            <w:pPr>
              <w:pStyle w:val="TAL"/>
              <w:rPr>
                <w:lang w:eastAsia="zh-CN"/>
              </w:rPr>
            </w:pPr>
            <w:r w:rsidRPr="005B00C6">
              <w:t>pc_UserInitiated_SNPN_Reselection</w:t>
            </w:r>
          </w:p>
        </w:tc>
        <w:tc>
          <w:tcPr>
            <w:tcW w:w="567" w:type="dxa"/>
            <w:gridSpan w:val="4"/>
            <w:tcBorders>
              <w:top w:val="single" w:sz="4" w:space="0" w:color="auto"/>
              <w:left w:val="single" w:sz="4" w:space="0" w:color="auto"/>
              <w:bottom w:val="single" w:sz="4" w:space="0" w:color="auto"/>
              <w:right w:val="single" w:sz="4" w:space="0" w:color="auto"/>
            </w:tcBorders>
          </w:tcPr>
          <w:p w14:paraId="0CB9102A" w14:textId="71AE9C7B"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2ADD720"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222C57C" w14:textId="77777777" w:rsidR="00837ECB" w:rsidRPr="005B00C6" w:rsidRDefault="00837ECB" w:rsidP="00837ECB">
            <w:pPr>
              <w:pStyle w:val="TAL"/>
              <w:rPr>
                <w:highlight w:val="green"/>
                <w:lang w:eastAsia="zh-CN"/>
              </w:rPr>
            </w:pPr>
          </w:p>
        </w:tc>
      </w:tr>
      <w:tr w:rsidR="00837ECB" w:rsidRPr="005B00C6" w14:paraId="1CD3C0E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CEF5932" w14:textId="7F3662DF" w:rsidR="00837ECB" w:rsidRPr="005B00C6" w:rsidRDefault="00837ECB" w:rsidP="00837ECB">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053DD3E5" w14:textId="2B7AD2F2" w:rsidR="00837ECB" w:rsidRPr="005B00C6" w:rsidRDefault="00837ECB" w:rsidP="00837ECB">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2FF6AE11" w14:textId="21FB564C" w:rsidR="00837ECB" w:rsidRPr="005B00C6" w:rsidRDefault="00837ECB" w:rsidP="00837ECB">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25808CA8" w14:textId="422A66EB"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FA0D1A3" w14:textId="6FBB1FE2" w:rsidR="00837ECB" w:rsidRPr="005B00C6" w:rsidRDefault="00837ECB" w:rsidP="00837ECB">
            <w:pPr>
              <w:pStyle w:val="TAL"/>
              <w:rPr>
                <w:lang w:eastAsia="zh-CN"/>
              </w:rPr>
            </w:pPr>
            <w:r w:rsidRPr="005B00C6">
              <w:rPr>
                <w:lang w:eastAsia="zh-CN"/>
              </w:rPr>
              <w:t>pc_Autonomous_search_function_nr_CAG</w:t>
            </w:r>
          </w:p>
        </w:tc>
        <w:tc>
          <w:tcPr>
            <w:tcW w:w="567" w:type="dxa"/>
            <w:gridSpan w:val="4"/>
            <w:tcBorders>
              <w:top w:val="single" w:sz="4" w:space="0" w:color="auto"/>
              <w:left w:val="single" w:sz="4" w:space="0" w:color="auto"/>
              <w:bottom w:val="single" w:sz="4" w:space="0" w:color="auto"/>
              <w:right w:val="single" w:sz="4" w:space="0" w:color="auto"/>
            </w:tcBorders>
          </w:tcPr>
          <w:p w14:paraId="6797346D" w14:textId="78C30B1F"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C32E1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0CCD353" w14:textId="77777777" w:rsidR="00837ECB" w:rsidRPr="005B00C6" w:rsidRDefault="00837ECB" w:rsidP="00837ECB">
            <w:pPr>
              <w:pStyle w:val="TAL"/>
              <w:rPr>
                <w:highlight w:val="green"/>
                <w:lang w:eastAsia="zh-CN"/>
              </w:rPr>
            </w:pPr>
          </w:p>
        </w:tc>
      </w:tr>
      <w:tr w:rsidR="00837ECB" w:rsidRPr="005B00C6" w14:paraId="7E4DDD2A"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B76B3A" w14:textId="4609D978" w:rsidR="00837ECB" w:rsidRPr="005B00C6" w:rsidRDefault="00837ECB" w:rsidP="00837ECB">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4499480B" w14:textId="66BCBB75" w:rsidR="00837ECB" w:rsidRPr="005B00C6" w:rsidRDefault="00837ECB" w:rsidP="00837ECB">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476D9BC6" w14:textId="7170693E" w:rsidR="00837ECB" w:rsidRPr="005B00C6" w:rsidRDefault="00837ECB" w:rsidP="00837ECB">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52FDC33C" w14:textId="00826564" w:rsidR="00837ECB" w:rsidRPr="005B00C6" w:rsidRDefault="00837ECB" w:rsidP="00837ECB">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C37B980" w14:textId="2578562A" w:rsidR="00837ECB" w:rsidRPr="005B00C6" w:rsidRDefault="00837ECB" w:rsidP="00837ECB">
            <w:pPr>
              <w:pStyle w:val="TAL"/>
              <w:rPr>
                <w:lang w:eastAsia="zh-CN"/>
              </w:rPr>
            </w:pPr>
            <w:r w:rsidRPr="005B00C6">
              <w:rPr>
                <w:lang w:eastAsia="zh-CN"/>
              </w:rPr>
              <w:t>pc_</w:t>
            </w:r>
            <w:r w:rsidRPr="005B00C6">
              <w:rPr>
                <w:bCs/>
                <w:iCs/>
              </w:rPr>
              <w:t>voiceOverNR</w:t>
            </w:r>
          </w:p>
        </w:tc>
        <w:tc>
          <w:tcPr>
            <w:tcW w:w="567" w:type="dxa"/>
            <w:gridSpan w:val="4"/>
            <w:tcBorders>
              <w:top w:val="single" w:sz="4" w:space="0" w:color="auto"/>
              <w:left w:val="single" w:sz="4" w:space="0" w:color="auto"/>
              <w:bottom w:val="single" w:sz="4" w:space="0" w:color="auto"/>
              <w:right w:val="single" w:sz="4" w:space="0" w:color="auto"/>
            </w:tcBorders>
          </w:tcPr>
          <w:p w14:paraId="30D44223" w14:textId="148E62E0"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9F9FC13"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484A0E" w14:textId="6DABC936" w:rsidR="00837ECB" w:rsidRPr="005B00C6" w:rsidRDefault="00837ECB" w:rsidP="00837ECB">
            <w:pPr>
              <w:pStyle w:val="TAL"/>
              <w:rPr>
                <w:highlight w:val="green"/>
                <w:lang w:eastAsia="zh-CN"/>
              </w:rPr>
            </w:pPr>
            <w:r w:rsidRPr="005B00C6">
              <w:t>A UE supporting IMS voice over NR shall support: - IMS emergency call over NR, and - IMS voice over E-UTRA/EPC if it supports E-UTRA/EPC.</w:t>
            </w:r>
          </w:p>
        </w:tc>
      </w:tr>
      <w:tr w:rsidR="00837ECB" w:rsidRPr="005B00C6" w14:paraId="08D74D3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0A0AC2" w14:textId="31DC6D44" w:rsidR="00837ECB" w:rsidRPr="005B00C6" w:rsidRDefault="00837ECB" w:rsidP="00837ECB">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244B821B" w14:textId="7FAB71B8" w:rsidR="00837ECB" w:rsidRPr="005B00C6" w:rsidRDefault="00837ECB" w:rsidP="00837ECB">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7FCB002D" w14:textId="6F3696C1"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9D2AB4C" w14:textId="1C424E25"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2023A49" w14:textId="36BCA7CD" w:rsidR="00837ECB" w:rsidRPr="005B00C6" w:rsidRDefault="00837ECB" w:rsidP="00837ECB">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7A82B46B" w14:textId="7E7E2C73"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3506C07"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F4D0576" w14:textId="725308BC" w:rsidR="00837ECB" w:rsidRPr="005B00C6" w:rsidRDefault="00837ECB" w:rsidP="00837ECB">
            <w:pPr>
              <w:pStyle w:val="TAL"/>
            </w:pPr>
            <w:r w:rsidRPr="005B00C6">
              <w:rPr>
                <w:lang w:eastAsia="zh-CN"/>
              </w:rPr>
              <w:t>UE support V2X communication over NR-Uu and/or NR-PC5.</w:t>
            </w:r>
          </w:p>
        </w:tc>
      </w:tr>
      <w:tr w:rsidR="00837ECB" w:rsidRPr="005B00C6" w14:paraId="0AE18A4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7278FB" w14:textId="441094DD" w:rsidR="00837ECB" w:rsidRPr="005B00C6" w:rsidRDefault="00837ECB" w:rsidP="00837ECB">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6397EC8E" w14:textId="1CF8ACE1" w:rsidR="00837ECB" w:rsidRPr="005B00C6" w:rsidRDefault="00837ECB" w:rsidP="00837ECB">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565AE657" w14:textId="0B0CFA53"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84380E0" w14:textId="0BEBF9AD"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0B41972" w14:textId="76D62C2C" w:rsidR="00837ECB" w:rsidRPr="005B00C6" w:rsidRDefault="00837ECB" w:rsidP="00837ECB">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2840FEDC" w14:textId="11699B62"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07E0C9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EB618C8" w14:textId="77777777" w:rsidR="00837ECB" w:rsidRPr="005B00C6" w:rsidRDefault="00837ECB" w:rsidP="00837ECB">
            <w:pPr>
              <w:pStyle w:val="TAL"/>
            </w:pPr>
          </w:p>
        </w:tc>
      </w:tr>
      <w:tr w:rsidR="00837ECB" w:rsidRPr="005B00C6" w14:paraId="5B1303A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68A27C2" w14:textId="713C6541" w:rsidR="00837ECB" w:rsidRPr="005B00C6" w:rsidRDefault="00837ECB" w:rsidP="00837ECB">
            <w:pPr>
              <w:pStyle w:val="TAC"/>
              <w:rPr>
                <w:lang w:eastAsia="zh-CN"/>
              </w:rPr>
            </w:pPr>
            <w:r w:rsidRPr="005B00C6">
              <w:rPr>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3D24215B" w14:textId="77777777" w:rsidR="00837ECB" w:rsidRPr="005B00C6" w:rsidRDefault="00837ECB" w:rsidP="00837ECB">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2E207EC5" w14:textId="77777777" w:rsidR="00837ECB" w:rsidRPr="005B00C6" w:rsidRDefault="00837ECB" w:rsidP="00837ECB">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2FAC15D2"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7CDF35A" w14:textId="77777777" w:rsidR="00837ECB" w:rsidRPr="005B00C6" w:rsidRDefault="00837ECB" w:rsidP="00837ECB">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32FDAA46"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7A0C8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D3F93BA" w14:textId="77777777" w:rsidR="00837ECB" w:rsidRPr="005B00C6" w:rsidRDefault="00837ECB" w:rsidP="00837ECB">
            <w:pPr>
              <w:pStyle w:val="TAL"/>
            </w:pPr>
            <w:r w:rsidRPr="005B00C6">
              <w:t>UE support of Manufacturer assigned radio capability ID</w:t>
            </w:r>
          </w:p>
        </w:tc>
      </w:tr>
      <w:tr w:rsidR="00837ECB" w:rsidRPr="005B00C6" w14:paraId="2F24454E"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51C59C" w14:textId="1CF91BB0" w:rsidR="00837ECB" w:rsidRPr="005B00C6" w:rsidRDefault="00837ECB" w:rsidP="00837ECB">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0016E72A" w14:textId="77777777" w:rsidR="00837ECB" w:rsidRPr="005B00C6" w:rsidRDefault="00837ECB" w:rsidP="00837ECB">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09AEE28B" w14:textId="77777777" w:rsidR="00837ECB" w:rsidRPr="005B00C6" w:rsidRDefault="00837ECB" w:rsidP="00837ECB">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1535AF63" w14:textId="77777777" w:rsidR="00837ECB" w:rsidRPr="005B00C6" w:rsidRDefault="00837ECB" w:rsidP="00837ECB">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79635A3" w14:textId="77777777" w:rsidR="00837ECB" w:rsidRPr="005B00C6" w:rsidRDefault="00837ECB" w:rsidP="00837ECB">
            <w:pPr>
              <w:pStyle w:val="TAL"/>
              <w:rPr>
                <w:lang w:eastAsia="zh-CN"/>
              </w:rPr>
            </w:pPr>
            <w:r w:rsidRPr="005B00C6">
              <w:rPr>
                <w:lang w:eastAsia="zh-CN"/>
              </w:rPr>
              <w:t>pc_PS_data_off</w:t>
            </w:r>
          </w:p>
        </w:tc>
        <w:tc>
          <w:tcPr>
            <w:tcW w:w="567" w:type="dxa"/>
            <w:gridSpan w:val="4"/>
            <w:tcBorders>
              <w:top w:val="single" w:sz="4" w:space="0" w:color="auto"/>
              <w:left w:val="single" w:sz="4" w:space="0" w:color="auto"/>
              <w:bottom w:val="single" w:sz="4" w:space="0" w:color="auto"/>
              <w:right w:val="single" w:sz="4" w:space="0" w:color="auto"/>
            </w:tcBorders>
          </w:tcPr>
          <w:p w14:paraId="6894793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2FBE451"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472B205" w14:textId="77777777" w:rsidR="00837ECB" w:rsidRPr="005B00C6" w:rsidRDefault="00837ECB" w:rsidP="00837ECB">
            <w:pPr>
              <w:pStyle w:val="TAL"/>
            </w:pPr>
            <w:r w:rsidRPr="005B00C6">
              <w:t>UE support of 3GPP PS data off</w:t>
            </w:r>
          </w:p>
        </w:tc>
      </w:tr>
      <w:tr w:rsidR="00837ECB" w:rsidRPr="005B00C6" w14:paraId="2CF9187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25F357" w14:textId="5C8A2D05" w:rsidR="00837ECB" w:rsidRPr="005B00C6" w:rsidRDefault="00837ECB" w:rsidP="00837ECB">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67F51AA2" w14:textId="77777777" w:rsidR="00837ECB" w:rsidRPr="005B00C6" w:rsidRDefault="00837ECB" w:rsidP="00837ECB">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410BA460" w14:textId="77777777" w:rsidR="00837ECB" w:rsidRPr="005B00C6" w:rsidRDefault="00837ECB" w:rsidP="00837ECB">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76ADC373" w14:textId="77777777" w:rsidR="00837ECB" w:rsidRPr="005B00C6" w:rsidRDefault="00837ECB" w:rsidP="00837ECB">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0330050C" w14:textId="77777777" w:rsidR="00837ECB" w:rsidRPr="005B00C6" w:rsidRDefault="00837ECB" w:rsidP="00837ECB">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643E50F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5B5B32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A6EDAE" w14:textId="77777777" w:rsidR="00837ECB" w:rsidRPr="005B00C6" w:rsidRDefault="00837ECB" w:rsidP="00837ECB">
            <w:pPr>
              <w:pStyle w:val="TAL"/>
            </w:pPr>
          </w:p>
        </w:tc>
      </w:tr>
      <w:tr w:rsidR="00837ECB" w14:paraId="0F61FB98"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8F181F" w14:textId="6E95A63E" w:rsidR="00837ECB" w:rsidRDefault="00837ECB" w:rsidP="00837ECB">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409D475C" w14:textId="77777777" w:rsidR="00837ECB" w:rsidRDefault="00837ECB" w:rsidP="00837ECB">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6CC7760D" w14:textId="77777777" w:rsidR="00837ECB" w:rsidRDefault="00837ECB" w:rsidP="00837ECB">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B08C490" w14:textId="77777777" w:rsidR="00837ECB" w:rsidRDefault="00837ECB" w:rsidP="00837ECB">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5A699B42" w14:textId="77777777" w:rsidR="00837ECB" w:rsidRDefault="00837ECB" w:rsidP="00837ECB">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20760FBD" w14:textId="77777777" w:rsidR="00837ECB" w:rsidRDefault="00837ECB" w:rsidP="00837ECB">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C469A8D" w14:textId="77777777" w:rsidR="00837ECB"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BA40BB4" w14:textId="77777777" w:rsidR="00837ECB" w:rsidRDefault="00837ECB" w:rsidP="00837ECB">
            <w:pPr>
              <w:pStyle w:val="TAL"/>
            </w:pPr>
          </w:p>
        </w:tc>
      </w:tr>
      <w:tr w:rsidR="00837ECB" w:rsidRPr="00C44AF5" w14:paraId="79407A2D"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802A4DE" w14:textId="62C31253" w:rsidR="00837ECB" w:rsidRPr="00C44AF5" w:rsidRDefault="00837ECB" w:rsidP="00837ECB">
            <w:pPr>
              <w:pStyle w:val="TAC"/>
              <w:rPr>
                <w:lang w:eastAsia="zh-CN"/>
              </w:rPr>
            </w:pPr>
            <w:r>
              <w:rPr>
                <w:lang w:eastAsia="zh-CN"/>
              </w:rPr>
              <w:t>39</w:t>
            </w:r>
          </w:p>
        </w:tc>
        <w:tc>
          <w:tcPr>
            <w:tcW w:w="3543" w:type="dxa"/>
            <w:gridSpan w:val="4"/>
            <w:tcBorders>
              <w:top w:val="single" w:sz="6" w:space="0" w:color="auto"/>
              <w:left w:val="single" w:sz="4" w:space="0" w:color="auto"/>
              <w:bottom w:val="single" w:sz="6" w:space="0" w:color="auto"/>
              <w:right w:val="single" w:sz="6" w:space="0" w:color="auto"/>
            </w:tcBorders>
          </w:tcPr>
          <w:p w14:paraId="687B7D5C" w14:textId="77777777" w:rsidR="00837ECB" w:rsidRPr="00C44AF5" w:rsidRDefault="00837ECB" w:rsidP="00837ECB">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648532C6" w14:textId="77777777" w:rsidR="00837ECB" w:rsidRPr="00C44AF5" w:rsidRDefault="00837ECB" w:rsidP="00837ECB">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64F9B589" w14:textId="77777777" w:rsidR="00837ECB" w:rsidRPr="00C44AF5" w:rsidRDefault="00837ECB" w:rsidP="00837ECB">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5AB64047" w14:textId="77777777" w:rsidR="00837ECB" w:rsidRPr="00C44AF5" w:rsidRDefault="00837ECB" w:rsidP="00837ECB">
            <w:pPr>
              <w:pStyle w:val="TAL"/>
              <w:rPr>
                <w:lang w:eastAsia="zh-CN"/>
              </w:rPr>
            </w:pPr>
            <w:r w:rsidRPr="00C44AF5">
              <w:rPr>
                <w:lang w:eastAsia="zh-CN"/>
              </w:rPr>
              <w:t>pc_NR_dl_DedicatedMessageSegmentation</w:t>
            </w:r>
          </w:p>
        </w:tc>
        <w:tc>
          <w:tcPr>
            <w:tcW w:w="567" w:type="dxa"/>
            <w:gridSpan w:val="4"/>
            <w:tcBorders>
              <w:top w:val="single" w:sz="4" w:space="0" w:color="auto"/>
              <w:left w:val="single" w:sz="4" w:space="0" w:color="auto"/>
              <w:bottom w:val="single" w:sz="4" w:space="0" w:color="auto"/>
              <w:right w:val="single" w:sz="4" w:space="0" w:color="auto"/>
            </w:tcBorders>
          </w:tcPr>
          <w:p w14:paraId="1CCCD922" w14:textId="77777777" w:rsidR="00837ECB" w:rsidRPr="00C44AF5" w:rsidRDefault="00837ECB" w:rsidP="00837ECB">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79B2B20F" w14:textId="77777777" w:rsidR="00837ECB" w:rsidRPr="00C44AF5"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65D8F1" w14:textId="77777777" w:rsidR="00837ECB" w:rsidRPr="00C44AF5" w:rsidRDefault="00837ECB" w:rsidP="00837ECB">
            <w:pPr>
              <w:pStyle w:val="TAL"/>
            </w:pPr>
            <w:r w:rsidRPr="00C44AF5">
              <w:t>The SS initiates the DL Dedicated Message Segment transfer procedure IF the encoded RRCReconfiguration or RRCResume message PDU size &gt; maximum PDCP SDU size.</w:t>
            </w:r>
          </w:p>
        </w:tc>
      </w:tr>
      <w:tr w:rsidR="00837ECB" w:rsidRPr="00C44AF5" w14:paraId="2F173536"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F7B24F" w14:textId="427FFE09" w:rsidR="00837ECB" w:rsidRPr="00275052" w:rsidRDefault="00837ECB" w:rsidP="00F217DC">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72803898" w14:textId="77777777" w:rsidR="00837ECB" w:rsidRPr="00275052" w:rsidRDefault="00837ECB" w:rsidP="00F217DC">
            <w:pPr>
              <w:pStyle w:val="TAL"/>
              <w:rPr>
                <w:lang w:eastAsia="zh-CN"/>
              </w:rPr>
            </w:pPr>
            <w:r w:rsidRPr="00275052">
              <w:rPr>
                <w:color w:val="FF0000"/>
                <w:lang w:eastAsia="zh-CN"/>
              </w:rPr>
              <w:t xml:space="preserve">Support of </w:t>
            </w:r>
            <w:r w:rsidRPr="00275052">
              <w:rPr>
                <w:noProof/>
                <w:color w:val="FF0000"/>
              </w:rPr>
              <w:t xml:space="preserve">unified access control configuration in the </w:t>
            </w:r>
            <w:r w:rsidRPr="00275052">
              <w:rPr>
                <w:color w:val="FF0000"/>
                <w:lang w:eastAsia="ja-JP"/>
              </w:rPr>
              <w:t xml:space="preserve">list of </w:t>
            </w:r>
            <w:r w:rsidRPr="00275052">
              <w:rPr>
                <w:noProof/>
                <w:color w:val="FF0000"/>
              </w:rPr>
              <w:t>subscriber data, indicating for which access identities (see 3GPP</w:t>
            </w:r>
            <w:r w:rsidRPr="00275052">
              <w:rPr>
                <w:color w:val="FF0000"/>
              </w:rPr>
              <w:t> </w:t>
            </w:r>
            <w:r w:rsidRPr="00275052">
              <w:rPr>
                <w:noProof/>
                <w:color w:val="FF0000"/>
              </w:rPr>
              <w:t>TS</w:t>
            </w:r>
            <w:r w:rsidRPr="00275052">
              <w:rPr>
                <w:color w:val="FF0000"/>
              </w:rPr>
              <w:t> </w:t>
            </w:r>
            <w:r w:rsidRPr="00275052">
              <w:rPr>
                <w:noProof/>
                <w:color w:val="FF0000"/>
              </w:rPr>
              <w:t>24.501</w:t>
            </w:r>
            <w:r w:rsidRPr="00275052">
              <w:rPr>
                <w:color w:val="FF0000"/>
              </w:rPr>
              <w:t xml:space="preserve"> [64]) </w:t>
            </w:r>
            <w:r w:rsidRPr="00275052">
              <w:rPr>
                <w:noProof/>
                <w:color w:val="FF0000"/>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3C080C64" w14:textId="77777777" w:rsidR="00837ECB" w:rsidRPr="00275052" w:rsidRDefault="00837ECB" w:rsidP="00F217DC">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1BD024D5" w14:textId="77777777" w:rsidR="00837ECB" w:rsidRPr="00275052" w:rsidRDefault="00837ECB" w:rsidP="00F217DC">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1B21C451" w14:textId="77E3DF3B" w:rsidR="00837ECB" w:rsidRPr="00275052" w:rsidRDefault="00837ECB" w:rsidP="00F217DC">
            <w:pPr>
              <w:pStyle w:val="TAL"/>
              <w:rPr>
                <w:lang w:eastAsia="zh-CN"/>
              </w:rPr>
            </w:pPr>
            <w:r w:rsidRPr="00275052">
              <w:rPr>
                <w:color w:val="FF0000"/>
              </w:rPr>
              <w:t>pc_SNPN_</w:t>
            </w:r>
            <w:r w:rsidRPr="00275052">
              <w:rPr>
                <w:noProof/>
                <w:color w:val="FF0000"/>
              </w:rPr>
              <w:t>access_control_configuration</w:t>
            </w:r>
          </w:p>
        </w:tc>
        <w:tc>
          <w:tcPr>
            <w:tcW w:w="567" w:type="dxa"/>
            <w:gridSpan w:val="4"/>
            <w:tcBorders>
              <w:top w:val="single" w:sz="4" w:space="0" w:color="auto"/>
              <w:left w:val="single" w:sz="4" w:space="0" w:color="auto"/>
              <w:bottom w:val="single" w:sz="4" w:space="0" w:color="auto"/>
              <w:right w:val="single" w:sz="4" w:space="0" w:color="auto"/>
            </w:tcBorders>
          </w:tcPr>
          <w:p w14:paraId="79750F18" w14:textId="77777777" w:rsidR="00837ECB" w:rsidRPr="00C44AF5" w:rsidRDefault="00837ECB" w:rsidP="00F217DC">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AD10A5A" w14:textId="77777777" w:rsidR="00837ECB" w:rsidRPr="00C44AF5"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086D145" w14:textId="77777777" w:rsidR="00837ECB" w:rsidRPr="00C44AF5" w:rsidRDefault="00837ECB" w:rsidP="00F217DC">
            <w:pPr>
              <w:pStyle w:val="TAL"/>
            </w:pPr>
          </w:p>
        </w:tc>
      </w:tr>
      <w:tr w:rsidR="00837ECB" w:rsidRPr="00425352" w14:paraId="389EB3B1"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5548C3C" w14:textId="42B31D03" w:rsidR="00837ECB" w:rsidRPr="00425352" w:rsidRDefault="00837ECB" w:rsidP="00F217DC">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07949E49" w14:textId="77777777" w:rsidR="00837ECB" w:rsidRPr="00425352" w:rsidRDefault="00837ECB" w:rsidP="00F217DC">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6B890ABE" w14:textId="77777777" w:rsidR="00837ECB" w:rsidRPr="00425352" w:rsidRDefault="00837ECB" w:rsidP="00F217D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036E0C05" w14:textId="77777777" w:rsidR="00837ECB" w:rsidRPr="00425352" w:rsidRDefault="00837ECB" w:rsidP="00F217D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2FCFCBFF" w14:textId="77777777" w:rsidR="00837ECB" w:rsidRPr="00425352" w:rsidRDefault="00837ECB" w:rsidP="00F217DC">
            <w:pPr>
              <w:pStyle w:val="TAL"/>
              <w:rPr>
                <w:lang w:eastAsia="zh-CN"/>
              </w:rPr>
            </w:pPr>
            <w:r w:rsidRPr="00425352">
              <w:rPr>
                <w:lang w:eastAsia="zh-CN"/>
              </w:rPr>
              <w:t>pc_Polarization_Signalling_NR_NTN</w:t>
            </w:r>
          </w:p>
        </w:tc>
        <w:tc>
          <w:tcPr>
            <w:tcW w:w="567" w:type="dxa"/>
            <w:gridSpan w:val="4"/>
            <w:tcBorders>
              <w:top w:val="single" w:sz="4" w:space="0" w:color="auto"/>
              <w:left w:val="single" w:sz="4" w:space="0" w:color="auto"/>
              <w:bottom w:val="single" w:sz="4" w:space="0" w:color="auto"/>
              <w:right w:val="single" w:sz="4" w:space="0" w:color="auto"/>
            </w:tcBorders>
          </w:tcPr>
          <w:p w14:paraId="51D1C79C" w14:textId="77777777" w:rsidR="00837ECB" w:rsidRPr="00425352" w:rsidRDefault="00837ECB" w:rsidP="00F217DC">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77E37A91" w14:textId="77777777" w:rsidR="00837ECB" w:rsidRPr="00425352"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E21724" w14:textId="77777777" w:rsidR="00837ECB" w:rsidRPr="00425352" w:rsidRDefault="00837ECB" w:rsidP="00F217DC">
            <w:pPr>
              <w:pStyle w:val="TAL"/>
            </w:pPr>
            <w:r w:rsidRPr="00425352">
              <w:t>UE supports polarization signalling in NR NTN</w:t>
            </w:r>
          </w:p>
        </w:tc>
      </w:tr>
      <w:tr w:rsidR="00E85B50" w:rsidRPr="00425352" w14:paraId="00E4F1C9"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E65F6B" w14:textId="6C6CE463" w:rsidR="00E85B50" w:rsidRPr="00425352" w:rsidRDefault="00E85B50" w:rsidP="00E85B50">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06E760C5" w14:textId="5A84B207" w:rsidR="00E85B50" w:rsidRPr="00425352" w:rsidRDefault="00E85B50" w:rsidP="00E85B50">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75781152" w14:textId="2FAEA6F0" w:rsidR="00E85B50" w:rsidRPr="00425352" w:rsidRDefault="00E85B50" w:rsidP="00E85B50">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1A3D79FE" w14:textId="5A470A58" w:rsidR="00E85B50" w:rsidRPr="00425352" w:rsidRDefault="00E85B50" w:rsidP="00E85B50">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437DBAD9" w14:textId="20D1BC69" w:rsidR="00E85B50" w:rsidRPr="00425352" w:rsidRDefault="00E85B50" w:rsidP="00E85B50">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4975EBCD" w14:textId="1EE2EA8D" w:rsidR="00E85B50" w:rsidRPr="00425352" w:rsidRDefault="00E85B50" w:rsidP="00E85B50">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4BE3F090" w14:textId="77777777" w:rsidR="00E85B50" w:rsidRPr="00425352" w:rsidRDefault="00E85B50" w:rsidP="00E85B50">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909D08" w14:textId="77777777" w:rsidR="00E85B50" w:rsidRPr="00425352" w:rsidRDefault="00E85B50" w:rsidP="00E85B50">
            <w:pPr>
              <w:pStyle w:val="TAL"/>
            </w:pPr>
          </w:p>
        </w:tc>
      </w:tr>
      <w:tr w:rsidR="00205645" w:rsidRPr="00565E10" w14:paraId="33CC3564"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17C1EE" w14:textId="36E10FB7" w:rsidR="00205645" w:rsidRPr="00565E10" w:rsidRDefault="00205645" w:rsidP="00F217DC">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24778E1F" w14:textId="77777777" w:rsidR="00205645" w:rsidRPr="00565E10" w:rsidRDefault="00205645" w:rsidP="00F217DC">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1993F9C1" w14:textId="77777777" w:rsidR="00205645" w:rsidRPr="00565E10" w:rsidRDefault="00205645" w:rsidP="00F217DC">
            <w:pPr>
              <w:pStyle w:val="TAL"/>
            </w:pPr>
            <w:r w:rsidRPr="00565E10">
              <w:rPr>
                <w:rFonts w:eastAsia="MS Mincho"/>
              </w:rPr>
              <w:t>38.306, 5.8</w:t>
            </w:r>
          </w:p>
          <w:p w14:paraId="5CE12752" w14:textId="77777777" w:rsidR="00205645" w:rsidRPr="00565E10" w:rsidRDefault="00205645" w:rsidP="00F217DC">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44AE5632" w14:textId="77777777" w:rsidR="00205645" w:rsidRPr="00565E10" w:rsidRDefault="00205645" w:rsidP="00F217DC">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6F2D9B18" w14:textId="77777777" w:rsidR="00205645" w:rsidRPr="00565E10" w:rsidRDefault="00205645" w:rsidP="00F217DC">
            <w:pPr>
              <w:pStyle w:val="TAL"/>
              <w:rPr>
                <w:lang w:eastAsia="zh-CN"/>
              </w:rPr>
            </w:pPr>
            <w:r w:rsidRPr="00565E10">
              <w:t>pc_NR_eDRX</w:t>
            </w:r>
          </w:p>
        </w:tc>
        <w:tc>
          <w:tcPr>
            <w:tcW w:w="567" w:type="dxa"/>
            <w:gridSpan w:val="4"/>
            <w:tcBorders>
              <w:top w:val="single" w:sz="4" w:space="0" w:color="auto"/>
              <w:left w:val="single" w:sz="4" w:space="0" w:color="auto"/>
              <w:bottom w:val="single" w:sz="4" w:space="0" w:color="auto"/>
              <w:right w:val="single" w:sz="4" w:space="0" w:color="auto"/>
            </w:tcBorders>
          </w:tcPr>
          <w:p w14:paraId="43A3ED3E" w14:textId="77777777" w:rsidR="00205645" w:rsidRPr="00565E10" w:rsidRDefault="00205645" w:rsidP="00F217DC">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02D13161" w14:textId="77777777" w:rsidR="00205645" w:rsidRPr="00565E10"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E5FFF27" w14:textId="77777777" w:rsidR="00205645" w:rsidRPr="00565E10" w:rsidRDefault="00205645" w:rsidP="00F217DC">
            <w:pPr>
              <w:pStyle w:val="TAL"/>
            </w:pPr>
          </w:p>
        </w:tc>
      </w:tr>
      <w:tr w:rsidR="00205645" w:rsidRPr="00C44AF5" w14:paraId="241A0A75" w14:textId="77777777" w:rsidTr="0020564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ED368B" w14:textId="618A801C" w:rsidR="00205645" w:rsidRPr="00441AFB" w:rsidRDefault="00205645" w:rsidP="00F217DC">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22523EB3" w14:textId="77777777" w:rsidR="00205645" w:rsidRPr="00441AFB" w:rsidRDefault="00205645" w:rsidP="00F217DC">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483C2873" w14:textId="77777777" w:rsidR="00205645" w:rsidRPr="00441AFB" w:rsidRDefault="00205645" w:rsidP="00F217DC">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46E8B24C" w14:textId="77777777" w:rsidR="00205645" w:rsidRPr="00441AFB" w:rsidRDefault="00205645" w:rsidP="00F217DC">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680CE460" w14:textId="77777777" w:rsidR="00205645" w:rsidRPr="00441AFB" w:rsidRDefault="00205645" w:rsidP="00F217DC">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51A21DC0" w14:textId="77777777" w:rsidR="00205645" w:rsidRPr="00C44AF5" w:rsidRDefault="00205645" w:rsidP="00F217DC">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35C37A6" w14:textId="77777777" w:rsidR="00205645" w:rsidRPr="00C44AF5"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3CFC089" w14:textId="77777777" w:rsidR="00205645" w:rsidRPr="00C44AF5" w:rsidRDefault="00205645" w:rsidP="00F217DC">
            <w:pPr>
              <w:pStyle w:val="TAL"/>
            </w:pPr>
          </w:p>
        </w:tc>
      </w:tr>
    </w:tbl>
    <w:p w14:paraId="7C76AFED" w14:textId="77777777" w:rsidR="00096CB4" w:rsidRPr="005B00C6" w:rsidRDefault="00096CB4" w:rsidP="000C7438">
      <w:pPr>
        <w:rPr>
          <w:lang w:eastAsia="ko-KR"/>
        </w:rPr>
      </w:pPr>
    </w:p>
    <w:p w14:paraId="70482130" w14:textId="77777777" w:rsidR="00D97121" w:rsidRPr="005B00C6" w:rsidRDefault="00D97121" w:rsidP="00D97121">
      <w:pPr>
        <w:pStyle w:val="Heading3"/>
      </w:pPr>
      <w:bookmarkStart w:id="1052" w:name="_Toc27410938"/>
      <w:bookmarkStart w:id="1053" w:name="_Toc36039451"/>
      <w:bookmarkStart w:id="1054" w:name="_Toc43838811"/>
      <w:bookmarkStart w:id="1055" w:name="_Toc51772968"/>
      <w:bookmarkStart w:id="1056" w:name="_Toc58245175"/>
      <w:bookmarkStart w:id="1057" w:name="_Toc68089628"/>
      <w:bookmarkStart w:id="1058" w:name="_Toc69067749"/>
      <w:bookmarkStart w:id="1059" w:name="_Toc75383297"/>
      <w:bookmarkStart w:id="1060" w:name="_Toc83706945"/>
      <w:bookmarkStart w:id="1061" w:name="_Toc90491650"/>
      <w:bookmarkStart w:id="1062" w:name="_Toc100147748"/>
      <w:bookmarkStart w:id="1063" w:name="_Toc106741020"/>
      <w:bookmarkStart w:id="1064" w:name="_Toc114916376"/>
      <w:bookmarkStart w:id="1065" w:name="_Toc124016788"/>
      <w:r w:rsidRPr="005B00C6">
        <w:t>A.4.3.8</w:t>
      </w:r>
      <w:r w:rsidRPr="005B00C6">
        <w:tab/>
        <w:t>Mobility Capabilities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A2E25A7" w14:textId="77777777" w:rsidR="00D97121" w:rsidRPr="005B00C6" w:rsidRDefault="00D97121" w:rsidP="00D97121">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1116"/>
        <w:gridCol w:w="36"/>
        <w:gridCol w:w="36"/>
        <w:gridCol w:w="707"/>
        <w:gridCol w:w="36"/>
        <w:gridCol w:w="36"/>
        <w:gridCol w:w="1629"/>
        <w:gridCol w:w="36"/>
        <w:gridCol w:w="36"/>
        <w:gridCol w:w="637"/>
        <w:gridCol w:w="36"/>
        <w:gridCol w:w="36"/>
        <w:gridCol w:w="1487"/>
        <w:gridCol w:w="36"/>
        <w:gridCol w:w="36"/>
        <w:gridCol w:w="1346"/>
        <w:gridCol w:w="36"/>
        <w:gridCol w:w="36"/>
      </w:tblGrid>
      <w:tr w:rsidR="00D97121" w:rsidRPr="005B00C6" w14:paraId="6D99B2FB" w14:textId="77777777" w:rsidTr="00B245BD">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7672AD7" w14:textId="77777777" w:rsidR="00D97121" w:rsidRPr="005B00C6" w:rsidRDefault="00D97121" w:rsidP="00417D3C">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4BE37CA1" w14:textId="77777777" w:rsidR="00D97121" w:rsidRPr="005B00C6" w:rsidRDefault="00D97121" w:rsidP="00417D3C">
            <w:pPr>
              <w:pStyle w:val="TAH"/>
              <w:rPr>
                <w:lang w:eastAsia="en-US"/>
              </w:rPr>
            </w:pPr>
            <w:r w:rsidRPr="005B00C6">
              <w:rPr>
                <w:lang w:eastAsia="en-US"/>
              </w:rPr>
              <w:t>UE Mobility Capabilities</w:t>
            </w:r>
          </w:p>
        </w:tc>
        <w:tc>
          <w:tcPr>
            <w:tcW w:w="1188" w:type="dxa"/>
            <w:gridSpan w:val="3"/>
            <w:tcBorders>
              <w:top w:val="single" w:sz="6" w:space="0" w:color="auto"/>
              <w:left w:val="single" w:sz="6" w:space="0" w:color="auto"/>
              <w:bottom w:val="single" w:sz="6" w:space="0" w:color="auto"/>
              <w:right w:val="single" w:sz="4" w:space="0" w:color="auto"/>
            </w:tcBorders>
            <w:hideMark/>
          </w:tcPr>
          <w:p w14:paraId="71311682" w14:textId="77777777" w:rsidR="00D97121" w:rsidRPr="005B00C6" w:rsidRDefault="00D97121" w:rsidP="00417D3C">
            <w:pPr>
              <w:pStyle w:val="TAH"/>
              <w:rPr>
                <w:lang w:eastAsia="en-US"/>
              </w:rPr>
            </w:pPr>
            <w:r w:rsidRPr="005B00C6">
              <w:rPr>
                <w:lang w:eastAsia="en-US"/>
              </w:rPr>
              <w:t>Ref.</w:t>
            </w:r>
          </w:p>
        </w:tc>
        <w:tc>
          <w:tcPr>
            <w:tcW w:w="779" w:type="dxa"/>
            <w:gridSpan w:val="3"/>
            <w:tcBorders>
              <w:top w:val="single" w:sz="4" w:space="0" w:color="auto"/>
              <w:left w:val="single" w:sz="4" w:space="0" w:color="auto"/>
              <w:bottom w:val="single" w:sz="4" w:space="0" w:color="auto"/>
              <w:right w:val="single" w:sz="4" w:space="0" w:color="auto"/>
            </w:tcBorders>
            <w:hideMark/>
          </w:tcPr>
          <w:p w14:paraId="03397A42" w14:textId="77777777" w:rsidR="00D97121" w:rsidRPr="005B00C6" w:rsidRDefault="00D97121" w:rsidP="00417D3C">
            <w:pPr>
              <w:pStyle w:val="TAH"/>
              <w:rPr>
                <w:lang w:eastAsia="en-US"/>
              </w:rPr>
            </w:pPr>
            <w:r w:rsidRPr="005B00C6">
              <w:rPr>
                <w:lang w:eastAsia="en-US"/>
              </w:rPr>
              <w:t>Release</w:t>
            </w:r>
          </w:p>
        </w:tc>
        <w:tc>
          <w:tcPr>
            <w:tcW w:w="1701" w:type="dxa"/>
            <w:gridSpan w:val="3"/>
            <w:tcBorders>
              <w:top w:val="single" w:sz="4" w:space="0" w:color="auto"/>
              <w:left w:val="single" w:sz="4" w:space="0" w:color="auto"/>
              <w:bottom w:val="single" w:sz="4" w:space="0" w:color="auto"/>
              <w:right w:val="single" w:sz="4" w:space="0" w:color="auto"/>
            </w:tcBorders>
            <w:hideMark/>
          </w:tcPr>
          <w:p w14:paraId="4F13E15C" w14:textId="77777777" w:rsidR="00D97121" w:rsidRPr="005B00C6" w:rsidRDefault="00D97121" w:rsidP="00417D3C">
            <w:pPr>
              <w:pStyle w:val="TAH"/>
              <w:rPr>
                <w:lang w:eastAsia="en-US"/>
              </w:rPr>
            </w:pPr>
            <w:r w:rsidRPr="005B00C6">
              <w:rPr>
                <w:lang w:eastAsia="en-US"/>
              </w:rPr>
              <w:t>Mnemonic</w:t>
            </w:r>
          </w:p>
        </w:tc>
        <w:tc>
          <w:tcPr>
            <w:tcW w:w="709" w:type="dxa"/>
            <w:gridSpan w:val="3"/>
            <w:tcBorders>
              <w:top w:val="single" w:sz="4" w:space="0" w:color="auto"/>
              <w:left w:val="single" w:sz="4" w:space="0" w:color="auto"/>
              <w:bottom w:val="single" w:sz="4" w:space="0" w:color="auto"/>
              <w:right w:val="single" w:sz="4" w:space="0" w:color="auto"/>
            </w:tcBorders>
          </w:tcPr>
          <w:p w14:paraId="48B966C8" w14:textId="77777777" w:rsidR="00D97121" w:rsidRPr="005B00C6" w:rsidRDefault="00D97121" w:rsidP="00417D3C">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0BA8E7C4" w14:textId="77777777" w:rsidR="00D97121" w:rsidRPr="005B00C6" w:rsidRDefault="00D97121" w:rsidP="00417D3C">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3"/>
            <w:tcBorders>
              <w:top w:val="single" w:sz="4" w:space="0" w:color="auto"/>
              <w:left w:val="single" w:sz="4" w:space="0" w:color="auto"/>
              <w:bottom w:val="single" w:sz="4" w:space="0" w:color="auto"/>
              <w:right w:val="single" w:sz="4" w:space="0" w:color="auto"/>
            </w:tcBorders>
            <w:hideMark/>
          </w:tcPr>
          <w:p w14:paraId="69D00D43" w14:textId="77777777" w:rsidR="00D97121" w:rsidRPr="005B00C6" w:rsidRDefault="00D97121" w:rsidP="00417D3C">
            <w:pPr>
              <w:pStyle w:val="TAH"/>
              <w:rPr>
                <w:lang w:eastAsia="en-US"/>
              </w:rPr>
            </w:pPr>
            <w:r w:rsidRPr="005B00C6">
              <w:rPr>
                <w:lang w:eastAsia="en-US"/>
              </w:rPr>
              <w:t>Comments</w:t>
            </w:r>
          </w:p>
        </w:tc>
      </w:tr>
      <w:tr w:rsidR="00D97121" w:rsidRPr="005B00C6" w14:paraId="4F0CF0BD" w14:textId="77777777" w:rsidTr="00B245BD">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C7439C0" w14:textId="77777777" w:rsidR="00D97121" w:rsidRPr="005B00C6" w:rsidRDefault="00D97121" w:rsidP="00417D3C">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51D84A40" w14:textId="77777777" w:rsidR="00D97121" w:rsidRPr="005B00C6" w:rsidRDefault="00D97121" w:rsidP="00417D3C">
            <w:pPr>
              <w:pStyle w:val="TAL"/>
              <w:rPr>
                <w:lang w:eastAsia="en-US"/>
              </w:rPr>
            </w:pPr>
            <w:r w:rsidRPr="005B00C6">
              <w:rPr>
                <w:lang w:eastAsia="en-US"/>
              </w:rPr>
              <w:t xml:space="preserve">Support inter-RAT </w:t>
            </w:r>
            <w:r w:rsidRPr="005B00C6">
              <w:rPr>
                <w:rFonts w:cs="Arial"/>
                <w:bCs/>
                <w:iCs/>
                <w:szCs w:val="18"/>
                <w:lang w:eastAsia="en-US"/>
              </w:rPr>
              <w:t>Handover to EUTRA connected to EPC</w:t>
            </w:r>
          </w:p>
        </w:tc>
        <w:tc>
          <w:tcPr>
            <w:tcW w:w="1188" w:type="dxa"/>
            <w:gridSpan w:val="3"/>
            <w:tcBorders>
              <w:top w:val="single" w:sz="6" w:space="0" w:color="auto"/>
              <w:left w:val="single" w:sz="6" w:space="0" w:color="auto"/>
              <w:bottom w:val="single" w:sz="6" w:space="0" w:color="auto"/>
              <w:right w:val="single" w:sz="4" w:space="0" w:color="auto"/>
            </w:tcBorders>
            <w:hideMark/>
          </w:tcPr>
          <w:p w14:paraId="71A5485F" w14:textId="77777777" w:rsidR="00D97121" w:rsidRPr="005B00C6" w:rsidRDefault="00D97121" w:rsidP="00417D3C">
            <w:pPr>
              <w:pStyle w:val="TAL"/>
              <w:rPr>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CD65D85" w14:textId="77777777" w:rsidR="00D97121" w:rsidRPr="005B00C6" w:rsidRDefault="00D97121" w:rsidP="00417D3C">
            <w:pPr>
              <w:pStyle w:val="TAL"/>
              <w:rPr>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6CE9EA4" w14:textId="77777777" w:rsidR="00D97121" w:rsidRPr="005B00C6" w:rsidRDefault="00D97121" w:rsidP="00417D3C">
            <w:pPr>
              <w:pStyle w:val="TAL"/>
              <w:rPr>
                <w:lang w:eastAsia="en-US"/>
              </w:rPr>
            </w:pPr>
            <w:r w:rsidRPr="005B00C6">
              <w:rPr>
                <w:rFonts w:eastAsia="MS Mincho"/>
                <w:lang w:eastAsia="en-US"/>
              </w:rPr>
              <w:t>pc_</w:t>
            </w:r>
            <w:r w:rsidRPr="005B00C6">
              <w:rPr>
                <w:lang w:eastAsia="en-US"/>
              </w:rPr>
              <w:t>interRAT_EUTRA_Handover</w:t>
            </w:r>
          </w:p>
        </w:tc>
        <w:tc>
          <w:tcPr>
            <w:tcW w:w="709" w:type="dxa"/>
            <w:gridSpan w:val="3"/>
            <w:tcBorders>
              <w:top w:val="single" w:sz="4" w:space="0" w:color="auto"/>
              <w:left w:val="single" w:sz="4" w:space="0" w:color="auto"/>
              <w:bottom w:val="single" w:sz="4" w:space="0" w:color="auto"/>
              <w:right w:val="single" w:sz="4" w:space="0" w:color="auto"/>
            </w:tcBorders>
          </w:tcPr>
          <w:p w14:paraId="6FA8E5FF"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D8C618C"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86FFB7" w14:textId="77777777" w:rsidR="00D97121" w:rsidRPr="005B00C6" w:rsidRDefault="00D97121" w:rsidP="00417D3C">
            <w:pPr>
              <w:pStyle w:val="TAL"/>
              <w:rPr>
                <w:lang w:eastAsia="en-US"/>
              </w:rPr>
            </w:pPr>
          </w:p>
        </w:tc>
      </w:tr>
      <w:tr w:rsidR="00D97121" w:rsidRPr="005B00C6" w14:paraId="078DBEE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E7C53A8" w14:textId="77777777" w:rsidR="00D97121" w:rsidRPr="005B00C6" w:rsidRDefault="00D97121" w:rsidP="00417D3C">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42A23B6F" w14:textId="77777777" w:rsidR="00D97121" w:rsidRPr="005B00C6" w:rsidRDefault="00D97121" w:rsidP="00417D3C">
            <w:pPr>
              <w:pStyle w:val="TAL"/>
              <w:rPr>
                <w:lang w:eastAsia="en-US"/>
              </w:rPr>
            </w:pPr>
            <w:r w:rsidRPr="005B00C6">
              <w:rPr>
                <w:lang w:eastAsia="en-US"/>
              </w:rPr>
              <w:t>Support inter-frequency Handover from the corresponding duplex mode or from the corresponding frequency range.</w:t>
            </w:r>
          </w:p>
        </w:tc>
        <w:tc>
          <w:tcPr>
            <w:tcW w:w="1188" w:type="dxa"/>
            <w:gridSpan w:val="3"/>
            <w:tcBorders>
              <w:top w:val="single" w:sz="6" w:space="0" w:color="auto"/>
              <w:left w:val="single" w:sz="6" w:space="0" w:color="auto"/>
              <w:bottom w:val="single" w:sz="6" w:space="0" w:color="auto"/>
              <w:right w:val="single" w:sz="4" w:space="0" w:color="auto"/>
            </w:tcBorders>
            <w:hideMark/>
          </w:tcPr>
          <w:p w14:paraId="64CEDE4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F32122C"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F00DA7" w14:textId="77777777" w:rsidR="00D97121" w:rsidRPr="005B00C6" w:rsidRDefault="00D97121" w:rsidP="00417D3C">
            <w:pPr>
              <w:pStyle w:val="TAL"/>
              <w:rPr>
                <w:lang w:eastAsia="en-US"/>
              </w:rPr>
            </w:pPr>
            <w:r w:rsidRPr="005B00C6">
              <w:rPr>
                <w:rFonts w:eastAsia="MS Mincho"/>
                <w:lang w:eastAsia="en-US"/>
              </w:rPr>
              <w:t>pc_handoverInterF</w:t>
            </w:r>
          </w:p>
        </w:tc>
        <w:tc>
          <w:tcPr>
            <w:tcW w:w="709" w:type="dxa"/>
            <w:gridSpan w:val="3"/>
            <w:tcBorders>
              <w:top w:val="single" w:sz="4" w:space="0" w:color="auto"/>
              <w:left w:val="single" w:sz="4" w:space="0" w:color="auto"/>
              <w:bottom w:val="single" w:sz="4" w:space="0" w:color="auto"/>
              <w:right w:val="single" w:sz="4" w:space="0" w:color="auto"/>
            </w:tcBorders>
          </w:tcPr>
          <w:p w14:paraId="0A48C0A0"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24125E78"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BED8BD" w14:textId="77777777" w:rsidR="00D97121" w:rsidRPr="005B00C6" w:rsidRDefault="00D97121" w:rsidP="00417D3C">
            <w:pPr>
              <w:pStyle w:val="TAL"/>
              <w:rPr>
                <w:lang w:eastAsia="en-US"/>
              </w:rPr>
            </w:pPr>
          </w:p>
        </w:tc>
      </w:tr>
      <w:tr w:rsidR="00D97121" w:rsidRPr="005B00C6" w14:paraId="500C9430"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3E066B9" w14:textId="77777777" w:rsidR="00D97121" w:rsidRPr="005B00C6" w:rsidRDefault="00D97121" w:rsidP="00417D3C">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32D1AEC2" w14:textId="77777777" w:rsidR="00D97121" w:rsidRPr="005B00C6" w:rsidRDefault="00D97121" w:rsidP="00417D3C">
            <w:pPr>
              <w:pStyle w:val="TAL"/>
              <w:rPr>
                <w:lang w:eastAsia="en-US"/>
              </w:rPr>
            </w:pPr>
            <w:r w:rsidRPr="005B00C6">
              <w:rPr>
                <w:lang w:eastAsia="en-US"/>
              </w:rPr>
              <w:t xml:space="preserve">Support </w:t>
            </w:r>
            <w:r w:rsidRPr="005B00C6">
              <w:rPr>
                <w:rFonts w:cs="Arial"/>
                <w:bCs/>
                <w:iCs/>
                <w:szCs w:val="18"/>
                <w:lang w:eastAsia="en-US"/>
              </w:rPr>
              <w:t>Handover between FR1 and FR2</w:t>
            </w:r>
          </w:p>
        </w:tc>
        <w:tc>
          <w:tcPr>
            <w:tcW w:w="1188" w:type="dxa"/>
            <w:gridSpan w:val="3"/>
            <w:tcBorders>
              <w:top w:val="single" w:sz="6" w:space="0" w:color="auto"/>
              <w:left w:val="single" w:sz="6" w:space="0" w:color="auto"/>
              <w:bottom w:val="single" w:sz="6" w:space="0" w:color="auto"/>
              <w:right w:val="single" w:sz="4" w:space="0" w:color="auto"/>
            </w:tcBorders>
            <w:hideMark/>
          </w:tcPr>
          <w:p w14:paraId="312A235E"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389B8D4A"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hideMark/>
          </w:tcPr>
          <w:p w14:paraId="428815F1"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FR1toFR2_Handover</w:t>
            </w:r>
          </w:p>
        </w:tc>
        <w:tc>
          <w:tcPr>
            <w:tcW w:w="709" w:type="dxa"/>
            <w:gridSpan w:val="3"/>
            <w:tcBorders>
              <w:top w:val="single" w:sz="4" w:space="0" w:color="auto"/>
              <w:left w:val="single" w:sz="4" w:space="0" w:color="auto"/>
              <w:bottom w:val="single" w:sz="4" w:space="0" w:color="auto"/>
              <w:right w:val="single" w:sz="4" w:space="0" w:color="auto"/>
            </w:tcBorders>
          </w:tcPr>
          <w:p w14:paraId="79BE9205"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1EF4B0FF"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C36DEC2" w14:textId="77777777" w:rsidR="00D97121" w:rsidRPr="005B00C6" w:rsidRDefault="00D97121" w:rsidP="00417D3C">
            <w:pPr>
              <w:pStyle w:val="TAL"/>
              <w:rPr>
                <w:lang w:eastAsia="en-US"/>
              </w:rPr>
            </w:pPr>
          </w:p>
        </w:tc>
      </w:tr>
      <w:tr w:rsidR="00D97121" w:rsidRPr="005B00C6" w14:paraId="19DAF064"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D9DDBDE" w14:textId="77777777" w:rsidR="00D97121" w:rsidRPr="005B00C6" w:rsidRDefault="00D97121" w:rsidP="00417D3C">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tcPr>
          <w:p w14:paraId="7C0892BC" w14:textId="77777777" w:rsidR="00D97121" w:rsidRPr="005B00C6" w:rsidRDefault="00D97121" w:rsidP="00417D3C">
            <w:pPr>
              <w:pStyle w:val="TAL"/>
              <w:rPr>
                <w:lang w:eastAsia="en-US"/>
              </w:rPr>
            </w:pPr>
            <w:r w:rsidRPr="005B00C6">
              <w:rPr>
                <w:lang w:eastAsia="en-US"/>
              </w:rPr>
              <w:t xml:space="preserve">Support </w:t>
            </w:r>
            <w:r w:rsidRPr="005B00C6">
              <w:rPr>
                <w:rFonts w:eastAsia="MS PGothic" w:cs="Arial"/>
                <w:szCs w:val="18"/>
                <w:lang w:eastAsia="en-US"/>
              </w:rPr>
              <w:t>Handover between FDD and TDD</w:t>
            </w:r>
          </w:p>
        </w:tc>
        <w:tc>
          <w:tcPr>
            <w:tcW w:w="1188" w:type="dxa"/>
            <w:gridSpan w:val="3"/>
            <w:tcBorders>
              <w:top w:val="single" w:sz="6" w:space="0" w:color="auto"/>
              <w:left w:val="single" w:sz="6" w:space="0" w:color="auto"/>
              <w:bottom w:val="single" w:sz="6" w:space="0" w:color="auto"/>
              <w:right w:val="single" w:sz="4" w:space="0" w:color="auto"/>
            </w:tcBorders>
          </w:tcPr>
          <w:p w14:paraId="6FF23440"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9CB622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A804E99" w14:textId="77777777" w:rsidR="00D97121" w:rsidRPr="005B00C6" w:rsidRDefault="00D97121" w:rsidP="00417D3C">
            <w:pPr>
              <w:pStyle w:val="TAL"/>
              <w:rPr>
                <w:bCs/>
                <w:i/>
                <w:iCs/>
                <w:lang w:eastAsia="en-US"/>
              </w:rPr>
            </w:pPr>
            <w:r w:rsidRPr="005B00C6">
              <w:rPr>
                <w:rFonts w:eastAsia="MS Mincho"/>
                <w:lang w:eastAsia="en-US"/>
              </w:rPr>
              <w:t>pc_</w:t>
            </w:r>
            <w:r w:rsidRPr="005B00C6">
              <w:rPr>
                <w:bCs/>
                <w:iCs/>
                <w:lang w:eastAsia="en-US"/>
              </w:rPr>
              <w:t>FDDtoTDD_Handover</w:t>
            </w:r>
          </w:p>
        </w:tc>
        <w:tc>
          <w:tcPr>
            <w:tcW w:w="709" w:type="dxa"/>
            <w:gridSpan w:val="3"/>
            <w:tcBorders>
              <w:top w:val="single" w:sz="4" w:space="0" w:color="auto"/>
              <w:left w:val="single" w:sz="4" w:space="0" w:color="auto"/>
              <w:bottom w:val="single" w:sz="4" w:space="0" w:color="auto"/>
              <w:right w:val="single" w:sz="4" w:space="0" w:color="auto"/>
            </w:tcBorders>
          </w:tcPr>
          <w:p w14:paraId="37542FC8"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3B9CA39"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798FB9E1" w14:textId="77777777" w:rsidR="00D97121" w:rsidRPr="005B00C6" w:rsidRDefault="00D97121" w:rsidP="00417D3C">
            <w:pPr>
              <w:pStyle w:val="TAL"/>
              <w:rPr>
                <w:lang w:eastAsia="en-US"/>
              </w:rPr>
            </w:pPr>
          </w:p>
        </w:tc>
      </w:tr>
      <w:tr w:rsidR="00D97121" w:rsidRPr="005B00C6" w14:paraId="6DEB70C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4E558" w14:textId="77777777" w:rsidR="00D97121" w:rsidRPr="005B00C6" w:rsidRDefault="00D97121" w:rsidP="00417D3C">
            <w:pPr>
              <w:pStyle w:val="TAC"/>
              <w:rPr>
                <w:rFonts w:eastAsia="SimSun"/>
                <w:lang w:eastAsia="zh-CN"/>
              </w:rPr>
            </w:pPr>
            <w:r w:rsidRPr="005B00C6">
              <w:rPr>
                <w:rFonts w:eastAsia="SimSun"/>
                <w:lang w:eastAsia="zh-CN"/>
              </w:rPr>
              <w:t>5</w:t>
            </w:r>
          </w:p>
        </w:tc>
        <w:tc>
          <w:tcPr>
            <w:tcW w:w="3543" w:type="dxa"/>
            <w:gridSpan w:val="3"/>
            <w:tcBorders>
              <w:top w:val="single" w:sz="6" w:space="0" w:color="auto"/>
              <w:left w:val="single" w:sz="4" w:space="0" w:color="auto"/>
              <w:bottom w:val="single" w:sz="6" w:space="0" w:color="auto"/>
              <w:right w:val="single" w:sz="6" w:space="0" w:color="auto"/>
            </w:tcBorders>
          </w:tcPr>
          <w:p w14:paraId="111F69F1" w14:textId="77777777" w:rsidR="00D97121" w:rsidRPr="005B00C6" w:rsidRDefault="00D97121" w:rsidP="00417D3C">
            <w:pPr>
              <w:pStyle w:val="TAL"/>
              <w:rPr>
                <w:lang w:eastAsia="en-US"/>
              </w:rPr>
            </w:pPr>
            <w:r w:rsidRPr="005B00C6">
              <w:rPr>
                <w:lang w:eastAsia="en-US"/>
              </w:rPr>
              <w:t>Support inter-RAT Handover to E-UTRA</w:t>
            </w:r>
            <w:r w:rsidRPr="005B00C6">
              <w:rPr>
                <w:rFonts w:cs="Arial"/>
                <w:bCs/>
                <w:iCs/>
                <w:szCs w:val="18"/>
                <w:lang w:eastAsia="en-US"/>
              </w:rPr>
              <w:t xml:space="preserve"> connected to 5GC</w:t>
            </w:r>
          </w:p>
        </w:tc>
        <w:tc>
          <w:tcPr>
            <w:tcW w:w="1188" w:type="dxa"/>
            <w:gridSpan w:val="3"/>
            <w:tcBorders>
              <w:top w:val="single" w:sz="6" w:space="0" w:color="auto"/>
              <w:left w:val="single" w:sz="6" w:space="0" w:color="auto"/>
              <w:bottom w:val="single" w:sz="6" w:space="0" w:color="auto"/>
              <w:right w:val="single" w:sz="4" w:space="0" w:color="auto"/>
            </w:tcBorders>
          </w:tcPr>
          <w:p w14:paraId="7D2FF78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437B9A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8D92955"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interRAT_eLTE_Handover</w:t>
            </w:r>
          </w:p>
        </w:tc>
        <w:tc>
          <w:tcPr>
            <w:tcW w:w="709" w:type="dxa"/>
            <w:gridSpan w:val="3"/>
            <w:tcBorders>
              <w:top w:val="single" w:sz="4" w:space="0" w:color="auto"/>
              <w:left w:val="single" w:sz="4" w:space="0" w:color="auto"/>
              <w:bottom w:val="single" w:sz="4" w:space="0" w:color="auto"/>
              <w:right w:val="single" w:sz="4" w:space="0" w:color="auto"/>
            </w:tcBorders>
          </w:tcPr>
          <w:p w14:paraId="1E138589" w14:textId="77777777" w:rsidR="00D97121" w:rsidRPr="005B00C6" w:rsidRDefault="00D97121" w:rsidP="00417D3C">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6DF6A292"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9C7B805" w14:textId="77777777" w:rsidR="00D97121" w:rsidRPr="005B00C6" w:rsidRDefault="00D97121" w:rsidP="00417D3C">
            <w:pPr>
              <w:pStyle w:val="TAL"/>
              <w:rPr>
                <w:lang w:eastAsia="en-US"/>
              </w:rPr>
            </w:pPr>
          </w:p>
        </w:tc>
      </w:tr>
      <w:tr w:rsidR="008C3D6B" w:rsidRPr="005B00C6" w14:paraId="160C506A"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518D40" w14:textId="77777777" w:rsidR="008C3D6B" w:rsidRPr="005B00C6" w:rsidRDefault="008C3D6B">
            <w:pPr>
              <w:pStyle w:val="TAC"/>
              <w:rPr>
                <w:rFonts w:eastAsia="SimSun"/>
                <w:lang w:eastAsia="zh-CN"/>
              </w:rPr>
            </w:pPr>
            <w:r w:rsidRPr="005B00C6">
              <w:rPr>
                <w:rFonts w:eastAsia="SimSun"/>
                <w:lang w:eastAsia="zh-CN"/>
              </w:rPr>
              <w:t>6</w:t>
            </w:r>
          </w:p>
        </w:tc>
        <w:tc>
          <w:tcPr>
            <w:tcW w:w="3543" w:type="dxa"/>
            <w:gridSpan w:val="3"/>
            <w:tcBorders>
              <w:top w:val="single" w:sz="6" w:space="0" w:color="auto"/>
              <w:left w:val="single" w:sz="4" w:space="0" w:color="auto"/>
              <w:bottom w:val="single" w:sz="6" w:space="0" w:color="auto"/>
              <w:right w:val="single" w:sz="6" w:space="0" w:color="auto"/>
            </w:tcBorders>
          </w:tcPr>
          <w:p w14:paraId="5FA4DB3E" w14:textId="77777777" w:rsidR="008C3D6B" w:rsidRPr="005B00C6" w:rsidRDefault="008C3D6B">
            <w:pPr>
              <w:pStyle w:val="TAL"/>
              <w:rPr>
                <w:lang w:eastAsia="en-US"/>
              </w:rPr>
            </w:pPr>
            <w:r w:rsidRPr="005B00C6">
              <w:rPr>
                <w:lang w:eastAsia="en-US"/>
              </w:rPr>
              <w:t>Support inter-RAT Handover to NR FR1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527BB143" w14:textId="77777777" w:rsidR="008C3D6B" w:rsidRPr="005B00C6" w:rsidRDefault="008C3D6B">
            <w:pPr>
              <w:pStyle w:val="TAL"/>
              <w:rPr>
                <w:rFonts w:eastAsia="MS Mincho"/>
                <w:lang w:eastAsia="en-US"/>
              </w:rPr>
            </w:pPr>
            <w:r w:rsidRPr="005B00C6">
              <w:rPr>
                <w:rFonts w:eastAsia="MS Mincho"/>
                <w:lang w:eastAsia="en-US"/>
              </w:rPr>
              <w:t>36.306, 4.3.34.9</w:t>
            </w:r>
          </w:p>
        </w:tc>
        <w:tc>
          <w:tcPr>
            <w:tcW w:w="779" w:type="dxa"/>
            <w:gridSpan w:val="3"/>
            <w:tcBorders>
              <w:top w:val="single" w:sz="4" w:space="0" w:color="auto"/>
              <w:left w:val="single" w:sz="4" w:space="0" w:color="auto"/>
              <w:bottom w:val="single" w:sz="4" w:space="0" w:color="auto"/>
              <w:right w:val="single" w:sz="4" w:space="0" w:color="auto"/>
            </w:tcBorders>
          </w:tcPr>
          <w:p w14:paraId="6E4C4C13"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00F74F6" w14:textId="77777777" w:rsidR="008C3D6B" w:rsidRPr="005B00C6" w:rsidRDefault="008C3D6B">
            <w:pPr>
              <w:pStyle w:val="TAL"/>
              <w:rPr>
                <w:rFonts w:eastAsia="MS Mincho"/>
                <w:lang w:eastAsia="en-US"/>
              </w:rPr>
            </w:pPr>
            <w:r w:rsidRPr="005B00C6">
              <w:rPr>
                <w:rFonts w:eastAsia="MS Mincho"/>
                <w:lang w:eastAsia="en-US"/>
              </w:rPr>
              <w:t>pc_eutra_EPC_HO_ToNR_TDD_FR1_r15</w:t>
            </w:r>
          </w:p>
        </w:tc>
        <w:tc>
          <w:tcPr>
            <w:tcW w:w="709" w:type="dxa"/>
            <w:gridSpan w:val="3"/>
            <w:tcBorders>
              <w:top w:val="single" w:sz="4" w:space="0" w:color="auto"/>
              <w:left w:val="single" w:sz="4" w:space="0" w:color="auto"/>
              <w:bottom w:val="single" w:sz="4" w:space="0" w:color="auto"/>
              <w:right w:val="single" w:sz="4" w:space="0" w:color="auto"/>
            </w:tcBorders>
          </w:tcPr>
          <w:p w14:paraId="6C069ED0"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5077A2A"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AE67467" w14:textId="77777777" w:rsidR="008C3D6B" w:rsidRPr="005B00C6" w:rsidRDefault="008C3D6B">
            <w:pPr>
              <w:pStyle w:val="TAL"/>
              <w:rPr>
                <w:lang w:eastAsia="en-US"/>
              </w:rPr>
            </w:pPr>
          </w:p>
        </w:tc>
      </w:tr>
      <w:tr w:rsidR="008C3D6B" w:rsidRPr="005B00C6" w14:paraId="3AD65ADF"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175A070" w14:textId="77777777" w:rsidR="008C3D6B" w:rsidRPr="005B00C6" w:rsidRDefault="008C3D6B">
            <w:pPr>
              <w:pStyle w:val="TAC"/>
              <w:rPr>
                <w:rFonts w:eastAsia="SimSun"/>
                <w:lang w:eastAsia="zh-CN"/>
              </w:rPr>
            </w:pPr>
            <w:r w:rsidRPr="005B00C6">
              <w:rPr>
                <w:rFonts w:eastAsia="SimSun"/>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898CFCA" w14:textId="77777777" w:rsidR="008C3D6B" w:rsidRPr="005B00C6" w:rsidRDefault="008C3D6B">
            <w:pPr>
              <w:pStyle w:val="TAL"/>
              <w:rPr>
                <w:lang w:eastAsia="en-US"/>
              </w:rPr>
            </w:pPr>
            <w:r w:rsidRPr="005B00C6">
              <w:rPr>
                <w:lang w:eastAsia="en-US"/>
              </w:rPr>
              <w:t>Support inter-RAT Handover to NR FR1 FDD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29684FD3" w14:textId="77777777" w:rsidR="008C3D6B" w:rsidRPr="005B00C6" w:rsidRDefault="008C3D6B">
            <w:pPr>
              <w:pStyle w:val="TAL"/>
              <w:rPr>
                <w:rFonts w:eastAsia="MS Mincho"/>
                <w:lang w:eastAsia="en-US"/>
              </w:rPr>
            </w:pPr>
            <w:r w:rsidRPr="005B00C6">
              <w:rPr>
                <w:rFonts w:eastAsia="MS Mincho"/>
                <w:lang w:eastAsia="en-US"/>
              </w:rPr>
              <w:t>36.306, 4.3.34.8</w:t>
            </w:r>
          </w:p>
        </w:tc>
        <w:tc>
          <w:tcPr>
            <w:tcW w:w="779" w:type="dxa"/>
            <w:gridSpan w:val="3"/>
            <w:tcBorders>
              <w:top w:val="single" w:sz="4" w:space="0" w:color="auto"/>
              <w:left w:val="single" w:sz="4" w:space="0" w:color="auto"/>
              <w:bottom w:val="single" w:sz="4" w:space="0" w:color="auto"/>
              <w:right w:val="single" w:sz="4" w:space="0" w:color="auto"/>
            </w:tcBorders>
          </w:tcPr>
          <w:p w14:paraId="21CB2A85"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A2AF421" w14:textId="77777777" w:rsidR="008C3D6B" w:rsidRPr="005B00C6" w:rsidRDefault="008C3D6B">
            <w:pPr>
              <w:pStyle w:val="TAL"/>
              <w:rPr>
                <w:rFonts w:eastAsia="MS Mincho"/>
                <w:lang w:eastAsia="en-US"/>
              </w:rPr>
            </w:pPr>
            <w:r w:rsidRPr="005B00C6">
              <w:rPr>
                <w:rFonts w:eastAsia="MS Mincho"/>
                <w:lang w:eastAsia="en-US"/>
              </w:rPr>
              <w:t>pc_eutra_EPC_HO_ToNR_FDD_FR1_r15</w:t>
            </w:r>
          </w:p>
        </w:tc>
        <w:tc>
          <w:tcPr>
            <w:tcW w:w="709" w:type="dxa"/>
            <w:gridSpan w:val="3"/>
            <w:tcBorders>
              <w:top w:val="single" w:sz="4" w:space="0" w:color="auto"/>
              <w:left w:val="single" w:sz="4" w:space="0" w:color="auto"/>
              <w:bottom w:val="single" w:sz="4" w:space="0" w:color="auto"/>
              <w:right w:val="single" w:sz="4" w:space="0" w:color="auto"/>
            </w:tcBorders>
          </w:tcPr>
          <w:p w14:paraId="2CE4583A"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4F19726D"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E4792C5" w14:textId="77777777" w:rsidR="008C3D6B" w:rsidRPr="005B00C6" w:rsidRDefault="008C3D6B">
            <w:pPr>
              <w:pStyle w:val="TAL"/>
              <w:rPr>
                <w:lang w:eastAsia="en-US"/>
              </w:rPr>
            </w:pPr>
          </w:p>
        </w:tc>
      </w:tr>
      <w:tr w:rsidR="008C3D6B" w:rsidRPr="005B00C6" w14:paraId="475F87EE"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68E58B" w14:textId="77777777" w:rsidR="008C3D6B" w:rsidRPr="005B00C6" w:rsidRDefault="008C3D6B">
            <w:pPr>
              <w:pStyle w:val="TAC"/>
              <w:rPr>
                <w:rFonts w:eastAsia="SimSun"/>
                <w:lang w:eastAsia="zh-CN"/>
              </w:rPr>
            </w:pPr>
            <w:r w:rsidRPr="005B00C6">
              <w:rPr>
                <w:rFonts w:eastAsia="SimSun"/>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6F3AD8BD" w14:textId="77777777" w:rsidR="008C3D6B" w:rsidRPr="005B00C6" w:rsidRDefault="008C3D6B">
            <w:pPr>
              <w:pStyle w:val="TAL"/>
              <w:rPr>
                <w:lang w:eastAsia="en-US"/>
              </w:rPr>
            </w:pPr>
            <w:r w:rsidRPr="005B00C6">
              <w:rPr>
                <w:lang w:eastAsia="en-US"/>
              </w:rPr>
              <w:t>Support inter-RAT Handover to NR FR2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3F99C34C" w14:textId="77777777" w:rsidR="008C3D6B" w:rsidRPr="005B00C6" w:rsidRDefault="008C3D6B">
            <w:pPr>
              <w:pStyle w:val="TAL"/>
              <w:rPr>
                <w:rFonts w:eastAsia="MS Mincho"/>
                <w:lang w:eastAsia="en-US"/>
              </w:rPr>
            </w:pPr>
            <w:r w:rsidRPr="005B00C6">
              <w:rPr>
                <w:rFonts w:eastAsia="MS Mincho"/>
                <w:lang w:eastAsia="en-US"/>
              </w:rPr>
              <w:t>36.306, 4.3.34.11</w:t>
            </w:r>
          </w:p>
        </w:tc>
        <w:tc>
          <w:tcPr>
            <w:tcW w:w="779" w:type="dxa"/>
            <w:gridSpan w:val="3"/>
            <w:tcBorders>
              <w:top w:val="single" w:sz="4" w:space="0" w:color="auto"/>
              <w:left w:val="single" w:sz="4" w:space="0" w:color="auto"/>
              <w:bottom w:val="single" w:sz="4" w:space="0" w:color="auto"/>
              <w:right w:val="single" w:sz="4" w:space="0" w:color="auto"/>
            </w:tcBorders>
          </w:tcPr>
          <w:p w14:paraId="08E5FF2C"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A7AF62D" w14:textId="77777777" w:rsidR="008C3D6B" w:rsidRPr="005B00C6" w:rsidRDefault="008C3D6B">
            <w:pPr>
              <w:pStyle w:val="TAL"/>
              <w:rPr>
                <w:rFonts w:eastAsia="MS Mincho"/>
                <w:lang w:eastAsia="en-US"/>
              </w:rPr>
            </w:pPr>
            <w:r w:rsidRPr="005B00C6">
              <w:rPr>
                <w:rFonts w:eastAsia="MS Mincho"/>
                <w:lang w:eastAsia="en-US"/>
              </w:rPr>
              <w:t>pc_eutra_EPC_HO_ToNR_TDD_FR2_r15</w:t>
            </w:r>
          </w:p>
        </w:tc>
        <w:tc>
          <w:tcPr>
            <w:tcW w:w="709" w:type="dxa"/>
            <w:gridSpan w:val="3"/>
            <w:tcBorders>
              <w:top w:val="single" w:sz="4" w:space="0" w:color="auto"/>
              <w:left w:val="single" w:sz="4" w:space="0" w:color="auto"/>
              <w:bottom w:val="single" w:sz="4" w:space="0" w:color="auto"/>
              <w:right w:val="single" w:sz="4" w:space="0" w:color="auto"/>
            </w:tcBorders>
          </w:tcPr>
          <w:p w14:paraId="5A430938"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8C58056"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BD938A9" w14:textId="77777777" w:rsidR="008C3D6B" w:rsidRPr="005B00C6" w:rsidRDefault="008C3D6B">
            <w:pPr>
              <w:pStyle w:val="TAL"/>
              <w:rPr>
                <w:lang w:eastAsia="en-US"/>
              </w:rPr>
            </w:pPr>
          </w:p>
        </w:tc>
      </w:tr>
      <w:tr w:rsidR="008C3D6B" w:rsidRPr="005B00C6" w14:paraId="52FB9B75"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EE9BD0" w14:textId="77777777" w:rsidR="008C3D6B" w:rsidRPr="005B00C6" w:rsidRDefault="008C3D6B">
            <w:pPr>
              <w:pStyle w:val="TAC"/>
              <w:rPr>
                <w:rFonts w:eastAsia="SimSun"/>
                <w:lang w:eastAsia="zh-CN"/>
              </w:rPr>
            </w:pPr>
            <w:r w:rsidRPr="005B00C6">
              <w:rPr>
                <w:rFonts w:eastAsia="SimSun"/>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7ADC590B" w14:textId="77777777" w:rsidR="008C3D6B" w:rsidRPr="005B00C6" w:rsidRDefault="008C3D6B">
            <w:pPr>
              <w:pStyle w:val="TAL"/>
              <w:rPr>
                <w:lang w:eastAsia="en-US"/>
              </w:rPr>
            </w:pPr>
            <w:r w:rsidRPr="005B00C6">
              <w:rPr>
                <w:lang w:eastAsia="en-US"/>
              </w:rPr>
              <w:t>Support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7250FD12" w14:textId="77777777" w:rsidR="008C3D6B" w:rsidRPr="005B00C6" w:rsidRDefault="008C3D6B">
            <w:pPr>
              <w:pStyle w:val="TAL"/>
              <w:rPr>
                <w:rFonts w:eastAsia="MS Mincho"/>
                <w:lang w:eastAsia="en-US"/>
              </w:rPr>
            </w:pPr>
            <w:r w:rsidRPr="005B00C6">
              <w:rPr>
                <w:rFonts w:eastAsia="MS Mincho"/>
                <w:lang w:eastAsia="en-US"/>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80981F8" w14:textId="77777777" w:rsidR="008C3D6B" w:rsidRPr="005B00C6" w:rsidRDefault="008C3D6B">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0FCBC643" w14:textId="77777777" w:rsidR="008C3D6B" w:rsidRPr="005B00C6" w:rsidRDefault="008C3D6B">
            <w:pPr>
              <w:pStyle w:val="TAL"/>
              <w:rPr>
                <w:rFonts w:eastAsia="MS Mincho"/>
                <w:lang w:eastAsia="en-US"/>
              </w:rPr>
            </w:pPr>
            <w:r w:rsidRPr="005B00C6">
              <w:rPr>
                <w:rFonts w:eastAsia="MS Mincho"/>
                <w:lang w:eastAsia="en-US"/>
              </w:rPr>
              <w:t>pc_intraFreqDAPS_r16</w:t>
            </w:r>
          </w:p>
        </w:tc>
        <w:tc>
          <w:tcPr>
            <w:tcW w:w="709" w:type="dxa"/>
            <w:gridSpan w:val="3"/>
            <w:tcBorders>
              <w:top w:val="single" w:sz="4" w:space="0" w:color="auto"/>
              <w:left w:val="single" w:sz="4" w:space="0" w:color="auto"/>
              <w:bottom w:val="single" w:sz="4" w:space="0" w:color="auto"/>
              <w:right w:val="single" w:sz="4" w:space="0" w:color="auto"/>
            </w:tcBorders>
          </w:tcPr>
          <w:p w14:paraId="1781B08A" w14:textId="77777777" w:rsidR="008C3D6B" w:rsidRPr="005B00C6" w:rsidRDefault="008C3D6B">
            <w:pPr>
              <w:pStyle w:val="TAL"/>
              <w:rPr>
                <w:rFonts w:eastAsia="SimSun"/>
                <w:lang w:eastAsia="zh-CN"/>
              </w:rPr>
            </w:pPr>
            <w:r w:rsidRPr="005B00C6">
              <w:rPr>
                <w:rFonts w:eastAsia="SimSun"/>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55E5A73"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C0D015" w14:textId="42769C33" w:rsidR="008C3D6B" w:rsidRPr="005B00C6" w:rsidRDefault="00261B49">
            <w:pPr>
              <w:pStyle w:val="TAL"/>
              <w:rPr>
                <w:lang w:eastAsia="en-US"/>
              </w:rPr>
            </w:pPr>
            <w:r w:rsidRPr="005B00C6">
              <w:t xml:space="preserve">It is mandated if the UE supports </w:t>
            </w:r>
            <w:r w:rsidRPr="005B00C6">
              <w:rPr>
                <w:rFonts w:cs="Arial"/>
                <w:szCs w:val="18"/>
              </w:rPr>
              <w:t>asynchronous intra-frequency DAPS handover</w:t>
            </w:r>
          </w:p>
        </w:tc>
      </w:tr>
      <w:tr w:rsidR="002513DE" w:rsidRPr="005B00C6" w14:paraId="0E075423"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87ABA7" w14:textId="77777777" w:rsidR="002513DE" w:rsidRPr="005B00C6" w:rsidRDefault="002513DE">
            <w:pPr>
              <w:pStyle w:val="TAC"/>
              <w:rPr>
                <w:rFonts w:eastAsia="SimSun"/>
                <w:lang w:eastAsia="zh-CN"/>
              </w:rPr>
            </w:pPr>
            <w:r w:rsidRPr="005B00C6">
              <w:rPr>
                <w:rFonts w:eastAsia="SimSun"/>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4D0D879" w14:textId="77777777" w:rsidR="002513DE" w:rsidRPr="005B00C6" w:rsidRDefault="002513DE">
            <w:pPr>
              <w:pStyle w:val="TAL"/>
              <w:rPr>
                <w:lang w:eastAsia="en-US"/>
              </w:rPr>
            </w:pPr>
            <w:r w:rsidRPr="005B00C6">
              <w:rPr>
                <w:lang w:eastAsia="en-US"/>
              </w:rPr>
              <w:t>Support inter-RAT Handover from NR to EN-DC</w:t>
            </w:r>
          </w:p>
        </w:tc>
        <w:tc>
          <w:tcPr>
            <w:tcW w:w="1188" w:type="dxa"/>
            <w:gridSpan w:val="3"/>
            <w:tcBorders>
              <w:top w:val="single" w:sz="6" w:space="0" w:color="auto"/>
              <w:left w:val="single" w:sz="6" w:space="0" w:color="auto"/>
              <w:bottom w:val="single" w:sz="6" w:space="0" w:color="auto"/>
              <w:right w:val="single" w:sz="4" w:space="0" w:color="auto"/>
            </w:tcBorders>
          </w:tcPr>
          <w:p w14:paraId="5B0D5347" w14:textId="77777777" w:rsidR="002513DE" w:rsidRPr="005B00C6" w:rsidRDefault="002513DE">
            <w:pPr>
              <w:pStyle w:val="TAL"/>
              <w:rPr>
                <w:rFonts w:eastAsia="MS Mincho"/>
                <w:lang w:eastAsia="en-US"/>
              </w:rPr>
            </w:pPr>
            <w:r w:rsidRPr="005B00C6">
              <w:rPr>
                <w:rFonts w:eastAsia="MS Mincho"/>
                <w:lang w:eastAsia="en-US"/>
              </w:rPr>
              <w:t>38.306, 4.2.10</w:t>
            </w:r>
          </w:p>
        </w:tc>
        <w:tc>
          <w:tcPr>
            <w:tcW w:w="779" w:type="dxa"/>
            <w:gridSpan w:val="3"/>
            <w:tcBorders>
              <w:top w:val="single" w:sz="4" w:space="0" w:color="auto"/>
              <w:left w:val="single" w:sz="4" w:space="0" w:color="auto"/>
              <w:bottom w:val="single" w:sz="4" w:space="0" w:color="auto"/>
              <w:right w:val="single" w:sz="4" w:space="0" w:color="auto"/>
            </w:tcBorders>
          </w:tcPr>
          <w:p w14:paraId="2940A2E9" w14:textId="77777777" w:rsidR="002513DE" w:rsidRPr="005B00C6" w:rsidRDefault="002513DE">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FB68F80" w14:textId="77777777" w:rsidR="002513DE" w:rsidRPr="005B00C6" w:rsidRDefault="002513DE">
            <w:pPr>
              <w:pStyle w:val="TAL"/>
              <w:rPr>
                <w:rFonts w:eastAsia="MS Mincho"/>
                <w:lang w:eastAsia="en-US"/>
              </w:rPr>
            </w:pPr>
            <w:r w:rsidRPr="005B00C6">
              <w:rPr>
                <w:rFonts w:eastAsia="MS Mincho"/>
                <w:lang w:eastAsia="en-US"/>
              </w:rPr>
              <w:t>pc_interRAT_NR_ToENDC</w:t>
            </w:r>
          </w:p>
        </w:tc>
        <w:tc>
          <w:tcPr>
            <w:tcW w:w="709" w:type="dxa"/>
            <w:gridSpan w:val="3"/>
            <w:tcBorders>
              <w:top w:val="single" w:sz="4" w:space="0" w:color="auto"/>
              <w:left w:val="single" w:sz="4" w:space="0" w:color="auto"/>
              <w:bottom w:val="single" w:sz="4" w:space="0" w:color="auto"/>
              <w:right w:val="single" w:sz="4" w:space="0" w:color="auto"/>
            </w:tcBorders>
          </w:tcPr>
          <w:p w14:paraId="09ABE696" w14:textId="77777777" w:rsidR="002513DE" w:rsidRPr="005B00C6" w:rsidRDefault="002513DE">
            <w:pPr>
              <w:pStyle w:val="TAL"/>
              <w:rPr>
                <w:rFonts w:eastAsia="SimSun"/>
                <w:lang w:eastAsia="zh-CN"/>
              </w:rPr>
            </w:pPr>
            <w:r w:rsidRPr="005B00C6">
              <w:rPr>
                <w:rFonts w:eastAsia="SimSun"/>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22B9CE1A" w14:textId="77777777" w:rsidR="002513DE" w:rsidRPr="005B00C6" w:rsidRDefault="002513DE">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248B78" w14:textId="77777777" w:rsidR="002513DE" w:rsidRPr="005B00C6" w:rsidRDefault="002513DE">
            <w:pPr>
              <w:pStyle w:val="TAL"/>
              <w:rPr>
                <w:lang w:eastAsia="en-US"/>
              </w:rPr>
            </w:pPr>
            <w:r w:rsidRPr="005B00C6">
              <w:rPr>
                <w:lang w:eastAsia="en-US"/>
              </w:rPr>
              <w:t>It is mandated if the UE supports EN-DC.</w:t>
            </w:r>
          </w:p>
        </w:tc>
      </w:tr>
      <w:tr w:rsidR="00980FAE" w:rsidRPr="005B00C6" w14:paraId="610748FF"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000200" w14:textId="170152B0" w:rsidR="00980FAE" w:rsidRPr="005B00C6" w:rsidRDefault="00B9293D" w:rsidP="000F1A13">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315960AA" w14:textId="77777777" w:rsidR="00980FAE" w:rsidRPr="005B00C6" w:rsidRDefault="00980FAE" w:rsidP="000F1A13">
            <w:pPr>
              <w:pStyle w:val="TAL"/>
            </w:pPr>
            <w:r w:rsidRPr="005B00C6">
              <w:t>Support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4CDE291B"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01DBD85D"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A081C4F" w14:textId="6B3981EB" w:rsidR="00980FAE" w:rsidRPr="005B00C6" w:rsidRDefault="00980FAE" w:rsidP="000F1A13">
            <w:pPr>
              <w:pStyle w:val="TAL"/>
              <w:rPr>
                <w:rFonts w:eastAsia="MS Mincho"/>
              </w:rPr>
            </w:pPr>
            <w:r w:rsidRPr="005B00C6">
              <w:rPr>
                <w:rFonts w:eastAsia="MS Mincho"/>
              </w:rPr>
              <w:t>pc_condHandover</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5432E934"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0294CF4"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B79F70C" w14:textId="77777777" w:rsidR="00980FAE" w:rsidRPr="005B00C6" w:rsidRDefault="00980FAE" w:rsidP="000F1A13">
            <w:pPr>
              <w:pStyle w:val="TAL"/>
            </w:pPr>
          </w:p>
        </w:tc>
      </w:tr>
      <w:tr w:rsidR="00980FAE" w:rsidRPr="005B00C6" w14:paraId="1A02E589"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F883CF8" w14:textId="1B05DEF1" w:rsidR="00980FAE" w:rsidRPr="005B00C6" w:rsidRDefault="00B9293D" w:rsidP="000F1A13">
            <w:pPr>
              <w:pStyle w:val="TAC"/>
              <w:rPr>
                <w:lang w:eastAsia="zh-CN"/>
              </w:rPr>
            </w:pPr>
            <w:r w:rsidRPr="005B00C6">
              <w:rPr>
                <w:lang w:eastAsia="zh-CN"/>
              </w:rPr>
              <w:t>1</w:t>
            </w:r>
            <w:r w:rsidR="00980FAE"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5897EA3B" w14:textId="77777777" w:rsidR="00980FAE" w:rsidRPr="005B00C6" w:rsidRDefault="00980FAE" w:rsidP="000F1A13">
            <w:pPr>
              <w:pStyle w:val="TAL"/>
            </w:pPr>
            <w:r w:rsidRPr="005B00C6">
              <w:rPr>
                <w:rFonts w:eastAsia="MS PGothic" w:cs="Arial"/>
                <w:szCs w:val="18"/>
              </w:rPr>
              <w:t>Support conditional handover during re-establishment procedure when the selected cell is configured as candidate cell for condition handover</w:t>
            </w:r>
          </w:p>
        </w:tc>
        <w:tc>
          <w:tcPr>
            <w:tcW w:w="1188" w:type="dxa"/>
            <w:gridSpan w:val="3"/>
            <w:tcBorders>
              <w:top w:val="single" w:sz="6" w:space="0" w:color="auto"/>
              <w:left w:val="single" w:sz="6" w:space="0" w:color="auto"/>
              <w:bottom w:val="single" w:sz="6" w:space="0" w:color="auto"/>
              <w:right w:val="single" w:sz="4" w:space="0" w:color="auto"/>
            </w:tcBorders>
          </w:tcPr>
          <w:p w14:paraId="5701C840"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7A6C31E3"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3C2CE39" w14:textId="183A0032" w:rsidR="00980FAE" w:rsidRPr="005B00C6" w:rsidRDefault="00980FAE" w:rsidP="000F1A13">
            <w:pPr>
              <w:pStyle w:val="TAL"/>
              <w:rPr>
                <w:rFonts w:eastAsia="MS Mincho"/>
              </w:rPr>
            </w:pPr>
            <w:r w:rsidRPr="005B00C6">
              <w:rPr>
                <w:rFonts w:eastAsia="MS Mincho"/>
              </w:rPr>
              <w:t>pc_condHandoverFailure</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036E24D2"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3874409"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6749EC80" w14:textId="77777777" w:rsidR="00980FAE" w:rsidRPr="005B00C6" w:rsidRDefault="00980FAE" w:rsidP="000F1A13">
            <w:pPr>
              <w:pStyle w:val="TAL"/>
            </w:pPr>
          </w:p>
        </w:tc>
      </w:tr>
      <w:tr w:rsidR="00980FAE" w:rsidRPr="005B00C6" w14:paraId="2363B1C4"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2C75FC" w14:textId="3B315CD4" w:rsidR="00980FAE" w:rsidRPr="005B00C6" w:rsidRDefault="00B9293D" w:rsidP="000F1A13">
            <w:pPr>
              <w:pStyle w:val="TAC"/>
              <w:rPr>
                <w:lang w:eastAsia="zh-CN"/>
              </w:rPr>
            </w:pPr>
            <w:r w:rsidRPr="005B00C6">
              <w:rPr>
                <w:lang w:eastAsia="zh-CN"/>
              </w:rPr>
              <w:t>1</w:t>
            </w:r>
            <w:r w:rsidR="00980FAE" w:rsidRPr="005B00C6">
              <w:rPr>
                <w:lang w:eastAsia="zh-CN"/>
              </w:rPr>
              <w:t>3</w:t>
            </w:r>
          </w:p>
        </w:tc>
        <w:tc>
          <w:tcPr>
            <w:tcW w:w="3543" w:type="dxa"/>
            <w:gridSpan w:val="3"/>
            <w:tcBorders>
              <w:top w:val="single" w:sz="6" w:space="0" w:color="auto"/>
              <w:left w:val="single" w:sz="4" w:space="0" w:color="auto"/>
              <w:bottom w:val="single" w:sz="6" w:space="0" w:color="auto"/>
              <w:right w:val="single" w:sz="6" w:space="0" w:color="auto"/>
            </w:tcBorders>
          </w:tcPr>
          <w:p w14:paraId="50B72DBF" w14:textId="5053C9C0" w:rsidR="00980FAE" w:rsidRPr="005B00C6" w:rsidRDefault="00980FAE" w:rsidP="000F1A13">
            <w:pPr>
              <w:pStyle w:val="TAL"/>
            </w:pPr>
            <w:r w:rsidRPr="005B00C6">
              <w:rPr>
                <w:rFonts w:eastAsia="MS PGothic" w:cs="Arial"/>
                <w:szCs w:val="18"/>
              </w:rPr>
              <w:t>Support 2 trigger events for same execution condition of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1E62D321"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504A4B31"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D33651A" w14:textId="04264054" w:rsidR="00980FAE" w:rsidRPr="005B00C6" w:rsidRDefault="00980FAE" w:rsidP="000F1A13">
            <w:pPr>
              <w:pStyle w:val="TAL"/>
              <w:rPr>
                <w:rFonts w:eastAsia="MS Mincho"/>
              </w:rPr>
            </w:pPr>
            <w:r w:rsidRPr="005B00C6">
              <w:rPr>
                <w:rFonts w:eastAsia="MS Mincho"/>
              </w:rPr>
              <w:t>pc_condHandoverTwoTriggerEvents</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47BA692A" w14:textId="77777777" w:rsidR="00980FAE" w:rsidRPr="005B00C6" w:rsidRDefault="00980FAE" w:rsidP="000F1A13">
            <w:pPr>
              <w:pStyle w:val="TAL"/>
              <w:rPr>
                <w:lang w:eastAsia="zh-CN"/>
              </w:rPr>
            </w:pPr>
            <w:r w:rsidRPr="005B00C6">
              <w:rPr>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55615E7A"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3724F95" w14:textId="77777777" w:rsidR="00980FAE" w:rsidRPr="005B00C6" w:rsidRDefault="00980FAE" w:rsidP="000F1A13">
            <w:pPr>
              <w:pStyle w:val="TAL"/>
            </w:pPr>
            <w:r w:rsidRPr="005B00C6">
              <w:t>It is mandated if</w:t>
            </w:r>
            <w:r w:rsidRPr="005B00C6">
              <w:rPr>
                <w:rFonts w:eastAsia="MS PGothic" w:cs="Arial"/>
                <w:szCs w:val="18"/>
              </w:rPr>
              <w:t xml:space="preserve"> the UE supports </w:t>
            </w:r>
            <w:r w:rsidRPr="005B00C6">
              <w:rPr>
                <w:rFonts w:eastAsia="MS PGothic" w:cs="Arial"/>
                <w:i/>
                <w:iCs/>
                <w:szCs w:val="18"/>
              </w:rPr>
              <w:t>condHandover-r16</w:t>
            </w:r>
            <w:r w:rsidRPr="005B00C6">
              <w:rPr>
                <w:rFonts w:eastAsia="MS PGothic" w:cs="Arial"/>
                <w:szCs w:val="18"/>
              </w:rPr>
              <w:t>.</w:t>
            </w:r>
          </w:p>
        </w:tc>
      </w:tr>
      <w:tr w:rsidR="00EC18D1" w:rsidRPr="005B00C6" w14:paraId="345D24D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B37D84" w14:textId="066A54CB" w:rsidR="00EC18D1" w:rsidRPr="005B00C6" w:rsidRDefault="00EC18D1" w:rsidP="000F1A13">
            <w:pPr>
              <w:keepNext/>
              <w:keepLines/>
              <w:spacing w:after="0"/>
              <w:jc w:val="center"/>
              <w:rPr>
                <w:rFonts w:ascii="Arial" w:hAnsi="Arial"/>
                <w:sz w:val="18"/>
                <w:lang w:eastAsia="zh-CN"/>
              </w:rPr>
            </w:pPr>
            <w:r w:rsidRPr="005B00C6">
              <w:rPr>
                <w:rFonts w:ascii="Arial" w:hAnsi="Arial"/>
                <w:sz w:val="18"/>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0BE2E67E"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Support inter-RAT Handover from NR to UTRA-FDD CELL_DCH CS</w:t>
            </w:r>
          </w:p>
        </w:tc>
        <w:tc>
          <w:tcPr>
            <w:tcW w:w="1188" w:type="dxa"/>
            <w:gridSpan w:val="3"/>
            <w:tcBorders>
              <w:top w:val="single" w:sz="6" w:space="0" w:color="auto"/>
              <w:left w:val="single" w:sz="6" w:space="0" w:color="auto"/>
              <w:bottom w:val="single" w:sz="6" w:space="0" w:color="auto"/>
              <w:right w:val="single" w:sz="4" w:space="0" w:color="auto"/>
            </w:tcBorders>
          </w:tcPr>
          <w:p w14:paraId="1AB12E14"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A417D3D"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D6E3F53"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pc_handoverUTRA_FDD_r16</w:t>
            </w:r>
          </w:p>
        </w:tc>
        <w:tc>
          <w:tcPr>
            <w:tcW w:w="709" w:type="dxa"/>
            <w:gridSpan w:val="3"/>
            <w:tcBorders>
              <w:top w:val="single" w:sz="4" w:space="0" w:color="auto"/>
              <w:left w:val="single" w:sz="4" w:space="0" w:color="auto"/>
              <w:bottom w:val="single" w:sz="4" w:space="0" w:color="auto"/>
              <w:right w:val="single" w:sz="4" w:space="0" w:color="auto"/>
            </w:tcBorders>
          </w:tcPr>
          <w:p w14:paraId="69803126"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No</w:t>
            </w:r>
          </w:p>
        </w:tc>
        <w:tc>
          <w:tcPr>
            <w:tcW w:w="1559" w:type="dxa"/>
            <w:gridSpan w:val="3"/>
            <w:tcBorders>
              <w:top w:val="single" w:sz="4" w:space="0" w:color="auto"/>
              <w:left w:val="single" w:sz="4" w:space="0" w:color="auto"/>
              <w:bottom w:val="single" w:sz="4" w:space="0" w:color="auto"/>
              <w:right w:val="single" w:sz="4" w:space="0" w:color="auto"/>
            </w:tcBorders>
          </w:tcPr>
          <w:p w14:paraId="75EA66CD" w14:textId="77777777" w:rsidR="00EC18D1" w:rsidRPr="005B00C6" w:rsidRDefault="00EC18D1" w:rsidP="000F1A13">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C76CB2C" w14:textId="77777777" w:rsidR="00EC18D1" w:rsidRPr="005B00C6" w:rsidRDefault="00EC18D1" w:rsidP="000F1A13">
            <w:pPr>
              <w:keepNext/>
              <w:keepLines/>
              <w:spacing w:after="0"/>
              <w:rPr>
                <w:rFonts w:ascii="Arial" w:eastAsia="DengXian" w:hAnsi="Arial"/>
                <w:sz w:val="18"/>
              </w:rPr>
            </w:pPr>
          </w:p>
        </w:tc>
      </w:tr>
      <w:tr w:rsidR="00EC58BC" w:rsidRPr="005B00C6" w14:paraId="23E7CCB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FB9CC86" w14:textId="4129EB57" w:rsidR="00EC58BC" w:rsidRPr="005B00C6" w:rsidRDefault="00EC58BC" w:rsidP="00EC58BC">
            <w:pPr>
              <w:keepNext/>
              <w:keepLines/>
              <w:spacing w:after="0"/>
              <w:jc w:val="center"/>
              <w:rPr>
                <w:rFonts w:ascii="Arial" w:hAnsi="Arial"/>
                <w:sz w:val="18"/>
                <w:lang w:eastAsia="zh-CN"/>
              </w:rPr>
            </w:pPr>
            <w:r w:rsidRPr="005B00C6">
              <w:rPr>
                <w:rFonts w:ascii="Arial" w:eastAsia="SimSun" w:hAnsi="Arial" w:cs="Arial"/>
                <w:sz w:val="18"/>
                <w:szCs w:val="18"/>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75E82471" w14:textId="4522E58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Support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65CAF53D" w14:textId="66CD0971"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38.306, 4.2.7.4</w:t>
            </w:r>
          </w:p>
        </w:tc>
        <w:tc>
          <w:tcPr>
            <w:tcW w:w="779" w:type="dxa"/>
            <w:gridSpan w:val="3"/>
            <w:tcBorders>
              <w:top w:val="single" w:sz="4" w:space="0" w:color="auto"/>
              <w:left w:val="single" w:sz="4" w:space="0" w:color="auto"/>
              <w:bottom w:val="single" w:sz="4" w:space="0" w:color="auto"/>
              <w:right w:val="single" w:sz="4" w:space="0" w:color="auto"/>
            </w:tcBorders>
          </w:tcPr>
          <w:p w14:paraId="362F1E78" w14:textId="62F02F3B"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8B0BE5B" w14:textId="3350DBF3"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pc_interFreqDAPS_r16</w:t>
            </w:r>
          </w:p>
        </w:tc>
        <w:tc>
          <w:tcPr>
            <w:tcW w:w="709" w:type="dxa"/>
            <w:gridSpan w:val="3"/>
            <w:tcBorders>
              <w:top w:val="single" w:sz="4" w:space="0" w:color="auto"/>
              <w:left w:val="single" w:sz="4" w:space="0" w:color="auto"/>
              <w:bottom w:val="single" w:sz="4" w:space="0" w:color="auto"/>
              <w:right w:val="single" w:sz="4" w:space="0" w:color="auto"/>
            </w:tcBorders>
          </w:tcPr>
          <w:p w14:paraId="3F837DF4" w14:textId="4012DA3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83CBC3" w14:textId="77777777" w:rsidR="00EC58BC" w:rsidRPr="005B00C6" w:rsidRDefault="00EC58BC" w:rsidP="00EC58BC">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52CD4AE" w14:textId="7F312F93" w:rsidR="00EC58BC" w:rsidRPr="005B00C6" w:rsidRDefault="00261B49" w:rsidP="00EC58BC">
            <w:pPr>
              <w:keepNext/>
              <w:keepLines/>
              <w:spacing w:after="0"/>
              <w:rPr>
                <w:rFonts w:ascii="Arial" w:eastAsia="DengXian" w:hAnsi="Arial"/>
                <w:sz w:val="18"/>
              </w:rPr>
            </w:pPr>
            <w:r w:rsidRPr="005B00C6">
              <w:rPr>
                <w:rFonts w:ascii="Arial" w:eastAsia="DengXian" w:hAnsi="Arial"/>
                <w:sz w:val="18"/>
              </w:rPr>
              <w:t xml:space="preserve">It is mandated if the UE supports asynchronous inter-frequency DAPS handover or </w:t>
            </w:r>
            <w:r w:rsidRPr="005B00C6">
              <w:rPr>
                <w:rFonts w:ascii="Arial" w:hAnsi="Arial" w:cs="Arial"/>
                <w:sz w:val="18"/>
              </w:rPr>
              <w:t>supports different SCSs in source PCell and inter-frequency target PCell in DAPS handover</w:t>
            </w:r>
          </w:p>
        </w:tc>
      </w:tr>
      <w:tr w:rsidR="007173FE" w:rsidRPr="005B00C6" w14:paraId="2172BED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9AE519" w14:textId="7268716C"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4153BA69"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rPr>
              <w:t>UE supports asynchronous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44232F2D"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14D5B3CE"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55FB33C" w14:textId="350558F0"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pc_intraFreqAsyncDAPS_r16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236BF6FD"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FEF1AD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12E62053" w14:textId="77777777" w:rsidR="007173FE" w:rsidRPr="005B00C6" w:rsidRDefault="007173FE" w:rsidP="00386DCA">
            <w:pPr>
              <w:keepNext/>
              <w:keepLines/>
              <w:spacing w:after="0"/>
              <w:rPr>
                <w:rFonts w:ascii="Arial" w:eastAsia="DengXian" w:hAnsi="Arial"/>
                <w:sz w:val="18"/>
              </w:rPr>
            </w:pPr>
          </w:p>
        </w:tc>
      </w:tr>
      <w:tr w:rsidR="007173FE" w:rsidRPr="005B00C6" w14:paraId="2A0753DD"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A0FD170" w14:textId="073970C9"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5BE28A48"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szCs w:val="18"/>
              </w:rPr>
              <w:t>UE supports asynchronous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CDFC8C5"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5025F486"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B22930B" w14:textId="7489F3C4"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pc_int</w:t>
            </w:r>
            <w:r w:rsidR="00FB322E" w:rsidRPr="005B00C6">
              <w:rPr>
                <w:rFonts w:ascii="Arial" w:hAnsi="Arial" w:cs="Arial"/>
                <w:sz w:val="18"/>
                <w:szCs w:val="18"/>
                <w:lang w:eastAsia="zh-CN"/>
              </w:rPr>
              <w:t>e</w:t>
            </w:r>
            <w:r w:rsidRPr="005B00C6">
              <w:rPr>
                <w:rFonts w:ascii="Arial" w:hAnsi="Arial" w:cs="Arial"/>
                <w:sz w:val="18"/>
                <w:szCs w:val="18"/>
                <w:lang w:eastAsia="zh-CN"/>
              </w:rPr>
              <w:t>rFreqAsyncDAPS_r16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586FE915"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84DAD88"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707319E" w14:textId="77777777" w:rsidR="007173FE" w:rsidRPr="005B00C6" w:rsidRDefault="007173FE" w:rsidP="00386DCA">
            <w:pPr>
              <w:keepNext/>
              <w:keepLines/>
              <w:spacing w:after="0"/>
              <w:rPr>
                <w:rFonts w:ascii="Arial" w:eastAsia="DengXian" w:hAnsi="Arial"/>
                <w:sz w:val="18"/>
              </w:rPr>
            </w:pPr>
          </w:p>
        </w:tc>
      </w:tr>
      <w:tr w:rsidR="007173FE" w:rsidRPr="005B00C6" w14:paraId="3BCAB03C"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291A7A" w14:textId="77474374"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21E9A851"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rPr>
              <w:t>UE supports different SCSs in source PCell and inter-frequency target PCell in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BEAF7C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0306AA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7C786EF1"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w:t>
            </w:r>
            <w:r w:rsidRPr="005B00C6">
              <w:t xml:space="preserve"> </w:t>
            </w:r>
            <w:r w:rsidRPr="005B00C6">
              <w:rPr>
                <w:rFonts w:ascii="Arial" w:hAnsi="Arial" w:cs="Arial"/>
                <w:sz w:val="18"/>
                <w:szCs w:val="18"/>
                <w:lang w:eastAsia="zh-CN"/>
              </w:rPr>
              <w:t>interFreqDiffSCS-DAPS_r16</w:t>
            </w:r>
          </w:p>
        </w:tc>
        <w:tc>
          <w:tcPr>
            <w:tcW w:w="709" w:type="dxa"/>
            <w:gridSpan w:val="3"/>
            <w:tcBorders>
              <w:top w:val="single" w:sz="4" w:space="0" w:color="auto"/>
              <w:left w:val="single" w:sz="4" w:space="0" w:color="auto"/>
              <w:bottom w:val="single" w:sz="4" w:space="0" w:color="auto"/>
              <w:right w:val="single" w:sz="4" w:space="0" w:color="auto"/>
            </w:tcBorders>
          </w:tcPr>
          <w:p w14:paraId="3345116E"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BBA88C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E1EB9CD" w14:textId="77777777" w:rsidR="007173FE" w:rsidRPr="005B00C6" w:rsidRDefault="007173FE" w:rsidP="00386DCA">
            <w:pPr>
              <w:keepNext/>
              <w:keepLines/>
              <w:spacing w:after="0"/>
              <w:rPr>
                <w:rFonts w:ascii="Arial" w:eastAsia="DengXian" w:hAnsi="Arial"/>
                <w:sz w:val="18"/>
              </w:rPr>
            </w:pPr>
          </w:p>
        </w:tc>
      </w:tr>
      <w:tr w:rsidR="00386DCA" w:rsidRPr="005B00C6" w14:paraId="57224F8F"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343698" w14:textId="0DFA4635" w:rsidR="00386DCA" w:rsidRPr="005B00C6" w:rsidRDefault="001626C5"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5C1F3C36" w14:textId="77777777" w:rsidR="00386DCA" w:rsidRPr="005B00C6" w:rsidRDefault="00386DCA" w:rsidP="00386DCA">
            <w:pPr>
              <w:keepNext/>
              <w:keepLines/>
              <w:spacing w:after="0"/>
              <w:rPr>
                <w:rFonts w:ascii="Arial" w:hAnsi="Arial" w:cs="Arial"/>
                <w:sz w:val="18"/>
              </w:rPr>
            </w:pPr>
            <w:r w:rsidRPr="005B00C6">
              <w:rPr>
                <w:rFonts w:ascii="Arial" w:hAnsi="Arial" w:cs="Arial"/>
                <w:sz w:val="18"/>
              </w:rPr>
              <w:t>Support conditional PSCell change</w:t>
            </w:r>
          </w:p>
        </w:tc>
        <w:tc>
          <w:tcPr>
            <w:tcW w:w="1188" w:type="dxa"/>
            <w:gridSpan w:val="3"/>
            <w:tcBorders>
              <w:top w:val="single" w:sz="6" w:space="0" w:color="auto"/>
              <w:left w:val="single" w:sz="6" w:space="0" w:color="auto"/>
              <w:bottom w:val="single" w:sz="6" w:space="0" w:color="auto"/>
              <w:right w:val="single" w:sz="4" w:space="0" w:color="auto"/>
            </w:tcBorders>
          </w:tcPr>
          <w:p w14:paraId="3555B909" w14:textId="77777777" w:rsidR="00386DCA" w:rsidRPr="005B00C6" w:rsidRDefault="00386DCA"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34A86ACF"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3C164730"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pc_condPSCellChange_r16</w:t>
            </w:r>
          </w:p>
        </w:tc>
        <w:tc>
          <w:tcPr>
            <w:tcW w:w="709" w:type="dxa"/>
            <w:gridSpan w:val="3"/>
            <w:tcBorders>
              <w:top w:val="single" w:sz="4" w:space="0" w:color="auto"/>
              <w:left w:val="single" w:sz="4" w:space="0" w:color="auto"/>
              <w:bottom w:val="single" w:sz="4" w:space="0" w:color="auto"/>
              <w:right w:val="single" w:sz="4" w:space="0" w:color="auto"/>
            </w:tcBorders>
          </w:tcPr>
          <w:p w14:paraId="3DB5DAEC"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49C6B73" w14:textId="77777777" w:rsidR="00386DCA" w:rsidRPr="005B00C6" w:rsidRDefault="00386DCA"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7FD2DAD6" w14:textId="77777777" w:rsidR="00386DCA" w:rsidRPr="005B00C6" w:rsidRDefault="00386DCA" w:rsidP="00386DCA">
            <w:pPr>
              <w:keepNext/>
              <w:keepLines/>
              <w:spacing w:after="0"/>
              <w:rPr>
                <w:rFonts w:ascii="Arial" w:eastAsia="DengXian" w:hAnsi="Arial"/>
                <w:sz w:val="18"/>
              </w:rPr>
            </w:pPr>
          </w:p>
        </w:tc>
      </w:tr>
      <w:tr w:rsidR="00B245BD" w:rsidRPr="005B00C6" w14:paraId="2DFDB6B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B86E78" w14:textId="58C26B61"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20</w:t>
            </w:r>
          </w:p>
        </w:tc>
        <w:tc>
          <w:tcPr>
            <w:tcW w:w="3543" w:type="dxa"/>
            <w:gridSpan w:val="3"/>
            <w:tcBorders>
              <w:top w:val="single" w:sz="6" w:space="0" w:color="auto"/>
              <w:left w:val="single" w:sz="4" w:space="0" w:color="auto"/>
              <w:bottom w:val="single" w:sz="6" w:space="0" w:color="auto"/>
              <w:right w:val="single" w:sz="6" w:space="0" w:color="auto"/>
            </w:tcBorders>
          </w:tcPr>
          <w:p w14:paraId="2572BCD3" w14:textId="03730635" w:rsidR="00B245BD" w:rsidRPr="005B00C6" w:rsidRDefault="00B245BD" w:rsidP="00B245BD">
            <w:pPr>
              <w:keepNext/>
              <w:keepLines/>
              <w:spacing w:after="0"/>
              <w:rPr>
                <w:rFonts w:ascii="Arial" w:hAnsi="Arial" w:cs="Arial"/>
                <w:sz w:val="18"/>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r w:rsidRPr="00B245BD">
              <w:rPr>
                <w:rFonts w:ascii="Arial" w:hAnsi="Arial" w:cs="Arial"/>
                <w:sz w:val="18"/>
                <w:shd w:val="clear" w:color="auto" w:fill="FFFFFF"/>
              </w:rPr>
              <w:t>andover from 5GS to 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ePDG</w:t>
            </w:r>
          </w:p>
        </w:tc>
        <w:tc>
          <w:tcPr>
            <w:tcW w:w="1188" w:type="dxa"/>
            <w:gridSpan w:val="3"/>
            <w:tcBorders>
              <w:top w:val="single" w:sz="6" w:space="0" w:color="auto"/>
              <w:left w:val="single" w:sz="6" w:space="0" w:color="auto"/>
              <w:bottom w:val="single" w:sz="6" w:space="0" w:color="auto"/>
              <w:right w:val="single" w:sz="4" w:space="0" w:color="auto"/>
            </w:tcBorders>
          </w:tcPr>
          <w:p w14:paraId="3DC2AC37" w14:textId="6EC1C192"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79" w:type="dxa"/>
            <w:gridSpan w:val="3"/>
            <w:tcBorders>
              <w:top w:val="single" w:sz="4" w:space="0" w:color="auto"/>
              <w:left w:val="single" w:sz="4" w:space="0" w:color="auto"/>
              <w:bottom w:val="single" w:sz="4" w:space="0" w:color="auto"/>
              <w:right w:val="single" w:sz="4" w:space="0" w:color="auto"/>
            </w:tcBorders>
          </w:tcPr>
          <w:p w14:paraId="70559158" w14:textId="1A2BDF39"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1DB5D53B" w14:textId="201F57D0"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w:t>
            </w:r>
            <w:r w:rsidRPr="00B245BD">
              <w:rPr>
                <w:rFonts w:ascii="Arial" w:hAnsi="Arial" w:cs="Arial"/>
                <w:sz w:val="18"/>
                <w:shd w:val="clear" w:color="auto" w:fill="FFFFFF"/>
                <w:lang w:eastAsia="en-US"/>
              </w:rPr>
              <w:t>HO_from_</w:t>
            </w:r>
            <w:r w:rsidRPr="00B245BD">
              <w:rPr>
                <w:rFonts w:ascii="Arial" w:hAnsi="Arial" w:cs="Arial"/>
                <w:sz w:val="18"/>
                <w:shd w:val="clear" w:color="auto" w:fill="FFFFFF"/>
              </w:rPr>
              <w:t>5GS</w:t>
            </w:r>
            <w:r w:rsidRPr="00B245BD">
              <w:rPr>
                <w:rFonts w:ascii="Arial" w:hAnsi="Arial" w:cs="Arial"/>
                <w:sz w:val="18"/>
                <w:shd w:val="clear" w:color="auto" w:fill="FFFFFF"/>
                <w:lang w:eastAsia="en-US"/>
              </w:rPr>
              <w:t>_to_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sidRPr="00B245BD">
              <w:rPr>
                <w:rFonts w:ascii="Arial" w:hAnsi="Arial" w:cs="Arial"/>
                <w:sz w:val="18"/>
                <w:shd w:val="clear" w:color="auto" w:fill="FFFFFF"/>
              </w:rPr>
              <w:t>eP</w:t>
            </w:r>
            <w:r>
              <w:rPr>
                <w:rFonts w:ascii="Arial" w:hAnsi="Arial" w:cs="Arial"/>
                <w:sz w:val="18"/>
              </w:rPr>
              <w:t>DG</w:t>
            </w:r>
          </w:p>
        </w:tc>
        <w:tc>
          <w:tcPr>
            <w:tcW w:w="709" w:type="dxa"/>
            <w:gridSpan w:val="3"/>
            <w:tcBorders>
              <w:top w:val="single" w:sz="4" w:space="0" w:color="auto"/>
              <w:left w:val="single" w:sz="4" w:space="0" w:color="auto"/>
              <w:bottom w:val="single" w:sz="4" w:space="0" w:color="auto"/>
              <w:right w:val="single" w:sz="4" w:space="0" w:color="auto"/>
            </w:tcBorders>
          </w:tcPr>
          <w:p w14:paraId="63C20070" w14:textId="6D7892B0"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97B7E2"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B7621DB" w14:textId="77777777" w:rsidR="00B245BD" w:rsidRPr="005B00C6" w:rsidRDefault="00B245BD" w:rsidP="00B245BD">
            <w:pPr>
              <w:keepNext/>
              <w:keepLines/>
              <w:spacing w:after="0"/>
              <w:rPr>
                <w:rFonts w:ascii="Arial" w:eastAsia="DengXian" w:hAnsi="Arial"/>
                <w:sz w:val="18"/>
              </w:rPr>
            </w:pPr>
          </w:p>
        </w:tc>
      </w:tr>
      <w:tr w:rsidR="00B245BD" w:rsidRPr="005B00C6" w14:paraId="38FD88D4"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863395" w14:textId="3BFA6D25"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2575B1F9" w14:textId="3379D6D4" w:rsidR="00B245BD" w:rsidRPr="005B00C6" w:rsidRDefault="00B245BD" w:rsidP="00B245BD">
            <w:pPr>
              <w:keepNext/>
              <w:keepLines/>
              <w:spacing w:after="0"/>
              <w:rPr>
                <w:rFonts w:ascii="Arial" w:hAnsi="Arial" w:cs="Arial"/>
                <w:sz w:val="18"/>
              </w:rPr>
            </w:pPr>
            <w:r>
              <w:rPr>
                <w:rFonts w:ascii="Arial" w:hAnsi="Arial" w:cs="Arial"/>
                <w:sz w:val="18"/>
              </w:rPr>
              <w:t xml:space="preserve">Support </w:t>
            </w:r>
            <w:r>
              <w:rPr>
                <w:rFonts w:ascii="Arial" w:hAnsi="Arial" w:cs="Arial"/>
                <w:sz w:val="18"/>
                <w:lang w:val="en-US" w:eastAsia="zh-CN"/>
              </w:rPr>
              <w:t>h</w:t>
            </w:r>
            <w:r>
              <w:rPr>
                <w:rFonts w:ascii="Arial" w:hAnsi="Arial" w:cs="Arial"/>
                <w:sz w:val="18"/>
              </w:rPr>
              <w:t>andover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w:t>
            </w:r>
            <w:r>
              <w:rPr>
                <w:rFonts w:ascii="Arial" w:hAnsi="Arial" w:cs="Arial"/>
                <w:sz w:val="18"/>
              </w:rPr>
              <w:t>DG to 5GS</w:t>
            </w:r>
          </w:p>
        </w:tc>
        <w:tc>
          <w:tcPr>
            <w:tcW w:w="1188" w:type="dxa"/>
            <w:gridSpan w:val="3"/>
            <w:tcBorders>
              <w:top w:val="single" w:sz="6" w:space="0" w:color="auto"/>
              <w:left w:val="single" w:sz="6" w:space="0" w:color="auto"/>
              <w:bottom w:val="single" w:sz="6" w:space="0" w:color="auto"/>
              <w:right w:val="single" w:sz="4" w:space="0" w:color="auto"/>
            </w:tcBorders>
          </w:tcPr>
          <w:p w14:paraId="2F3964F1" w14:textId="64336060"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79" w:type="dxa"/>
            <w:gridSpan w:val="3"/>
            <w:tcBorders>
              <w:top w:val="single" w:sz="4" w:space="0" w:color="auto"/>
              <w:left w:val="single" w:sz="4" w:space="0" w:color="auto"/>
              <w:bottom w:val="single" w:sz="4" w:space="0" w:color="auto"/>
              <w:right w:val="single" w:sz="4" w:space="0" w:color="auto"/>
            </w:tcBorders>
          </w:tcPr>
          <w:p w14:paraId="47E22FF7" w14:textId="22052927"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4B56FC55" w14:textId="3B0894AF"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pc_HO_fro</w:t>
            </w:r>
            <w:r w:rsidRPr="00B245BD">
              <w:rPr>
                <w:rFonts w:ascii="Arial" w:hAnsi="Arial" w:cs="Arial"/>
                <w:sz w:val="18"/>
                <w:shd w:val="clear" w:color="auto" w:fill="FFFFFF"/>
                <w:lang w:eastAsia="en-US"/>
              </w:rPr>
              <w:t>m_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Pr>
                <w:rFonts w:ascii="Arial" w:hAnsi="Arial" w:cs="Arial"/>
                <w:sz w:val="18"/>
              </w:rPr>
              <w:t>ePDG</w:t>
            </w:r>
            <w:r>
              <w:rPr>
                <w:rFonts w:ascii="Arial" w:hAnsi="Arial" w:cs="Arial"/>
                <w:sz w:val="18"/>
                <w:lang w:eastAsia="en-US"/>
              </w:rPr>
              <w:t>_to_</w:t>
            </w:r>
            <w:r>
              <w:rPr>
                <w:rFonts w:ascii="Arial" w:hAnsi="Arial" w:cs="Arial"/>
                <w:sz w:val="18"/>
              </w:rPr>
              <w:t>5GS</w:t>
            </w:r>
          </w:p>
        </w:tc>
        <w:tc>
          <w:tcPr>
            <w:tcW w:w="709" w:type="dxa"/>
            <w:gridSpan w:val="3"/>
            <w:tcBorders>
              <w:top w:val="single" w:sz="4" w:space="0" w:color="auto"/>
              <w:left w:val="single" w:sz="4" w:space="0" w:color="auto"/>
              <w:bottom w:val="single" w:sz="4" w:space="0" w:color="auto"/>
              <w:right w:val="single" w:sz="4" w:space="0" w:color="auto"/>
            </w:tcBorders>
          </w:tcPr>
          <w:p w14:paraId="631B2E68" w14:textId="533CDD68"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D02A58"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0F52E49" w14:textId="77777777" w:rsidR="00B245BD" w:rsidRPr="005B00C6" w:rsidRDefault="00B245BD" w:rsidP="00B245BD">
            <w:pPr>
              <w:keepNext/>
              <w:keepLines/>
              <w:spacing w:after="0"/>
              <w:rPr>
                <w:rFonts w:ascii="Arial" w:eastAsia="DengXian" w:hAnsi="Arial"/>
                <w:sz w:val="18"/>
              </w:rPr>
            </w:pPr>
          </w:p>
        </w:tc>
      </w:tr>
    </w:tbl>
    <w:p w14:paraId="7DDD2CCD" w14:textId="77777777" w:rsidR="009462BA" w:rsidRDefault="009462BA" w:rsidP="009462BA">
      <w:pPr>
        <w:rPr>
          <w:rFonts w:eastAsia="SimSun"/>
          <w:lang w:eastAsia="en-US"/>
        </w:rPr>
      </w:pPr>
      <w:bookmarkStart w:id="1066" w:name="_Toc68089629"/>
      <w:bookmarkStart w:id="1067" w:name="_Toc69067750"/>
      <w:bookmarkStart w:id="1068" w:name="_Toc75383298"/>
      <w:bookmarkStart w:id="1069" w:name="_Toc83706946"/>
      <w:bookmarkStart w:id="1070" w:name="_Toc90491651"/>
      <w:bookmarkStart w:id="1071" w:name="_Toc100147749"/>
      <w:bookmarkStart w:id="1072" w:name="_Toc106741021"/>
    </w:p>
    <w:p w14:paraId="33A32377" w14:textId="0AB5DC9D" w:rsidR="00B77B74" w:rsidRPr="005B00C6" w:rsidRDefault="00B77B74" w:rsidP="005D72E7">
      <w:pPr>
        <w:pStyle w:val="Heading3"/>
        <w:rPr>
          <w:rFonts w:eastAsia="SimSun"/>
          <w:lang w:eastAsia="en-US"/>
        </w:rPr>
      </w:pPr>
      <w:bookmarkStart w:id="1073" w:name="_Toc114916377"/>
      <w:bookmarkStart w:id="1074" w:name="_Toc124016789"/>
      <w:r w:rsidRPr="005B00C6">
        <w:rPr>
          <w:rFonts w:eastAsia="SimSun"/>
          <w:lang w:eastAsia="en-US"/>
        </w:rPr>
        <w:t>A.4.3.9</w:t>
      </w:r>
      <w:r w:rsidRPr="005B00C6">
        <w:rPr>
          <w:rFonts w:eastAsia="SimSun"/>
          <w:lang w:eastAsia="en-US"/>
        </w:rPr>
        <w:tab/>
        <w:t>Additional capabilities for UE declared capability</w:t>
      </w:r>
      <w:bookmarkEnd w:id="1066"/>
      <w:bookmarkEnd w:id="1067"/>
      <w:bookmarkEnd w:id="1068"/>
      <w:bookmarkEnd w:id="1069"/>
      <w:bookmarkEnd w:id="1070"/>
      <w:bookmarkEnd w:id="1071"/>
      <w:bookmarkEnd w:id="1072"/>
      <w:bookmarkEnd w:id="1073"/>
      <w:bookmarkEnd w:id="1074"/>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Pr="005B00C6"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97121" w:rsidRPr="005B00C6" w14:paraId="5361A1E9"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1F00100"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1F634D52"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F9A010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12274DC1"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8DEAC86" w14:textId="77777777" w:rsidR="00D97121" w:rsidRPr="005B00C6" w:rsidRDefault="00D97121" w:rsidP="004A5E57">
            <w:pPr>
              <w:pStyle w:val="TAH"/>
              <w:rPr>
                <w:rFonts w:eastAsia="SimSun"/>
                <w:lang w:eastAsia="en-US"/>
              </w:rPr>
            </w:pPr>
            <w:r w:rsidRPr="005B00C6">
              <w:rPr>
                <w:rFonts w:eastAsia="SimSun"/>
                <w:lang w:eastAsia="en-US"/>
              </w:rPr>
              <w:t>peak EIRP relaxation factor per band, MB</w:t>
            </w:r>
            <w:r w:rsidRPr="005B00C6">
              <w:rPr>
                <w:rFonts w:eastAsia="SimSun"/>
                <w:vertAlign w:val="subscript"/>
                <w:lang w:eastAsia="en-US"/>
              </w:rPr>
              <w:t>p</w:t>
            </w:r>
            <w:r w:rsidRPr="005B00C6">
              <w:rPr>
                <w:rFonts w:eastAsia="SimSun"/>
                <w:lang w:eastAsia="en-US"/>
              </w:rPr>
              <w:t xml:space="preserve"> (dB)</w:t>
            </w:r>
          </w:p>
          <w:p w14:paraId="618D4820"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414DD5A"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p</w:t>
            </w:r>
            <w:r w:rsidRPr="005B00C6">
              <w:rPr>
                <w:rFonts w:eastAsia="SimSun"/>
                <w:lang w:eastAsia="en-US"/>
              </w:rPr>
              <w:t>, ∑MB</w:t>
            </w:r>
            <w:r w:rsidRPr="005B00C6">
              <w:rPr>
                <w:rFonts w:eastAsia="SimSun"/>
                <w:vertAlign w:val="subscript"/>
                <w:lang w:eastAsia="en-US"/>
              </w:rPr>
              <w:t>P</w:t>
            </w:r>
            <w:r w:rsidRPr="005B00C6">
              <w:rPr>
                <w:rFonts w:eastAsia="SimSun"/>
                <w:lang w:eastAsia="en-US"/>
              </w:rPr>
              <w:t xml:space="preserve"> (dB)</w:t>
            </w:r>
          </w:p>
          <w:p w14:paraId="2F7C847D"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1559" w:type="dxa"/>
            <w:gridSpan w:val="2"/>
            <w:tcBorders>
              <w:top w:val="single" w:sz="4" w:space="0" w:color="auto"/>
              <w:left w:val="single" w:sz="4" w:space="0" w:color="auto"/>
              <w:right w:val="single" w:sz="4" w:space="0" w:color="auto"/>
            </w:tcBorders>
          </w:tcPr>
          <w:p w14:paraId="56F36B20"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46028A3D"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38D481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3E12F857"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78CDE99C"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0E87F4D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0C9B168"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A7A49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4E613AF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031F41D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612C919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gridSpan w:val="2"/>
            <w:tcBorders>
              <w:left w:val="single" w:sz="4" w:space="0" w:color="auto"/>
              <w:bottom w:val="single" w:sz="4" w:space="0" w:color="auto"/>
              <w:right w:val="single" w:sz="4" w:space="0" w:color="auto"/>
            </w:tcBorders>
          </w:tcPr>
          <w:p w14:paraId="05DB381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31A7808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7E2A7D"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0530DF92"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EFD9591"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215FB7FD"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022365B"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C2BE7"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B7D3E04"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EC11E7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1BA43D9" w14:textId="77777777" w:rsidR="00D97121" w:rsidRPr="005B00C6" w:rsidRDefault="00D97121" w:rsidP="004A5E57">
            <w:pPr>
              <w:pStyle w:val="TAC"/>
              <w:rPr>
                <w:rFonts w:eastAsia="SimSun"/>
                <w:lang w:eastAsia="en-US"/>
              </w:rPr>
            </w:pPr>
            <w:r w:rsidRPr="005B00C6">
              <w:rPr>
                <w:rFonts w:eastAsia="SimSun"/>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01C9B167" w14:textId="77777777" w:rsidR="00D97121" w:rsidRPr="005B00C6" w:rsidRDefault="00D97121" w:rsidP="004A5E57">
            <w:pPr>
              <w:pStyle w:val="TAC"/>
              <w:rPr>
                <w:rFonts w:eastAsia="SimSun"/>
                <w:lang w:eastAsia="en-US"/>
              </w:rPr>
            </w:pPr>
          </w:p>
        </w:tc>
      </w:tr>
      <w:tr w:rsidR="00D97121" w:rsidRPr="005B00C6" w14:paraId="16AF8D9E"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A9929"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5D26369"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733C586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D17A2FF"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ED507D9"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AE960"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AF7BDA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D34595B"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4EB26"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0CDEAA5" w14:textId="77777777" w:rsidR="00D97121" w:rsidRPr="005B00C6" w:rsidRDefault="00D97121" w:rsidP="004A5E57">
            <w:pPr>
              <w:pStyle w:val="TAC"/>
              <w:rPr>
                <w:rFonts w:eastAsia="SimSun"/>
                <w:lang w:eastAsia="en-US"/>
              </w:rPr>
            </w:pPr>
          </w:p>
        </w:tc>
      </w:tr>
      <w:tr w:rsidR="00D97121" w:rsidRPr="005B00C6" w14:paraId="6B659E9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D8996C"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7B82B8D2"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60F9426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5755BD5"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50E23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3C1D5"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F2FDE65"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A73B69C"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4316A6B"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06CC6C5B" w14:textId="77777777" w:rsidR="00D97121" w:rsidRPr="005B00C6" w:rsidRDefault="00D97121" w:rsidP="004A5E57">
            <w:pPr>
              <w:pStyle w:val="TAC"/>
              <w:rPr>
                <w:rFonts w:eastAsia="SimSun"/>
                <w:lang w:eastAsia="en-US"/>
              </w:rPr>
            </w:pPr>
          </w:p>
        </w:tc>
      </w:tr>
      <w:tr w:rsidR="00D97121" w:rsidRPr="005B00C6" w14:paraId="0A98701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822E9F"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14357EB"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0F9070C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43EBD9"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BBA97A"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619402"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377FB6C"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3CF55140"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3AD71F"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E5B960E" w14:textId="77777777" w:rsidR="00D97121" w:rsidRPr="005B00C6" w:rsidRDefault="00D97121" w:rsidP="004A5E57">
            <w:pPr>
              <w:pStyle w:val="TAC"/>
              <w:rPr>
                <w:rFonts w:eastAsia="SimSun"/>
                <w:lang w:eastAsia="en-US"/>
              </w:rPr>
            </w:pPr>
          </w:p>
        </w:tc>
      </w:tr>
      <w:tr w:rsidR="00D97121" w:rsidRPr="005B00C6" w14:paraId="2FE930A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116732"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57B0A328"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2E702600"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F6E9A2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11BAC71"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B35DB1"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51E25D7" w14:textId="768318B1"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9EA171" w14:textId="1E573D02"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0A43B1B" w14:textId="77777777" w:rsidR="00D97121" w:rsidRPr="005B00C6" w:rsidRDefault="00D97121" w:rsidP="004A5E57">
            <w:pPr>
              <w:pStyle w:val="TAC"/>
              <w:rPr>
                <w:rFonts w:eastAsia="SimSun"/>
                <w:lang w:eastAsia="en-US"/>
              </w:rPr>
            </w:pPr>
            <w:r w:rsidRPr="005B00C6">
              <w:rPr>
                <w:rFonts w:eastAsia="SimSun"/>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377C2020" w14:textId="77777777" w:rsidR="00D97121" w:rsidRPr="005B00C6" w:rsidRDefault="00D97121" w:rsidP="004A5E57">
            <w:pPr>
              <w:pStyle w:val="TAC"/>
              <w:rPr>
                <w:rFonts w:eastAsia="SimSun"/>
                <w:lang w:eastAsia="en-US"/>
              </w:rPr>
            </w:pPr>
            <w:r w:rsidRPr="005B00C6">
              <w:rPr>
                <w:rFonts w:eastAsia="SimSun"/>
                <w:lang w:eastAsia="en-US"/>
              </w:rPr>
              <w:t>No relaxation factor allowed</w:t>
            </w:r>
          </w:p>
        </w:tc>
      </w:tr>
      <w:tr w:rsidR="00D97121" w:rsidRPr="005B00C6" w14:paraId="3C3AE93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FBA752"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44EC0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2C4BBFD4"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10AF44A"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C4AB7A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73D2B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66880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77E1398"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4AC282E3"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324220C" w14:textId="77777777" w:rsidR="00D97121" w:rsidRPr="005B00C6" w:rsidRDefault="00D97121" w:rsidP="004A5E57">
            <w:pPr>
              <w:pStyle w:val="TAC"/>
              <w:rPr>
                <w:rFonts w:eastAsia="SimSun"/>
                <w:lang w:eastAsia="en-US"/>
              </w:rPr>
            </w:pPr>
          </w:p>
        </w:tc>
      </w:tr>
      <w:tr w:rsidR="00D97121" w:rsidRPr="005B00C6" w14:paraId="4529723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10FDE7"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15E95F7C"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3500E659"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E91B70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285BF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5C0DE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8D6F11"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CEAC27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532CFD5"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5BE33D" w14:textId="77777777" w:rsidR="00D97121" w:rsidRPr="005B00C6" w:rsidRDefault="00D97121" w:rsidP="004A5E57">
            <w:pPr>
              <w:pStyle w:val="TAC"/>
              <w:rPr>
                <w:rFonts w:eastAsia="SimSun"/>
                <w:lang w:eastAsia="en-US"/>
              </w:rPr>
            </w:pPr>
          </w:p>
        </w:tc>
      </w:tr>
      <w:tr w:rsidR="00D97121" w:rsidRPr="005B00C6" w14:paraId="1F81484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0FF775"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19951BEC"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085CED1A"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000B30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E19A77"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FAF9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830A81E"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AE8CCB"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C5C385D" w14:textId="77777777" w:rsidR="00D97121" w:rsidRPr="005B00C6" w:rsidRDefault="00D97121" w:rsidP="004A5E57">
            <w:pPr>
              <w:pStyle w:val="TAC"/>
              <w:rPr>
                <w:rFonts w:eastAsia="SimSun"/>
                <w:lang w:eastAsia="en-US"/>
              </w:rPr>
            </w:pPr>
            <w:r w:rsidRPr="005B00C6">
              <w:rPr>
                <w:rFonts w:eastAsia="SimSun"/>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68EB21EC" w14:textId="77777777" w:rsidR="00D97121" w:rsidRPr="005B00C6" w:rsidRDefault="00D97121" w:rsidP="004A5E57">
            <w:pPr>
              <w:pStyle w:val="TAC"/>
              <w:rPr>
                <w:rFonts w:eastAsia="SimSun"/>
                <w:lang w:eastAsia="en-US"/>
              </w:rPr>
            </w:pPr>
          </w:p>
        </w:tc>
      </w:tr>
      <w:tr w:rsidR="00D97121" w:rsidRPr="005B00C6" w14:paraId="5DB96CB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EBB10"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591B2489"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01557FC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814A1C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A8E517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D90EB1"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54D7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93A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684883" w14:textId="77777777" w:rsidR="00D97121" w:rsidRPr="005B00C6" w:rsidRDefault="00D97121" w:rsidP="004A5E57">
            <w:pPr>
              <w:pStyle w:val="TAC"/>
              <w:rPr>
                <w:rFonts w:eastAsia="SimSun"/>
                <w:lang w:eastAsia="en-US"/>
              </w:rPr>
            </w:pPr>
            <w:r w:rsidRPr="005B00C6">
              <w:rPr>
                <w:rFonts w:eastAsia="SimSun"/>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75B28C33" w14:textId="77777777" w:rsidR="00D97121" w:rsidRPr="005B00C6" w:rsidRDefault="00D97121" w:rsidP="004A5E57">
            <w:pPr>
              <w:pStyle w:val="TAC"/>
              <w:rPr>
                <w:rFonts w:eastAsia="SimSun"/>
                <w:lang w:eastAsia="en-US"/>
              </w:rPr>
            </w:pPr>
          </w:p>
        </w:tc>
      </w:tr>
      <w:tr w:rsidR="00D97121" w:rsidRPr="005B00C6" w14:paraId="0A832590"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8CF137"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30E9610"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19F9770"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5281834C"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D96CBC2"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3A074"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4FF46D9"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04DE25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F06EC8"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0D6C653" w14:textId="77777777" w:rsidR="00D97121" w:rsidRPr="005B00C6" w:rsidRDefault="00D97121" w:rsidP="004A5E57">
            <w:pPr>
              <w:pStyle w:val="TAC"/>
              <w:rPr>
                <w:rFonts w:eastAsia="SimSun"/>
                <w:lang w:eastAsia="en-US"/>
              </w:rPr>
            </w:pPr>
          </w:p>
        </w:tc>
      </w:tr>
      <w:tr w:rsidR="00553605" w:rsidRPr="005B00C6" w14:paraId="631D13CF"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9ADD48"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A28037A" w14:textId="77777777" w:rsidR="00553605" w:rsidRPr="005B00C6" w:rsidRDefault="00553605" w:rsidP="006374E8">
            <w:pPr>
              <w:pStyle w:val="TAC"/>
              <w:rPr>
                <w:rFonts w:eastAsia="SimSun"/>
                <w:lang w:eastAsia="zh-C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1A1D84"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0EAFB49"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1B71169"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23C694"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860904"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148B7C"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E37F442" w14:textId="77777777" w:rsidR="00553605" w:rsidRPr="005B00C6" w:rsidRDefault="00553605" w:rsidP="006374E8">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A24424" w14:textId="77777777" w:rsidR="00553605" w:rsidRPr="005B00C6" w:rsidRDefault="00553605" w:rsidP="006374E8">
            <w:pPr>
              <w:pStyle w:val="TAC"/>
              <w:rPr>
                <w:rFonts w:eastAsia="SimSun"/>
              </w:rPr>
            </w:pPr>
            <w:r w:rsidRPr="005B00C6">
              <w:rPr>
                <w:rFonts w:eastAsia="SimSun"/>
              </w:rPr>
              <w:t>No relaxation factor allowed</w:t>
            </w:r>
          </w:p>
        </w:tc>
      </w:tr>
      <w:tr w:rsidR="00D97121" w:rsidRPr="005B00C6" w14:paraId="7180B1AE" w14:textId="77777777" w:rsidTr="00553605">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444BCC2" w14:textId="60DB02F7"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xml:space="preserve">. One row to be filled in, the one matching the supported FR2 bands of the UE as declared in Table A.4.3.1-3. </w:t>
            </w:r>
          </w:p>
          <w:p w14:paraId="3C0A483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p</w:t>
            </w:r>
            <w:r w:rsidRPr="005B00C6">
              <w:rPr>
                <w:rFonts w:eastAsia="SimSun"/>
                <w:lang w:eastAsia="en-US"/>
              </w:rPr>
              <w:t xml:space="preserve"> over all supported FR2 bands as defined in TS 38.521-2 clause 6.2.1.1.3.3</w:t>
            </w:r>
          </w:p>
        </w:tc>
      </w:tr>
    </w:tbl>
    <w:p w14:paraId="712D424A" w14:textId="77777777" w:rsidR="00D97121" w:rsidRPr="005B00C6" w:rsidRDefault="00D97121" w:rsidP="00D97121">
      <w:pPr>
        <w:overflowPunct/>
        <w:autoSpaceDE/>
        <w:autoSpaceDN/>
        <w:adjustRightInd/>
        <w:textAlignment w:val="auto"/>
        <w:rPr>
          <w:rFonts w:eastAsia="SimSun"/>
          <w:lang w:eastAsia="en-US"/>
        </w:rPr>
      </w:pPr>
    </w:p>
    <w:p w14:paraId="7055083E" w14:textId="1F0C1AE6" w:rsidR="00D97121" w:rsidRPr="005B00C6"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97121" w:rsidRPr="005B00C6" w14:paraId="385CDA8F"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92A1A01"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2F3445FF"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36E12D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30D69036"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32673EFC" w14:textId="77777777" w:rsidR="00D97121" w:rsidRPr="005B00C6" w:rsidRDefault="00D97121" w:rsidP="004A5E57">
            <w:pPr>
              <w:pStyle w:val="TAH"/>
              <w:rPr>
                <w:rFonts w:eastAsia="SimSun"/>
                <w:lang w:eastAsia="en-US"/>
              </w:rPr>
            </w:pPr>
            <w:r w:rsidRPr="005B00C6">
              <w:rPr>
                <w:rFonts w:eastAsia="SimSun"/>
                <w:lang w:eastAsia="en-US"/>
              </w:rPr>
              <w:t>EIRP Spherical coverage relaxation factor per band, MB</w:t>
            </w:r>
            <w:r w:rsidRPr="005B00C6">
              <w:rPr>
                <w:rFonts w:eastAsia="SimSun"/>
                <w:vertAlign w:val="subscript"/>
                <w:lang w:eastAsia="en-US"/>
              </w:rPr>
              <w:t>s</w:t>
            </w:r>
            <w:r w:rsidRPr="005B00C6">
              <w:rPr>
                <w:rFonts w:eastAsia="SimSun"/>
                <w:lang w:eastAsia="en-US"/>
              </w:rPr>
              <w:t xml:space="preserve"> (dB)</w:t>
            </w:r>
          </w:p>
          <w:p w14:paraId="3DE81B72"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C71AC59"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s</w:t>
            </w:r>
            <w:r w:rsidRPr="005B00C6">
              <w:rPr>
                <w:rFonts w:eastAsia="SimSun"/>
                <w:lang w:eastAsia="en-US"/>
              </w:rPr>
              <w:t>, ∑MB</w:t>
            </w:r>
            <w:r w:rsidRPr="005B00C6">
              <w:rPr>
                <w:rFonts w:eastAsia="SimSun"/>
                <w:vertAlign w:val="subscript"/>
                <w:lang w:eastAsia="en-US"/>
              </w:rPr>
              <w:t>s</w:t>
            </w:r>
            <w:r w:rsidRPr="005B00C6">
              <w:rPr>
                <w:rFonts w:eastAsia="SimSun"/>
                <w:lang w:eastAsia="en-US"/>
              </w:rPr>
              <w:t xml:space="preserve"> (dB)</w:t>
            </w:r>
          </w:p>
          <w:p w14:paraId="7FED9431"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2268" w:type="dxa"/>
            <w:gridSpan w:val="2"/>
            <w:tcBorders>
              <w:top w:val="single" w:sz="4" w:space="0" w:color="auto"/>
              <w:left w:val="single" w:sz="4" w:space="0" w:color="auto"/>
              <w:right w:val="single" w:sz="4" w:space="0" w:color="auto"/>
            </w:tcBorders>
          </w:tcPr>
          <w:p w14:paraId="585B0F0A"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2F8D46B1"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D397750"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00A33054"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0F81A81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7C1A15D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FC54AF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D8A94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78E3360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F9C829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724A787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gridSpan w:val="2"/>
            <w:tcBorders>
              <w:left w:val="single" w:sz="4" w:space="0" w:color="auto"/>
              <w:bottom w:val="single" w:sz="4" w:space="0" w:color="auto"/>
              <w:right w:val="single" w:sz="4" w:space="0" w:color="auto"/>
            </w:tcBorders>
          </w:tcPr>
          <w:p w14:paraId="2DFBCA5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670E0B7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DDAFCB"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28ADE121"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1A2756C"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407F802F"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6655DA4"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C66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D96B48"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1F5805F"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4AA6D7"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04EF2FEB" w14:textId="77777777" w:rsidR="00D97121" w:rsidRPr="005B00C6" w:rsidRDefault="00D97121" w:rsidP="004A5E57">
            <w:pPr>
              <w:pStyle w:val="TAL"/>
              <w:rPr>
                <w:rFonts w:eastAsia="SimSun"/>
                <w:lang w:eastAsia="en-US"/>
              </w:rPr>
            </w:pPr>
          </w:p>
        </w:tc>
      </w:tr>
      <w:tr w:rsidR="00D97121" w:rsidRPr="005B00C6" w14:paraId="7CAF14A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B7EF6"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A275A4"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3687D8FD"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49C3588"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BE7128"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7E1B2"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96A658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1C582E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13B7478"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30EFDAF1"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59ED8A65"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B776D2"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10564CC1"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59CB424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5B9B604"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088A1B4"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B03F9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88495D0"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1744679"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C057BE"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1F2C7F4"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7535D576"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E32BB9"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E111953"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410532B6"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F773460"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B2132E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5EE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639ABB"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833CC3A"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EB42D"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8C2D36D" w14:textId="77777777" w:rsidR="00D97121" w:rsidRPr="005B00C6" w:rsidRDefault="00D97121" w:rsidP="004A5E57">
            <w:pPr>
              <w:pStyle w:val="TAL"/>
              <w:rPr>
                <w:rFonts w:eastAsia="SimSun"/>
                <w:lang w:eastAsia="en-US"/>
              </w:rPr>
            </w:pPr>
          </w:p>
        </w:tc>
      </w:tr>
      <w:tr w:rsidR="00D97121" w:rsidRPr="005B00C6" w14:paraId="0AE3C92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4AFA0B"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30673A4F"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0334B90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8AAEA3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E8A51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13258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89447CC" w14:textId="77777777" w:rsidR="00D97121" w:rsidRPr="005B00C6" w:rsidRDefault="00D97121" w:rsidP="00D97121">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93321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F5025B"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7A6835C5" w14:textId="77777777" w:rsidR="00D97121" w:rsidRPr="005B00C6" w:rsidRDefault="00D97121" w:rsidP="004A5E57">
            <w:pPr>
              <w:pStyle w:val="TAL"/>
              <w:rPr>
                <w:rFonts w:eastAsia="SimSun"/>
                <w:lang w:eastAsia="en-US"/>
              </w:rPr>
            </w:pPr>
            <w:r w:rsidRPr="005B00C6">
              <w:rPr>
                <w:rFonts w:eastAsia="SimSun"/>
                <w:lang w:eastAsia="en-US"/>
              </w:rPr>
              <w:t>No relaxation allowed for n260</w:t>
            </w:r>
          </w:p>
        </w:tc>
      </w:tr>
      <w:tr w:rsidR="00D97121" w:rsidRPr="005B00C6" w14:paraId="7EAA0CE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A9412C"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B362A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681975D3"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CA149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A85B9A1" w14:textId="77777777" w:rsidR="00D97121" w:rsidRPr="005B00C6" w:rsidRDefault="00D97121" w:rsidP="00D97121">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3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8CCF476"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9CB3C24"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14CF12CA"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7107D76"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A23CC8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BDEF7B"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7D991B5F"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75BBF59B"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6CA434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884D4E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E7E2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CDEBC23"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77E4684C"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08226CB"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C1704E6" w14:textId="77777777" w:rsidR="00D97121" w:rsidRPr="005B00C6" w:rsidRDefault="00D97121" w:rsidP="004A5E57">
            <w:pPr>
              <w:pStyle w:val="TAL"/>
              <w:rPr>
                <w:rFonts w:eastAsia="SimSun"/>
                <w:lang w:eastAsia="en-US"/>
              </w:rPr>
            </w:pPr>
          </w:p>
        </w:tc>
      </w:tr>
      <w:tr w:rsidR="00D97121" w:rsidRPr="005B00C6" w14:paraId="5E0C500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69993A"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0282588"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3F34959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F5CA59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04A625D"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AC3398"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94435B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8CCCF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5342EC"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293B2BC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23BF184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6726B7"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2544EBDC"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6019254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FB8AE4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B0383B6"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0986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342DB72"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6E950D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FCF63A9"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22F182C"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425696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3B395"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0FDD6021"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ABD9559"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16175C7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943E32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D39E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553801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F65505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CC7E19C"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1B270CD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553605" w:rsidRPr="005B00C6" w14:paraId="6DB608A1"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70584"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73B6BAE" w14:textId="77777777" w:rsidR="00553605" w:rsidRPr="005B00C6" w:rsidRDefault="00553605" w:rsidP="006374E8">
            <w:pPr>
              <w:pStyle w:val="TAC"/>
              <w:rPr>
                <w:rFonts w:eastAsia="SimSu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D9E93B5"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79541A6"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044E4D"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3CC760"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97AD3"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8A9DF65"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EC115D" w14:textId="77777777" w:rsidR="00553605" w:rsidRPr="005B00C6" w:rsidRDefault="00553605" w:rsidP="006374E8">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1662F74D" w14:textId="77777777" w:rsidR="00553605" w:rsidRPr="005B00C6" w:rsidRDefault="00553605" w:rsidP="006374E8">
            <w:pPr>
              <w:pStyle w:val="TAL"/>
              <w:rPr>
                <w:rFonts w:eastAsia="SimSun"/>
              </w:rPr>
            </w:pPr>
            <w:r w:rsidRPr="005B00C6">
              <w:rPr>
                <w:rFonts w:eastAsia="SimSun"/>
              </w:rPr>
              <w:t>No relaxation factor allowed</w:t>
            </w:r>
          </w:p>
        </w:tc>
      </w:tr>
      <w:tr w:rsidR="00D97121" w:rsidRPr="005B00C6" w14:paraId="53A9D9CF" w14:textId="77777777" w:rsidTr="00553605">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6A497C91" w14:textId="4B931F29"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One row to be filled in, the one matching the supported FR2 bands of the UE as declared in Table A.4.3.1-3</w:t>
            </w:r>
          </w:p>
          <w:p w14:paraId="203CB2F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s</w:t>
            </w:r>
            <w:r w:rsidRPr="005B00C6">
              <w:rPr>
                <w:rFonts w:eastAsia="SimSun"/>
                <w:lang w:eastAsia="en-US"/>
              </w:rPr>
              <w:t xml:space="preserve"> over all supported FR2 bands as defined in TS 38.521-2 clause 6.2.1.1.3.3</w:t>
            </w:r>
          </w:p>
        </w:tc>
      </w:tr>
    </w:tbl>
    <w:p w14:paraId="3615C99E" w14:textId="77777777" w:rsidR="00D97121" w:rsidRPr="005B00C6" w:rsidRDefault="00D97121" w:rsidP="00D97121">
      <w:pPr>
        <w:overflowPunct/>
        <w:autoSpaceDE/>
        <w:autoSpaceDN/>
        <w:adjustRightInd/>
        <w:textAlignment w:val="auto"/>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1075" w:name="_Hlk47517246"/>
      <w:bookmarkStart w:id="1076" w:name="_Toc27410939"/>
      <w:bookmarkStart w:id="1077" w:name="_Toc36039452"/>
      <w:bookmarkStart w:id="1078" w:name="_Toc43838812"/>
      <w:r w:rsidRPr="005B00C6">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386DCA">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FD270C" w:rsidRPr="005B00C6"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B00C6" w:rsidRDefault="00FD270C" w:rsidP="00FD270C">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D23F7" w:rsidRPr="005B00C6" w14:paraId="62A35351" w14:textId="77777777" w:rsidTr="006374E8">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5A0DD" w14:textId="77777777" w:rsidR="006D23F7" w:rsidRPr="005B00C6" w:rsidRDefault="006D23F7" w:rsidP="006374E8">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924B6" w14:textId="77777777" w:rsidR="006D23F7" w:rsidRPr="005B00C6" w:rsidRDefault="006D23F7" w:rsidP="006374E8">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23F92" w14:textId="77777777" w:rsidR="006D23F7" w:rsidRPr="005B00C6" w:rsidRDefault="006D23F7" w:rsidP="006374E8">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9BC8" w14:textId="77777777" w:rsidR="006D23F7" w:rsidRPr="005B00C6" w:rsidRDefault="006D23F7" w:rsidP="006374E8">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1608" w14:textId="77777777" w:rsidR="006D23F7" w:rsidRPr="005B00C6" w:rsidRDefault="006D23F7" w:rsidP="006374E8">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00A98" w14:textId="77777777" w:rsidR="006D23F7" w:rsidRPr="005B00C6" w:rsidRDefault="006D23F7" w:rsidP="006374E8">
            <w:pPr>
              <w:pStyle w:val="TAH"/>
            </w:pPr>
            <w:r w:rsidRPr="005B00C6">
              <w:t>Comments</w:t>
            </w:r>
          </w:p>
        </w:tc>
      </w:tr>
      <w:tr w:rsidR="006D23F7" w:rsidRPr="005B00C6" w14:paraId="30DC4E2A" w14:textId="77777777" w:rsidTr="006374E8">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EC02C0F" w14:textId="77777777" w:rsidR="006D23F7" w:rsidRPr="005B00C6" w:rsidRDefault="006D23F7" w:rsidP="006374E8">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1D6708ED" w14:textId="77777777" w:rsidR="006D23F7" w:rsidRPr="005B00C6" w:rsidRDefault="006D23F7" w:rsidP="006374E8">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14CE3EE5" w14:textId="77777777" w:rsidR="006D23F7" w:rsidRPr="005B00C6" w:rsidRDefault="006D23F7" w:rsidP="006374E8">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474FA604" w14:textId="77777777" w:rsidR="006D23F7" w:rsidRPr="005B00C6" w:rsidRDefault="006D23F7" w:rsidP="006374E8">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6374E8">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6374E8">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6374E8">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7F4262FC" w14:textId="77777777" w:rsidR="006D23F7" w:rsidRPr="005B00C6" w:rsidRDefault="006D23F7" w:rsidP="006374E8">
            <w:pPr>
              <w:rPr>
                <w:rFonts w:ascii="Arial" w:hAnsi="Arial" w:cs="Arial"/>
                <w:color w:val="15497D"/>
              </w:rPr>
            </w:pPr>
          </w:p>
        </w:tc>
      </w:tr>
      <w:tr w:rsidR="006D23F7" w:rsidRPr="005B00C6" w14:paraId="3D6FF8C4" w14:textId="77777777" w:rsidTr="006374E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6374E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6374E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77777777" w:rsidR="006D23F7" w:rsidRPr="005B00C6" w:rsidRDefault="006D23F7" w:rsidP="006374E8">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77777777" w:rsidR="006D23F7" w:rsidRPr="005B00C6" w:rsidRDefault="006D23F7" w:rsidP="006374E8">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6374E8">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F217DC">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F217DC">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F217DC">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F217DC">
            <w:pPr>
              <w:pStyle w:val="TAH"/>
            </w:pPr>
            <w:r w:rsidRPr="001578AD">
              <w:t>Comments</w:t>
            </w:r>
          </w:p>
        </w:tc>
      </w:tr>
      <w:tr w:rsidR="00A651F6" w:rsidRPr="001578AD" w14:paraId="4CBDCD77" w14:textId="77777777" w:rsidTr="00F217DC">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F217DC">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F217DC">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F217DC">
            <w:pPr>
              <w:pStyle w:val="TAL"/>
            </w:pPr>
          </w:p>
        </w:tc>
      </w:tr>
      <w:tr w:rsidR="00A651F6" w:rsidRPr="001578AD" w14:paraId="5A726CC3" w14:textId="77777777" w:rsidTr="00F217DC">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F217DC">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F217DC">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F217DC">
            <w:pPr>
              <w:pStyle w:val="TAL"/>
            </w:pPr>
          </w:p>
        </w:tc>
      </w:tr>
      <w:tr w:rsidR="00A651F6" w:rsidRPr="001578AD" w14:paraId="187328BC"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F217DC">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F217DC">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F217DC">
            <w:pPr>
              <w:pStyle w:val="TAL"/>
            </w:pPr>
          </w:p>
        </w:tc>
      </w:tr>
      <w:tr w:rsidR="00A651F6" w:rsidRPr="001578AD" w14:paraId="174C81C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F217DC">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F217DC">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F217DC">
            <w:pPr>
              <w:pStyle w:val="TAL"/>
            </w:pPr>
          </w:p>
        </w:tc>
      </w:tr>
      <w:tr w:rsidR="00A651F6" w:rsidRPr="001578AD" w14:paraId="4DAF8B5E"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F217DC">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F217DC">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F217DC">
            <w:pPr>
              <w:pStyle w:val="TAL"/>
            </w:pPr>
          </w:p>
        </w:tc>
      </w:tr>
      <w:tr w:rsidR="00A651F6" w:rsidRPr="001578AD" w14:paraId="6051EB5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F217DC">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F217DC">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F217DC">
            <w:pPr>
              <w:pStyle w:val="TAL"/>
            </w:pPr>
          </w:p>
        </w:tc>
      </w:tr>
      <w:tr w:rsidR="00A651F6" w:rsidRPr="001578AD" w14:paraId="17B60E8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F217DC">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F217DC">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F217DC">
            <w:pPr>
              <w:pStyle w:val="TAL"/>
            </w:pPr>
          </w:p>
        </w:tc>
      </w:tr>
      <w:tr w:rsidR="00A651F6" w:rsidRPr="001578AD" w14:paraId="1586966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F217DC">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F217DC">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F217DC">
            <w:pPr>
              <w:pStyle w:val="TAL"/>
            </w:pPr>
          </w:p>
        </w:tc>
      </w:tr>
      <w:tr w:rsidR="00A651F6" w:rsidRPr="001578AD" w14:paraId="4E4F8AE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F217DC">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F217DC">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F217DC">
            <w:pPr>
              <w:pStyle w:val="TAL"/>
            </w:pPr>
          </w:p>
        </w:tc>
      </w:tr>
      <w:tr w:rsidR="00A651F6" w:rsidRPr="001578AD" w14:paraId="02C6FF6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F217DC">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F217DC">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F217DC">
            <w:pPr>
              <w:pStyle w:val="TAL"/>
            </w:pPr>
          </w:p>
        </w:tc>
      </w:tr>
      <w:tr w:rsidR="00A651F6" w:rsidRPr="001578AD" w14:paraId="1E1DB43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F217DC">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F217DC">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F217DC">
            <w:pPr>
              <w:pStyle w:val="TAL"/>
            </w:pPr>
          </w:p>
        </w:tc>
      </w:tr>
      <w:tr w:rsidR="00A651F6" w:rsidRPr="001578AD" w14:paraId="29E402E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F217DC">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F217DC">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F217DC">
            <w:pPr>
              <w:pStyle w:val="TAL"/>
            </w:pPr>
          </w:p>
        </w:tc>
      </w:tr>
      <w:tr w:rsidR="00A651F6" w:rsidRPr="001578AD" w14:paraId="138F3E4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F217DC">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F217DC">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F217DC">
            <w:pPr>
              <w:pStyle w:val="TAL"/>
            </w:pPr>
          </w:p>
        </w:tc>
      </w:tr>
      <w:tr w:rsidR="00A651F6" w:rsidRPr="001578AD" w14:paraId="4D6D669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F217DC">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F217DC">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F217DC">
            <w:pPr>
              <w:pStyle w:val="TAL"/>
            </w:pPr>
          </w:p>
        </w:tc>
      </w:tr>
      <w:tr w:rsidR="00A651F6" w:rsidRPr="001578AD" w14:paraId="6B57370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F217DC">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F217DC">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F217DC">
            <w:pPr>
              <w:pStyle w:val="TAL"/>
            </w:pPr>
          </w:p>
        </w:tc>
      </w:tr>
      <w:tr w:rsidR="00A651F6" w:rsidRPr="001578AD" w14:paraId="6EE5F1D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F217DC">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F217DC">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F217DC">
            <w:pPr>
              <w:pStyle w:val="TAL"/>
            </w:pPr>
          </w:p>
        </w:tc>
      </w:tr>
      <w:tr w:rsidR="00A651F6" w:rsidRPr="001578AD" w14:paraId="00EE9E03"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F217DC">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F217DC">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F217DC">
            <w:pPr>
              <w:pStyle w:val="TAL"/>
            </w:pPr>
          </w:p>
        </w:tc>
      </w:tr>
      <w:tr w:rsidR="00A651F6" w:rsidRPr="001578AD" w14:paraId="6C559D2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F217DC">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F217DC">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F217DC">
            <w:pPr>
              <w:pStyle w:val="TAL"/>
            </w:pPr>
          </w:p>
        </w:tc>
      </w:tr>
      <w:tr w:rsidR="00A651F6" w:rsidRPr="001578AD" w14:paraId="1D68482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F217DC">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F217DC">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F217DC">
            <w:pPr>
              <w:pStyle w:val="TAL"/>
            </w:pPr>
          </w:p>
        </w:tc>
      </w:tr>
      <w:tr w:rsidR="00A651F6" w:rsidRPr="001578AD" w14:paraId="6896508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F217DC">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F217DC">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F217DC">
            <w:pPr>
              <w:pStyle w:val="TAL"/>
            </w:pPr>
          </w:p>
        </w:tc>
      </w:tr>
      <w:tr w:rsidR="00A651F6" w:rsidRPr="001578AD" w14:paraId="58EB34AF"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F217DC">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F217DC">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F217DC">
            <w:pPr>
              <w:pStyle w:val="TAL"/>
            </w:pPr>
          </w:p>
        </w:tc>
      </w:tr>
      <w:tr w:rsidR="00A651F6" w:rsidRPr="001578AD" w14:paraId="646B5D2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F217DC">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F217DC">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F217DC">
            <w:pPr>
              <w:pStyle w:val="TAL"/>
            </w:pPr>
          </w:p>
        </w:tc>
      </w:tr>
      <w:tr w:rsidR="00A651F6" w:rsidRPr="001578AD" w14:paraId="43A6A9F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F217DC">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F217DC">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F217DC">
            <w:pPr>
              <w:pStyle w:val="TAL"/>
            </w:pPr>
          </w:p>
        </w:tc>
      </w:tr>
      <w:tr w:rsidR="00A651F6" w:rsidRPr="001578AD" w14:paraId="62A6E3D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F217DC">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F217DC">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F217DC">
            <w:pPr>
              <w:pStyle w:val="TAL"/>
            </w:pPr>
          </w:p>
        </w:tc>
      </w:tr>
      <w:tr w:rsidR="00A651F6" w:rsidRPr="001578AD" w14:paraId="62FE94A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F217DC">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F217DC">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F217DC">
            <w:pPr>
              <w:pStyle w:val="TAL"/>
            </w:pPr>
          </w:p>
        </w:tc>
      </w:tr>
      <w:tr w:rsidR="00A651F6" w:rsidRPr="001578AD" w14:paraId="4842DF85"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F217DC">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F217DC">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F217DC">
            <w:pPr>
              <w:pStyle w:val="TAL"/>
            </w:pPr>
          </w:p>
        </w:tc>
      </w:tr>
      <w:tr w:rsidR="00A651F6" w:rsidRPr="001578AD" w14:paraId="3848C4F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F217DC">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F217DC">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F217DC">
            <w:pPr>
              <w:pStyle w:val="TAL"/>
            </w:pPr>
          </w:p>
        </w:tc>
      </w:tr>
      <w:tr w:rsidR="00A651F6" w:rsidRPr="001578AD" w14:paraId="3C786C9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F217DC">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F217DC">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F217DC">
            <w:pPr>
              <w:pStyle w:val="TAL"/>
            </w:pPr>
          </w:p>
        </w:tc>
      </w:tr>
      <w:tr w:rsidR="00A651F6" w:rsidRPr="001578AD" w14:paraId="4CE1419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F217DC">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F217DC">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F217DC">
            <w:pPr>
              <w:pStyle w:val="TAL"/>
            </w:pPr>
          </w:p>
        </w:tc>
      </w:tr>
      <w:tr w:rsidR="00A651F6" w:rsidRPr="001578AD" w14:paraId="1C1A914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F217DC">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F217DC">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F217DC">
            <w:pPr>
              <w:pStyle w:val="TAL"/>
            </w:pPr>
          </w:p>
        </w:tc>
      </w:tr>
      <w:tr w:rsidR="00A651F6" w:rsidRPr="001578AD" w14:paraId="41632A6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F217DC">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F217DC">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F217DC">
            <w:pPr>
              <w:pStyle w:val="TAL"/>
            </w:pPr>
          </w:p>
        </w:tc>
      </w:tr>
      <w:tr w:rsidR="00A651F6" w:rsidRPr="001578AD" w14:paraId="2AB9BAD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F217DC">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F217DC">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F217DC">
            <w:pPr>
              <w:pStyle w:val="TAL"/>
              <w:rPr>
                <w:lang w:eastAsia="zh-CN"/>
              </w:rPr>
            </w:pPr>
            <w:r w:rsidRPr="001578AD">
              <w:rPr>
                <w:lang w:eastAsia="zh-CN"/>
              </w:rPr>
              <w:t>NOTE 2</w:t>
            </w:r>
          </w:p>
        </w:tc>
      </w:tr>
      <w:tr w:rsidR="00A651F6" w:rsidRPr="001578AD" w14:paraId="1EBD24B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F217DC">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F217DC">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F217DC">
            <w:pPr>
              <w:pStyle w:val="TAL"/>
            </w:pPr>
          </w:p>
        </w:tc>
      </w:tr>
      <w:tr w:rsidR="00A651F6" w:rsidRPr="001578AD" w14:paraId="1E9571C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F217DC">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F217DC">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F217DC">
            <w:pPr>
              <w:pStyle w:val="TAL"/>
            </w:pPr>
          </w:p>
        </w:tc>
      </w:tr>
      <w:tr w:rsidR="00A651F6" w:rsidRPr="001578AD" w14:paraId="1581C07D" w14:textId="77777777" w:rsidTr="00F217DC">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F217DC">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F217DC">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1075"/>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1079" w:name="_Toc58245176"/>
      <w:bookmarkStart w:id="1080" w:name="_Toc68089630"/>
      <w:bookmarkStart w:id="1081" w:name="_Toc69067751"/>
      <w:r w:rsidRPr="005B00C6">
        <w:rPr>
          <w:rFonts w:eastAsia="PMingLiU"/>
          <w:lang w:eastAsia="en-US"/>
        </w:rPr>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B1496E" w:rsidRPr="005B00C6" w14:paraId="24FDE4D6"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261B49">
        <w:trPr>
          <w:cantSplit/>
          <w:jc w:val="center"/>
        </w:trPr>
        <w:tc>
          <w:tcPr>
            <w:tcW w:w="482" w:type="dxa"/>
            <w:tcBorders>
              <w:top w:val="single" w:sz="6" w:space="0" w:color="auto"/>
              <w:left w:val="single" w:sz="6" w:space="0" w:color="auto"/>
              <w:right w:val="single" w:sz="6" w:space="0" w:color="auto"/>
            </w:tcBorders>
          </w:tcPr>
          <w:p w14:paraId="3B409938"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7"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18"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261B49">
        <w:trPr>
          <w:cantSplit/>
          <w:jc w:val="center"/>
        </w:trPr>
        <w:tc>
          <w:tcPr>
            <w:tcW w:w="482" w:type="dxa"/>
            <w:tcBorders>
              <w:top w:val="single" w:sz="6" w:space="0" w:color="auto"/>
              <w:left w:val="single" w:sz="6" w:space="0" w:color="auto"/>
              <w:right w:val="single" w:sz="6" w:space="0" w:color="auto"/>
            </w:tcBorders>
          </w:tcPr>
          <w:p w14:paraId="3985127F"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7"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B1496E" w:rsidRPr="005B00C6" w14:paraId="32068D41" w14:textId="77777777" w:rsidTr="00261B49">
        <w:trPr>
          <w:cantSplit/>
          <w:jc w:val="center"/>
        </w:trPr>
        <w:tc>
          <w:tcPr>
            <w:tcW w:w="482" w:type="dxa"/>
            <w:tcBorders>
              <w:top w:val="single" w:sz="6" w:space="0" w:color="auto"/>
              <w:left w:val="single" w:sz="6" w:space="0" w:color="auto"/>
              <w:right w:val="single" w:sz="6" w:space="0" w:color="auto"/>
            </w:tcBorders>
          </w:tcPr>
          <w:p w14:paraId="4CA5DAC6"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11C6CD80" w14:textId="77777777" w:rsidR="00B1496E" w:rsidRPr="005B00C6" w:rsidRDefault="00B1496E" w:rsidP="00261B49">
            <w:pPr>
              <w:pStyle w:val="TAC"/>
            </w:pPr>
            <w:r w:rsidRPr="005B00C6">
              <w:t>n260</w:t>
            </w:r>
          </w:p>
        </w:tc>
        <w:tc>
          <w:tcPr>
            <w:tcW w:w="1687" w:type="dxa"/>
            <w:tcBorders>
              <w:top w:val="single" w:sz="6" w:space="0" w:color="auto"/>
              <w:left w:val="single" w:sz="6" w:space="0" w:color="auto"/>
              <w:right w:val="single" w:sz="6" w:space="0" w:color="auto"/>
            </w:tcBorders>
          </w:tcPr>
          <w:p w14:paraId="12C66CBD" w14:textId="77777777" w:rsidR="00B1496E" w:rsidRPr="005B00C6" w:rsidRDefault="00B1496E" w:rsidP="00261B49">
            <w:pPr>
              <w:pStyle w:val="TAL"/>
              <w:rPr>
                <w:rFonts w:eastAsia="PMingLiU"/>
              </w:rPr>
            </w:pPr>
            <w:r w:rsidRPr="005B00C6">
              <w:t>n260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61463BD7"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5E729540" w14:textId="77777777" w:rsidR="00B1496E" w:rsidRPr="005B00C6" w:rsidRDefault="00B1496E" w:rsidP="00261B49">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6CD49289" w14:textId="77777777" w:rsidR="00B1496E" w:rsidRPr="005B00C6" w:rsidRDefault="00B1496E" w:rsidP="00261B49">
            <w:pPr>
              <w:pStyle w:val="TAC"/>
              <w:rPr>
                <w:rFonts w:eastAsia="PMingLiU"/>
              </w:rPr>
            </w:pPr>
            <w:r w:rsidRPr="005B00C6">
              <w:t>NOTE 1</w:t>
            </w:r>
          </w:p>
        </w:tc>
      </w:tr>
      <w:tr w:rsidR="00B1496E" w:rsidRPr="005B00C6" w14:paraId="602A6FAD"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4065B747"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934EF45" w14:textId="77777777" w:rsidR="00B1496E" w:rsidRPr="005B00C6" w:rsidRDefault="00B1496E" w:rsidP="00261B49">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ECBE0B1" w14:textId="77777777" w:rsidR="00B1496E" w:rsidRPr="005B00C6" w:rsidRDefault="00B1496E" w:rsidP="00261B49">
            <w:pPr>
              <w:pStyle w:val="TAL"/>
              <w:rPr>
                <w:rFonts w:eastAsia="PMingLiU"/>
              </w:rPr>
            </w:pPr>
            <w:r w:rsidRPr="005B00C6">
              <w:t>n261 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0E77A9BD"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1FB77D6C" w14:textId="77777777" w:rsidR="00B1496E" w:rsidRPr="005B00C6" w:rsidRDefault="00B1496E" w:rsidP="00261B49">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D534FD4" w14:textId="77777777" w:rsidR="00B1496E" w:rsidRPr="005B00C6" w:rsidRDefault="00B1496E" w:rsidP="00261B49">
            <w:pPr>
              <w:pStyle w:val="TAC"/>
              <w:rPr>
                <w:rFonts w:eastAsia="PMingLiU"/>
              </w:rPr>
            </w:pPr>
            <w:r w:rsidRPr="005B00C6">
              <w:t>NOTE 1</w:t>
            </w:r>
          </w:p>
        </w:tc>
      </w:tr>
      <w:tr w:rsidR="00B1496E" w:rsidRPr="005B00C6" w14:paraId="605B214E" w14:textId="77777777" w:rsidTr="00261B4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60533DD3" w:rsidR="00B1496E" w:rsidRPr="005B00C6" w:rsidRDefault="00B1496E" w:rsidP="007624D2">
            <w:pPr>
              <w:pStyle w:val="TAN"/>
            </w:pPr>
            <w:r w:rsidRPr="005B00C6">
              <w:t>NOTE 1:</w:t>
            </w:r>
            <w:r w:rsidR="00D223C3" w:rsidRPr="005B00C6">
              <w:tab/>
            </w:r>
            <w:r w:rsidRPr="005B00C6">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1082" w:name="_Toc75383299"/>
      <w:bookmarkStart w:id="1083" w:name="_Toc83706947"/>
      <w:bookmarkStart w:id="1084" w:name="_Toc90491652"/>
      <w:bookmarkStart w:id="1085" w:name="_Toc100147750"/>
      <w:r w:rsidRPr="005B00C6">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D223C3" w:rsidRPr="005B00C6" w14:paraId="50B7473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D223C3" w:rsidRPr="005B00C6" w14:paraId="6FF7437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D223C3" w:rsidRPr="005B00C6" w14:paraId="2EDFC48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B66D41" w:rsidRPr="005B00C6" w14:paraId="35AF2039"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F217DC">
            <w:pPr>
              <w:pStyle w:val="TAC"/>
              <w:rPr>
                <w:lang w:eastAsia="zh-CN"/>
              </w:rPr>
            </w:pPr>
            <w:r>
              <w:rPr>
                <w:rFonts w:hint="eastAsia"/>
                <w:lang w:eastAsia="zh-CN"/>
              </w:rPr>
              <w:t>9</w:t>
            </w:r>
            <w:r>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F217DC">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F217DC">
            <w:pPr>
              <w:pStyle w:val="TAC"/>
            </w:pPr>
            <w:r w:rsidRPr="005B00C6">
              <w:t xml:space="preserve">NR </w:t>
            </w:r>
            <w:r>
              <w:t>SUL</w:t>
            </w:r>
            <w:r w:rsidRPr="005B00C6">
              <w:t xml:space="preserve"> FR1 Band </w:t>
            </w:r>
            <w:r>
              <w:t>95</w:t>
            </w:r>
          </w:p>
        </w:tc>
      </w:tr>
      <w:tr w:rsidR="00B66D41" w:rsidRPr="005B00C6" w14:paraId="580F37E1"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F217DC">
            <w:pPr>
              <w:pStyle w:val="TAC"/>
              <w:rPr>
                <w:lang w:eastAsia="zh-CN"/>
              </w:rPr>
            </w:pPr>
            <w:r>
              <w:rPr>
                <w:rFonts w:hint="eastAsia"/>
                <w:lang w:eastAsia="zh-CN"/>
              </w:rPr>
              <w:t>9</w:t>
            </w:r>
            <w:r>
              <w:rPr>
                <w:lang w:eastAsia="zh-CN"/>
              </w:rPr>
              <w:t>7</w:t>
            </w:r>
          </w:p>
        </w:tc>
        <w:tc>
          <w:tcPr>
            <w:tcW w:w="4483" w:type="dxa"/>
            <w:gridSpan w:val="2"/>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F217DC">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F217DC">
            <w:pPr>
              <w:pStyle w:val="TAC"/>
            </w:pPr>
            <w:r w:rsidRPr="005B00C6">
              <w:t xml:space="preserve">NR </w:t>
            </w:r>
            <w:r>
              <w:t>SUL</w:t>
            </w:r>
            <w:r w:rsidRPr="005B00C6">
              <w:t xml:space="preserve"> FR1 Band </w:t>
            </w:r>
            <w:r>
              <w:t>97</w:t>
            </w:r>
          </w:p>
        </w:tc>
      </w:tr>
      <w:tr w:rsidR="00B66D41" w:rsidRPr="005B00C6" w14:paraId="7133256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F217DC">
            <w:pPr>
              <w:pStyle w:val="TAC"/>
              <w:rPr>
                <w:lang w:eastAsia="zh-CN"/>
              </w:rPr>
            </w:pPr>
            <w:r>
              <w:rPr>
                <w:rFonts w:hint="eastAsia"/>
                <w:lang w:eastAsia="zh-CN"/>
              </w:rPr>
              <w:t>9</w:t>
            </w:r>
            <w:r>
              <w:rPr>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F217DC">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F217DC">
            <w:pPr>
              <w:pStyle w:val="TAC"/>
            </w:pPr>
            <w:r w:rsidRPr="005B00C6">
              <w:t xml:space="preserve">NR </w:t>
            </w:r>
            <w:r>
              <w:t>SUL</w:t>
            </w:r>
            <w:r w:rsidRPr="005B00C6">
              <w:t xml:space="preserve"> FR1 Band </w:t>
            </w:r>
            <w:r>
              <w:t>98</w:t>
            </w:r>
          </w:p>
        </w:tc>
      </w:tr>
      <w:tr w:rsidR="00B66D41" w:rsidRPr="005B00C6" w14:paraId="552E8CD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F217DC">
            <w:pPr>
              <w:pStyle w:val="TAC"/>
              <w:rPr>
                <w:lang w:eastAsia="zh-CN"/>
              </w:rPr>
            </w:pPr>
            <w:r>
              <w:rPr>
                <w:rFonts w:hint="eastAsia"/>
                <w:lang w:eastAsia="zh-CN"/>
              </w:rPr>
              <w:t>9</w:t>
            </w:r>
            <w:r>
              <w:rPr>
                <w:lang w:eastAsia="zh-CN"/>
              </w:rPr>
              <w:t>9</w:t>
            </w:r>
          </w:p>
        </w:tc>
        <w:tc>
          <w:tcPr>
            <w:tcW w:w="4483" w:type="dxa"/>
            <w:gridSpan w:val="2"/>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F217DC">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F217DC">
            <w:pPr>
              <w:pStyle w:val="TAC"/>
            </w:pPr>
            <w:r w:rsidRPr="005B00C6">
              <w:t xml:space="preserve">NR </w:t>
            </w:r>
            <w:r>
              <w:t>SUL</w:t>
            </w:r>
            <w:r w:rsidRPr="005B00C6">
              <w:t xml:space="preserve"> FR1 Band </w:t>
            </w:r>
            <w:r>
              <w:t>99</w:t>
            </w:r>
          </w:p>
        </w:tc>
      </w:tr>
      <w:tr w:rsidR="00D223C3" w:rsidRPr="005B00C6" w14:paraId="15FC1539" w14:textId="77777777" w:rsidTr="00D223C3">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18A3D7F9" w14:textId="77777777" w:rsidR="00D223C3" w:rsidRPr="005B00C6" w:rsidRDefault="00D223C3" w:rsidP="00D223C3">
      <w:pPr>
        <w:rPr>
          <w:lang w:eastAsia="en-US"/>
        </w:rPr>
      </w:pPr>
    </w:p>
    <w:p w14:paraId="10119898" w14:textId="4E887495" w:rsidR="008C3D6B" w:rsidRPr="005B00C6" w:rsidRDefault="008C3D6B" w:rsidP="008C3D6B">
      <w:pPr>
        <w:pStyle w:val="Heading3"/>
      </w:pPr>
      <w:bookmarkStart w:id="1086" w:name="_Toc106741022"/>
      <w:bookmarkStart w:id="1087" w:name="_Toc114916378"/>
      <w:bookmarkStart w:id="1088" w:name="_Toc124016790"/>
      <w:r w:rsidRPr="005B00C6">
        <w:t>A.4.3.10</w:t>
      </w:r>
      <w:r w:rsidRPr="005B00C6">
        <w:tab/>
        <w:t>Sidelink Capabilities</w:t>
      </w:r>
      <w:bookmarkEnd w:id="1079"/>
      <w:bookmarkEnd w:id="1080"/>
      <w:bookmarkEnd w:id="1081"/>
      <w:bookmarkEnd w:id="1082"/>
      <w:bookmarkEnd w:id="1083"/>
      <w:bookmarkEnd w:id="1084"/>
      <w:bookmarkEnd w:id="1085"/>
      <w:bookmarkEnd w:id="1086"/>
      <w:bookmarkEnd w:id="1087"/>
      <w:bookmarkEnd w:id="1088"/>
    </w:p>
    <w:p w14:paraId="0E17BC4A" w14:textId="77777777" w:rsidR="008C3D6B" w:rsidRPr="005B00C6" w:rsidRDefault="008C3D6B" w:rsidP="008C3D6B">
      <w:pPr>
        <w:pStyle w:val="TH"/>
      </w:pPr>
      <w:r w:rsidRPr="005B00C6">
        <w:t>Table A.4.3.10-</w:t>
      </w:r>
      <w:r w:rsidRPr="005B00C6">
        <w:rPr>
          <w:lang w:eastAsia="zh-CN"/>
        </w:rPr>
        <w:t>1</w:t>
      </w:r>
      <w:r w:rsidRPr="005B00C6">
        <w:t>: NR Sidelink Capabilities</w:t>
      </w:r>
    </w:p>
    <w:tbl>
      <w:tblPr>
        <w:tblW w:w="4649" w:type="pct"/>
        <w:jc w:val="center"/>
        <w:tblCellMar>
          <w:left w:w="28" w:type="dxa"/>
          <w:right w:w="56" w:type="dxa"/>
        </w:tblCellMar>
        <w:tblLook w:val="04A0" w:firstRow="1" w:lastRow="0" w:firstColumn="1" w:lastColumn="0" w:noHBand="0" w:noVBand="1"/>
      </w:tblPr>
      <w:tblGrid>
        <w:gridCol w:w="667"/>
        <w:gridCol w:w="2820"/>
        <w:gridCol w:w="1321"/>
        <w:gridCol w:w="1131"/>
        <w:gridCol w:w="3323"/>
        <w:gridCol w:w="706"/>
        <w:gridCol w:w="1842"/>
        <w:gridCol w:w="1556"/>
      </w:tblGrid>
      <w:tr w:rsidR="00431D02" w:rsidRPr="005B00C6"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5B00C6" w:rsidRDefault="008C3D6B">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B00C6" w:rsidRDefault="008C3D6B">
            <w:pPr>
              <w:pStyle w:val="TAH"/>
            </w:pPr>
            <w:r w:rsidRPr="005B00C6">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B00C6" w:rsidRDefault="008C3D6B">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B00C6" w:rsidRDefault="008C3D6B">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B00C6" w:rsidRDefault="008C3D6B">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B00C6" w:rsidRDefault="008C3D6B">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B00C6" w:rsidRDefault="008C3D6B">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B00C6" w:rsidRDefault="008C3D6B">
            <w:pPr>
              <w:pStyle w:val="TAH"/>
            </w:pPr>
            <w:r w:rsidRPr="005B00C6">
              <w:t>Comments</w:t>
            </w:r>
          </w:p>
        </w:tc>
      </w:tr>
      <w:tr w:rsidR="00431D02" w:rsidRPr="005B00C6"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5B00C6" w:rsidRDefault="008C3D6B">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B00C6" w:rsidRDefault="008C3D6B">
            <w:pPr>
              <w:pStyle w:val="TAL"/>
            </w:pPr>
            <w:r w:rsidRPr="005B00C6">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B00C6" w:rsidRDefault="008C3D6B">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B00C6" w:rsidRDefault="008C3D6B">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B00C6" w:rsidRDefault="008C3D6B">
            <w:pPr>
              <w:pStyle w:val="TAL"/>
            </w:pPr>
            <w:r w:rsidRPr="005B00C6">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B00C6" w:rsidRDefault="008C3D6B">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B00C6"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B00C6" w:rsidRDefault="008C3D6B">
            <w:pPr>
              <w:pStyle w:val="TAL"/>
            </w:pPr>
          </w:p>
        </w:tc>
      </w:tr>
      <w:tr w:rsidR="00431D02" w:rsidRPr="005B00C6"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5B00C6" w:rsidRDefault="00EC58BC" w:rsidP="00EC58BC">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B00C6" w:rsidRDefault="00EC58BC" w:rsidP="00EC58BC">
            <w:pPr>
              <w:pStyle w:val="TAL"/>
            </w:pPr>
            <w:r w:rsidRPr="005B00C6">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B00C6" w:rsidRDefault="00EC58BC" w:rsidP="00EC58BC">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B00C6" w:rsidRDefault="00EC58BC" w:rsidP="00EC58BC">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B00C6" w:rsidRDefault="00EC58BC" w:rsidP="00EC58BC">
            <w:pPr>
              <w:pStyle w:val="TAL"/>
              <w:rPr>
                <w:rFonts w:eastAsia="MS Mincho"/>
              </w:rPr>
            </w:pPr>
            <w:r w:rsidRPr="005B00C6">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B00C6" w:rsidRDefault="00EC58BC" w:rsidP="00EC58BC">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B00C6"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B00C6" w:rsidRDefault="00EC58BC" w:rsidP="00EC58BC">
            <w:pPr>
              <w:pStyle w:val="TAL"/>
            </w:pPr>
          </w:p>
        </w:tc>
      </w:tr>
      <w:tr w:rsidR="00431D02" w:rsidRPr="005B00C6"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5B00C6" w:rsidRDefault="00431D02" w:rsidP="00431D02">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5B00C6" w:rsidRDefault="00431D02" w:rsidP="00431D02">
            <w:pPr>
              <w:pStyle w:val="TAL"/>
            </w:pPr>
            <w:r w:rsidRPr="005B00C6">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5B00C6" w:rsidRDefault="00431D02" w:rsidP="00431D02">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5B00C6" w:rsidRDefault="00431D02" w:rsidP="00431D02">
            <w:pPr>
              <w:pStyle w:val="TAL"/>
              <w:rPr>
                <w:rFonts w:eastAsia="MS Mincho"/>
              </w:rPr>
            </w:pPr>
            <w:r w:rsidRPr="005B00C6">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B00C6" w:rsidRDefault="00431D02" w:rsidP="00431D02">
            <w:pPr>
              <w:pStyle w:val="TAL"/>
            </w:pPr>
          </w:p>
        </w:tc>
      </w:tr>
      <w:tr w:rsidR="00431D02" w:rsidRPr="005B00C6"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5B00C6" w:rsidRDefault="00431D02" w:rsidP="00431D02">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5B00C6" w:rsidRDefault="00431D02" w:rsidP="00431D02">
            <w:pPr>
              <w:pStyle w:val="TAL"/>
            </w:pPr>
            <w:r w:rsidRPr="005B00C6">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5B00C6" w:rsidRDefault="00431D02" w:rsidP="00431D02">
            <w:pPr>
              <w:pStyle w:val="TAL"/>
              <w:rPr>
                <w:rFonts w:eastAsia="MS Mincho"/>
              </w:rPr>
            </w:pPr>
            <w:r w:rsidRPr="005B00C6">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5B00C6" w:rsidRDefault="00431D02" w:rsidP="00431D02">
            <w:pPr>
              <w:pStyle w:val="TAL"/>
              <w:rPr>
                <w:rFonts w:eastAsia="MS Mincho"/>
              </w:rPr>
            </w:pPr>
            <w:r w:rsidRPr="005B00C6">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B00C6" w:rsidRDefault="00431D02" w:rsidP="00431D02">
            <w:pPr>
              <w:pStyle w:val="TAL"/>
            </w:pPr>
          </w:p>
        </w:tc>
      </w:tr>
      <w:tr w:rsidR="00431D02" w:rsidRPr="005B00C6"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5B00C6" w:rsidRDefault="00431D02" w:rsidP="00431D02">
            <w:pPr>
              <w:pStyle w:val="TAC"/>
            </w:pPr>
            <w:r w:rsidRPr="005B00C6">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5B00C6" w:rsidRDefault="00431D02" w:rsidP="00431D02">
            <w:pPr>
              <w:pStyle w:val="TAL"/>
            </w:pPr>
            <w:r w:rsidRPr="005B00C6">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5B00C6" w:rsidRDefault="00431D02" w:rsidP="00431D02">
            <w:pPr>
              <w:pStyle w:val="TAL"/>
              <w:rPr>
                <w:rFonts w:eastAsia="MS Mincho"/>
              </w:rPr>
            </w:pPr>
            <w:r w:rsidRPr="005B00C6">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B00C6" w:rsidRDefault="00431D02" w:rsidP="00431D02">
            <w:pPr>
              <w:pStyle w:val="TAL"/>
            </w:pPr>
          </w:p>
        </w:tc>
      </w:tr>
      <w:tr w:rsidR="00431D02" w:rsidRPr="005B00C6"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5B00C6" w:rsidRDefault="00431D02" w:rsidP="00431D02">
            <w:pPr>
              <w:pStyle w:val="TAC"/>
            </w:pPr>
            <w:r w:rsidRPr="005B00C6">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5B00C6" w:rsidRDefault="00431D02" w:rsidP="00431D02">
            <w:pPr>
              <w:pStyle w:val="TAL"/>
            </w:pPr>
            <w:r w:rsidRPr="005B00C6">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5B00C6" w:rsidRDefault="00431D02" w:rsidP="00431D02">
            <w:pPr>
              <w:pStyle w:val="TAL"/>
              <w:rPr>
                <w:rFonts w:eastAsia="MS Mincho"/>
              </w:rPr>
            </w:pPr>
            <w:r w:rsidRPr="005B00C6">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B00C6" w:rsidRDefault="00431D02" w:rsidP="00431D02">
            <w:pPr>
              <w:pStyle w:val="TAL"/>
            </w:pPr>
          </w:p>
        </w:tc>
      </w:tr>
      <w:tr w:rsidR="00CB1860" w:rsidRPr="005B00C6"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5B00C6" w:rsidRDefault="00CB1860">
            <w:pPr>
              <w:pStyle w:val="TAC"/>
            </w:pPr>
            <w:bookmarkStart w:id="1089" w:name="_Toc68089631"/>
            <w:bookmarkStart w:id="1090" w:name="_Toc69067752"/>
            <w:bookmarkStart w:id="1091" w:name="_Toc75383300"/>
            <w:bookmarkStart w:id="1092" w:name="_Toc83706948"/>
            <w:bookmarkStart w:id="1093" w:name="_Toc90491653"/>
            <w:bookmarkStart w:id="1094" w:name="_Toc100147751"/>
            <w:r w:rsidRPr="005B00C6">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5B00C6" w:rsidRDefault="00CB1860">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5B00C6" w:rsidRDefault="00CB1860">
            <w:pPr>
              <w:pStyle w:val="TAL"/>
              <w:rPr>
                <w:rFonts w:eastAsia="MS Mincho"/>
              </w:rPr>
            </w:pPr>
            <w:r w:rsidRPr="005B00C6">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5B00C6" w:rsidRDefault="00CB1860">
            <w:pPr>
              <w:pStyle w:val="TAL"/>
            </w:pPr>
          </w:p>
        </w:tc>
      </w:tr>
      <w:tr w:rsidR="00CB1860" w:rsidRPr="005B00C6"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5B00C6" w:rsidRDefault="00CB1860">
            <w:pPr>
              <w:pStyle w:val="TAC"/>
            </w:pPr>
            <w:r w:rsidRPr="005B00C6">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5B00C6" w:rsidRDefault="00CB1860">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5B00C6" w:rsidRDefault="00CB1860">
            <w:pPr>
              <w:pStyle w:val="TAL"/>
              <w:rPr>
                <w:rFonts w:eastAsia="MS Mincho"/>
              </w:rPr>
            </w:pPr>
            <w:r w:rsidRPr="005B00C6">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5B00C6" w:rsidRDefault="00CB1860">
            <w:pPr>
              <w:pStyle w:val="TAL"/>
            </w:pPr>
          </w:p>
        </w:tc>
      </w:tr>
      <w:tr w:rsidR="00CB1860" w:rsidRPr="005B00C6"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5B00C6" w:rsidRDefault="00CB1860">
            <w:pPr>
              <w:pStyle w:val="TAC"/>
            </w:pPr>
            <w:r w:rsidRPr="005B00C6">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5B00C6" w:rsidRDefault="00CB1860">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5B00C6" w:rsidRDefault="00CB1860">
            <w:pPr>
              <w:pStyle w:val="TAL"/>
              <w:rPr>
                <w:rFonts w:eastAsia="MS Mincho"/>
              </w:rPr>
            </w:pPr>
            <w:r w:rsidRPr="005B00C6">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5B00C6" w:rsidRDefault="00CB1860">
            <w:pPr>
              <w:pStyle w:val="TAL"/>
            </w:pPr>
          </w:p>
        </w:tc>
      </w:tr>
      <w:tr w:rsidR="00CB1860" w:rsidRPr="005B00C6"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5B00C6" w:rsidRDefault="00CB1860">
            <w:pPr>
              <w:pStyle w:val="TAC"/>
            </w:pPr>
            <w:r w:rsidRPr="005B00C6">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5B00C6" w:rsidRDefault="00CB1860">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5B00C6" w:rsidRDefault="00CB1860">
            <w:pPr>
              <w:pStyle w:val="TAL"/>
              <w:rPr>
                <w:rFonts w:eastAsia="MS Mincho"/>
              </w:rPr>
            </w:pPr>
            <w:r w:rsidRPr="005B00C6">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5B00C6" w:rsidRDefault="00CB1860">
            <w:pPr>
              <w:pStyle w:val="TAL"/>
            </w:pPr>
          </w:p>
        </w:tc>
      </w:tr>
      <w:tr w:rsidR="00CB1860" w:rsidRPr="005B00C6"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5B00C6" w:rsidRDefault="00CB1860">
            <w:pPr>
              <w:pStyle w:val="TAC"/>
            </w:pPr>
            <w:r w:rsidRPr="005B00C6">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5B00C6" w:rsidRDefault="00CB1860">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5B00C6" w:rsidRDefault="00CB1860">
            <w:pPr>
              <w:pStyle w:val="TAL"/>
              <w:rPr>
                <w:rFonts w:eastAsia="MS Mincho"/>
              </w:rPr>
            </w:pPr>
            <w:r w:rsidRPr="005B00C6">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5B00C6" w:rsidRDefault="00CB1860">
            <w:pPr>
              <w:pStyle w:val="TAL"/>
            </w:pPr>
          </w:p>
        </w:tc>
      </w:tr>
      <w:tr w:rsidR="00CB1860" w:rsidRPr="005B00C6"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5B00C6" w:rsidRDefault="00CB1860">
            <w:pPr>
              <w:pStyle w:val="TAC"/>
            </w:pPr>
            <w:r w:rsidRPr="005B00C6">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5B00C6" w:rsidRDefault="00CB1860">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5B00C6" w:rsidRDefault="00CB1860">
            <w:pPr>
              <w:pStyle w:val="TAL"/>
              <w:rPr>
                <w:rFonts w:eastAsia="MS Mincho"/>
              </w:rPr>
            </w:pPr>
            <w:r w:rsidRPr="005B00C6">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5B00C6" w:rsidRDefault="00CB1860">
            <w:pPr>
              <w:pStyle w:val="TAL"/>
            </w:pPr>
          </w:p>
        </w:tc>
      </w:tr>
      <w:tr w:rsidR="00CB1860" w:rsidRPr="005B00C6"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5B00C6" w:rsidRDefault="00CB1860">
            <w:pPr>
              <w:pStyle w:val="TAC"/>
            </w:pPr>
            <w:r w:rsidRPr="005B00C6">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5B00C6" w:rsidRDefault="00CB1860">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5B00C6" w:rsidRDefault="00CB1860">
            <w:pPr>
              <w:pStyle w:val="TAL"/>
              <w:rPr>
                <w:rFonts w:eastAsia="MS Mincho"/>
              </w:rPr>
            </w:pPr>
            <w:r w:rsidRPr="005B00C6">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5B00C6" w:rsidRDefault="00CB1860">
            <w:pPr>
              <w:pStyle w:val="TAL"/>
            </w:pPr>
          </w:p>
        </w:tc>
      </w:tr>
      <w:tr w:rsidR="00CB1860" w:rsidRPr="005B00C6"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5B00C6" w:rsidRDefault="00CB1860">
            <w:pPr>
              <w:pStyle w:val="TAC"/>
            </w:pPr>
            <w:r w:rsidRPr="005B00C6">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5B00C6" w:rsidRDefault="00CB1860">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5B00C6" w:rsidRDefault="00CB1860">
            <w:pPr>
              <w:pStyle w:val="TAL"/>
              <w:rPr>
                <w:rFonts w:eastAsia="MS Mincho"/>
              </w:rPr>
            </w:pPr>
            <w:r w:rsidRPr="005B00C6">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5B00C6" w:rsidRDefault="00CB1860">
            <w:pPr>
              <w:pStyle w:val="TAL"/>
            </w:pPr>
          </w:p>
        </w:tc>
      </w:tr>
      <w:tr w:rsidR="00CB1860" w:rsidRPr="005B00C6"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5B00C6" w:rsidRDefault="00CB1860">
            <w:pPr>
              <w:pStyle w:val="TAC"/>
            </w:pPr>
            <w:r w:rsidRPr="005B00C6">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5B00C6" w:rsidRDefault="00CB1860">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5B00C6" w:rsidRDefault="00CB1860">
            <w:pPr>
              <w:pStyle w:val="TAL"/>
              <w:rPr>
                <w:rFonts w:eastAsia="MS Mincho"/>
              </w:rPr>
            </w:pPr>
            <w:r w:rsidRPr="005B00C6">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5B00C6" w:rsidRDefault="00CB1860">
            <w:pPr>
              <w:pStyle w:val="TAL"/>
            </w:pPr>
          </w:p>
        </w:tc>
      </w:tr>
      <w:tr w:rsidR="00CB1860" w:rsidRPr="005B00C6"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5B00C6" w:rsidRDefault="00CB1860">
            <w:pPr>
              <w:pStyle w:val="TAC"/>
            </w:pPr>
            <w:r w:rsidRPr="005B00C6">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5B00C6" w:rsidRDefault="00CB1860">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5B00C6" w:rsidRDefault="00CB1860">
            <w:pPr>
              <w:pStyle w:val="TAL"/>
              <w:rPr>
                <w:rFonts w:eastAsia="MS Mincho"/>
              </w:rPr>
            </w:pPr>
            <w:r w:rsidRPr="005B00C6">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5B00C6" w:rsidRDefault="00CB1860">
            <w:pPr>
              <w:pStyle w:val="TAL"/>
            </w:pPr>
          </w:p>
        </w:tc>
      </w:tr>
      <w:tr w:rsidR="00CB1860" w:rsidRPr="005B00C6"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5B00C6" w:rsidRDefault="00CB1860">
            <w:pPr>
              <w:pStyle w:val="TAC"/>
            </w:pPr>
            <w:r w:rsidRPr="005B00C6">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5B00C6" w:rsidRDefault="00CB1860">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5B00C6" w:rsidRDefault="00CB1860">
            <w:pPr>
              <w:pStyle w:val="TAL"/>
              <w:rPr>
                <w:rFonts w:eastAsia="MS Mincho"/>
              </w:rPr>
            </w:pPr>
            <w:r w:rsidRPr="005B00C6">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5B00C6" w:rsidRDefault="00CB1860">
            <w:pPr>
              <w:pStyle w:val="TAL"/>
            </w:pPr>
          </w:p>
        </w:tc>
      </w:tr>
      <w:tr w:rsidR="00CB1860" w:rsidRPr="005B00C6"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5B00C6" w:rsidRDefault="00CB1860">
            <w:pPr>
              <w:pStyle w:val="TAC"/>
            </w:pPr>
            <w:r w:rsidRPr="005B00C6">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5B00C6" w:rsidRDefault="00CB1860">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5B00C6" w:rsidRDefault="00CB1860">
            <w:pPr>
              <w:pStyle w:val="TAL"/>
              <w:rPr>
                <w:rFonts w:eastAsia="MS Mincho"/>
              </w:rPr>
            </w:pPr>
            <w:r w:rsidRPr="005B00C6">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5B00C6" w:rsidRDefault="00CB1860">
            <w:pPr>
              <w:pStyle w:val="TAL"/>
            </w:pPr>
          </w:p>
        </w:tc>
      </w:tr>
      <w:tr w:rsidR="00CB1860" w:rsidRPr="005B00C6"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5B00C6" w:rsidRDefault="00CB1860">
            <w:pPr>
              <w:pStyle w:val="TAC"/>
            </w:pPr>
            <w:r w:rsidRPr="005B00C6">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5B00C6" w:rsidRDefault="00CB1860">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5B00C6" w:rsidRDefault="00CB1860">
            <w:pPr>
              <w:pStyle w:val="TAL"/>
              <w:rPr>
                <w:rFonts w:eastAsia="MS Mincho"/>
              </w:rPr>
            </w:pPr>
            <w:r w:rsidRPr="005B00C6">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5B00C6" w:rsidRDefault="00CB1860">
            <w:pPr>
              <w:pStyle w:val="TAL"/>
            </w:pPr>
          </w:p>
        </w:tc>
      </w:tr>
      <w:tr w:rsidR="00CB1860" w:rsidRPr="005B00C6"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5B00C6" w:rsidRDefault="00CB1860">
            <w:pPr>
              <w:pStyle w:val="TAC"/>
            </w:pPr>
            <w:r w:rsidRPr="005B00C6">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5B00C6" w:rsidRDefault="00CB1860">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5B00C6" w:rsidRDefault="00CB1860">
            <w:pPr>
              <w:pStyle w:val="TAL"/>
              <w:rPr>
                <w:rFonts w:eastAsia="MS Mincho"/>
              </w:rPr>
            </w:pPr>
            <w:r w:rsidRPr="005B00C6">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5B00C6" w:rsidRDefault="00CB1860">
            <w:pPr>
              <w:pStyle w:val="TAL"/>
            </w:pPr>
          </w:p>
        </w:tc>
      </w:tr>
      <w:tr w:rsidR="00CB1860" w:rsidRPr="005B00C6"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5B00C6" w:rsidRDefault="00CB1860">
            <w:pPr>
              <w:pStyle w:val="TAC"/>
            </w:pPr>
            <w:r w:rsidRPr="005B00C6">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5B00C6" w:rsidRDefault="00CB1860">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5B00C6" w:rsidRDefault="00CB1860">
            <w:pPr>
              <w:pStyle w:val="TAL"/>
              <w:rPr>
                <w:rFonts w:eastAsia="MS Mincho"/>
              </w:rPr>
            </w:pPr>
            <w:r w:rsidRPr="005B00C6">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5B00C6" w:rsidRDefault="00CB1860">
            <w:pPr>
              <w:pStyle w:val="TAL"/>
            </w:pPr>
          </w:p>
        </w:tc>
      </w:tr>
      <w:tr w:rsidR="00CB1860" w:rsidRPr="005B00C6"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5B00C6" w:rsidRDefault="00CB1860">
            <w:pPr>
              <w:pStyle w:val="TAC"/>
            </w:pPr>
            <w:r w:rsidRPr="005B00C6">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5B00C6" w:rsidRDefault="00CB1860">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5B00C6" w:rsidRDefault="00CB1860">
            <w:pPr>
              <w:pStyle w:val="TAL"/>
              <w:rPr>
                <w:rFonts w:eastAsia="MS Mincho"/>
              </w:rPr>
            </w:pPr>
            <w:r w:rsidRPr="005B00C6">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5B00C6" w:rsidRDefault="00CB1860">
            <w:pPr>
              <w:pStyle w:val="TAL"/>
            </w:pPr>
          </w:p>
        </w:tc>
      </w:tr>
    </w:tbl>
    <w:p w14:paraId="22005695" w14:textId="77777777" w:rsidR="00CB1860" w:rsidRPr="005B00C6" w:rsidRDefault="00CB1860" w:rsidP="005B00C6"/>
    <w:p w14:paraId="26990B3F" w14:textId="52CC3D2E" w:rsidR="00195F47" w:rsidRPr="005B00C6" w:rsidRDefault="00195F47" w:rsidP="00195F47">
      <w:pPr>
        <w:pStyle w:val="Heading3"/>
        <w:rPr>
          <w:lang w:eastAsia="zh-CN"/>
        </w:rPr>
      </w:pPr>
      <w:bookmarkStart w:id="1095" w:name="_Toc106741023"/>
      <w:bookmarkStart w:id="1096" w:name="_Toc114916379"/>
      <w:bookmarkStart w:id="1097" w:name="_Toc124016791"/>
      <w:r w:rsidRPr="005B00C6">
        <w:t>A.4.3.1</w:t>
      </w:r>
      <w:r w:rsidRPr="005B00C6">
        <w:rPr>
          <w:lang w:eastAsia="zh-CN"/>
        </w:rPr>
        <w:t>1</w:t>
      </w:r>
      <w:r w:rsidRPr="005B00C6">
        <w:tab/>
      </w:r>
      <w:r w:rsidRPr="005B00C6">
        <w:rPr>
          <w:lang w:eastAsia="zh-CN"/>
        </w:rPr>
        <w:t>High Speed Capabilities</w:t>
      </w:r>
      <w:bookmarkEnd w:id="1089"/>
      <w:bookmarkEnd w:id="1090"/>
      <w:bookmarkEnd w:id="1091"/>
      <w:bookmarkEnd w:id="1092"/>
      <w:bookmarkEnd w:id="1093"/>
      <w:bookmarkEnd w:id="1094"/>
      <w:bookmarkEnd w:id="1095"/>
      <w:bookmarkEnd w:id="1096"/>
      <w:bookmarkEnd w:id="1097"/>
    </w:p>
    <w:p w14:paraId="58512695" w14:textId="77777777" w:rsidR="00195F47" w:rsidRPr="005B00C6" w:rsidRDefault="00195F47" w:rsidP="00195F47">
      <w:pPr>
        <w:pStyle w:val="TH"/>
      </w:pPr>
      <w:r w:rsidRPr="005B00C6">
        <w:t>Table A.4.3.1</w:t>
      </w:r>
      <w:r w:rsidRPr="005B00C6">
        <w:rPr>
          <w:lang w:eastAsia="zh-CN"/>
        </w:rPr>
        <w:t>1</w:t>
      </w:r>
      <w:r w:rsidRPr="005B00C6">
        <w:t>-</w:t>
      </w:r>
      <w:r w:rsidRPr="005B00C6">
        <w:rPr>
          <w:lang w:eastAsia="zh-CN"/>
        </w:rPr>
        <w:t>1</w:t>
      </w:r>
      <w:r w:rsidRPr="005B00C6">
        <w:t xml:space="preserve">: </w:t>
      </w:r>
      <w:r w:rsidRPr="005B00C6">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87"/>
        <w:gridCol w:w="1335"/>
        <w:gridCol w:w="765"/>
        <w:gridCol w:w="4276"/>
        <w:gridCol w:w="612"/>
        <w:gridCol w:w="1219"/>
        <w:gridCol w:w="2726"/>
      </w:tblGrid>
      <w:tr w:rsidR="00195F47" w:rsidRPr="005B00C6" w14:paraId="34EA57C7" w14:textId="77777777" w:rsidTr="007F715C">
        <w:trPr>
          <w:cantSplit/>
          <w:jc w:val="center"/>
        </w:trPr>
        <w:tc>
          <w:tcPr>
            <w:tcW w:w="158" w:type="pct"/>
            <w:tcBorders>
              <w:top w:val="single" w:sz="6" w:space="0" w:color="auto"/>
              <w:left w:val="single" w:sz="6" w:space="0" w:color="auto"/>
              <w:bottom w:val="single" w:sz="4" w:space="0" w:color="auto"/>
              <w:right w:val="single" w:sz="6" w:space="0" w:color="auto"/>
            </w:tcBorders>
            <w:hideMark/>
          </w:tcPr>
          <w:p w14:paraId="3C4212E6" w14:textId="77777777" w:rsidR="00195F47" w:rsidRPr="005B00C6" w:rsidRDefault="00195F47" w:rsidP="000F1A13">
            <w:pPr>
              <w:pStyle w:val="TAH"/>
            </w:pPr>
            <w:r w:rsidRPr="005B00C6">
              <w:t>Item</w:t>
            </w:r>
          </w:p>
        </w:tc>
        <w:tc>
          <w:tcPr>
            <w:tcW w:w="1039" w:type="pct"/>
            <w:tcBorders>
              <w:top w:val="single" w:sz="6" w:space="0" w:color="auto"/>
              <w:left w:val="single" w:sz="6" w:space="0" w:color="auto"/>
              <w:bottom w:val="single" w:sz="6" w:space="0" w:color="auto"/>
              <w:right w:val="single" w:sz="6" w:space="0" w:color="auto"/>
            </w:tcBorders>
            <w:hideMark/>
          </w:tcPr>
          <w:p w14:paraId="4DDBC331" w14:textId="77777777" w:rsidR="00195F47" w:rsidRPr="005B00C6" w:rsidRDefault="00195F47" w:rsidP="000F1A13">
            <w:pPr>
              <w:pStyle w:val="TAH"/>
            </w:pPr>
            <w:r w:rsidRPr="005B00C6">
              <w:t xml:space="preserve">UE </w:t>
            </w:r>
            <w:r w:rsidRPr="005B00C6">
              <w:rPr>
                <w:lang w:eastAsia="zh-CN"/>
              </w:rPr>
              <w:t>High Speed</w:t>
            </w:r>
            <w:r w:rsidRPr="005B00C6">
              <w:t xml:space="preserve"> Capabilities</w:t>
            </w:r>
          </w:p>
        </w:tc>
        <w:tc>
          <w:tcPr>
            <w:tcW w:w="464" w:type="pct"/>
            <w:tcBorders>
              <w:top w:val="single" w:sz="6" w:space="0" w:color="auto"/>
              <w:left w:val="single" w:sz="6" w:space="0" w:color="auto"/>
              <w:bottom w:val="single" w:sz="6" w:space="0" w:color="auto"/>
              <w:right w:val="single" w:sz="4" w:space="0" w:color="auto"/>
            </w:tcBorders>
            <w:hideMark/>
          </w:tcPr>
          <w:p w14:paraId="02DC0D24" w14:textId="77777777" w:rsidR="00195F47" w:rsidRPr="005B00C6" w:rsidRDefault="00195F47" w:rsidP="000F1A13">
            <w:pPr>
              <w:pStyle w:val="TAH"/>
            </w:pPr>
            <w:r w:rsidRPr="005B00C6">
              <w:t>Ref.</w:t>
            </w:r>
          </w:p>
        </w:tc>
        <w:tc>
          <w:tcPr>
            <w:tcW w:w="266" w:type="pct"/>
            <w:tcBorders>
              <w:top w:val="single" w:sz="4" w:space="0" w:color="auto"/>
              <w:left w:val="single" w:sz="4" w:space="0" w:color="auto"/>
              <w:bottom w:val="single" w:sz="4" w:space="0" w:color="auto"/>
              <w:right w:val="single" w:sz="4" w:space="0" w:color="auto"/>
            </w:tcBorders>
            <w:hideMark/>
          </w:tcPr>
          <w:p w14:paraId="4EF0C57D" w14:textId="77777777" w:rsidR="00195F47" w:rsidRPr="005B00C6" w:rsidRDefault="00195F47" w:rsidP="000F1A13">
            <w:pPr>
              <w:pStyle w:val="TAH"/>
            </w:pPr>
            <w:r w:rsidRPr="005B00C6">
              <w:t>Release</w:t>
            </w:r>
          </w:p>
        </w:tc>
        <w:tc>
          <w:tcPr>
            <w:tcW w:w="1487" w:type="pct"/>
            <w:tcBorders>
              <w:top w:val="single" w:sz="4" w:space="0" w:color="auto"/>
              <w:left w:val="single" w:sz="4" w:space="0" w:color="auto"/>
              <w:bottom w:val="single" w:sz="4" w:space="0" w:color="auto"/>
              <w:right w:val="single" w:sz="4" w:space="0" w:color="auto"/>
            </w:tcBorders>
            <w:hideMark/>
          </w:tcPr>
          <w:p w14:paraId="05D53B16" w14:textId="77777777" w:rsidR="00195F47" w:rsidRPr="005B00C6" w:rsidRDefault="00195F47" w:rsidP="000F1A13">
            <w:pPr>
              <w:pStyle w:val="TAH"/>
            </w:pPr>
            <w:r w:rsidRPr="005B00C6">
              <w:t>Mnemonic</w:t>
            </w:r>
          </w:p>
        </w:tc>
        <w:tc>
          <w:tcPr>
            <w:tcW w:w="213" w:type="pct"/>
            <w:tcBorders>
              <w:top w:val="single" w:sz="4" w:space="0" w:color="auto"/>
              <w:left w:val="single" w:sz="4" w:space="0" w:color="auto"/>
              <w:bottom w:val="single" w:sz="4" w:space="0" w:color="auto"/>
              <w:right w:val="single" w:sz="4" w:space="0" w:color="auto"/>
            </w:tcBorders>
            <w:hideMark/>
          </w:tcPr>
          <w:p w14:paraId="604869F8" w14:textId="77777777" w:rsidR="00195F47" w:rsidRPr="005B00C6" w:rsidRDefault="00195F47" w:rsidP="000F1A13">
            <w:pPr>
              <w:pStyle w:val="TAH"/>
            </w:pPr>
            <w:r w:rsidRPr="005B00C6">
              <w:t>M</w:t>
            </w:r>
          </w:p>
        </w:tc>
        <w:tc>
          <w:tcPr>
            <w:tcW w:w="424" w:type="pct"/>
            <w:tcBorders>
              <w:top w:val="single" w:sz="4" w:space="0" w:color="auto"/>
              <w:left w:val="single" w:sz="4" w:space="0" w:color="auto"/>
              <w:bottom w:val="single" w:sz="4" w:space="0" w:color="auto"/>
              <w:right w:val="single" w:sz="4" w:space="0" w:color="auto"/>
            </w:tcBorders>
            <w:hideMark/>
          </w:tcPr>
          <w:p w14:paraId="55164B06" w14:textId="77777777" w:rsidR="00195F47" w:rsidRPr="005B00C6" w:rsidRDefault="00195F47" w:rsidP="000F1A13">
            <w:pPr>
              <w:pStyle w:val="TAH"/>
            </w:pPr>
            <w:r w:rsidRPr="005B00C6">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5B00C6" w:rsidRDefault="00195F47" w:rsidP="000F1A13">
            <w:pPr>
              <w:pStyle w:val="TAH"/>
            </w:pPr>
            <w:r w:rsidRPr="005B00C6">
              <w:t>Comments</w:t>
            </w:r>
          </w:p>
        </w:tc>
      </w:tr>
      <w:tr w:rsidR="007173FE" w:rsidRPr="005B00C6" w14:paraId="4F71227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1D364C87" w14:textId="77777777" w:rsidR="007173FE" w:rsidRPr="005B00C6" w:rsidRDefault="007173FE" w:rsidP="007173FE">
            <w:pPr>
              <w:pStyle w:val="TAC"/>
            </w:pPr>
            <w:r w:rsidRPr="005B00C6">
              <w:t>1</w:t>
            </w:r>
          </w:p>
        </w:tc>
        <w:tc>
          <w:tcPr>
            <w:tcW w:w="1039" w:type="pct"/>
            <w:tcBorders>
              <w:top w:val="single" w:sz="6" w:space="0" w:color="auto"/>
              <w:left w:val="single" w:sz="4" w:space="0" w:color="auto"/>
              <w:bottom w:val="single" w:sz="6" w:space="0" w:color="auto"/>
              <w:right w:val="single" w:sz="6" w:space="0" w:color="auto"/>
            </w:tcBorders>
            <w:hideMark/>
          </w:tcPr>
          <w:p w14:paraId="4722ABB6" w14:textId="77777777" w:rsidR="007173FE" w:rsidRPr="005B00C6" w:rsidRDefault="007173FE" w:rsidP="007173FE">
            <w:pPr>
              <w:pStyle w:val="TAL"/>
            </w:pPr>
            <w:r w:rsidRPr="005B00C6">
              <w:t xml:space="preserve">Support </w:t>
            </w:r>
            <w:r w:rsidRPr="005B00C6">
              <w:rPr>
                <w:szCs w:val="22"/>
              </w:rPr>
              <w:t>the enhanced intra-NR and inter-RAT E-UTRAN measurement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hideMark/>
          </w:tcPr>
          <w:p w14:paraId="182248B3" w14:textId="77777777" w:rsidR="007173FE" w:rsidRPr="005B00C6" w:rsidRDefault="007173FE" w:rsidP="007173FE">
            <w:pPr>
              <w:pStyle w:val="TAL"/>
              <w:rPr>
                <w:lang w:eastAsia="zh-CN"/>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64BBDDC" w14:textId="7777777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52BFA206" w14:textId="77777777" w:rsidR="007173FE" w:rsidRPr="005B00C6" w:rsidRDefault="007173FE" w:rsidP="007173FE">
            <w:pPr>
              <w:pStyle w:val="TAL"/>
              <w:rPr>
                <w:szCs w:val="18"/>
                <w:lang w:eastAsia="zh-CN"/>
              </w:rPr>
            </w:pP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hideMark/>
          </w:tcPr>
          <w:p w14:paraId="1CB798D3" w14:textId="75BCAD35"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A6E858F"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5B00C6" w:rsidRDefault="007173FE" w:rsidP="007173FE">
            <w:pPr>
              <w:pStyle w:val="TAL"/>
            </w:pPr>
          </w:p>
        </w:tc>
      </w:tr>
      <w:tr w:rsidR="007173FE" w:rsidRPr="005B00C6" w14:paraId="2085DD0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424399E0" w14:textId="77777777" w:rsidR="007173FE" w:rsidRPr="005B00C6" w:rsidRDefault="007173FE" w:rsidP="007173FE">
            <w:pPr>
              <w:pStyle w:val="TAC"/>
              <w:rPr>
                <w:lang w:eastAsia="zh-CN"/>
              </w:rPr>
            </w:pPr>
            <w:r w:rsidRPr="005B00C6">
              <w:rPr>
                <w:lang w:eastAsia="zh-CN"/>
              </w:rPr>
              <w:t>2</w:t>
            </w:r>
          </w:p>
        </w:tc>
        <w:tc>
          <w:tcPr>
            <w:tcW w:w="1039" w:type="pct"/>
            <w:tcBorders>
              <w:top w:val="single" w:sz="6" w:space="0" w:color="auto"/>
              <w:left w:val="single" w:sz="4" w:space="0" w:color="auto"/>
              <w:bottom w:val="single" w:sz="6" w:space="0" w:color="auto"/>
              <w:right w:val="single" w:sz="6" w:space="0" w:color="auto"/>
            </w:tcBorders>
            <w:hideMark/>
          </w:tcPr>
          <w:p w14:paraId="36730922" w14:textId="77777777" w:rsidR="007173FE" w:rsidRPr="005B00C6" w:rsidRDefault="007173FE" w:rsidP="007173FE">
            <w:pPr>
              <w:pStyle w:val="TAL"/>
            </w:pPr>
            <w:r w:rsidRPr="005B00C6">
              <w:t>Support the enhanced demodulation processing for HST-SFN joint transmission scheme with velocity up to 500km/h</w:t>
            </w:r>
          </w:p>
        </w:tc>
        <w:tc>
          <w:tcPr>
            <w:tcW w:w="464" w:type="pct"/>
            <w:tcBorders>
              <w:top w:val="single" w:sz="6" w:space="0" w:color="auto"/>
              <w:left w:val="single" w:sz="6" w:space="0" w:color="auto"/>
              <w:bottom w:val="single" w:sz="6" w:space="0" w:color="auto"/>
              <w:right w:val="single" w:sz="4" w:space="0" w:color="auto"/>
            </w:tcBorders>
            <w:hideMark/>
          </w:tcPr>
          <w:p w14:paraId="76322042" w14:textId="77777777"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C0C8C0B" w14:textId="77777777" w:rsidR="007173FE" w:rsidRPr="005B00C6" w:rsidRDefault="007173FE" w:rsidP="007173FE">
            <w:pPr>
              <w:pStyle w:val="TAL"/>
              <w:rPr>
                <w:lang w:eastAsia="zh-CN"/>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08657CCF" w14:textId="77777777" w:rsidR="007173FE" w:rsidRPr="005B00C6" w:rsidRDefault="007173FE" w:rsidP="007173FE">
            <w:pPr>
              <w:pStyle w:val="TAL"/>
              <w:rPr>
                <w:rFonts w:eastAsia="MS Mincho"/>
              </w:rPr>
            </w:pPr>
            <w:r w:rsidRPr="005B00C6">
              <w:rPr>
                <w:lang w:eastAsia="zh-CN"/>
              </w:rPr>
              <w:t>pc_hst_</w:t>
            </w:r>
            <w:r w:rsidRPr="005B00C6">
              <w:rPr>
                <w:rFonts w:eastAsia="MS Mincho"/>
              </w:rPr>
              <w:t>dem</w:t>
            </w:r>
            <w:r w:rsidRPr="005B00C6">
              <w:rPr>
                <w:lang w:eastAsia="zh-CN"/>
              </w:rPr>
              <w:t>od_e</w:t>
            </w:r>
            <w:r w:rsidRPr="005B00C6">
              <w:rPr>
                <w:rFonts w:eastAsia="MS Mincho"/>
              </w:rPr>
              <w:t>nh</w:t>
            </w:r>
            <w:r w:rsidRPr="005B00C6">
              <w:rPr>
                <w:lang w:eastAsia="zh-CN"/>
              </w:rPr>
              <w:t>_</w:t>
            </w:r>
            <w:r w:rsidRPr="005B00C6">
              <w:rPr>
                <w:rFonts w:eastAsia="MS Mincho"/>
              </w:rPr>
              <w:t>r16</w:t>
            </w:r>
          </w:p>
        </w:tc>
        <w:tc>
          <w:tcPr>
            <w:tcW w:w="213" w:type="pct"/>
            <w:tcBorders>
              <w:top w:val="single" w:sz="4" w:space="0" w:color="auto"/>
              <w:left w:val="single" w:sz="4" w:space="0" w:color="auto"/>
              <w:bottom w:val="single" w:sz="4" w:space="0" w:color="auto"/>
              <w:right w:val="single" w:sz="4" w:space="0" w:color="auto"/>
            </w:tcBorders>
            <w:hideMark/>
          </w:tcPr>
          <w:p w14:paraId="3871B996" w14:textId="624DBB8B"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DE985A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5B00C6" w:rsidRDefault="007173FE" w:rsidP="007173FE">
            <w:pPr>
              <w:pStyle w:val="TAL"/>
            </w:pPr>
          </w:p>
        </w:tc>
      </w:tr>
      <w:tr w:rsidR="007173FE" w:rsidRPr="005B00C6" w14:paraId="2063FB4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3DADE9CE" w14:textId="53621C5E" w:rsidR="007173FE" w:rsidRPr="005B00C6" w:rsidRDefault="007173FE" w:rsidP="007173FE">
            <w:pPr>
              <w:pStyle w:val="TAC"/>
              <w:rPr>
                <w:lang w:eastAsia="zh-CN"/>
              </w:rPr>
            </w:pPr>
            <w:r w:rsidRPr="005B00C6">
              <w:rPr>
                <w:lang w:eastAsia="zh-CN"/>
              </w:rPr>
              <w:t>3</w:t>
            </w:r>
          </w:p>
        </w:tc>
        <w:tc>
          <w:tcPr>
            <w:tcW w:w="1039" w:type="pct"/>
            <w:tcBorders>
              <w:top w:val="single" w:sz="6" w:space="0" w:color="auto"/>
              <w:left w:val="single" w:sz="4" w:space="0" w:color="auto"/>
              <w:bottom w:val="single" w:sz="6" w:space="0" w:color="auto"/>
              <w:right w:val="single" w:sz="6" w:space="0" w:color="auto"/>
            </w:tcBorders>
          </w:tcPr>
          <w:p w14:paraId="53EF66BE" w14:textId="75E73023" w:rsidR="007173FE" w:rsidRPr="005B00C6" w:rsidRDefault="007173FE" w:rsidP="007173FE">
            <w:pPr>
              <w:pStyle w:val="TAL"/>
            </w:pPr>
            <w:r w:rsidRPr="005B00C6">
              <w:t xml:space="preserve">Support </w:t>
            </w:r>
            <w:r w:rsidRPr="005B00C6">
              <w:rPr>
                <w:szCs w:val="22"/>
              </w:rPr>
              <w:t>the enhanced intra-NR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224557E0" w14:textId="412E99CA"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948DF7A" w14:textId="33CEA39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5BB22083" w14:textId="19669D18"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B962F95" w14:textId="10A54EE7"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2BAC59D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0DFF90D5" w14:textId="52BD9C51"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7173FE" w:rsidRPr="005B00C6" w14:paraId="6F3FE06F"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01128B5" w14:textId="4F22A48B" w:rsidR="007173FE" w:rsidRPr="005B00C6" w:rsidRDefault="007173FE" w:rsidP="007173FE">
            <w:pPr>
              <w:pStyle w:val="TAC"/>
              <w:rPr>
                <w:lang w:eastAsia="zh-CN"/>
              </w:rPr>
            </w:pPr>
            <w:r w:rsidRPr="005B00C6">
              <w:rPr>
                <w:lang w:eastAsia="zh-CN"/>
              </w:rPr>
              <w:t>4</w:t>
            </w:r>
          </w:p>
        </w:tc>
        <w:tc>
          <w:tcPr>
            <w:tcW w:w="1039" w:type="pct"/>
            <w:tcBorders>
              <w:top w:val="single" w:sz="6" w:space="0" w:color="auto"/>
              <w:left w:val="single" w:sz="4" w:space="0" w:color="auto"/>
              <w:bottom w:val="single" w:sz="6" w:space="0" w:color="auto"/>
              <w:right w:val="single" w:sz="6" w:space="0" w:color="auto"/>
            </w:tcBorders>
          </w:tcPr>
          <w:p w14:paraId="2D53632C" w14:textId="7F0F4F85" w:rsidR="007173FE" w:rsidRPr="005B00C6" w:rsidRDefault="007173FE" w:rsidP="007173FE">
            <w:pPr>
              <w:pStyle w:val="TAL"/>
            </w:pPr>
            <w:r w:rsidRPr="005B00C6">
              <w:t>Supports the enhanced inter-RAT E-UTRAN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73106A65" w14:textId="096A9828"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7CEA33F" w14:textId="595BED4D"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2D5979C9" w14:textId="36AB9AB5"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CA1DBF3" w14:textId="705AF5A1"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87FE181"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6CFADEBD" w14:textId="246A2C92"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C23A85" w:rsidRPr="005B00C6" w14:paraId="7E0425A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84E0D15" w14:textId="77777777" w:rsidR="00C23A85" w:rsidRPr="005B00C6" w:rsidRDefault="00C23A85">
            <w:pPr>
              <w:pStyle w:val="TAC"/>
              <w:rPr>
                <w:lang w:eastAsia="zh-CN"/>
              </w:rPr>
            </w:pPr>
            <w:r w:rsidRPr="005B00C6">
              <w:rPr>
                <w:lang w:eastAsia="zh-CN"/>
              </w:rPr>
              <w:t>5</w:t>
            </w:r>
          </w:p>
        </w:tc>
        <w:tc>
          <w:tcPr>
            <w:tcW w:w="1039" w:type="pct"/>
            <w:tcBorders>
              <w:top w:val="single" w:sz="6" w:space="0" w:color="auto"/>
              <w:left w:val="single" w:sz="4" w:space="0" w:color="auto"/>
              <w:bottom w:val="single" w:sz="6" w:space="0" w:color="auto"/>
              <w:right w:val="single" w:sz="6" w:space="0" w:color="auto"/>
            </w:tcBorders>
          </w:tcPr>
          <w:p w14:paraId="3558A19E" w14:textId="77777777" w:rsidR="00C23A85" w:rsidRPr="005B00C6" w:rsidRDefault="00C23A85">
            <w:pPr>
              <w:pStyle w:val="TAL"/>
            </w:pPr>
            <w:r w:rsidRPr="005B00C6">
              <w:t>Support for enhanced inter-RAT NR measurement requirements in high speed scenario</w:t>
            </w:r>
          </w:p>
        </w:tc>
        <w:tc>
          <w:tcPr>
            <w:tcW w:w="464" w:type="pct"/>
            <w:tcBorders>
              <w:top w:val="single" w:sz="6" w:space="0" w:color="auto"/>
              <w:left w:val="single" w:sz="6" w:space="0" w:color="auto"/>
              <w:bottom w:val="single" w:sz="6" w:space="0" w:color="auto"/>
              <w:right w:val="single" w:sz="4" w:space="0" w:color="auto"/>
            </w:tcBorders>
          </w:tcPr>
          <w:p w14:paraId="243CECB6" w14:textId="77777777" w:rsidR="00C23A85" w:rsidRPr="005B00C6" w:rsidRDefault="00C23A85">
            <w:pPr>
              <w:pStyle w:val="TAL"/>
              <w:rPr>
                <w:rFonts w:eastAsia="MS Mincho"/>
              </w:rPr>
            </w:pPr>
            <w:r w:rsidRPr="005B00C6">
              <w:rPr>
                <w:rFonts w:eastAsia="MS Mincho"/>
              </w:rPr>
              <w:t>36.306,4.3.33.7</w:t>
            </w:r>
          </w:p>
        </w:tc>
        <w:tc>
          <w:tcPr>
            <w:tcW w:w="266" w:type="pct"/>
            <w:tcBorders>
              <w:top w:val="single" w:sz="4" w:space="0" w:color="auto"/>
              <w:left w:val="single" w:sz="4" w:space="0" w:color="auto"/>
              <w:bottom w:val="single" w:sz="4" w:space="0" w:color="auto"/>
              <w:right w:val="single" w:sz="4" w:space="0" w:color="auto"/>
            </w:tcBorders>
          </w:tcPr>
          <w:p w14:paraId="5051D271" w14:textId="77777777" w:rsidR="00C23A85" w:rsidRPr="005B00C6" w:rsidRDefault="00C23A85">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6E030819" w14:textId="77777777" w:rsidR="00C23A85" w:rsidRPr="005B00C6" w:rsidRDefault="00C23A85">
            <w:pPr>
              <w:pStyle w:val="TAL"/>
              <w:rPr>
                <w:rFonts w:eastAsia="MS Mincho" w:cs="Arial"/>
                <w:szCs w:val="18"/>
              </w:rPr>
            </w:pPr>
            <w:r w:rsidRPr="005B00C6">
              <w:rPr>
                <w:rFonts w:eastAsia="MS Mincho" w:cs="Arial"/>
                <w:szCs w:val="18"/>
              </w:rPr>
              <w:t>pc_hst_interRAT_NR_meas_enh_r16</w:t>
            </w:r>
          </w:p>
        </w:tc>
        <w:tc>
          <w:tcPr>
            <w:tcW w:w="213" w:type="pct"/>
            <w:tcBorders>
              <w:top w:val="single" w:sz="4" w:space="0" w:color="auto"/>
              <w:left w:val="single" w:sz="4" w:space="0" w:color="auto"/>
              <w:bottom w:val="single" w:sz="4" w:space="0" w:color="auto"/>
              <w:right w:val="single" w:sz="4" w:space="0" w:color="auto"/>
            </w:tcBorders>
          </w:tcPr>
          <w:p w14:paraId="055A9920" w14:textId="77777777" w:rsidR="00C23A85" w:rsidRPr="005B00C6" w:rsidRDefault="00C23A85">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FB125C8" w14:textId="77777777" w:rsidR="00C23A85" w:rsidRPr="005B00C6" w:rsidRDefault="00C23A85">
            <w:pPr>
              <w:pStyle w:val="TAL"/>
            </w:pPr>
          </w:p>
        </w:tc>
        <w:tc>
          <w:tcPr>
            <w:tcW w:w="948" w:type="pct"/>
            <w:tcBorders>
              <w:top w:val="single" w:sz="4" w:space="0" w:color="auto"/>
              <w:left w:val="single" w:sz="4" w:space="0" w:color="auto"/>
              <w:bottom w:val="single" w:sz="4" w:space="0" w:color="auto"/>
              <w:right w:val="single" w:sz="4" w:space="0" w:color="auto"/>
            </w:tcBorders>
          </w:tcPr>
          <w:p w14:paraId="4A035C99" w14:textId="77777777" w:rsidR="00C23A85" w:rsidRPr="005B00C6" w:rsidRDefault="00C23A85">
            <w:pPr>
              <w:pStyle w:val="TAL"/>
              <w:rPr>
                <w:lang w:eastAsia="zh-CN"/>
              </w:rPr>
            </w:pPr>
          </w:p>
        </w:tc>
      </w:tr>
      <w:tr w:rsidR="00D21A8C" w:rsidRPr="005B00C6" w14:paraId="34FAF27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554FC7CB" w14:textId="19618B90" w:rsidR="00D21A8C" w:rsidRPr="005B00C6" w:rsidRDefault="00D21A8C" w:rsidP="00D21A8C">
            <w:pPr>
              <w:pStyle w:val="TAC"/>
              <w:rPr>
                <w:lang w:eastAsia="zh-CN"/>
              </w:rPr>
            </w:pPr>
            <w:r>
              <w:rPr>
                <w:lang w:val="en-US" w:eastAsia="zh-CN"/>
              </w:rPr>
              <w:t>6</w:t>
            </w:r>
          </w:p>
        </w:tc>
        <w:tc>
          <w:tcPr>
            <w:tcW w:w="1039" w:type="pct"/>
            <w:tcBorders>
              <w:top w:val="single" w:sz="6" w:space="0" w:color="auto"/>
              <w:left w:val="single" w:sz="4" w:space="0" w:color="auto"/>
              <w:bottom w:val="single" w:sz="6" w:space="0" w:color="auto"/>
              <w:right w:val="single" w:sz="6" w:space="0" w:color="auto"/>
            </w:tcBorders>
          </w:tcPr>
          <w:p w14:paraId="70B09B86" w14:textId="77E234DA" w:rsidR="00D21A8C" w:rsidRPr="005B00C6" w:rsidRDefault="00D21A8C" w:rsidP="00D21A8C">
            <w:pPr>
              <w:pStyle w:val="TAL"/>
            </w:pPr>
            <w:r>
              <w:rPr>
                <w:rFonts w:hint="eastAsia"/>
              </w:rPr>
              <w:t>Supports the enhanced RRM requirements for carrier aggregation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424B4948" w14:textId="3C128FFF"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5D4734AF" w14:textId="2F2B0CC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0FBCFC23" w14:textId="2195A0F5" w:rsidR="00D21A8C" w:rsidRPr="005B00C6" w:rsidRDefault="00D21A8C" w:rsidP="00D21A8C">
            <w:pPr>
              <w:pStyle w:val="TAL"/>
              <w:rPr>
                <w:rFonts w:eastAsia="MS Mincho" w:cs="Arial"/>
                <w:szCs w:val="18"/>
              </w:rPr>
            </w:pPr>
            <w:r>
              <w:rPr>
                <w:rFonts w:eastAsia="MS Mincho" w:cs="Arial" w:hint="eastAsia"/>
                <w:szCs w:val="18"/>
              </w:rPr>
              <w:t>pc_hst_RRM_CA_enh_r17</w:t>
            </w:r>
          </w:p>
        </w:tc>
        <w:tc>
          <w:tcPr>
            <w:tcW w:w="213" w:type="pct"/>
            <w:tcBorders>
              <w:top w:val="single" w:sz="4" w:space="0" w:color="auto"/>
              <w:left w:val="single" w:sz="4" w:space="0" w:color="auto"/>
              <w:bottom w:val="single" w:sz="4" w:space="0" w:color="auto"/>
              <w:right w:val="single" w:sz="4" w:space="0" w:color="auto"/>
            </w:tcBorders>
          </w:tcPr>
          <w:p w14:paraId="60218708" w14:textId="044CA41C"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01462037"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0B407621" w14:textId="77777777" w:rsidR="00D21A8C" w:rsidRDefault="00D21A8C" w:rsidP="00D21A8C">
            <w:pPr>
              <w:pStyle w:val="TAL"/>
              <w:rPr>
                <w:lang w:eastAsia="zh-CN"/>
              </w:rPr>
            </w:pPr>
            <w:r>
              <w:rPr>
                <w:rFonts w:hint="eastAsia"/>
                <w:lang w:eastAsia="zh-CN"/>
              </w:rPr>
              <w:t>FR1 only</w:t>
            </w:r>
          </w:p>
          <w:p w14:paraId="7A4E9D71" w14:textId="43008D0E"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02229D9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42FE610B" w14:textId="749394BE" w:rsidR="00D21A8C" w:rsidRPr="005B00C6" w:rsidRDefault="00C077D5" w:rsidP="00D21A8C">
            <w:pPr>
              <w:pStyle w:val="TAC"/>
              <w:rPr>
                <w:lang w:eastAsia="zh-CN"/>
              </w:rPr>
            </w:pPr>
            <w:r>
              <w:rPr>
                <w:lang w:eastAsia="zh-CN"/>
              </w:rPr>
              <w:t>7</w:t>
            </w:r>
          </w:p>
        </w:tc>
        <w:tc>
          <w:tcPr>
            <w:tcW w:w="1039" w:type="pct"/>
            <w:tcBorders>
              <w:top w:val="single" w:sz="6" w:space="0" w:color="auto"/>
              <w:left w:val="single" w:sz="4" w:space="0" w:color="auto"/>
              <w:bottom w:val="single" w:sz="6" w:space="0" w:color="auto"/>
              <w:right w:val="single" w:sz="6" w:space="0" w:color="auto"/>
            </w:tcBorders>
          </w:tcPr>
          <w:p w14:paraId="33DDB664" w14:textId="5E489250" w:rsidR="00D21A8C" w:rsidRPr="005B00C6" w:rsidRDefault="00D21A8C" w:rsidP="00D21A8C">
            <w:pPr>
              <w:pStyle w:val="TAL"/>
            </w:pPr>
            <w:r>
              <w:rPr>
                <w:rFonts w:hint="eastAsia"/>
              </w:rPr>
              <w:t>Supports the enhanced RRM requirements for inter-frequency measurements in connected mode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5BAAFA89" w14:textId="2121DEE1"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495A3C4D" w14:textId="2B70331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25C82A58" w14:textId="0A648233" w:rsidR="00D21A8C" w:rsidRPr="005B00C6" w:rsidRDefault="00D21A8C" w:rsidP="00D21A8C">
            <w:pPr>
              <w:pStyle w:val="TAL"/>
              <w:rPr>
                <w:rFonts w:eastAsia="MS Mincho" w:cs="Arial"/>
                <w:szCs w:val="18"/>
              </w:rPr>
            </w:pPr>
            <w:r>
              <w:rPr>
                <w:rFonts w:eastAsia="MS Mincho" w:cs="Arial" w:hint="eastAsia"/>
                <w:szCs w:val="18"/>
              </w:rPr>
              <w:t>pc_hst_RRM_interfreq_meas_enh_r17</w:t>
            </w:r>
          </w:p>
        </w:tc>
        <w:tc>
          <w:tcPr>
            <w:tcW w:w="213" w:type="pct"/>
            <w:tcBorders>
              <w:top w:val="single" w:sz="4" w:space="0" w:color="auto"/>
              <w:left w:val="single" w:sz="4" w:space="0" w:color="auto"/>
              <w:bottom w:val="single" w:sz="4" w:space="0" w:color="auto"/>
              <w:right w:val="single" w:sz="4" w:space="0" w:color="auto"/>
            </w:tcBorders>
          </w:tcPr>
          <w:p w14:paraId="0B0D39AE" w14:textId="4CE3A2A3"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156A752C"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3E32553" w14:textId="77777777" w:rsidR="00D21A8C" w:rsidRDefault="00D21A8C" w:rsidP="00D21A8C">
            <w:pPr>
              <w:pStyle w:val="TAL"/>
              <w:rPr>
                <w:lang w:eastAsia="zh-CN"/>
              </w:rPr>
            </w:pPr>
            <w:r>
              <w:rPr>
                <w:rFonts w:hint="eastAsia"/>
                <w:lang w:eastAsia="zh-CN"/>
              </w:rPr>
              <w:t>FR1 only</w:t>
            </w:r>
          </w:p>
          <w:p w14:paraId="301DCBDD" w14:textId="4C1BC063"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79046A6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288D9E58" w14:textId="0A5F1EE3" w:rsidR="00D21A8C" w:rsidRPr="005B00C6" w:rsidRDefault="00C077D5" w:rsidP="00D21A8C">
            <w:pPr>
              <w:pStyle w:val="TAC"/>
              <w:rPr>
                <w:lang w:eastAsia="zh-CN"/>
              </w:rPr>
            </w:pPr>
            <w:r>
              <w:rPr>
                <w:lang w:eastAsia="zh-CN"/>
              </w:rPr>
              <w:t>8</w:t>
            </w:r>
          </w:p>
        </w:tc>
        <w:tc>
          <w:tcPr>
            <w:tcW w:w="1039" w:type="pct"/>
            <w:tcBorders>
              <w:top w:val="single" w:sz="6" w:space="0" w:color="auto"/>
              <w:left w:val="single" w:sz="4" w:space="0" w:color="auto"/>
              <w:bottom w:val="single" w:sz="6" w:space="0" w:color="auto"/>
              <w:right w:val="single" w:sz="6" w:space="0" w:color="auto"/>
            </w:tcBorders>
          </w:tcPr>
          <w:p w14:paraId="5C006611" w14:textId="0DF7AC6F" w:rsidR="00D21A8C" w:rsidRPr="005B00C6" w:rsidRDefault="00D21A8C" w:rsidP="00D21A8C">
            <w:pPr>
              <w:pStyle w:val="TAL"/>
            </w:pPr>
            <w:r>
              <w:rPr>
                <w:rFonts w:eastAsia="MS PGothic"/>
              </w:rPr>
              <w:t xml:space="preserve">Support </w:t>
            </w:r>
            <w:r>
              <w:rPr>
                <w:rFonts w:eastAsia="MS PGothic"/>
                <w:lang w:val="en-US"/>
              </w:rPr>
              <w:t>the enhanced RRM requirements for</w:t>
            </w:r>
            <w:r>
              <w:rPr>
                <w:rFonts w:eastAsia="MS PGothic"/>
              </w:rPr>
              <w:t xml:space="preserve"> inter-frequency IDLE/INACTIVE measurements</w:t>
            </w:r>
            <w:r>
              <w:rPr>
                <w:rFonts w:eastAsia="MS PGothic"/>
                <w:lang w:val="en-US"/>
              </w:rPr>
              <w:t xml:space="preserve"> to support </w:t>
            </w:r>
            <w:r>
              <w:rPr>
                <w:rFonts w:hint="eastAsia"/>
              </w:rPr>
              <w:t>high speed up to 500 km/h</w:t>
            </w:r>
          </w:p>
        </w:tc>
        <w:tc>
          <w:tcPr>
            <w:tcW w:w="464" w:type="pct"/>
            <w:tcBorders>
              <w:top w:val="single" w:sz="6" w:space="0" w:color="auto"/>
              <w:left w:val="single" w:sz="6" w:space="0" w:color="auto"/>
              <w:bottom w:val="single" w:sz="6" w:space="0" w:color="auto"/>
              <w:right w:val="single" w:sz="4" w:space="0" w:color="auto"/>
            </w:tcBorders>
          </w:tcPr>
          <w:p w14:paraId="16587AB0" w14:textId="719EE128" w:rsidR="00D21A8C" w:rsidRPr="005B00C6" w:rsidRDefault="00D21A8C" w:rsidP="00D21A8C">
            <w:pPr>
              <w:pStyle w:val="TAL"/>
              <w:rPr>
                <w:rFonts w:eastAsia="MS Mincho"/>
              </w:rPr>
            </w:pPr>
            <w:r>
              <w:t>38.306, 5.6</w:t>
            </w:r>
          </w:p>
        </w:tc>
        <w:tc>
          <w:tcPr>
            <w:tcW w:w="266" w:type="pct"/>
            <w:tcBorders>
              <w:top w:val="single" w:sz="4" w:space="0" w:color="auto"/>
              <w:left w:val="single" w:sz="4" w:space="0" w:color="auto"/>
              <w:bottom w:val="single" w:sz="4" w:space="0" w:color="auto"/>
              <w:right w:val="single" w:sz="4" w:space="0" w:color="auto"/>
            </w:tcBorders>
          </w:tcPr>
          <w:p w14:paraId="5B67639D" w14:textId="7730BCA1" w:rsidR="00D21A8C" w:rsidRPr="005B00C6" w:rsidRDefault="00D21A8C" w:rsidP="00D21A8C">
            <w:pPr>
              <w:pStyle w:val="TAL"/>
              <w:rPr>
                <w:rFonts w:eastAsia="MS Mincho"/>
              </w:rPr>
            </w:pPr>
            <w:r>
              <w:t>Rel-17</w:t>
            </w:r>
          </w:p>
        </w:tc>
        <w:tc>
          <w:tcPr>
            <w:tcW w:w="1487" w:type="pct"/>
            <w:tcBorders>
              <w:top w:val="single" w:sz="4" w:space="0" w:color="auto"/>
              <w:left w:val="single" w:sz="4" w:space="0" w:color="auto"/>
              <w:bottom w:val="single" w:sz="4" w:space="0" w:color="auto"/>
              <w:right w:val="single" w:sz="4" w:space="0" w:color="auto"/>
            </w:tcBorders>
          </w:tcPr>
          <w:p w14:paraId="28656849" w14:textId="23C16B7E" w:rsidR="00D21A8C" w:rsidRPr="005B00C6" w:rsidRDefault="00D21A8C" w:rsidP="00D21A8C">
            <w:pPr>
              <w:pStyle w:val="TAL"/>
              <w:rPr>
                <w:rFonts w:eastAsia="MS Mincho" w:cs="Arial"/>
                <w:szCs w:val="18"/>
              </w:rPr>
            </w:pPr>
            <w:r>
              <w:rPr>
                <w:rFonts w:eastAsia="MS Mincho" w:cs="Arial" w:hint="eastAsia"/>
                <w:szCs w:val="18"/>
              </w:rPr>
              <w:t>pc_hst_RRM_interfreq_idle_inactive_meas_enh_r17</w:t>
            </w:r>
          </w:p>
        </w:tc>
        <w:tc>
          <w:tcPr>
            <w:tcW w:w="213" w:type="pct"/>
            <w:tcBorders>
              <w:top w:val="single" w:sz="4" w:space="0" w:color="auto"/>
              <w:left w:val="single" w:sz="4" w:space="0" w:color="auto"/>
              <w:bottom w:val="single" w:sz="4" w:space="0" w:color="auto"/>
              <w:right w:val="single" w:sz="4" w:space="0" w:color="auto"/>
            </w:tcBorders>
          </w:tcPr>
          <w:p w14:paraId="555E81B9" w14:textId="4E45961E" w:rsidR="00D21A8C" w:rsidRPr="005B00C6" w:rsidRDefault="00D21A8C" w:rsidP="00D21A8C">
            <w:pPr>
              <w:pStyle w:val="TAL"/>
              <w:rPr>
                <w:lang w:eastAsia="zh-CN"/>
              </w:rPr>
            </w:pPr>
            <w:r>
              <w:t>No</w:t>
            </w:r>
          </w:p>
        </w:tc>
        <w:tc>
          <w:tcPr>
            <w:tcW w:w="424" w:type="pct"/>
            <w:tcBorders>
              <w:top w:val="single" w:sz="4" w:space="0" w:color="auto"/>
              <w:left w:val="single" w:sz="4" w:space="0" w:color="auto"/>
              <w:bottom w:val="single" w:sz="4" w:space="0" w:color="auto"/>
              <w:right w:val="single" w:sz="4" w:space="0" w:color="auto"/>
            </w:tcBorders>
          </w:tcPr>
          <w:p w14:paraId="25A381CE"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E9CD277" w14:textId="77777777" w:rsidR="00D21A8C" w:rsidRDefault="00D21A8C" w:rsidP="00D21A8C">
            <w:pPr>
              <w:pStyle w:val="TAL"/>
              <w:rPr>
                <w:lang w:eastAsia="zh-CN"/>
              </w:rPr>
            </w:pPr>
            <w:r>
              <w:rPr>
                <w:rFonts w:hint="eastAsia"/>
                <w:lang w:eastAsia="zh-CN"/>
              </w:rPr>
              <w:t>FR1 only</w:t>
            </w:r>
          </w:p>
          <w:p w14:paraId="0CB78F62" w14:textId="414309B4"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bl>
    <w:p w14:paraId="115CCB2E" w14:textId="106F4B6A" w:rsidR="00FA72F8" w:rsidRPr="005B00C6" w:rsidRDefault="00FA72F8" w:rsidP="00FA72F8"/>
    <w:p w14:paraId="058C25B5" w14:textId="77777777" w:rsidR="00962CAE" w:rsidRPr="00962CAE" w:rsidRDefault="005772FD" w:rsidP="00A36FC2">
      <w:pPr>
        <w:pStyle w:val="Heading3"/>
        <w:rPr>
          <w:rFonts w:eastAsia="SimSun"/>
          <w:lang w:eastAsia="en-US"/>
        </w:rPr>
      </w:pPr>
      <w:bookmarkStart w:id="1098" w:name="_Toc106741024"/>
      <w:bookmarkStart w:id="1099" w:name="_Toc114916380"/>
      <w:bookmarkStart w:id="1100" w:name="_Toc124016792"/>
      <w:r w:rsidRPr="005B00C6">
        <w:t>A.4.3.12</w:t>
      </w:r>
      <w:r w:rsidRPr="005B00C6">
        <w:tab/>
        <w:t>RedCap Capabilities</w:t>
      </w:r>
      <w:bookmarkEnd w:id="1098"/>
      <w:bookmarkEnd w:id="1099"/>
      <w:bookmarkEnd w:id="1100"/>
    </w:p>
    <w:p w14:paraId="66CF6560" w14:textId="77777777" w:rsidR="00BC6943" w:rsidRPr="007F715C" w:rsidRDefault="00962CAE" w:rsidP="00BC6943">
      <w:pPr>
        <w:rPr>
          <w:rFonts w:eastAsia="SimSun"/>
        </w:rPr>
      </w:pPr>
      <w:r w:rsidRPr="007F715C">
        <w:rPr>
          <w:rFonts w:eastAsia="SimSun"/>
          <w:lang w:eastAsia="en-US"/>
        </w:rPr>
        <w:t>According to TS 38.306 [17] clause 4.2.21:</w:t>
      </w:r>
    </w:p>
    <w:p w14:paraId="6C8F4221" w14:textId="3D710ED5" w:rsidR="00962CAE" w:rsidRPr="007F715C" w:rsidRDefault="00BC6943" w:rsidP="00BC6943">
      <w:pPr>
        <w:overflowPunct/>
        <w:autoSpaceDE/>
        <w:autoSpaceDN/>
        <w:adjustRightInd/>
        <w:textAlignment w:val="auto"/>
        <w:rPr>
          <w:rFonts w:eastAsia="SimSun"/>
          <w:lang w:eastAsia="en-US"/>
        </w:rPr>
      </w:pPr>
      <w:r w:rsidRPr="007F715C">
        <w:rPr>
          <w:rFonts w:eastAsia="SimSun"/>
        </w:rPr>
        <w:t>CA, MR-DC, DAPS, CPAC and IAB (i.e the RedCap IE is not expected to act as IAB mode) related UE features and corresponding capabilities are not supported by the RedCap UEs.</w:t>
      </w:r>
    </w:p>
    <w:p w14:paraId="4EE8E0BA" w14:textId="01266E72" w:rsidR="00962CAE" w:rsidRPr="007F715C" w:rsidRDefault="00962CAE" w:rsidP="00A36FC2">
      <w:pPr>
        <w:pStyle w:val="B1"/>
        <w:rPr>
          <w:rFonts w:eastAsia="SimSun"/>
          <w:lang w:eastAsia="en-US"/>
        </w:rPr>
      </w:pPr>
      <w:r w:rsidRPr="007F715C">
        <w:rPr>
          <w:rFonts w:eastAsia="SimSun"/>
          <w:lang w:eastAsia="en-US"/>
        </w:rPr>
        <w:t>-</w:t>
      </w:r>
      <w:r w:rsidRPr="007F715C">
        <w:rPr>
          <w:rFonts w:eastAsia="SimSun"/>
          <w:lang w:eastAsia="en-US"/>
        </w:rPr>
        <w:tab/>
        <w:t xml:space="preserve">PICS associated to the following features </w:t>
      </w:r>
      <w:r w:rsidR="00BC6943" w:rsidRPr="007F715C">
        <w:rPr>
          <w:rFonts w:eastAsia="SimSun"/>
        </w:rPr>
        <w:t>are as below</w:t>
      </w:r>
      <w:r w:rsidRPr="007F715C">
        <w:rPr>
          <w:rFonts w:eastAsia="SimSun"/>
          <w:lang w:eastAsia="en-US"/>
        </w:rPr>
        <w:t>:</w:t>
      </w:r>
    </w:p>
    <w:p w14:paraId="57021969" w14:textId="32C883DD"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CA: PICS defined in clause A.4.3.2A;</w:t>
      </w:r>
    </w:p>
    <w:p w14:paraId="0695A2D2"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MR-DC: PICS defined in clause A.4.3.2B;</w:t>
      </w:r>
    </w:p>
    <w:p w14:paraId="35940551"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DAPS: PICS include pc_intraFreqDAPS_r16, interFreqDAPS_r16 and other DAPS related PICS;</w:t>
      </w:r>
    </w:p>
    <w:p w14:paraId="0A9CC2A8"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CPAC: PICS include pc_condPSCellChange_r16 and other CPAC related PICS.</w:t>
      </w:r>
    </w:p>
    <w:p w14:paraId="5023AE53" w14:textId="272EAF14" w:rsidR="00BC6943" w:rsidRDefault="00962CAE" w:rsidP="00BC6943">
      <w:pPr>
        <w:pStyle w:val="B1"/>
        <w:rPr>
          <w:rFonts w:eastAsia="SimSun"/>
        </w:rPr>
      </w:pPr>
      <w:r w:rsidRPr="007F715C">
        <w:rPr>
          <w:rFonts w:eastAsia="SimSun"/>
          <w:lang w:eastAsia="en-US"/>
        </w:rPr>
        <w:t>-</w:t>
      </w:r>
      <w:r w:rsidRPr="007F715C">
        <w:rPr>
          <w:rFonts w:eastAsia="SimSun"/>
          <w:lang w:eastAsia="en-US"/>
        </w:rPr>
        <w:tab/>
      </w:r>
      <w:r w:rsidR="00BC6943" w:rsidRPr="007F715C">
        <w:rPr>
          <w:rFonts w:eastAsia="SimSun"/>
        </w:rPr>
        <w:t xml:space="preserve">UE </w:t>
      </w:r>
      <w:r w:rsidRPr="007F715C">
        <w:rPr>
          <w:rFonts w:eastAsia="SimSun"/>
          <w:lang w:eastAsia="en-US"/>
        </w:rPr>
        <w:t xml:space="preserve">features and corresponding capabilities related to more than 2 UE Rx branches or more than 2 DL MIMO layers, as well as UE features and capabilities related to more than </w:t>
      </w:r>
      <w:r w:rsidR="00BC6943" w:rsidRPr="007F715C">
        <w:rPr>
          <w:rFonts w:eastAsia="SimSun"/>
          <w:lang w:eastAsia="en-US"/>
        </w:rPr>
        <w:t>1</w:t>
      </w:r>
      <w:r w:rsidRPr="007F715C">
        <w:rPr>
          <w:rFonts w:eastAsia="SimSun"/>
          <w:lang w:eastAsia="en-US"/>
        </w:rPr>
        <w:t xml:space="preserve"> UE Tx branches or more than </w:t>
      </w:r>
      <w:r w:rsidR="00BC6943" w:rsidRPr="007F715C">
        <w:rPr>
          <w:rFonts w:eastAsia="SimSun"/>
          <w:lang w:eastAsia="en-US"/>
        </w:rPr>
        <w:t>1</w:t>
      </w:r>
      <w:r w:rsidRPr="007F715C">
        <w:rPr>
          <w:rFonts w:eastAsia="SimSun"/>
          <w:lang w:eastAsia="en-US"/>
        </w:rPr>
        <w:t xml:space="preserve"> UL MIMO layers</w:t>
      </w:r>
      <w:r w:rsidR="00BC6943" w:rsidRPr="007F715C">
        <w:rPr>
          <w:rFonts w:eastAsia="SimSun"/>
        </w:rPr>
        <w:t xml:space="preserve"> are not supported by RedCap UE</w:t>
      </w:r>
      <w:r w:rsidRPr="007F715C">
        <w:rPr>
          <w:rFonts w:eastAsia="SimSun"/>
          <w:lang w:eastAsia="en-US"/>
        </w:rPr>
        <w:t>.</w:t>
      </w:r>
    </w:p>
    <w:p w14:paraId="03E381CB" w14:textId="77777777" w:rsidR="00BC6943" w:rsidRDefault="00BC6943" w:rsidP="00BC6943">
      <w:pPr>
        <w:pStyle w:val="B1"/>
      </w:pPr>
      <w:r>
        <w:t>-</w:t>
      </w:r>
      <w:r>
        <w:tab/>
      </w:r>
      <w:r w:rsidRPr="00B11372">
        <w:t>For FR1, 1 DL MIMO layer if 1 Rx branch is supported, and 2 DL MIMO layers if 2 Rx branches are supported</w:t>
      </w:r>
      <w:r>
        <w:t>.</w:t>
      </w:r>
      <w:r w:rsidRPr="00B11372">
        <w:t xml:space="preserve"> </w:t>
      </w:r>
    </w:p>
    <w:p w14:paraId="19431728" w14:textId="49F701D7" w:rsidR="005772FD" w:rsidRPr="005B00C6" w:rsidRDefault="00BC6943" w:rsidP="00BC6943">
      <w:pPr>
        <w:pStyle w:val="B1"/>
      </w:pPr>
      <w:r>
        <w:t>-</w:t>
      </w:r>
      <w:r>
        <w:tab/>
        <w:t>F</w:t>
      </w:r>
      <w:r w:rsidRPr="00B11372">
        <w:t xml:space="preserve">or FR2, either 1 or 2 DL MIMO layers can be supported, while 2 Rx branches are always supported. </w:t>
      </w:r>
    </w:p>
    <w:p w14:paraId="3DDC1B05" w14:textId="02F4DA5A" w:rsidR="005772FD" w:rsidRPr="005B00C6" w:rsidRDefault="005772FD" w:rsidP="005772FD">
      <w:pPr>
        <w:pStyle w:val="TH"/>
      </w:pPr>
      <w:r w:rsidRPr="005B00C6">
        <w:t>Table A.4.3.12-</w:t>
      </w:r>
      <w:r w:rsidRPr="005B00C6">
        <w:rPr>
          <w:lang w:eastAsia="zh-CN"/>
        </w:rPr>
        <w:t>1</w:t>
      </w:r>
      <w:r w:rsidRPr="005B00C6">
        <w:t xml:space="preserve">: RedCap </w:t>
      </w:r>
      <w:r w:rsidR="00BC6943">
        <w:t xml:space="preserve">UE </w:t>
      </w:r>
      <w:r w:rsidRPr="005B00C6">
        <w:t>Capabilities</w:t>
      </w:r>
    </w:p>
    <w:tbl>
      <w:tblPr>
        <w:tblW w:w="4649" w:type="pct"/>
        <w:jc w:val="center"/>
        <w:tblCellMar>
          <w:left w:w="28" w:type="dxa"/>
          <w:right w:w="56" w:type="dxa"/>
        </w:tblCellMar>
        <w:tblLook w:val="04A0" w:firstRow="1" w:lastRow="0" w:firstColumn="1" w:lastColumn="0" w:noHBand="0" w:noVBand="1"/>
      </w:tblPr>
      <w:tblGrid>
        <w:gridCol w:w="638"/>
        <w:gridCol w:w="2791"/>
        <w:gridCol w:w="1291"/>
        <w:gridCol w:w="1083"/>
        <w:gridCol w:w="3615"/>
        <w:gridCol w:w="663"/>
        <w:gridCol w:w="1791"/>
        <w:gridCol w:w="1494"/>
      </w:tblGrid>
      <w:tr w:rsidR="005772FD" w:rsidRPr="005B00C6" w14:paraId="7E6E3BB3" w14:textId="77777777" w:rsidTr="007F715C">
        <w:trPr>
          <w:cantSplit/>
          <w:jc w:val="center"/>
        </w:trPr>
        <w:tc>
          <w:tcPr>
            <w:tcW w:w="239" w:type="pct"/>
            <w:tcBorders>
              <w:top w:val="single" w:sz="6" w:space="0" w:color="auto"/>
              <w:left w:val="single" w:sz="6" w:space="0" w:color="auto"/>
              <w:bottom w:val="single" w:sz="4" w:space="0" w:color="auto"/>
              <w:right w:val="single" w:sz="6" w:space="0" w:color="auto"/>
            </w:tcBorders>
            <w:hideMark/>
          </w:tcPr>
          <w:p w14:paraId="40055F37" w14:textId="77777777" w:rsidR="005772FD" w:rsidRPr="005B00C6" w:rsidRDefault="005772FD">
            <w:pPr>
              <w:pStyle w:val="TAH"/>
            </w:pPr>
            <w:r w:rsidRPr="005B00C6">
              <w:t>Item</w:t>
            </w:r>
          </w:p>
        </w:tc>
        <w:tc>
          <w:tcPr>
            <w:tcW w:w="1044" w:type="pct"/>
            <w:tcBorders>
              <w:top w:val="single" w:sz="6" w:space="0" w:color="auto"/>
              <w:left w:val="single" w:sz="6" w:space="0" w:color="auto"/>
              <w:bottom w:val="single" w:sz="6" w:space="0" w:color="auto"/>
              <w:right w:val="single" w:sz="6" w:space="0" w:color="auto"/>
            </w:tcBorders>
            <w:hideMark/>
          </w:tcPr>
          <w:p w14:paraId="29229700" w14:textId="44FF5554" w:rsidR="005772FD" w:rsidRPr="005B00C6" w:rsidRDefault="005772FD">
            <w:pPr>
              <w:pStyle w:val="TAH"/>
            </w:pPr>
            <w:r w:rsidRPr="005B00C6">
              <w:t>UE Capabilities</w:t>
            </w:r>
          </w:p>
        </w:tc>
        <w:tc>
          <w:tcPr>
            <w:tcW w:w="483" w:type="pct"/>
            <w:tcBorders>
              <w:top w:val="single" w:sz="6" w:space="0" w:color="auto"/>
              <w:left w:val="single" w:sz="6" w:space="0" w:color="auto"/>
              <w:bottom w:val="single" w:sz="6" w:space="0" w:color="auto"/>
              <w:right w:val="single" w:sz="4" w:space="0" w:color="auto"/>
            </w:tcBorders>
            <w:hideMark/>
          </w:tcPr>
          <w:p w14:paraId="2F07A28F" w14:textId="77777777" w:rsidR="005772FD" w:rsidRPr="005B00C6" w:rsidRDefault="005772FD">
            <w:pPr>
              <w:pStyle w:val="TAH"/>
            </w:pPr>
            <w:r w:rsidRPr="005B00C6">
              <w:t>Ref.</w:t>
            </w:r>
          </w:p>
        </w:tc>
        <w:tc>
          <w:tcPr>
            <w:tcW w:w="405" w:type="pct"/>
            <w:tcBorders>
              <w:top w:val="single" w:sz="4" w:space="0" w:color="auto"/>
              <w:left w:val="single" w:sz="4" w:space="0" w:color="auto"/>
              <w:bottom w:val="single" w:sz="4" w:space="0" w:color="auto"/>
              <w:right w:val="single" w:sz="4" w:space="0" w:color="auto"/>
            </w:tcBorders>
            <w:hideMark/>
          </w:tcPr>
          <w:p w14:paraId="52F40D55" w14:textId="77777777" w:rsidR="005772FD" w:rsidRPr="005B00C6" w:rsidRDefault="005772FD">
            <w:pPr>
              <w:pStyle w:val="TAH"/>
            </w:pPr>
            <w:r w:rsidRPr="005B00C6">
              <w:t>Release</w:t>
            </w:r>
          </w:p>
        </w:tc>
        <w:tc>
          <w:tcPr>
            <w:tcW w:w="1352" w:type="pct"/>
            <w:tcBorders>
              <w:top w:val="single" w:sz="4" w:space="0" w:color="auto"/>
              <w:left w:val="single" w:sz="4" w:space="0" w:color="auto"/>
              <w:bottom w:val="single" w:sz="4" w:space="0" w:color="auto"/>
              <w:right w:val="single" w:sz="4" w:space="0" w:color="auto"/>
            </w:tcBorders>
            <w:hideMark/>
          </w:tcPr>
          <w:p w14:paraId="77B0575C" w14:textId="77777777" w:rsidR="005772FD" w:rsidRPr="005B00C6" w:rsidRDefault="005772FD">
            <w:pPr>
              <w:pStyle w:val="TAH"/>
            </w:pPr>
            <w:r w:rsidRPr="005B00C6">
              <w:t>Mnemonic</w:t>
            </w:r>
          </w:p>
        </w:tc>
        <w:tc>
          <w:tcPr>
            <w:tcW w:w="248" w:type="pct"/>
            <w:tcBorders>
              <w:top w:val="single" w:sz="4" w:space="0" w:color="auto"/>
              <w:left w:val="single" w:sz="4" w:space="0" w:color="auto"/>
              <w:bottom w:val="single" w:sz="4" w:space="0" w:color="auto"/>
              <w:right w:val="single" w:sz="4" w:space="0" w:color="auto"/>
            </w:tcBorders>
            <w:hideMark/>
          </w:tcPr>
          <w:p w14:paraId="43144A53" w14:textId="77777777" w:rsidR="005772FD" w:rsidRPr="005B00C6" w:rsidRDefault="005772FD">
            <w:pPr>
              <w:pStyle w:val="TAH"/>
            </w:pPr>
            <w:r w:rsidRPr="005B00C6">
              <w:t>M</w:t>
            </w:r>
          </w:p>
        </w:tc>
        <w:tc>
          <w:tcPr>
            <w:tcW w:w="670" w:type="pct"/>
            <w:tcBorders>
              <w:top w:val="single" w:sz="4" w:space="0" w:color="auto"/>
              <w:left w:val="single" w:sz="4" w:space="0" w:color="auto"/>
              <w:bottom w:val="single" w:sz="4" w:space="0" w:color="auto"/>
              <w:right w:val="single" w:sz="4" w:space="0" w:color="auto"/>
            </w:tcBorders>
            <w:hideMark/>
          </w:tcPr>
          <w:p w14:paraId="7C742D30" w14:textId="77777777" w:rsidR="005772FD" w:rsidRPr="005B00C6" w:rsidRDefault="005772FD">
            <w:pPr>
              <w:pStyle w:val="TAH"/>
            </w:pPr>
            <w:r w:rsidRPr="005B00C6">
              <w:rPr>
                <w:sz w:val="16"/>
                <w:szCs w:val="16"/>
              </w:rPr>
              <w:t>If indicated "Yes" the feature shall be implemented and successfully tested for the corresponding release</w:t>
            </w:r>
          </w:p>
        </w:tc>
        <w:tc>
          <w:tcPr>
            <w:tcW w:w="559" w:type="pct"/>
            <w:tcBorders>
              <w:top w:val="single" w:sz="4" w:space="0" w:color="auto"/>
              <w:left w:val="single" w:sz="4" w:space="0" w:color="auto"/>
              <w:bottom w:val="single" w:sz="4" w:space="0" w:color="auto"/>
              <w:right w:val="single" w:sz="4" w:space="0" w:color="auto"/>
            </w:tcBorders>
            <w:hideMark/>
          </w:tcPr>
          <w:p w14:paraId="0FF67EE1" w14:textId="77777777" w:rsidR="005772FD" w:rsidRPr="005B00C6" w:rsidRDefault="005772FD">
            <w:pPr>
              <w:pStyle w:val="TAH"/>
            </w:pPr>
            <w:r w:rsidRPr="005B00C6">
              <w:t>Comments</w:t>
            </w:r>
          </w:p>
        </w:tc>
      </w:tr>
      <w:tr w:rsidR="005772FD" w:rsidRPr="005B00C6" w14:paraId="4F1530EF"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65F54A8B" w14:textId="77777777" w:rsidR="005772FD" w:rsidRPr="005B00C6" w:rsidRDefault="005772FD">
            <w:pPr>
              <w:pStyle w:val="TAC"/>
            </w:pPr>
            <w:r w:rsidRPr="005B00C6">
              <w:t>1</w:t>
            </w:r>
          </w:p>
        </w:tc>
        <w:tc>
          <w:tcPr>
            <w:tcW w:w="1044" w:type="pct"/>
            <w:tcBorders>
              <w:top w:val="single" w:sz="6" w:space="0" w:color="auto"/>
              <w:left w:val="single" w:sz="4" w:space="0" w:color="auto"/>
              <w:bottom w:val="single" w:sz="6" w:space="0" w:color="auto"/>
              <w:right w:val="single" w:sz="6" w:space="0" w:color="auto"/>
            </w:tcBorders>
            <w:hideMark/>
          </w:tcPr>
          <w:p w14:paraId="0E39B4E7" w14:textId="77777777" w:rsidR="005772FD" w:rsidRPr="005B00C6" w:rsidRDefault="005772FD">
            <w:pPr>
              <w:pStyle w:val="TAL"/>
            </w:pPr>
            <w:r w:rsidRPr="005B00C6">
              <w:t xml:space="preserve">Support of </w:t>
            </w:r>
            <w:r w:rsidRPr="005B00C6">
              <w:rPr>
                <w:rFonts w:cs="Arial"/>
                <w:szCs w:val="18"/>
              </w:rPr>
              <w:t>16 DRBs for RedCap UEs.</w:t>
            </w:r>
          </w:p>
        </w:tc>
        <w:tc>
          <w:tcPr>
            <w:tcW w:w="483" w:type="pct"/>
            <w:tcBorders>
              <w:top w:val="single" w:sz="6" w:space="0" w:color="auto"/>
              <w:left w:val="single" w:sz="6" w:space="0" w:color="auto"/>
              <w:bottom w:val="single" w:sz="6" w:space="0" w:color="auto"/>
              <w:right w:val="single" w:sz="4" w:space="0" w:color="auto"/>
            </w:tcBorders>
            <w:hideMark/>
          </w:tcPr>
          <w:p w14:paraId="56DDC5CD" w14:textId="77777777" w:rsidR="005772FD" w:rsidRPr="005B00C6" w:rsidRDefault="005772FD">
            <w:pPr>
              <w:pStyle w:val="TAL"/>
              <w:rPr>
                <w:rFonts w:eastAsia="MS Mincho"/>
              </w:rPr>
            </w:pPr>
            <w:r w:rsidRPr="005B00C6">
              <w:rPr>
                <w:rFonts w:eastAsia="MS Mincho"/>
              </w:rPr>
              <w:t>38.306, 4.2.21.2</w:t>
            </w:r>
          </w:p>
        </w:tc>
        <w:tc>
          <w:tcPr>
            <w:tcW w:w="405" w:type="pct"/>
            <w:tcBorders>
              <w:top w:val="single" w:sz="4" w:space="0" w:color="auto"/>
              <w:left w:val="single" w:sz="4" w:space="0" w:color="auto"/>
              <w:bottom w:val="single" w:sz="4" w:space="0" w:color="auto"/>
              <w:right w:val="single" w:sz="4" w:space="0" w:color="auto"/>
            </w:tcBorders>
            <w:hideMark/>
          </w:tcPr>
          <w:p w14:paraId="14FA390B" w14:textId="77777777" w:rsidR="005772FD" w:rsidRPr="005B00C6" w:rsidRDefault="005772FD">
            <w:pPr>
              <w:pStyle w:val="TAL"/>
              <w:rPr>
                <w:rFonts w:eastAsia="MS Mincho"/>
              </w:rPr>
            </w:pPr>
            <w:r w:rsidRPr="005B00C6">
              <w:rPr>
                <w:rFonts w:eastAsia="MS Mincho"/>
              </w:rPr>
              <w:t>Rel-17</w:t>
            </w:r>
          </w:p>
        </w:tc>
        <w:tc>
          <w:tcPr>
            <w:tcW w:w="1352" w:type="pct"/>
            <w:tcBorders>
              <w:top w:val="single" w:sz="4" w:space="0" w:color="auto"/>
              <w:left w:val="single" w:sz="4" w:space="0" w:color="auto"/>
              <w:bottom w:val="single" w:sz="4" w:space="0" w:color="auto"/>
              <w:right w:val="single" w:sz="4" w:space="0" w:color="auto"/>
            </w:tcBorders>
            <w:hideMark/>
          </w:tcPr>
          <w:p w14:paraId="5E6B203A" w14:textId="127940CC" w:rsidR="005772FD" w:rsidRPr="005B00C6" w:rsidRDefault="005772FD">
            <w:pPr>
              <w:pStyle w:val="TAL"/>
            </w:pPr>
            <w:r w:rsidRPr="005B00C6">
              <w:rPr>
                <w:rFonts w:eastAsia="MS Mincho"/>
              </w:rPr>
              <w:t>pc_</w:t>
            </w:r>
            <w:r w:rsidR="004D367D" w:rsidRPr="00132F64">
              <w:rPr>
                <w:rFonts w:eastAsia="MS Mincho"/>
              </w:rPr>
              <w:t>supportOf</w:t>
            </w:r>
            <w:r w:rsidRPr="005B00C6">
              <w:rPr>
                <w:rFonts w:eastAsia="MS Mincho"/>
              </w:rPr>
              <w:t>16DRB_RedCap_r17</w:t>
            </w:r>
          </w:p>
        </w:tc>
        <w:tc>
          <w:tcPr>
            <w:tcW w:w="248" w:type="pct"/>
            <w:tcBorders>
              <w:top w:val="single" w:sz="4" w:space="0" w:color="auto"/>
              <w:left w:val="single" w:sz="4" w:space="0" w:color="auto"/>
              <w:bottom w:val="single" w:sz="4" w:space="0" w:color="auto"/>
              <w:right w:val="single" w:sz="4" w:space="0" w:color="auto"/>
            </w:tcBorders>
            <w:hideMark/>
          </w:tcPr>
          <w:p w14:paraId="4EC04AFA" w14:textId="77777777" w:rsidR="005772FD" w:rsidRPr="005B00C6" w:rsidRDefault="005772FD">
            <w:pPr>
              <w:pStyle w:val="TAL"/>
            </w:pPr>
            <w:r w:rsidRPr="005B00C6">
              <w:t>No</w:t>
            </w:r>
          </w:p>
        </w:tc>
        <w:tc>
          <w:tcPr>
            <w:tcW w:w="670" w:type="pct"/>
            <w:tcBorders>
              <w:top w:val="single" w:sz="4" w:space="0" w:color="auto"/>
              <w:left w:val="single" w:sz="4" w:space="0" w:color="auto"/>
              <w:bottom w:val="single" w:sz="4" w:space="0" w:color="auto"/>
              <w:right w:val="single" w:sz="4" w:space="0" w:color="auto"/>
            </w:tcBorders>
          </w:tcPr>
          <w:p w14:paraId="420946F7" w14:textId="77777777" w:rsidR="005772FD" w:rsidRPr="005B00C6" w:rsidRDefault="005772FD">
            <w:pPr>
              <w:pStyle w:val="TAL"/>
            </w:pPr>
          </w:p>
        </w:tc>
        <w:tc>
          <w:tcPr>
            <w:tcW w:w="559" w:type="pct"/>
            <w:tcBorders>
              <w:top w:val="single" w:sz="4" w:space="0" w:color="auto"/>
              <w:left w:val="single" w:sz="4" w:space="0" w:color="auto"/>
              <w:bottom w:val="single" w:sz="4" w:space="0" w:color="auto"/>
              <w:right w:val="single" w:sz="4" w:space="0" w:color="auto"/>
            </w:tcBorders>
          </w:tcPr>
          <w:p w14:paraId="78F44C04" w14:textId="77777777" w:rsidR="005772FD" w:rsidRPr="005B00C6" w:rsidRDefault="005772FD">
            <w:pPr>
              <w:pStyle w:val="TAL"/>
            </w:pPr>
          </w:p>
        </w:tc>
      </w:tr>
      <w:tr w:rsidR="005772FD" w:rsidRPr="005B00C6" w14:paraId="7A9F7610"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7B0327D9" w14:textId="77777777" w:rsidR="005772FD" w:rsidRPr="005B00C6" w:rsidRDefault="005772FD">
            <w:pPr>
              <w:pStyle w:val="TAC"/>
            </w:pPr>
            <w:r w:rsidRPr="005B00C6">
              <w:t>2</w:t>
            </w:r>
          </w:p>
        </w:tc>
        <w:tc>
          <w:tcPr>
            <w:tcW w:w="1044" w:type="pct"/>
            <w:tcBorders>
              <w:top w:val="single" w:sz="6" w:space="0" w:color="auto"/>
              <w:left w:val="single" w:sz="4" w:space="0" w:color="auto"/>
              <w:bottom w:val="single" w:sz="6" w:space="0" w:color="auto"/>
              <w:right w:val="single" w:sz="6" w:space="0" w:color="auto"/>
            </w:tcBorders>
            <w:hideMark/>
          </w:tcPr>
          <w:p w14:paraId="431CA6AB" w14:textId="77777777" w:rsidR="005772FD" w:rsidRPr="005B00C6" w:rsidRDefault="005772FD">
            <w:pPr>
              <w:pStyle w:val="TAL"/>
            </w:pPr>
            <w:r w:rsidRPr="005B00C6">
              <w:t>Support of RedCap.</w:t>
            </w:r>
          </w:p>
        </w:tc>
        <w:tc>
          <w:tcPr>
            <w:tcW w:w="483" w:type="pct"/>
            <w:tcBorders>
              <w:top w:val="single" w:sz="6" w:space="0" w:color="auto"/>
              <w:left w:val="single" w:sz="6" w:space="0" w:color="auto"/>
              <w:bottom w:val="single" w:sz="6" w:space="0" w:color="auto"/>
              <w:right w:val="single" w:sz="4" w:space="0" w:color="auto"/>
            </w:tcBorders>
            <w:hideMark/>
          </w:tcPr>
          <w:p w14:paraId="3D32CB42" w14:textId="77777777" w:rsidR="005772FD" w:rsidRPr="005B00C6" w:rsidRDefault="005772FD">
            <w:pPr>
              <w:pStyle w:val="TAL"/>
              <w:rPr>
                <w:rFonts w:eastAsia="MS Mincho"/>
              </w:rPr>
            </w:pPr>
            <w:r w:rsidRPr="005B00C6">
              <w:rPr>
                <w:rFonts w:eastAsia="MS Mincho"/>
              </w:rPr>
              <w:t>38.306, 4.2.21.2</w:t>
            </w:r>
          </w:p>
        </w:tc>
        <w:tc>
          <w:tcPr>
            <w:tcW w:w="405" w:type="pct"/>
            <w:tcBorders>
              <w:top w:val="single" w:sz="4" w:space="0" w:color="auto"/>
              <w:left w:val="single" w:sz="4" w:space="0" w:color="auto"/>
              <w:bottom w:val="single" w:sz="4" w:space="0" w:color="auto"/>
              <w:right w:val="single" w:sz="4" w:space="0" w:color="auto"/>
            </w:tcBorders>
            <w:hideMark/>
          </w:tcPr>
          <w:p w14:paraId="60AC7459" w14:textId="77777777" w:rsidR="005772FD" w:rsidRPr="005B00C6" w:rsidRDefault="005772FD">
            <w:pPr>
              <w:pStyle w:val="TAL"/>
              <w:rPr>
                <w:rFonts w:eastAsia="MS Mincho"/>
              </w:rPr>
            </w:pPr>
            <w:r w:rsidRPr="005B00C6">
              <w:rPr>
                <w:rFonts w:eastAsia="MS Mincho"/>
              </w:rPr>
              <w:t>Rel-17</w:t>
            </w:r>
          </w:p>
        </w:tc>
        <w:tc>
          <w:tcPr>
            <w:tcW w:w="1352" w:type="pct"/>
            <w:tcBorders>
              <w:top w:val="single" w:sz="4" w:space="0" w:color="auto"/>
              <w:left w:val="single" w:sz="4" w:space="0" w:color="auto"/>
              <w:bottom w:val="single" w:sz="4" w:space="0" w:color="auto"/>
              <w:right w:val="single" w:sz="4" w:space="0" w:color="auto"/>
            </w:tcBorders>
            <w:hideMark/>
          </w:tcPr>
          <w:p w14:paraId="52F85E36" w14:textId="4E7E61ED" w:rsidR="005772FD" w:rsidRPr="005B00C6" w:rsidRDefault="005772FD">
            <w:pPr>
              <w:pStyle w:val="TAL"/>
              <w:rPr>
                <w:rFonts w:eastAsia="MS Mincho"/>
              </w:rPr>
            </w:pPr>
            <w:r w:rsidRPr="005B00C6">
              <w:rPr>
                <w:rFonts w:eastAsia="MS Mincho"/>
              </w:rPr>
              <w:t>pc_</w:t>
            </w:r>
            <w:r w:rsidR="004D367D" w:rsidRPr="00132F64">
              <w:rPr>
                <w:rFonts w:eastAsia="MS Mincho"/>
              </w:rPr>
              <w:t>supportOf</w:t>
            </w:r>
            <w:r w:rsidRPr="005B00C6">
              <w:rPr>
                <w:rFonts w:eastAsia="MS Mincho"/>
              </w:rPr>
              <w:t>RedCap_r17</w:t>
            </w:r>
          </w:p>
        </w:tc>
        <w:tc>
          <w:tcPr>
            <w:tcW w:w="248" w:type="pct"/>
            <w:tcBorders>
              <w:top w:val="single" w:sz="4" w:space="0" w:color="auto"/>
              <w:left w:val="single" w:sz="4" w:space="0" w:color="auto"/>
              <w:bottom w:val="single" w:sz="4" w:space="0" w:color="auto"/>
              <w:right w:val="single" w:sz="4" w:space="0" w:color="auto"/>
            </w:tcBorders>
            <w:hideMark/>
          </w:tcPr>
          <w:p w14:paraId="1D431C54" w14:textId="77777777" w:rsidR="005772FD" w:rsidRPr="005B00C6" w:rsidRDefault="005772FD">
            <w:pPr>
              <w:pStyle w:val="TAL"/>
            </w:pPr>
            <w:r w:rsidRPr="005B00C6">
              <w:t>No</w:t>
            </w:r>
          </w:p>
        </w:tc>
        <w:tc>
          <w:tcPr>
            <w:tcW w:w="670" w:type="pct"/>
            <w:tcBorders>
              <w:top w:val="single" w:sz="4" w:space="0" w:color="auto"/>
              <w:left w:val="single" w:sz="4" w:space="0" w:color="auto"/>
              <w:bottom w:val="single" w:sz="4" w:space="0" w:color="auto"/>
              <w:right w:val="single" w:sz="4" w:space="0" w:color="auto"/>
            </w:tcBorders>
          </w:tcPr>
          <w:p w14:paraId="32A28CC5" w14:textId="77777777" w:rsidR="005772FD" w:rsidRPr="005B00C6" w:rsidRDefault="005772FD">
            <w:pPr>
              <w:pStyle w:val="TAL"/>
            </w:pPr>
          </w:p>
        </w:tc>
        <w:tc>
          <w:tcPr>
            <w:tcW w:w="559" w:type="pct"/>
            <w:tcBorders>
              <w:top w:val="single" w:sz="4" w:space="0" w:color="auto"/>
              <w:left w:val="single" w:sz="4" w:space="0" w:color="auto"/>
              <w:bottom w:val="single" w:sz="4" w:space="0" w:color="auto"/>
              <w:right w:val="single" w:sz="4" w:space="0" w:color="auto"/>
            </w:tcBorders>
          </w:tcPr>
          <w:p w14:paraId="20FF3BA2" w14:textId="7437A7B4" w:rsidR="005772FD" w:rsidRPr="005B00C6" w:rsidRDefault="004D367D">
            <w:pPr>
              <w:pStyle w:val="TAL"/>
            </w:pPr>
            <w:r w:rsidRPr="00132F64">
              <w:t>This PICS shall always be true for RedCap UE.</w:t>
            </w:r>
          </w:p>
        </w:tc>
      </w:tr>
      <w:tr w:rsidR="005772FD" w:rsidRPr="005B00C6" w14:paraId="2C56D567"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52813734" w14:textId="77777777" w:rsidR="005772FD" w:rsidRPr="005B00C6" w:rsidRDefault="005772FD">
            <w:pPr>
              <w:pStyle w:val="TAC"/>
            </w:pPr>
            <w:r w:rsidRPr="005B00C6">
              <w:t>3</w:t>
            </w:r>
          </w:p>
        </w:tc>
        <w:tc>
          <w:tcPr>
            <w:tcW w:w="1044" w:type="pct"/>
            <w:tcBorders>
              <w:top w:val="single" w:sz="6" w:space="0" w:color="auto"/>
              <w:left w:val="single" w:sz="4" w:space="0" w:color="auto"/>
              <w:bottom w:val="single" w:sz="6" w:space="0" w:color="auto"/>
              <w:right w:val="single" w:sz="6" w:space="0" w:color="auto"/>
            </w:tcBorders>
            <w:hideMark/>
          </w:tcPr>
          <w:p w14:paraId="422F953D" w14:textId="2F41327D" w:rsidR="005772FD" w:rsidRPr="005B00C6" w:rsidRDefault="004D367D">
            <w:pPr>
              <w:pStyle w:val="TAL"/>
            </w:pPr>
            <w:r w:rsidRPr="00132F64">
              <w:t>Void</w:t>
            </w:r>
          </w:p>
        </w:tc>
        <w:tc>
          <w:tcPr>
            <w:tcW w:w="483" w:type="pct"/>
            <w:tcBorders>
              <w:top w:val="single" w:sz="6" w:space="0" w:color="auto"/>
              <w:left w:val="single" w:sz="6" w:space="0" w:color="auto"/>
              <w:bottom w:val="single" w:sz="6" w:space="0" w:color="auto"/>
              <w:right w:val="single" w:sz="4" w:space="0" w:color="auto"/>
            </w:tcBorders>
            <w:hideMark/>
          </w:tcPr>
          <w:p w14:paraId="367D2CB6" w14:textId="733AAD90" w:rsidR="005772FD" w:rsidRPr="005B00C6" w:rsidRDefault="005772FD">
            <w:pPr>
              <w:pStyle w:val="TAL"/>
              <w:rPr>
                <w:rFonts w:eastAsia="MS Mincho"/>
              </w:rPr>
            </w:pPr>
          </w:p>
        </w:tc>
        <w:tc>
          <w:tcPr>
            <w:tcW w:w="405" w:type="pct"/>
            <w:tcBorders>
              <w:top w:val="single" w:sz="4" w:space="0" w:color="auto"/>
              <w:left w:val="single" w:sz="4" w:space="0" w:color="auto"/>
              <w:bottom w:val="single" w:sz="4" w:space="0" w:color="auto"/>
              <w:right w:val="single" w:sz="4" w:space="0" w:color="auto"/>
            </w:tcBorders>
            <w:hideMark/>
          </w:tcPr>
          <w:p w14:paraId="7B291D00" w14:textId="2D216A72" w:rsidR="005772FD" w:rsidRPr="005B00C6" w:rsidRDefault="005772FD">
            <w:pPr>
              <w:pStyle w:val="TAL"/>
              <w:rPr>
                <w:rFonts w:eastAsia="MS Mincho"/>
              </w:rPr>
            </w:pPr>
          </w:p>
        </w:tc>
        <w:tc>
          <w:tcPr>
            <w:tcW w:w="1352" w:type="pct"/>
            <w:tcBorders>
              <w:top w:val="single" w:sz="4" w:space="0" w:color="auto"/>
              <w:left w:val="single" w:sz="4" w:space="0" w:color="auto"/>
              <w:bottom w:val="single" w:sz="4" w:space="0" w:color="auto"/>
              <w:right w:val="single" w:sz="4" w:space="0" w:color="auto"/>
            </w:tcBorders>
            <w:hideMark/>
          </w:tcPr>
          <w:p w14:paraId="734A95DD" w14:textId="75FD5813" w:rsidR="005772FD" w:rsidRPr="005B00C6" w:rsidRDefault="005772FD">
            <w:pPr>
              <w:pStyle w:val="TAL"/>
              <w:rPr>
                <w:rFonts w:eastAsia="MS Mincho"/>
              </w:rPr>
            </w:pPr>
          </w:p>
        </w:tc>
        <w:tc>
          <w:tcPr>
            <w:tcW w:w="248" w:type="pct"/>
            <w:tcBorders>
              <w:top w:val="single" w:sz="4" w:space="0" w:color="auto"/>
              <w:left w:val="single" w:sz="4" w:space="0" w:color="auto"/>
              <w:bottom w:val="single" w:sz="4" w:space="0" w:color="auto"/>
              <w:right w:val="single" w:sz="4" w:space="0" w:color="auto"/>
            </w:tcBorders>
            <w:hideMark/>
          </w:tcPr>
          <w:p w14:paraId="0F642BB6" w14:textId="1328C7BE" w:rsidR="005772FD" w:rsidRPr="005B00C6" w:rsidRDefault="005772FD">
            <w:pPr>
              <w:pStyle w:val="TAL"/>
            </w:pPr>
          </w:p>
        </w:tc>
        <w:tc>
          <w:tcPr>
            <w:tcW w:w="670" w:type="pct"/>
            <w:tcBorders>
              <w:top w:val="single" w:sz="4" w:space="0" w:color="auto"/>
              <w:left w:val="single" w:sz="4" w:space="0" w:color="auto"/>
              <w:bottom w:val="single" w:sz="4" w:space="0" w:color="auto"/>
              <w:right w:val="single" w:sz="4" w:space="0" w:color="auto"/>
            </w:tcBorders>
          </w:tcPr>
          <w:p w14:paraId="10ED924D" w14:textId="77777777" w:rsidR="005772FD" w:rsidRPr="005B00C6" w:rsidRDefault="005772FD">
            <w:pPr>
              <w:pStyle w:val="TAL"/>
            </w:pPr>
          </w:p>
        </w:tc>
        <w:tc>
          <w:tcPr>
            <w:tcW w:w="559" w:type="pct"/>
            <w:tcBorders>
              <w:top w:val="single" w:sz="4" w:space="0" w:color="auto"/>
              <w:left w:val="single" w:sz="4" w:space="0" w:color="auto"/>
              <w:bottom w:val="single" w:sz="4" w:space="0" w:color="auto"/>
              <w:right w:val="single" w:sz="4" w:space="0" w:color="auto"/>
            </w:tcBorders>
          </w:tcPr>
          <w:p w14:paraId="05125BC2" w14:textId="77777777" w:rsidR="005772FD" w:rsidRPr="005B00C6" w:rsidRDefault="005772FD">
            <w:pPr>
              <w:pStyle w:val="TAL"/>
            </w:pPr>
          </w:p>
        </w:tc>
      </w:tr>
      <w:tr w:rsidR="005772FD" w:rsidRPr="005B00C6" w14:paraId="7C64807A"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1A45A58A" w14:textId="77777777" w:rsidR="005772FD" w:rsidRPr="005B00C6" w:rsidRDefault="005772FD">
            <w:pPr>
              <w:pStyle w:val="TAC"/>
            </w:pPr>
            <w:r w:rsidRPr="005B00C6">
              <w:t>4</w:t>
            </w:r>
          </w:p>
        </w:tc>
        <w:tc>
          <w:tcPr>
            <w:tcW w:w="1044" w:type="pct"/>
            <w:tcBorders>
              <w:top w:val="single" w:sz="6" w:space="0" w:color="auto"/>
              <w:left w:val="single" w:sz="4" w:space="0" w:color="auto"/>
              <w:bottom w:val="single" w:sz="6" w:space="0" w:color="auto"/>
              <w:right w:val="single" w:sz="6" w:space="0" w:color="auto"/>
            </w:tcBorders>
            <w:hideMark/>
          </w:tcPr>
          <w:p w14:paraId="7CEC5FCB" w14:textId="76E1138F" w:rsidR="005772FD" w:rsidRPr="005B00C6" w:rsidRDefault="004D367D">
            <w:pPr>
              <w:pStyle w:val="TAL"/>
            </w:pPr>
            <w:r w:rsidRPr="00132F64">
              <w:t>Void</w:t>
            </w:r>
          </w:p>
        </w:tc>
        <w:tc>
          <w:tcPr>
            <w:tcW w:w="483" w:type="pct"/>
            <w:tcBorders>
              <w:top w:val="single" w:sz="6" w:space="0" w:color="auto"/>
              <w:left w:val="single" w:sz="6" w:space="0" w:color="auto"/>
              <w:bottom w:val="single" w:sz="6" w:space="0" w:color="auto"/>
              <w:right w:val="single" w:sz="4" w:space="0" w:color="auto"/>
            </w:tcBorders>
            <w:hideMark/>
          </w:tcPr>
          <w:p w14:paraId="1323E596" w14:textId="33B85A06" w:rsidR="005772FD" w:rsidRPr="005B00C6" w:rsidRDefault="005772FD">
            <w:pPr>
              <w:pStyle w:val="TAL"/>
              <w:rPr>
                <w:rFonts w:eastAsia="MS Mincho"/>
              </w:rPr>
            </w:pPr>
          </w:p>
        </w:tc>
        <w:tc>
          <w:tcPr>
            <w:tcW w:w="405" w:type="pct"/>
            <w:tcBorders>
              <w:top w:val="single" w:sz="4" w:space="0" w:color="auto"/>
              <w:left w:val="single" w:sz="4" w:space="0" w:color="auto"/>
              <w:bottom w:val="single" w:sz="4" w:space="0" w:color="auto"/>
              <w:right w:val="single" w:sz="4" w:space="0" w:color="auto"/>
            </w:tcBorders>
            <w:hideMark/>
          </w:tcPr>
          <w:p w14:paraId="632B6243" w14:textId="4262626F" w:rsidR="005772FD" w:rsidRPr="005B00C6" w:rsidRDefault="005772FD">
            <w:pPr>
              <w:pStyle w:val="TAL"/>
              <w:rPr>
                <w:rFonts w:eastAsia="MS Mincho"/>
              </w:rPr>
            </w:pPr>
          </w:p>
        </w:tc>
        <w:tc>
          <w:tcPr>
            <w:tcW w:w="1352" w:type="pct"/>
            <w:tcBorders>
              <w:top w:val="single" w:sz="4" w:space="0" w:color="auto"/>
              <w:left w:val="single" w:sz="4" w:space="0" w:color="auto"/>
              <w:bottom w:val="single" w:sz="4" w:space="0" w:color="auto"/>
              <w:right w:val="single" w:sz="4" w:space="0" w:color="auto"/>
            </w:tcBorders>
            <w:hideMark/>
          </w:tcPr>
          <w:p w14:paraId="12659C14" w14:textId="53671663" w:rsidR="005772FD" w:rsidRPr="005B00C6" w:rsidRDefault="005772FD">
            <w:pPr>
              <w:pStyle w:val="TAL"/>
              <w:rPr>
                <w:rFonts w:eastAsia="MS Mincho"/>
              </w:rPr>
            </w:pPr>
          </w:p>
        </w:tc>
        <w:tc>
          <w:tcPr>
            <w:tcW w:w="248" w:type="pct"/>
            <w:tcBorders>
              <w:top w:val="single" w:sz="4" w:space="0" w:color="auto"/>
              <w:left w:val="single" w:sz="4" w:space="0" w:color="auto"/>
              <w:bottom w:val="single" w:sz="4" w:space="0" w:color="auto"/>
              <w:right w:val="single" w:sz="4" w:space="0" w:color="auto"/>
            </w:tcBorders>
            <w:hideMark/>
          </w:tcPr>
          <w:p w14:paraId="5F2168C8" w14:textId="34D2BA8B" w:rsidR="005772FD" w:rsidRPr="005B00C6" w:rsidRDefault="005772FD">
            <w:pPr>
              <w:pStyle w:val="TAL"/>
            </w:pPr>
          </w:p>
        </w:tc>
        <w:tc>
          <w:tcPr>
            <w:tcW w:w="670" w:type="pct"/>
            <w:tcBorders>
              <w:top w:val="single" w:sz="4" w:space="0" w:color="auto"/>
              <w:left w:val="single" w:sz="4" w:space="0" w:color="auto"/>
              <w:bottom w:val="single" w:sz="4" w:space="0" w:color="auto"/>
              <w:right w:val="single" w:sz="4" w:space="0" w:color="auto"/>
            </w:tcBorders>
          </w:tcPr>
          <w:p w14:paraId="1FBD9F5E" w14:textId="77777777" w:rsidR="005772FD" w:rsidRPr="005B00C6" w:rsidRDefault="005772FD">
            <w:pPr>
              <w:pStyle w:val="TAL"/>
            </w:pPr>
          </w:p>
        </w:tc>
        <w:tc>
          <w:tcPr>
            <w:tcW w:w="559" w:type="pct"/>
            <w:tcBorders>
              <w:top w:val="single" w:sz="4" w:space="0" w:color="auto"/>
              <w:left w:val="single" w:sz="4" w:space="0" w:color="auto"/>
              <w:bottom w:val="single" w:sz="4" w:space="0" w:color="auto"/>
              <w:right w:val="single" w:sz="4" w:space="0" w:color="auto"/>
            </w:tcBorders>
          </w:tcPr>
          <w:p w14:paraId="4897A367" w14:textId="77777777" w:rsidR="005772FD" w:rsidRPr="005B00C6" w:rsidRDefault="005772FD">
            <w:pPr>
              <w:pStyle w:val="TAL"/>
            </w:pPr>
          </w:p>
        </w:tc>
      </w:tr>
      <w:tr w:rsidR="00962CAE" w:rsidRPr="00BB1A4D" w14:paraId="39FF0C0A"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45243827" w14:textId="77777777" w:rsidR="00962CAE" w:rsidRPr="00BB1A4D" w:rsidRDefault="00962CAE" w:rsidP="00DA5852">
            <w:pPr>
              <w:pStyle w:val="TAC"/>
            </w:pPr>
            <w:r w:rsidRPr="00BB1A4D">
              <w:rPr>
                <w:rFonts w:hint="eastAsia"/>
              </w:rPr>
              <w:t>5</w:t>
            </w:r>
          </w:p>
        </w:tc>
        <w:tc>
          <w:tcPr>
            <w:tcW w:w="1044" w:type="pct"/>
            <w:tcBorders>
              <w:top w:val="single" w:sz="6" w:space="0" w:color="auto"/>
              <w:left w:val="single" w:sz="4" w:space="0" w:color="auto"/>
              <w:bottom w:val="single" w:sz="6" w:space="0" w:color="auto"/>
              <w:right w:val="single" w:sz="6" w:space="0" w:color="auto"/>
            </w:tcBorders>
            <w:hideMark/>
          </w:tcPr>
          <w:p w14:paraId="198B0643" w14:textId="77777777" w:rsidR="00962CAE" w:rsidRPr="00BB1A4D" w:rsidRDefault="00962CAE" w:rsidP="00DA5852">
            <w:pPr>
              <w:pStyle w:val="TAL"/>
            </w:pPr>
            <w:r w:rsidRPr="00962CAE">
              <w:t>Support of Half-duplex FDD operation (instead of full-duplex FDD operation) type A for RedCap UE.</w:t>
            </w:r>
          </w:p>
        </w:tc>
        <w:tc>
          <w:tcPr>
            <w:tcW w:w="483" w:type="pct"/>
            <w:tcBorders>
              <w:top w:val="single" w:sz="6" w:space="0" w:color="auto"/>
              <w:left w:val="single" w:sz="6" w:space="0" w:color="auto"/>
              <w:bottom w:val="single" w:sz="6" w:space="0" w:color="auto"/>
              <w:right w:val="single" w:sz="4" w:space="0" w:color="auto"/>
            </w:tcBorders>
            <w:hideMark/>
          </w:tcPr>
          <w:p w14:paraId="057C06DE" w14:textId="77777777" w:rsidR="00962CAE" w:rsidRPr="00962CAE" w:rsidRDefault="00962CAE" w:rsidP="00DA5852">
            <w:pPr>
              <w:pStyle w:val="TAL"/>
              <w:rPr>
                <w:rFonts w:eastAsia="MS Mincho"/>
              </w:rPr>
            </w:pPr>
            <w:r w:rsidRPr="00962CAE">
              <w:rPr>
                <w:rFonts w:eastAsia="MS Mincho" w:hint="eastAsia"/>
              </w:rPr>
              <w:t>3</w:t>
            </w:r>
            <w:r w:rsidRPr="00962CAE">
              <w:rPr>
                <w:rFonts w:eastAsia="MS Mincho"/>
              </w:rPr>
              <w:t>8.306</w:t>
            </w:r>
          </w:p>
          <w:p w14:paraId="022033EA" w14:textId="77777777" w:rsidR="00962CAE" w:rsidRPr="00962CAE" w:rsidRDefault="00962CAE" w:rsidP="00DA5852">
            <w:pPr>
              <w:pStyle w:val="TAL"/>
              <w:rPr>
                <w:rFonts w:eastAsia="MS Mincho"/>
              </w:rPr>
            </w:pPr>
            <w:r w:rsidRPr="00962CAE">
              <w:rPr>
                <w:rFonts w:eastAsia="MS Mincho"/>
              </w:rPr>
              <w:t>4.2.21.6.1</w:t>
            </w:r>
          </w:p>
        </w:tc>
        <w:tc>
          <w:tcPr>
            <w:tcW w:w="405" w:type="pct"/>
            <w:tcBorders>
              <w:top w:val="single" w:sz="4" w:space="0" w:color="auto"/>
              <w:left w:val="single" w:sz="4" w:space="0" w:color="auto"/>
              <w:bottom w:val="single" w:sz="4" w:space="0" w:color="auto"/>
              <w:right w:val="single" w:sz="4" w:space="0" w:color="auto"/>
            </w:tcBorders>
            <w:hideMark/>
          </w:tcPr>
          <w:p w14:paraId="28745381" w14:textId="77777777" w:rsidR="00962CAE" w:rsidRPr="00962CAE" w:rsidRDefault="00962CAE" w:rsidP="00DA5852">
            <w:pPr>
              <w:pStyle w:val="TAL"/>
              <w:rPr>
                <w:rFonts w:eastAsia="MS Mincho"/>
              </w:rPr>
            </w:pPr>
            <w:r w:rsidRPr="00962CAE">
              <w:rPr>
                <w:rFonts w:eastAsia="MS Mincho" w:hint="eastAsia"/>
              </w:rPr>
              <w:t>R</w:t>
            </w:r>
            <w:r w:rsidRPr="00962CAE">
              <w:rPr>
                <w:rFonts w:eastAsia="MS Mincho"/>
              </w:rPr>
              <w:t>el-17</w:t>
            </w:r>
          </w:p>
        </w:tc>
        <w:tc>
          <w:tcPr>
            <w:tcW w:w="1352" w:type="pct"/>
            <w:tcBorders>
              <w:top w:val="single" w:sz="4" w:space="0" w:color="auto"/>
              <w:left w:val="single" w:sz="4" w:space="0" w:color="auto"/>
              <w:bottom w:val="single" w:sz="4" w:space="0" w:color="auto"/>
              <w:right w:val="single" w:sz="4" w:space="0" w:color="auto"/>
            </w:tcBorders>
            <w:hideMark/>
          </w:tcPr>
          <w:p w14:paraId="11B437E3" w14:textId="77777777" w:rsidR="00962CAE" w:rsidRPr="00962CAE" w:rsidRDefault="00962CAE" w:rsidP="00DA5852">
            <w:pPr>
              <w:pStyle w:val="TAL"/>
              <w:rPr>
                <w:rFonts w:eastAsia="MS Mincho"/>
              </w:rPr>
            </w:pPr>
            <w:r w:rsidRPr="00962CAE">
              <w:rPr>
                <w:rFonts w:eastAsia="MS Mincho"/>
              </w:rPr>
              <w:t>pc_halfDuplexFDD_TypeA_RedCap_r17</w:t>
            </w:r>
          </w:p>
        </w:tc>
        <w:tc>
          <w:tcPr>
            <w:tcW w:w="248" w:type="pct"/>
            <w:tcBorders>
              <w:top w:val="single" w:sz="4" w:space="0" w:color="auto"/>
              <w:left w:val="single" w:sz="4" w:space="0" w:color="auto"/>
              <w:bottom w:val="single" w:sz="4" w:space="0" w:color="auto"/>
              <w:right w:val="single" w:sz="4" w:space="0" w:color="auto"/>
            </w:tcBorders>
            <w:hideMark/>
          </w:tcPr>
          <w:p w14:paraId="49D0B689" w14:textId="77777777" w:rsidR="00962CAE" w:rsidRPr="00BB1A4D" w:rsidRDefault="00962CAE" w:rsidP="00DA5852">
            <w:pPr>
              <w:pStyle w:val="TAL"/>
            </w:pPr>
            <w:r w:rsidRPr="00BB1A4D">
              <w:rPr>
                <w:rFonts w:hint="eastAsia"/>
              </w:rPr>
              <w:t>N</w:t>
            </w:r>
            <w:r w:rsidRPr="00BB1A4D">
              <w:t>o</w:t>
            </w:r>
          </w:p>
        </w:tc>
        <w:tc>
          <w:tcPr>
            <w:tcW w:w="670" w:type="pct"/>
            <w:tcBorders>
              <w:top w:val="single" w:sz="4" w:space="0" w:color="auto"/>
              <w:left w:val="single" w:sz="4" w:space="0" w:color="auto"/>
              <w:bottom w:val="single" w:sz="4" w:space="0" w:color="auto"/>
              <w:right w:val="single" w:sz="4" w:space="0" w:color="auto"/>
            </w:tcBorders>
          </w:tcPr>
          <w:p w14:paraId="66F79303" w14:textId="77777777" w:rsidR="00962CAE" w:rsidRPr="00BB1A4D" w:rsidRDefault="00962CAE" w:rsidP="00DA5852">
            <w:pPr>
              <w:pStyle w:val="TAL"/>
            </w:pPr>
          </w:p>
        </w:tc>
        <w:tc>
          <w:tcPr>
            <w:tcW w:w="559" w:type="pct"/>
            <w:tcBorders>
              <w:top w:val="single" w:sz="4" w:space="0" w:color="auto"/>
              <w:left w:val="single" w:sz="4" w:space="0" w:color="auto"/>
              <w:bottom w:val="single" w:sz="4" w:space="0" w:color="auto"/>
              <w:right w:val="single" w:sz="4" w:space="0" w:color="auto"/>
            </w:tcBorders>
          </w:tcPr>
          <w:p w14:paraId="42CFD3D9" w14:textId="7E139DDE" w:rsidR="00962CAE" w:rsidRPr="00BB1A4D" w:rsidRDefault="00BC6943" w:rsidP="00DA5852">
            <w:pPr>
              <w:pStyle w:val="TAL"/>
            </w:pPr>
            <w:r>
              <w:t>FDD FR1 only</w:t>
            </w:r>
          </w:p>
        </w:tc>
      </w:tr>
      <w:tr w:rsidR="00205645" w:rsidRPr="00BB1A4D" w14:paraId="081148A6" w14:textId="77777777" w:rsidTr="007F715C">
        <w:trPr>
          <w:cantSplit/>
          <w:jc w:val="center"/>
        </w:trPr>
        <w:tc>
          <w:tcPr>
            <w:tcW w:w="239" w:type="pct"/>
            <w:tcBorders>
              <w:top w:val="single" w:sz="4" w:space="0" w:color="auto"/>
              <w:left w:val="single" w:sz="4" w:space="0" w:color="auto"/>
              <w:bottom w:val="single" w:sz="4" w:space="0" w:color="auto"/>
              <w:right w:val="single" w:sz="4" w:space="0" w:color="auto"/>
            </w:tcBorders>
          </w:tcPr>
          <w:p w14:paraId="7ED17FB6" w14:textId="47046B07" w:rsidR="00205645" w:rsidRPr="00BB1A4D" w:rsidRDefault="00205645" w:rsidP="00205645">
            <w:pPr>
              <w:pStyle w:val="TAC"/>
            </w:pPr>
            <w:r>
              <w:t>6</w:t>
            </w:r>
          </w:p>
        </w:tc>
        <w:tc>
          <w:tcPr>
            <w:tcW w:w="1044" w:type="pct"/>
            <w:tcBorders>
              <w:top w:val="single" w:sz="6" w:space="0" w:color="auto"/>
              <w:left w:val="single" w:sz="4" w:space="0" w:color="auto"/>
              <w:bottom w:val="single" w:sz="6" w:space="0" w:color="auto"/>
              <w:right w:val="single" w:sz="6" w:space="0" w:color="auto"/>
            </w:tcBorders>
          </w:tcPr>
          <w:p w14:paraId="461D71A3" w14:textId="2BB3E387" w:rsidR="00205645" w:rsidRPr="00962CAE" w:rsidRDefault="00205645" w:rsidP="00205645">
            <w:pPr>
              <w:pStyle w:val="TAL"/>
            </w:pPr>
            <w:r w:rsidRPr="00565E10">
              <w:t xml:space="preserve">Support of </w:t>
            </w:r>
            <w:r w:rsidRPr="00565E10">
              <w:rPr>
                <w:bCs/>
                <w:iCs/>
              </w:rPr>
              <w:t>relaxed RRM measurements in RRC_CONNECTED</w:t>
            </w:r>
            <w:r w:rsidRPr="00565E10">
              <w:t xml:space="preserve"> for RedCap UE.</w:t>
            </w:r>
          </w:p>
        </w:tc>
        <w:tc>
          <w:tcPr>
            <w:tcW w:w="483" w:type="pct"/>
            <w:tcBorders>
              <w:top w:val="single" w:sz="6" w:space="0" w:color="auto"/>
              <w:left w:val="single" w:sz="6" w:space="0" w:color="auto"/>
              <w:bottom w:val="single" w:sz="6" w:space="0" w:color="auto"/>
              <w:right w:val="single" w:sz="4" w:space="0" w:color="auto"/>
            </w:tcBorders>
          </w:tcPr>
          <w:p w14:paraId="2F2C89C9" w14:textId="77777777" w:rsidR="00205645" w:rsidRPr="00565E10" w:rsidRDefault="00205645" w:rsidP="00205645">
            <w:pPr>
              <w:pStyle w:val="TAL"/>
              <w:rPr>
                <w:rFonts w:eastAsia="MS Mincho"/>
              </w:rPr>
            </w:pPr>
            <w:r w:rsidRPr="00565E10">
              <w:rPr>
                <w:rFonts w:eastAsia="MS Mincho" w:hint="eastAsia"/>
              </w:rPr>
              <w:t>3</w:t>
            </w:r>
            <w:r w:rsidRPr="00565E10">
              <w:rPr>
                <w:rFonts w:eastAsia="MS Mincho"/>
              </w:rPr>
              <w:t>8.306</w:t>
            </w:r>
          </w:p>
          <w:p w14:paraId="729D5241" w14:textId="5AAEB265" w:rsidR="00205645" w:rsidRPr="00962CAE" w:rsidRDefault="00205645" w:rsidP="00205645">
            <w:pPr>
              <w:pStyle w:val="TAL"/>
              <w:rPr>
                <w:rFonts w:eastAsia="MS Mincho"/>
              </w:rPr>
            </w:pPr>
            <w:r w:rsidRPr="00565E10">
              <w:rPr>
                <w:rFonts w:eastAsia="MS Mincho"/>
              </w:rPr>
              <w:t>4.2.21.5</w:t>
            </w:r>
          </w:p>
        </w:tc>
        <w:tc>
          <w:tcPr>
            <w:tcW w:w="405" w:type="pct"/>
            <w:tcBorders>
              <w:top w:val="single" w:sz="4" w:space="0" w:color="auto"/>
              <w:left w:val="single" w:sz="4" w:space="0" w:color="auto"/>
              <w:bottom w:val="single" w:sz="4" w:space="0" w:color="auto"/>
              <w:right w:val="single" w:sz="4" w:space="0" w:color="auto"/>
            </w:tcBorders>
          </w:tcPr>
          <w:p w14:paraId="186971DD" w14:textId="7AFEA661" w:rsidR="00205645" w:rsidRPr="00962CAE" w:rsidRDefault="00205645" w:rsidP="00205645">
            <w:pPr>
              <w:pStyle w:val="TAL"/>
              <w:rPr>
                <w:rFonts w:eastAsia="MS Mincho"/>
              </w:rPr>
            </w:pPr>
            <w:r w:rsidRPr="00565E10">
              <w:rPr>
                <w:rFonts w:eastAsia="MS Mincho" w:hint="eastAsia"/>
              </w:rPr>
              <w:t>R</w:t>
            </w:r>
            <w:r w:rsidRPr="00565E10">
              <w:rPr>
                <w:rFonts w:eastAsia="MS Mincho"/>
              </w:rPr>
              <w:t>el-17</w:t>
            </w:r>
          </w:p>
        </w:tc>
        <w:tc>
          <w:tcPr>
            <w:tcW w:w="1352" w:type="pct"/>
            <w:tcBorders>
              <w:top w:val="single" w:sz="4" w:space="0" w:color="auto"/>
              <w:left w:val="single" w:sz="4" w:space="0" w:color="auto"/>
              <w:bottom w:val="single" w:sz="4" w:space="0" w:color="auto"/>
              <w:right w:val="single" w:sz="4" w:space="0" w:color="auto"/>
            </w:tcBorders>
          </w:tcPr>
          <w:p w14:paraId="2041F4A4" w14:textId="1641C157" w:rsidR="00205645" w:rsidRPr="00962CAE" w:rsidRDefault="00205645" w:rsidP="00205645">
            <w:pPr>
              <w:pStyle w:val="TAL"/>
              <w:rPr>
                <w:rFonts w:eastAsia="MS Mincho"/>
              </w:rPr>
            </w:pPr>
            <w:r w:rsidRPr="00565E10">
              <w:rPr>
                <w:rFonts w:eastAsia="MS Mincho"/>
              </w:rPr>
              <w:t>pc_rrm_RelaxationRRC_ConnectedRedCap _r17</w:t>
            </w:r>
          </w:p>
        </w:tc>
        <w:tc>
          <w:tcPr>
            <w:tcW w:w="248" w:type="pct"/>
            <w:tcBorders>
              <w:top w:val="single" w:sz="4" w:space="0" w:color="auto"/>
              <w:left w:val="single" w:sz="4" w:space="0" w:color="auto"/>
              <w:bottom w:val="single" w:sz="4" w:space="0" w:color="auto"/>
              <w:right w:val="single" w:sz="4" w:space="0" w:color="auto"/>
            </w:tcBorders>
          </w:tcPr>
          <w:p w14:paraId="1D530AC0" w14:textId="73A2E1DF" w:rsidR="00205645" w:rsidRPr="00BB1A4D" w:rsidRDefault="00205645" w:rsidP="00205645">
            <w:pPr>
              <w:pStyle w:val="TAL"/>
            </w:pPr>
            <w:r w:rsidRPr="00565E10">
              <w:rPr>
                <w:rFonts w:hint="eastAsia"/>
              </w:rPr>
              <w:t>N</w:t>
            </w:r>
            <w:r w:rsidRPr="00565E10">
              <w:t>o</w:t>
            </w:r>
          </w:p>
        </w:tc>
        <w:tc>
          <w:tcPr>
            <w:tcW w:w="670" w:type="pct"/>
            <w:tcBorders>
              <w:top w:val="single" w:sz="4" w:space="0" w:color="auto"/>
              <w:left w:val="single" w:sz="4" w:space="0" w:color="auto"/>
              <w:bottom w:val="single" w:sz="4" w:space="0" w:color="auto"/>
              <w:right w:val="single" w:sz="4" w:space="0" w:color="auto"/>
            </w:tcBorders>
          </w:tcPr>
          <w:p w14:paraId="15D0330E" w14:textId="77777777" w:rsidR="00205645" w:rsidRPr="00BB1A4D" w:rsidRDefault="00205645" w:rsidP="00205645">
            <w:pPr>
              <w:pStyle w:val="TAL"/>
            </w:pPr>
          </w:p>
        </w:tc>
        <w:tc>
          <w:tcPr>
            <w:tcW w:w="559" w:type="pct"/>
            <w:tcBorders>
              <w:top w:val="single" w:sz="4" w:space="0" w:color="auto"/>
              <w:left w:val="single" w:sz="4" w:space="0" w:color="auto"/>
              <w:bottom w:val="single" w:sz="4" w:space="0" w:color="auto"/>
              <w:right w:val="single" w:sz="4" w:space="0" w:color="auto"/>
            </w:tcBorders>
          </w:tcPr>
          <w:p w14:paraId="6F43689D" w14:textId="77777777" w:rsidR="00205645" w:rsidRPr="00BB1A4D" w:rsidRDefault="00205645" w:rsidP="00205645">
            <w:pPr>
              <w:pStyle w:val="TAL"/>
            </w:pPr>
          </w:p>
        </w:tc>
      </w:tr>
    </w:tbl>
    <w:p w14:paraId="18ACD403" w14:textId="77777777" w:rsidR="005772FD" w:rsidRPr="005B00C6" w:rsidRDefault="005772FD" w:rsidP="00FA72F8"/>
    <w:p w14:paraId="60D7753F" w14:textId="77777777" w:rsidR="00B82847" w:rsidRPr="005B00C6" w:rsidRDefault="00B82847" w:rsidP="00FA72F8">
      <w:pPr>
        <w:sectPr w:rsidR="00B82847" w:rsidRPr="005B00C6"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B00C6" w:rsidRDefault="00B82847" w:rsidP="00FA72F8"/>
    <w:p w14:paraId="5FAAD0EF" w14:textId="0F8AD319" w:rsidR="006B37F0" w:rsidRDefault="006B37F0" w:rsidP="007F715C">
      <w:pPr>
        <w:pStyle w:val="Heading3"/>
        <w:rPr>
          <w:rFonts w:eastAsia="SimSun"/>
          <w:lang w:val="en-US" w:eastAsia="zh-CN"/>
        </w:rPr>
      </w:pPr>
      <w:bookmarkStart w:id="1101" w:name="_Toc114916381"/>
      <w:bookmarkStart w:id="1102" w:name="_Toc124016793"/>
      <w:bookmarkStart w:id="1103" w:name="_Toc51772969"/>
      <w:bookmarkStart w:id="1104" w:name="_Toc58245177"/>
      <w:bookmarkStart w:id="1105" w:name="_Toc68089632"/>
      <w:bookmarkStart w:id="1106" w:name="_Toc69067753"/>
      <w:bookmarkStart w:id="1107" w:name="_Toc75383301"/>
      <w:bookmarkStart w:id="1108" w:name="_Toc83706949"/>
      <w:bookmarkStart w:id="1109" w:name="_Toc90491654"/>
      <w:bookmarkStart w:id="1110" w:name="_Toc100147752"/>
      <w:bookmarkStart w:id="1111" w:name="_Toc106741025"/>
      <w:r>
        <w:rPr>
          <w:rFonts w:eastAsia="SimSun" w:hint="eastAsia"/>
          <w:lang w:val="en-US" w:eastAsia="zh-CN"/>
        </w:rPr>
        <w:t>A</w:t>
      </w:r>
      <w:r w:rsidR="00E85B50">
        <w:rPr>
          <w:rFonts w:eastAsia="SimSun"/>
          <w:lang w:val="en-US" w:eastAsia="zh-CN"/>
        </w:rPr>
        <w:t>.</w:t>
      </w:r>
      <w:r>
        <w:rPr>
          <w:rFonts w:eastAsia="SimSun" w:hint="eastAsia"/>
          <w:lang w:val="en-US" w:eastAsia="zh-CN"/>
        </w:rPr>
        <w:t>4.3.13</w:t>
      </w:r>
      <w:r>
        <w:rPr>
          <w:rFonts w:eastAsia="SimSun"/>
          <w:lang w:val="en-US" w:eastAsia="zh-CN"/>
        </w:rPr>
        <w:tab/>
      </w:r>
      <w:r>
        <w:rPr>
          <w:rFonts w:eastAsia="SimSun" w:hint="eastAsia"/>
          <w:lang w:val="en-US" w:eastAsia="zh-CN"/>
        </w:rPr>
        <w:t>Multi-SIM Capabilities</w:t>
      </w:r>
      <w:bookmarkEnd w:id="1101"/>
      <w:bookmarkEnd w:id="1102"/>
    </w:p>
    <w:p w14:paraId="71B388FC" w14:textId="77777777" w:rsidR="006B37F0" w:rsidRDefault="006B37F0" w:rsidP="006B37F0">
      <w:pPr>
        <w:pStyle w:val="TH"/>
        <w:rPr>
          <w:rFonts w:eastAsia="SimSun"/>
          <w:lang w:val="en-US" w:eastAsia="zh-CN"/>
        </w:rPr>
      </w:pPr>
      <w:r>
        <w:rPr>
          <w:rFonts w:eastAsia="SimSun" w:hint="eastAsia"/>
          <w:lang w:val="en-US" w:eastAsia="zh-CN"/>
        </w:rPr>
        <w:t>Table A.4.3.13-1 Multi-SIM Capabilities</w:t>
      </w:r>
    </w:p>
    <w:tbl>
      <w:tblPr>
        <w:tblW w:w="4649" w:type="pct"/>
        <w:jc w:val="center"/>
        <w:tblCellMar>
          <w:left w:w="28" w:type="dxa"/>
          <w:right w:w="56" w:type="dxa"/>
        </w:tblCellMar>
        <w:tblLook w:val="04A0" w:firstRow="1" w:lastRow="0" w:firstColumn="1" w:lastColumn="0" w:noHBand="0" w:noVBand="1"/>
      </w:tblPr>
      <w:tblGrid>
        <w:gridCol w:w="460"/>
        <w:gridCol w:w="1838"/>
        <w:gridCol w:w="827"/>
        <w:gridCol w:w="772"/>
        <w:gridCol w:w="2492"/>
        <w:gridCol w:w="411"/>
        <w:gridCol w:w="1217"/>
        <w:gridCol w:w="1025"/>
      </w:tblGrid>
      <w:tr w:rsidR="006B37F0" w14:paraId="0389EF83" w14:textId="77777777" w:rsidTr="00DA5852">
        <w:trPr>
          <w:cantSplit/>
          <w:jc w:val="center"/>
        </w:trPr>
        <w:tc>
          <w:tcPr>
            <w:tcW w:w="254" w:type="pct"/>
            <w:tcBorders>
              <w:top w:val="single" w:sz="6" w:space="0" w:color="auto"/>
              <w:left w:val="single" w:sz="6" w:space="0" w:color="auto"/>
              <w:bottom w:val="single" w:sz="4" w:space="0" w:color="auto"/>
              <w:right w:val="single" w:sz="6" w:space="0" w:color="auto"/>
            </w:tcBorders>
          </w:tcPr>
          <w:p w14:paraId="0F9B19C5" w14:textId="77777777" w:rsidR="006B37F0" w:rsidRDefault="006B37F0" w:rsidP="00DA5852">
            <w:pPr>
              <w:pStyle w:val="TAH"/>
            </w:pPr>
            <w:r>
              <w:t>Item</w:t>
            </w:r>
          </w:p>
        </w:tc>
        <w:tc>
          <w:tcPr>
            <w:tcW w:w="1016" w:type="pct"/>
            <w:tcBorders>
              <w:top w:val="single" w:sz="6" w:space="0" w:color="auto"/>
              <w:left w:val="single" w:sz="6" w:space="0" w:color="auto"/>
              <w:bottom w:val="single" w:sz="6" w:space="0" w:color="auto"/>
              <w:right w:val="single" w:sz="6" w:space="0" w:color="auto"/>
            </w:tcBorders>
          </w:tcPr>
          <w:p w14:paraId="4C385589" w14:textId="77777777" w:rsidR="006B37F0" w:rsidRDefault="006B37F0" w:rsidP="00DA5852">
            <w:pPr>
              <w:pStyle w:val="TAH"/>
            </w:pPr>
            <w:r>
              <w:t>UE Sidelink Capabilities</w:t>
            </w:r>
          </w:p>
        </w:tc>
        <w:tc>
          <w:tcPr>
            <w:tcW w:w="457" w:type="pct"/>
            <w:tcBorders>
              <w:top w:val="single" w:sz="6" w:space="0" w:color="auto"/>
              <w:left w:val="single" w:sz="6" w:space="0" w:color="auto"/>
              <w:bottom w:val="single" w:sz="6" w:space="0" w:color="auto"/>
              <w:right w:val="single" w:sz="4" w:space="0" w:color="auto"/>
            </w:tcBorders>
          </w:tcPr>
          <w:p w14:paraId="283640BD" w14:textId="77777777" w:rsidR="006B37F0" w:rsidRDefault="006B37F0" w:rsidP="00DA5852">
            <w:pPr>
              <w:pStyle w:val="TAH"/>
            </w:pPr>
            <w:r>
              <w:t>Ref.</w:t>
            </w:r>
          </w:p>
        </w:tc>
        <w:tc>
          <w:tcPr>
            <w:tcW w:w="427" w:type="pct"/>
            <w:tcBorders>
              <w:top w:val="single" w:sz="4" w:space="0" w:color="auto"/>
              <w:left w:val="single" w:sz="4" w:space="0" w:color="auto"/>
              <w:bottom w:val="single" w:sz="4" w:space="0" w:color="auto"/>
              <w:right w:val="single" w:sz="4" w:space="0" w:color="auto"/>
            </w:tcBorders>
          </w:tcPr>
          <w:p w14:paraId="445E4F94" w14:textId="77777777" w:rsidR="006B37F0" w:rsidRDefault="006B37F0" w:rsidP="00DA5852">
            <w:pPr>
              <w:pStyle w:val="TAH"/>
            </w:pPr>
            <w:r>
              <w:t>Release</w:t>
            </w:r>
          </w:p>
        </w:tc>
        <w:tc>
          <w:tcPr>
            <w:tcW w:w="1378" w:type="pct"/>
            <w:tcBorders>
              <w:top w:val="single" w:sz="4" w:space="0" w:color="auto"/>
              <w:left w:val="single" w:sz="4" w:space="0" w:color="auto"/>
              <w:bottom w:val="single" w:sz="4" w:space="0" w:color="auto"/>
              <w:right w:val="single" w:sz="4" w:space="0" w:color="auto"/>
            </w:tcBorders>
          </w:tcPr>
          <w:p w14:paraId="711FAE17" w14:textId="77777777" w:rsidR="006B37F0" w:rsidRDefault="006B37F0" w:rsidP="00DA5852">
            <w:pPr>
              <w:pStyle w:val="TAH"/>
            </w:pPr>
            <w:r>
              <w:t>Mnemonic</w:t>
            </w:r>
          </w:p>
        </w:tc>
        <w:tc>
          <w:tcPr>
            <w:tcW w:w="227" w:type="pct"/>
            <w:tcBorders>
              <w:top w:val="single" w:sz="4" w:space="0" w:color="auto"/>
              <w:left w:val="single" w:sz="4" w:space="0" w:color="auto"/>
              <w:bottom w:val="single" w:sz="4" w:space="0" w:color="auto"/>
              <w:right w:val="single" w:sz="4" w:space="0" w:color="auto"/>
            </w:tcBorders>
          </w:tcPr>
          <w:p w14:paraId="67669393" w14:textId="77777777" w:rsidR="006B37F0" w:rsidRDefault="006B37F0" w:rsidP="00DA5852">
            <w:pPr>
              <w:pStyle w:val="TAH"/>
            </w:pPr>
            <w:r>
              <w:t>M</w:t>
            </w:r>
          </w:p>
        </w:tc>
        <w:tc>
          <w:tcPr>
            <w:tcW w:w="673" w:type="pct"/>
            <w:tcBorders>
              <w:top w:val="single" w:sz="4" w:space="0" w:color="auto"/>
              <w:left w:val="single" w:sz="4" w:space="0" w:color="auto"/>
              <w:bottom w:val="single" w:sz="4" w:space="0" w:color="auto"/>
              <w:right w:val="single" w:sz="4" w:space="0" w:color="auto"/>
            </w:tcBorders>
          </w:tcPr>
          <w:p w14:paraId="65386BE8" w14:textId="77777777" w:rsidR="006B37F0" w:rsidRDefault="006B37F0" w:rsidP="00DA5852">
            <w:pPr>
              <w:pStyle w:val="TAH"/>
            </w:pPr>
            <w:r>
              <w:rPr>
                <w:sz w:val="16"/>
                <w:szCs w:val="16"/>
              </w:rPr>
              <w:t>If indicated "Yes" the feature shall be implemented and successfully tested for the corresponding release</w:t>
            </w:r>
          </w:p>
        </w:tc>
        <w:tc>
          <w:tcPr>
            <w:tcW w:w="567" w:type="pct"/>
            <w:tcBorders>
              <w:top w:val="single" w:sz="4" w:space="0" w:color="auto"/>
              <w:left w:val="single" w:sz="4" w:space="0" w:color="auto"/>
              <w:bottom w:val="single" w:sz="4" w:space="0" w:color="auto"/>
              <w:right w:val="single" w:sz="4" w:space="0" w:color="auto"/>
            </w:tcBorders>
          </w:tcPr>
          <w:p w14:paraId="409086A3" w14:textId="77777777" w:rsidR="006B37F0" w:rsidRDefault="006B37F0" w:rsidP="00DA5852">
            <w:pPr>
              <w:pStyle w:val="TAH"/>
            </w:pPr>
            <w:r>
              <w:t>Comments</w:t>
            </w:r>
          </w:p>
        </w:tc>
      </w:tr>
      <w:tr w:rsidR="006B37F0" w14:paraId="6491F112"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5DB63554" w14:textId="77777777" w:rsidR="006B37F0" w:rsidRDefault="006B37F0" w:rsidP="00DA5852">
            <w:pPr>
              <w:pStyle w:val="TAC"/>
            </w:pPr>
            <w:r>
              <w:t>1</w:t>
            </w:r>
          </w:p>
        </w:tc>
        <w:tc>
          <w:tcPr>
            <w:tcW w:w="1016" w:type="pct"/>
            <w:tcBorders>
              <w:top w:val="single" w:sz="6" w:space="0" w:color="auto"/>
              <w:left w:val="single" w:sz="4" w:space="0" w:color="auto"/>
              <w:bottom w:val="single" w:sz="6" w:space="0" w:color="auto"/>
              <w:right w:val="single" w:sz="6" w:space="0" w:color="auto"/>
            </w:tcBorders>
          </w:tcPr>
          <w:p w14:paraId="3228AEF5" w14:textId="77777777" w:rsidR="006B37F0" w:rsidRDefault="006B37F0" w:rsidP="00DA5852">
            <w:pPr>
              <w:pStyle w:val="TAL"/>
            </w:pPr>
            <w:r>
              <w:rPr>
                <w:lang w:val="en-US" w:eastAsia="zh-CN"/>
              </w:rPr>
              <w:t xml:space="preserve">Support </w:t>
            </w:r>
            <w:r>
              <w:rPr>
                <w:rFonts w:hint="eastAsia"/>
                <w:lang w:val="en-US" w:eastAsia="zh-CN"/>
              </w:rPr>
              <w:t xml:space="preserve">one or more </w:t>
            </w:r>
            <w:r>
              <w:rPr>
                <w:lang w:val="en-US" w:eastAsia="zh-CN"/>
              </w:rPr>
              <w:t>M</w:t>
            </w:r>
            <w:r>
              <w:rPr>
                <w:rFonts w:hint="eastAsia"/>
                <w:lang w:val="en-US" w:eastAsia="zh-CN"/>
              </w:rPr>
              <w:t>ulti-SIM features include N1 NAS signalling connection release/Paging indication for voice services/Reject paging request/Paging restriction/IMSI offset and so on.</w:t>
            </w:r>
          </w:p>
        </w:tc>
        <w:tc>
          <w:tcPr>
            <w:tcW w:w="457" w:type="pct"/>
            <w:tcBorders>
              <w:top w:val="single" w:sz="6" w:space="0" w:color="auto"/>
              <w:left w:val="single" w:sz="6" w:space="0" w:color="auto"/>
              <w:bottom w:val="single" w:sz="6" w:space="0" w:color="auto"/>
              <w:right w:val="single" w:sz="4" w:space="0" w:color="auto"/>
            </w:tcBorders>
          </w:tcPr>
          <w:p w14:paraId="5DCCC5DE"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13CFBFD3"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23FEC3E4" w14:textId="77777777" w:rsidR="006B37F0" w:rsidRDefault="006B37F0" w:rsidP="00DA5852">
            <w:pPr>
              <w:pStyle w:val="TAL"/>
            </w:pPr>
            <w:r>
              <w:rPr>
                <w:rFonts w:hint="eastAsia"/>
                <w:lang w:eastAsia="zh-CN"/>
              </w:rPr>
              <w:t>pc_5GC _MUSIM</w:t>
            </w:r>
          </w:p>
        </w:tc>
        <w:tc>
          <w:tcPr>
            <w:tcW w:w="227" w:type="pct"/>
            <w:tcBorders>
              <w:top w:val="single" w:sz="4" w:space="0" w:color="auto"/>
              <w:left w:val="single" w:sz="4" w:space="0" w:color="auto"/>
              <w:bottom w:val="single" w:sz="4" w:space="0" w:color="auto"/>
              <w:right w:val="single" w:sz="4" w:space="0" w:color="auto"/>
            </w:tcBorders>
          </w:tcPr>
          <w:p w14:paraId="7FADCB2E"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49589D3F"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7954556" w14:textId="77777777" w:rsidR="006B37F0" w:rsidRDefault="006B37F0" w:rsidP="00DA5852">
            <w:pPr>
              <w:pStyle w:val="TAL"/>
            </w:pPr>
          </w:p>
        </w:tc>
      </w:tr>
      <w:tr w:rsidR="006B37F0" w14:paraId="5D496F18"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4DDA30E8" w14:textId="77777777" w:rsidR="006B37F0" w:rsidRDefault="006B37F0" w:rsidP="00DA5852">
            <w:pPr>
              <w:pStyle w:val="TAC"/>
            </w:pPr>
            <w:r>
              <w:t>2</w:t>
            </w:r>
          </w:p>
        </w:tc>
        <w:tc>
          <w:tcPr>
            <w:tcW w:w="1016" w:type="pct"/>
            <w:tcBorders>
              <w:top w:val="single" w:sz="6" w:space="0" w:color="auto"/>
              <w:left w:val="single" w:sz="4" w:space="0" w:color="auto"/>
              <w:bottom w:val="single" w:sz="6" w:space="0" w:color="auto"/>
              <w:right w:val="single" w:sz="6" w:space="0" w:color="auto"/>
            </w:tcBorders>
          </w:tcPr>
          <w:p w14:paraId="4693074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N1 NAS signalling connection release</w:t>
            </w:r>
          </w:p>
        </w:tc>
        <w:tc>
          <w:tcPr>
            <w:tcW w:w="457" w:type="pct"/>
            <w:tcBorders>
              <w:top w:val="single" w:sz="6" w:space="0" w:color="auto"/>
              <w:left w:val="single" w:sz="6" w:space="0" w:color="auto"/>
              <w:bottom w:val="single" w:sz="6" w:space="0" w:color="auto"/>
              <w:right w:val="single" w:sz="4" w:space="0" w:color="auto"/>
            </w:tcBorders>
          </w:tcPr>
          <w:p w14:paraId="118BF8B5"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1D0E22A"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058137C2"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_MUSIM_NCR</w:t>
            </w:r>
          </w:p>
        </w:tc>
        <w:tc>
          <w:tcPr>
            <w:tcW w:w="227" w:type="pct"/>
            <w:tcBorders>
              <w:top w:val="single" w:sz="4" w:space="0" w:color="auto"/>
              <w:left w:val="single" w:sz="4" w:space="0" w:color="auto"/>
              <w:bottom w:val="single" w:sz="4" w:space="0" w:color="auto"/>
              <w:right w:val="single" w:sz="4" w:space="0" w:color="auto"/>
            </w:tcBorders>
          </w:tcPr>
          <w:p w14:paraId="4944C06D"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6D970337"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55634B37" w14:textId="77777777" w:rsidR="006B37F0" w:rsidRDefault="006B37F0" w:rsidP="00DA5852">
            <w:pPr>
              <w:pStyle w:val="TAL"/>
            </w:pPr>
          </w:p>
        </w:tc>
      </w:tr>
      <w:tr w:rsidR="006B37F0" w14:paraId="432F333F"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6537DE0F" w14:textId="77777777" w:rsidR="006B37F0" w:rsidRDefault="006B37F0" w:rsidP="00DA5852">
            <w:pPr>
              <w:pStyle w:val="TAC"/>
            </w:pPr>
            <w:r>
              <w:t>3</w:t>
            </w:r>
          </w:p>
        </w:tc>
        <w:tc>
          <w:tcPr>
            <w:tcW w:w="1016" w:type="pct"/>
            <w:tcBorders>
              <w:top w:val="single" w:sz="6" w:space="0" w:color="auto"/>
              <w:left w:val="single" w:sz="4" w:space="0" w:color="auto"/>
              <w:bottom w:val="single" w:sz="6" w:space="0" w:color="auto"/>
              <w:right w:val="single" w:sz="6" w:space="0" w:color="auto"/>
            </w:tcBorders>
          </w:tcPr>
          <w:p w14:paraId="2B4EC655"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Paging indication for voice services</w:t>
            </w:r>
          </w:p>
        </w:tc>
        <w:tc>
          <w:tcPr>
            <w:tcW w:w="457" w:type="pct"/>
            <w:tcBorders>
              <w:top w:val="single" w:sz="6" w:space="0" w:color="auto"/>
              <w:left w:val="single" w:sz="6" w:space="0" w:color="auto"/>
              <w:bottom w:val="single" w:sz="6" w:space="0" w:color="auto"/>
              <w:right w:val="single" w:sz="4" w:space="0" w:color="auto"/>
            </w:tcBorders>
          </w:tcPr>
          <w:p w14:paraId="081B7F67"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21F341B3"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0C2C3B1C"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_MUSIM_PIV</w:t>
            </w:r>
          </w:p>
        </w:tc>
        <w:tc>
          <w:tcPr>
            <w:tcW w:w="227" w:type="pct"/>
            <w:tcBorders>
              <w:top w:val="single" w:sz="4" w:space="0" w:color="auto"/>
              <w:left w:val="single" w:sz="4" w:space="0" w:color="auto"/>
              <w:bottom w:val="single" w:sz="4" w:space="0" w:color="auto"/>
              <w:right w:val="single" w:sz="4" w:space="0" w:color="auto"/>
            </w:tcBorders>
          </w:tcPr>
          <w:p w14:paraId="17E454CD"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2D95F5B8"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D0064FD" w14:textId="77777777" w:rsidR="006B37F0" w:rsidRDefault="006B37F0" w:rsidP="00DA5852">
            <w:pPr>
              <w:pStyle w:val="TAL"/>
            </w:pPr>
          </w:p>
        </w:tc>
      </w:tr>
      <w:tr w:rsidR="006B37F0" w14:paraId="204ADB80"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04CDE31D" w14:textId="77777777" w:rsidR="006B37F0" w:rsidRDefault="006B37F0" w:rsidP="00DA5852">
            <w:pPr>
              <w:pStyle w:val="TAC"/>
            </w:pPr>
            <w:r>
              <w:t>4</w:t>
            </w:r>
          </w:p>
        </w:tc>
        <w:tc>
          <w:tcPr>
            <w:tcW w:w="1016" w:type="pct"/>
            <w:tcBorders>
              <w:top w:val="single" w:sz="6" w:space="0" w:color="auto"/>
              <w:left w:val="single" w:sz="4" w:space="0" w:color="auto"/>
              <w:bottom w:val="single" w:sz="6" w:space="0" w:color="auto"/>
              <w:right w:val="single" w:sz="6" w:space="0" w:color="auto"/>
            </w:tcBorders>
          </w:tcPr>
          <w:p w14:paraId="698E803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Reject paging request</w:t>
            </w:r>
          </w:p>
        </w:tc>
        <w:tc>
          <w:tcPr>
            <w:tcW w:w="457" w:type="pct"/>
            <w:tcBorders>
              <w:top w:val="single" w:sz="6" w:space="0" w:color="auto"/>
              <w:left w:val="single" w:sz="6" w:space="0" w:color="auto"/>
              <w:bottom w:val="single" w:sz="6" w:space="0" w:color="auto"/>
              <w:right w:val="single" w:sz="4" w:space="0" w:color="auto"/>
            </w:tcBorders>
          </w:tcPr>
          <w:p w14:paraId="1ADA808D" w14:textId="77777777" w:rsidR="006B37F0" w:rsidRDefault="006B37F0" w:rsidP="00DA5852">
            <w:pPr>
              <w:pStyle w:val="TAL"/>
              <w:rPr>
                <w:rFonts w:eastAsia="MS Mincho"/>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B825346" w14:textId="77777777" w:rsidR="006B37F0" w:rsidRDefault="006B37F0" w:rsidP="00DA5852">
            <w:pPr>
              <w:pStyle w:val="TAL"/>
              <w:rPr>
                <w:rFonts w:eastAsia="MS Mincho"/>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61C18B28"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_MUSIM_RPR</w:t>
            </w:r>
          </w:p>
        </w:tc>
        <w:tc>
          <w:tcPr>
            <w:tcW w:w="227" w:type="pct"/>
            <w:tcBorders>
              <w:top w:val="single" w:sz="4" w:space="0" w:color="auto"/>
              <w:left w:val="single" w:sz="4" w:space="0" w:color="auto"/>
              <w:bottom w:val="single" w:sz="4" w:space="0" w:color="auto"/>
              <w:right w:val="single" w:sz="4" w:space="0" w:color="auto"/>
            </w:tcBorders>
          </w:tcPr>
          <w:p w14:paraId="5904587E" w14:textId="77777777" w:rsidR="006B37F0" w:rsidRDefault="006B37F0" w:rsidP="00DA5852">
            <w:pPr>
              <w:pStyle w:val="TAL"/>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16C3C73F"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6FBF7DD2" w14:textId="77777777" w:rsidR="006B37F0" w:rsidRDefault="006B37F0" w:rsidP="00DA5852">
            <w:pPr>
              <w:pStyle w:val="TAL"/>
            </w:pPr>
          </w:p>
        </w:tc>
      </w:tr>
      <w:tr w:rsidR="006B37F0" w14:paraId="66279C50" w14:textId="77777777" w:rsidTr="00DA5852">
        <w:trPr>
          <w:cantSplit/>
          <w:jc w:val="center"/>
        </w:trPr>
        <w:tc>
          <w:tcPr>
            <w:tcW w:w="254" w:type="pct"/>
            <w:tcBorders>
              <w:top w:val="single" w:sz="4" w:space="0" w:color="auto"/>
              <w:left w:val="single" w:sz="4" w:space="0" w:color="auto"/>
              <w:bottom w:val="single" w:sz="4" w:space="0" w:color="auto"/>
              <w:right w:val="single" w:sz="4" w:space="0" w:color="auto"/>
            </w:tcBorders>
          </w:tcPr>
          <w:p w14:paraId="72D37ADD" w14:textId="77777777" w:rsidR="006B37F0" w:rsidRPr="00A36FC2" w:rsidRDefault="006B37F0" w:rsidP="00DA5852">
            <w:pPr>
              <w:pStyle w:val="TAC"/>
              <w:rPr>
                <w:lang w:eastAsia="zh-CN"/>
              </w:rPr>
            </w:pPr>
            <w:r w:rsidRPr="006B37F0">
              <w:rPr>
                <w:rFonts w:hint="eastAsia"/>
                <w:lang w:eastAsia="zh-CN"/>
              </w:rPr>
              <w:t>5</w:t>
            </w:r>
          </w:p>
        </w:tc>
        <w:tc>
          <w:tcPr>
            <w:tcW w:w="1016" w:type="pct"/>
            <w:tcBorders>
              <w:top w:val="single" w:sz="6" w:space="0" w:color="auto"/>
              <w:left w:val="single" w:sz="4" w:space="0" w:color="auto"/>
              <w:bottom w:val="single" w:sz="6" w:space="0" w:color="auto"/>
              <w:right w:val="single" w:sz="6" w:space="0" w:color="auto"/>
            </w:tcBorders>
          </w:tcPr>
          <w:p w14:paraId="361D676C" w14:textId="77777777" w:rsidR="006B37F0" w:rsidRDefault="006B37F0" w:rsidP="00DA5852">
            <w:pPr>
              <w:pStyle w:val="TAL"/>
            </w:pPr>
            <w:r>
              <w:rPr>
                <w:rFonts w:eastAsia="SimSun" w:hint="eastAsia"/>
                <w:lang w:val="en-US" w:eastAsia="zh-CN"/>
              </w:rPr>
              <w:t>S</w:t>
            </w:r>
            <w:r>
              <w:t>upport of</w:t>
            </w:r>
            <w:r>
              <w:rPr>
                <w:rFonts w:eastAsia="SimSun" w:hint="eastAsia"/>
                <w:lang w:val="en-US" w:eastAsia="zh-CN"/>
              </w:rPr>
              <w:t xml:space="preserve"> </w:t>
            </w:r>
            <w:r>
              <w:rPr>
                <w:rFonts w:eastAsia="SimSun"/>
                <w:lang w:val="en-US" w:eastAsia="zh-CN"/>
              </w:rPr>
              <w:t>M</w:t>
            </w:r>
            <w:r>
              <w:rPr>
                <w:rFonts w:eastAsia="SimSun" w:hint="eastAsia"/>
                <w:lang w:val="en-US" w:eastAsia="zh-CN"/>
              </w:rPr>
              <w:t>ulti-SIM</w:t>
            </w:r>
            <w:r>
              <w:t xml:space="preserve"> Paging restriction</w:t>
            </w:r>
          </w:p>
        </w:tc>
        <w:tc>
          <w:tcPr>
            <w:tcW w:w="457" w:type="pct"/>
            <w:tcBorders>
              <w:top w:val="single" w:sz="6" w:space="0" w:color="auto"/>
              <w:left w:val="single" w:sz="6" w:space="0" w:color="auto"/>
              <w:bottom w:val="single" w:sz="6" w:space="0" w:color="auto"/>
              <w:right w:val="single" w:sz="4" w:space="0" w:color="auto"/>
            </w:tcBorders>
          </w:tcPr>
          <w:p w14:paraId="21156CE2" w14:textId="77777777" w:rsidR="006B37F0" w:rsidRDefault="006B37F0" w:rsidP="00DA5852">
            <w:pPr>
              <w:pStyle w:val="TAL"/>
              <w:rPr>
                <w:lang w:eastAsia="zh-CN"/>
              </w:rPr>
            </w:pPr>
            <w:r>
              <w:rPr>
                <w:rFonts w:hint="eastAsia"/>
                <w:lang w:eastAsia="zh-CN"/>
              </w:rPr>
              <w:t>24.501, 4.25</w:t>
            </w:r>
          </w:p>
        </w:tc>
        <w:tc>
          <w:tcPr>
            <w:tcW w:w="427" w:type="pct"/>
            <w:tcBorders>
              <w:top w:val="single" w:sz="4" w:space="0" w:color="auto"/>
              <w:left w:val="single" w:sz="4" w:space="0" w:color="auto"/>
              <w:bottom w:val="single" w:sz="4" w:space="0" w:color="auto"/>
              <w:right w:val="single" w:sz="4" w:space="0" w:color="auto"/>
            </w:tcBorders>
          </w:tcPr>
          <w:p w14:paraId="4DFEDAFD" w14:textId="77777777" w:rsidR="006B37F0" w:rsidRDefault="006B37F0" w:rsidP="00DA5852">
            <w:pPr>
              <w:pStyle w:val="TAL"/>
              <w:rPr>
                <w:rFonts w:eastAsia="SimSun"/>
                <w:lang w:val="en-US" w:eastAsia="zh-CN"/>
              </w:rPr>
            </w:pPr>
            <w:r>
              <w:rPr>
                <w:rFonts w:eastAsia="SimSun" w:hint="eastAsia"/>
                <w:lang w:val="en-US" w:eastAsia="zh-CN"/>
              </w:rPr>
              <w:t>Rel-17</w:t>
            </w:r>
          </w:p>
        </w:tc>
        <w:tc>
          <w:tcPr>
            <w:tcW w:w="1378" w:type="pct"/>
            <w:tcBorders>
              <w:top w:val="single" w:sz="4" w:space="0" w:color="auto"/>
              <w:left w:val="single" w:sz="4" w:space="0" w:color="auto"/>
              <w:bottom w:val="single" w:sz="4" w:space="0" w:color="auto"/>
              <w:right w:val="single" w:sz="4" w:space="0" w:color="auto"/>
            </w:tcBorders>
          </w:tcPr>
          <w:p w14:paraId="4524014A" w14:textId="77777777" w:rsidR="006B37F0" w:rsidRDefault="006B37F0" w:rsidP="00DA5852">
            <w:pPr>
              <w:pStyle w:val="TAL"/>
              <w:rPr>
                <w:lang w:eastAsia="zh-CN"/>
              </w:rPr>
            </w:pPr>
            <w:r>
              <w:rPr>
                <w:lang w:eastAsia="zh-CN"/>
              </w:rPr>
              <w:t>pc_</w:t>
            </w:r>
            <w:r>
              <w:rPr>
                <w:rFonts w:hint="eastAsia"/>
                <w:lang w:eastAsia="zh-CN"/>
              </w:rPr>
              <w:t>5G</w:t>
            </w:r>
            <w:r>
              <w:rPr>
                <w:rFonts w:hint="eastAsia"/>
                <w:lang w:val="en-US" w:eastAsia="zh-CN"/>
              </w:rPr>
              <w:t>C</w:t>
            </w:r>
            <w:r>
              <w:rPr>
                <w:rFonts w:hint="eastAsia"/>
                <w:lang w:eastAsia="zh-CN"/>
              </w:rPr>
              <w:t>_MUSIM_PR</w:t>
            </w:r>
          </w:p>
        </w:tc>
        <w:tc>
          <w:tcPr>
            <w:tcW w:w="227" w:type="pct"/>
            <w:tcBorders>
              <w:top w:val="single" w:sz="4" w:space="0" w:color="auto"/>
              <w:left w:val="single" w:sz="4" w:space="0" w:color="auto"/>
              <w:bottom w:val="single" w:sz="4" w:space="0" w:color="auto"/>
              <w:right w:val="single" w:sz="4" w:space="0" w:color="auto"/>
            </w:tcBorders>
          </w:tcPr>
          <w:p w14:paraId="11524482" w14:textId="77777777" w:rsidR="006B37F0" w:rsidRDefault="006B37F0" w:rsidP="00DA5852">
            <w:pPr>
              <w:pStyle w:val="TAL"/>
              <w:rPr>
                <w:rFonts w:eastAsia="SimSun"/>
                <w:lang w:val="en-US" w:eastAsia="zh-CN"/>
              </w:rPr>
            </w:pPr>
            <w:r>
              <w:rPr>
                <w:rFonts w:eastAsia="SimSun" w:hint="eastAsia"/>
                <w:lang w:val="en-US" w:eastAsia="zh-CN"/>
              </w:rPr>
              <w:t>No</w:t>
            </w:r>
          </w:p>
        </w:tc>
        <w:tc>
          <w:tcPr>
            <w:tcW w:w="673" w:type="pct"/>
            <w:tcBorders>
              <w:top w:val="single" w:sz="4" w:space="0" w:color="auto"/>
              <w:left w:val="single" w:sz="4" w:space="0" w:color="auto"/>
              <w:bottom w:val="single" w:sz="4" w:space="0" w:color="auto"/>
              <w:right w:val="single" w:sz="4" w:space="0" w:color="auto"/>
            </w:tcBorders>
          </w:tcPr>
          <w:p w14:paraId="1C1AF3CA" w14:textId="77777777" w:rsidR="006B37F0" w:rsidRDefault="006B37F0" w:rsidP="00DA5852">
            <w:pPr>
              <w:pStyle w:val="TAL"/>
            </w:pPr>
          </w:p>
        </w:tc>
        <w:tc>
          <w:tcPr>
            <w:tcW w:w="567" w:type="pct"/>
            <w:tcBorders>
              <w:top w:val="single" w:sz="4" w:space="0" w:color="auto"/>
              <w:left w:val="single" w:sz="4" w:space="0" w:color="auto"/>
              <w:bottom w:val="single" w:sz="4" w:space="0" w:color="auto"/>
              <w:right w:val="single" w:sz="4" w:space="0" w:color="auto"/>
            </w:tcBorders>
          </w:tcPr>
          <w:p w14:paraId="51074793" w14:textId="77777777" w:rsidR="006B37F0" w:rsidRDefault="006B37F0" w:rsidP="00DA5852">
            <w:pPr>
              <w:pStyle w:val="TAL"/>
              <w:rPr>
                <w:rFonts w:eastAsia="SimSun"/>
                <w:lang w:val="en-US" w:eastAsia="zh-CN"/>
              </w:rPr>
            </w:pPr>
            <w:r>
              <w:rPr>
                <w:rFonts w:eastAsia="SimSun" w:hint="eastAsia"/>
                <w:lang w:val="en-US" w:eastAsia="zh-CN"/>
              </w:rPr>
              <w:t>A UE support Pging restriction shall support:</w:t>
            </w:r>
          </w:p>
          <w:p w14:paraId="1F51BF47" w14:textId="77777777" w:rsidR="006B37F0" w:rsidRDefault="006B37F0" w:rsidP="00DA5852">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N1 NAS signalling connection release or</w:t>
            </w:r>
          </w:p>
          <w:p w14:paraId="1E23B759" w14:textId="77777777" w:rsidR="006B37F0" w:rsidRDefault="006B37F0" w:rsidP="00DA5852">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5B3D9FC8" w14:textId="77777777" w:rsidR="006B37F0" w:rsidRDefault="006B37F0" w:rsidP="00DA5852">
            <w:pPr>
              <w:pStyle w:val="TAL"/>
            </w:pPr>
            <w:r>
              <w:rPr>
                <w:rFonts w:eastAsia="SimSun" w:hint="eastAsia"/>
                <w:lang w:val="en-US" w:eastAsia="zh-CN"/>
              </w:rPr>
              <w:t xml:space="preserve">- </w:t>
            </w:r>
            <w:r>
              <w:rPr>
                <w:rFonts w:eastAsia="SimSun"/>
                <w:lang w:val="en-US" w:eastAsia="zh-CN"/>
              </w:rPr>
              <w:t>both of them</w:t>
            </w:r>
          </w:p>
        </w:tc>
      </w:tr>
    </w:tbl>
    <w:p w14:paraId="3434B1CE" w14:textId="77777777" w:rsidR="006B37F0" w:rsidRDefault="006B37F0" w:rsidP="00A36FC2"/>
    <w:p w14:paraId="41C914AE" w14:textId="39464D24" w:rsidR="00E85B50" w:rsidRPr="007F715C" w:rsidRDefault="00E85B50" w:rsidP="00E85B50">
      <w:pPr>
        <w:pStyle w:val="Heading3"/>
        <w:rPr>
          <w:rFonts w:eastAsia="SimSun"/>
        </w:rPr>
      </w:pPr>
      <w:bookmarkStart w:id="1112" w:name="_Toc124016794"/>
      <w:bookmarkStart w:id="1113" w:name="_Toc114916382"/>
      <w:r w:rsidRPr="00BE65BE">
        <w:t>A.4.</w:t>
      </w:r>
      <w:r w:rsidRPr="007F715C">
        <w:t>3.14</w:t>
      </w:r>
      <w:r w:rsidRPr="007F715C">
        <w:tab/>
        <w:t>MBS Capabilities</w:t>
      </w:r>
      <w:bookmarkEnd w:id="1112"/>
    </w:p>
    <w:p w14:paraId="5A2B3A6A" w14:textId="2DC44856" w:rsidR="00E85B50" w:rsidRPr="00BE65BE" w:rsidRDefault="00E85B50" w:rsidP="00E85B50">
      <w:pPr>
        <w:pStyle w:val="TH"/>
      </w:pPr>
      <w:r w:rsidRPr="007F715C">
        <w:t>Table A.4.3.14-</w:t>
      </w:r>
      <w:r w:rsidRPr="007F715C">
        <w:rPr>
          <w:lang w:eastAsia="zh-CN"/>
        </w:rPr>
        <w:t>1</w:t>
      </w:r>
      <w:r w:rsidRPr="007F715C">
        <w:t>: MBS Ca</w:t>
      </w:r>
      <w:r w:rsidRPr="00BE65BE">
        <w:t>pabilities</w:t>
      </w:r>
    </w:p>
    <w:tbl>
      <w:tblPr>
        <w:tblW w:w="4649" w:type="pct"/>
        <w:jc w:val="center"/>
        <w:tblCellMar>
          <w:left w:w="28" w:type="dxa"/>
          <w:right w:w="56" w:type="dxa"/>
        </w:tblCellMar>
        <w:tblLook w:val="04A0" w:firstRow="1" w:lastRow="0" w:firstColumn="1" w:lastColumn="0" w:noHBand="0" w:noVBand="1"/>
      </w:tblPr>
      <w:tblGrid>
        <w:gridCol w:w="455"/>
        <w:gridCol w:w="1526"/>
        <w:gridCol w:w="685"/>
        <w:gridCol w:w="765"/>
        <w:gridCol w:w="3486"/>
        <w:gridCol w:w="315"/>
        <w:gridCol w:w="1205"/>
        <w:gridCol w:w="1015"/>
      </w:tblGrid>
      <w:tr w:rsidR="00E85B50" w:rsidRPr="00BE65BE" w14:paraId="26F6EE74" w14:textId="77777777" w:rsidTr="00F217DC">
        <w:trPr>
          <w:cantSplit/>
          <w:jc w:val="center"/>
        </w:trPr>
        <w:tc>
          <w:tcPr>
            <w:tcW w:w="239" w:type="pct"/>
            <w:tcBorders>
              <w:top w:val="single" w:sz="6" w:space="0" w:color="auto"/>
              <w:left w:val="single" w:sz="6" w:space="0" w:color="auto"/>
              <w:bottom w:val="single" w:sz="4" w:space="0" w:color="auto"/>
              <w:right w:val="single" w:sz="6" w:space="0" w:color="auto"/>
            </w:tcBorders>
            <w:hideMark/>
          </w:tcPr>
          <w:p w14:paraId="476CE13B" w14:textId="77777777" w:rsidR="00E85B50" w:rsidRPr="00BE65BE" w:rsidRDefault="00E85B50" w:rsidP="00F217DC">
            <w:pPr>
              <w:pStyle w:val="TAH"/>
            </w:pPr>
            <w:r w:rsidRPr="00BE65BE">
              <w:t>Item</w:t>
            </w:r>
          </w:p>
        </w:tc>
        <w:tc>
          <w:tcPr>
            <w:tcW w:w="1045" w:type="pct"/>
            <w:tcBorders>
              <w:top w:val="single" w:sz="6" w:space="0" w:color="auto"/>
              <w:left w:val="single" w:sz="6" w:space="0" w:color="auto"/>
              <w:bottom w:val="single" w:sz="6" w:space="0" w:color="auto"/>
              <w:right w:val="single" w:sz="6" w:space="0" w:color="auto"/>
            </w:tcBorders>
            <w:hideMark/>
          </w:tcPr>
          <w:p w14:paraId="37095D6A" w14:textId="77777777" w:rsidR="00E85B50" w:rsidRPr="00BE65BE" w:rsidRDefault="00E85B50" w:rsidP="00F217DC">
            <w:pPr>
              <w:pStyle w:val="TAH"/>
            </w:pPr>
            <w:r w:rsidRPr="00BE65BE">
              <w:t>UE MBS Capabilities</w:t>
            </w:r>
          </w:p>
        </w:tc>
        <w:tc>
          <w:tcPr>
            <w:tcW w:w="485" w:type="pct"/>
            <w:tcBorders>
              <w:top w:val="single" w:sz="6" w:space="0" w:color="auto"/>
              <w:left w:val="single" w:sz="6" w:space="0" w:color="auto"/>
              <w:bottom w:val="single" w:sz="6" w:space="0" w:color="auto"/>
              <w:right w:val="single" w:sz="4" w:space="0" w:color="auto"/>
            </w:tcBorders>
            <w:hideMark/>
          </w:tcPr>
          <w:p w14:paraId="7D518232" w14:textId="77777777" w:rsidR="00E85B50" w:rsidRPr="00BE65BE" w:rsidRDefault="00E85B50" w:rsidP="00F217DC">
            <w:pPr>
              <w:pStyle w:val="TAH"/>
            </w:pPr>
            <w:r w:rsidRPr="00BE65BE">
              <w:t>Ref.</w:t>
            </w:r>
          </w:p>
        </w:tc>
        <w:tc>
          <w:tcPr>
            <w:tcW w:w="413" w:type="pct"/>
            <w:tcBorders>
              <w:top w:val="single" w:sz="4" w:space="0" w:color="auto"/>
              <w:left w:val="single" w:sz="4" w:space="0" w:color="auto"/>
              <w:bottom w:val="single" w:sz="4" w:space="0" w:color="auto"/>
              <w:right w:val="single" w:sz="4" w:space="0" w:color="auto"/>
            </w:tcBorders>
            <w:hideMark/>
          </w:tcPr>
          <w:p w14:paraId="3AFCBE70" w14:textId="77777777" w:rsidR="00E85B50" w:rsidRPr="00BE65BE" w:rsidRDefault="00E85B50" w:rsidP="00F217DC">
            <w:pPr>
              <w:pStyle w:val="TAH"/>
            </w:pPr>
            <w:r w:rsidRPr="00BE65BE">
              <w:t>Release</w:t>
            </w:r>
          </w:p>
        </w:tc>
        <w:tc>
          <w:tcPr>
            <w:tcW w:w="1313" w:type="pct"/>
            <w:tcBorders>
              <w:top w:val="single" w:sz="4" w:space="0" w:color="auto"/>
              <w:left w:val="single" w:sz="4" w:space="0" w:color="auto"/>
              <w:bottom w:val="single" w:sz="4" w:space="0" w:color="auto"/>
              <w:right w:val="single" w:sz="4" w:space="0" w:color="auto"/>
            </w:tcBorders>
            <w:hideMark/>
          </w:tcPr>
          <w:p w14:paraId="0D229559" w14:textId="77777777" w:rsidR="00E85B50" w:rsidRPr="00BE65BE" w:rsidRDefault="00E85B50" w:rsidP="00F217DC">
            <w:pPr>
              <w:pStyle w:val="TAH"/>
            </w:pPr>
            <w:r w:rsidRPr="00BE65BE">
              <w:t>Mnemonic</w:t>
            </w:r>
          </w:p>
        </w:tc>
        <w:tc>
          <w:tcPr>
            <w:tcW w:w="254" w:type="pct"/>
            <w:tcBorders>
              <w:top w:val="single" w:sz="4" w:space="0" w:color="auto"/>
              <w:left w:val="single" w:sz="4" w:space="0" w:color="auto"/>
              <w:bottom w:val="single" w:sz="4" w:space="0" w:color="auto"/>
              <w:right w:val="single" w:sz="4" w:space="0" w:color="auto"/>
            </w:tcBorders>
            <w:hideMark/>
          </w:tcPr>
          <w:p w14:paraId="02C835D4" w14:textId="77777777" w:rsidR="00E85B50" w:rsidRPr="00BE65BE" w:rsidRDefault="00E85B50" w:rsidP="00F217DC">
            <w:pPr>
              <w:pStyle w:val="TAH"/>
            </w:pPr>
            <w:r w:rsidRPr="00BE65BE">
              <w:t>M</w:t>
            </w:r>
          </w:p>
        </w:tc>
        <w:tc>
          <w:tcPr>
            <w:tcW w:w="679" w:type="pct"/>
            <w:tcBorders>
              <w:top w:val="single" w:sz="4" w:space="0" w:color="auto"/>
              <w:left w:val="single" w:sz="4" w:space="0" w:color="auto"/>
              <w:bottom w:val="single" w:sz="4" w:space="0" w:color="auto"/>
              <w:right w:val="single" w:sz="4" w:space="0" w:color="auto"/>
            </w:tcBorders>
            <w:hideMark/>
          </w:tcPr>
          <w:p w14:paraId="55C5A5DC" w14:textId="77777777" w:rsidR="00E85B50" w:rsidRPr="00BE65BE" w:rsidRDefault="00E85B50" w:rsidP="00F217DC">
            <w:pPr>
              <w:pStyle w:val="TAH"/>
            </w:pPr>
            <w:r w:rsidRPr="00BE65BE">
              <w:rPr>
                <w:sz w:val="16"/>
                <w:szCs w:val="16"/>
              </w:rPr>
              <w:t>If indicated "Yes" the feature shall be implemented and successfully tested for the corresponding release</w:t>
            </w:r>
          </w:p>
        </w:tc>
        <w:tc>
          <w:tcPr>
            <w:tcW w:w="572" w:type="pct"/>
            <w:tcBorders>
              <w:top w:val="single" w:sz="4" w:space="0" w:color="auto"/>
              <w:left w:val="single" w:sz="4" w:space="0" w:color="auto"/>
              <w:bottom w:val="single" w:sz="4" w:space="0" w:color="auto"/>
              <w:right w:val="single" w:sz="4" w:space="0" w:color="auto"/>
            </w:tcBorders>
            <w:hideMark/>
          </w:tcPr>
          <w:p w14:paraId="1A78CA55" w14:textId="77777777" w:rsidR="00E85B50" w:rsidRPr="00BE65BE" w:rsidRDefault="00E85B50" w:rsidP="00F217DC">
            <w:pPr>
              <w:pStyle w:val="TAH"/>
            </w:pPr>
            <w:r w:rsidRPr="00BE65BE">
              <w:t>Comments</w:t>
            </w:r>
          </w:p>
        </w:tc>
      </w:tr>
      <w:tr w:rsidR="00E85B50" w:rsidRPr="00BE65BE" w14:paraId="076F0BC8" w14:textId="77777777" w:rsidTr="00F217D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6A26AE3B" w14:textId="77777777" w:rsidR="00E85B50" w:rsidRPr="00BE65BE" w:rsidRDefault="00E85B50" w:rsidP="00F217DC">
            <w:pPr>
              <w:pStyle w:val="TAC"/>
            </w:pPr>
            <w:r w:rsidRPr="00BE65BE">
              <w:t>1</w:t>
            </w:r>
          </w:p>
        </w:tc>
        <w:tc>
          <w:tcPr>
            <w:tcW w:w="1045" w:type="pct"/>
            <w:tcBorders>
              <w:top w:val="single" w:sz="6" w:space="0" w:color="auto"/>
              <w:left w:val="single" w:sz="4" w:space="0" w:color="auto"/>
              <w:bottom w:val="single" w:sz="6" w:space="0" w:color="auto"/>
              <w:right w:val="single" w:sz="6" w:space="0" w:color="auto"/>
            </w:tcBorders>
            <w:hideMark/>
          </w:tcPr>
          <w:p w14:paraId="68F70252" w14:textId="77777777" w:rsidR="00E85B50" w:rsidRPr="00BE65BE" w:rsidRDefault="00E85B50" w:rsidP="00F217DC">
            <w:pPr>
              <w:pStyle w:val="TAL"/>
            </w:pPr>
            <w:r w:rsidRPr="00BE65BE">
              <w:t>Support of broadcast reception</w:t>
            </w:r>
            <w:r w:rsidRPr="00BE65BE">
              <w:rPr>
                <w:rFonts w:cs="Arial"/>
                <w:szCs w:val="18"/>
              </w:rPr>
              <w:t>.</w:t>
            </w:r>
          </w:p>
        </w:tc>
        <w:tc>
          <w:tcPr>
            <w:tcW w:w="485" w:type="pct"/>
            <w:tcBorders>
              <w:top w:val="single" w:sz="6" w:space="0" w:color="auto"/>
              <w:left w:val="single" w:sz="6" w:space="0" w:color="auto"/>
              <w:bottom w:val="single" w:sz="6" w:space="0" w:color="auto"/>
              <w:right w:val="single" w:sz="4" w:space="0" w:color="auto"/>
            </w:tcBorders>
            <w:hideMark/>
          </w:tcPr>
          <w:p w14:paraId="6720EB6A" w14:textId="77777777" w:rsidR="00E85B50" w:rsidRPr="00BE65BE" w:rsidRDefault="00E85B50" w:rsidP="00F217DC">
            <w:pPr>
              <w:pStyle w:val="TAL"/>
              <w:rPr>
                <w:rFonts w:eastAsia="MS Mincho"/>
              </w:rPr>
            </w:pPr>
            <w:r w:rsidRPr="00BE65BE">
              <w:rPr>
                <w:rFonts w:eastAsia="MS Mincho"/>
              </w:rPr>
              <w:t>38.306, 5.10</w:t>
            </w:r>
          </w:p>
        </w:tc>
        <w:tc>
          <w:tcPr>
            <w:tcW w:w="413" w:type="pct"/>
            <w:tcBorders>
              <w:top w:val="single" w:sz="4" w:space="0" w:color="auto"/>
              <w:left w:val="single" w:sz="4" w:space="0" w:color="auto"/>
              <w:bottom w:val="single" w:sz="4" w:space="0" w:color="auto"/>
              <w:right w:val="single" w:sz="4" w:space="0" w:color="auto"/>
            </w:tcBorders>
            <w:hideMark/>
          </w:tcPr>
          <w:p w14:paraId="74F4235C" w14:textId="77777777" w:rsidR="00E85B50" w:rsidRPr="00BE65BE" w:rsidRDefault="00E85B50" w:rsidP="00F217DC">
            <w:pPr>
              <w:pStyle w:val="TAL"/>
              <w:rPr>
                <w:rFonts w:eastAsia="MS Mincho"/>
              </w:rPr>
            </w:pPr>
            <w:r w:rsidRPr="00BE65BE">
              <w:rPr>
                <w:rFonts w:eastAsia="MS Mincho"/>
              </w:rPr>
              <w:t>Rel-17</w:t>
            </w:r>
          </w:p>
        </w:tc>
        <w:tc>
          <w:tcPr>
            <w:tcW w:w="1313" w:type="pct"/>
            <w:tcBorders>
              <w:top w:val="single" w:sz="4" w:space="0" w:color="auto"/>
              <w:left w:val="single" w:sz="4" w:space="0" w:color="auto"/>
              <w:bottom w:val="single" w:sz="4" w:space="0" w:color="auto"/>
              <w:right w:val="single" w:sz="4" w:space="0" w:color="auto"/>
            </w:tcBorders>
            <w:hideMark/>
          </w:tcPr>
          <w:p w14:paraId="1D83FD22" w14:textId="15A1A90B" w:rsidR="00E85B50" w:rsidRPr="00E85B50" w:rsidRDefault="00E85B50" w:rsidP="00F217DC">
            <w:pPr>
              <w:pStyle w:val="TAL"/>
              <w:rPr>
                <w:bCs/>
              </w:rPr>
            </w:pPr>
            <w:r w:rsidRPr="00BE65BE">
              <w:rPr>
                <w:rFonts w:eastAsia="MS Mincho"/>
              </w:rPr>
              <w:t>pc_</w:t>
            </w:r>
            <w:r w:rsidRPr="00BE65BE">
              <w:rPr>
                <w:bCs/>
              </w:rPr>
              <w:t>Broadcast_reception</w:t>
            </w:r>
          </w:p>
        </w:tc>
        <w:tc>
          <w:tcPr>
            <w:tcW w:w="254" w:type="pct"/>
            <w:tcBorders>
              <w:top w:val="single" w:sz="4" w:space="0" w:color="auto"/>
              <w:left w:val="single" w:sz="4" w:space="0" w:color="auto"/>
              <w:bottom w:val="single" w:sz="4" w:space="0" w:color="auto"/>
              <w:right w:val="single" w:sz="4" w:space="0" w:color="auto"/>
            </w:tcBorders>
            <w:hideMark/>
          </w:tcPr>
          <w:p w14:paraId="6B92B1E7" w14:textId="77777777" w:rsidR="00E85B50" w:rsidRPr="00BE65BE" w:rsidRDefault="00E85B50" w:rsidP="00F217DC">
            <w:pPr>
              <w:pStyle w:val="TAL"/>
            </w:pPr>
            <w:r w:rsidRPr="00BE65BE">
              <w:t>No</w:t>
            </w:r>
          </w:p>
        </w:tc>
        <w:tc>
          <w:tcPr>
            <w:tcW w:w="679" w:type="pct"/>
            <w:tcBorders>
              <w:top w:val="single" w:sz="4" w:space="0" w:color="auto"/>
              <w:left w:val="single" w:sz="4" w:space="0" w:color="auto"/>
              <w:bottom w:val="single" w:sz="4" w:space="0" w:color="auto"/>
              <w:right w:val="single" w:sz="4" w:space="0" w:color="auto"/>
            </w:tcBorders>
          </w:tcPr>
          <w:p w14:paraId="75BFDFBA" w14:textId="77777777" w:rsidR="00E85B50" w:rsidRPr="00BE65BE" w:rsidRDefault="00E85B50" w:rsidP="00F217DC">
            <w:pPr>
              <w:pStyle w:val="TAL"/>
            </w:pPr>
          </w:p>
        </w:tc>
        <w:tc>
          <w:tcPr>
            <w:tcW w:w="572" w:type="pct"/>
            <w:tcBorders>
              <w:top w:val="single" w:sz="4" w:space="0" w:color="auto"/>
              <w:left w:val="single" w:sz="4" w:space="0" w:color="auto"/>
              <w:bottom w:val="single" w:sz="4" w:space="0" w:color="auto"/>
              <w:right w:val="single" w:sz="4" w:space="0" w:color="auto"/>
            </w:tcBorders>
          </w:tcPr>
          <w:p w14:paraId="5CF6E9AA" w14:textId="77777777" w:rsidR="00E85B50" w:rsidRPr="00BE65BE" w:rsidRDefault="00E85B50" w:rsidP="00F217DC">
            <w:pPr>
              <w:pStyle w:val="TAL"/>
            </w:pPr>
          </w:p>
        </w:tc>
      </w:tr>
      <w:tr w:rsidR="00E85B50" w:rsidRPr="00BE65BE" w14:paraId="2F4E72FB" w14:textId="77777777" w:rsidTr="00F217D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4A23B625" w14:textId="77777777" w:rsidR="00E85B50" w:rsidRPr="00BE65BE" w:rsidRDefault="00E85B50" w:rsidP="00F217DC">
            <w:pPr>
              <w:pStyle w:val="TAC"/>
            </w:pPr>
            <w:r w:rsidRPr="00BE65BE">
              <w:t>2</w:t>
            </w:r>
          </w:p>
        </w:tc>
        <w:tc>
          <w:tcPr>
            <w:tcW w:w="1045" w:type="pct"/>
            <w:tcBorders>
              <w:top w:val="single" w:sz="6" w:space="0" w:color="auto"/>
              <w:left w:val="single" w:sz="4" w:space="0" w:color="auto"/>
              <w:bottom w:val="single" w:sz="6" w:space="0" w:color="auto"/>
              <w:right w:val="single" w:sz="6" w:space="0" w:color="auto"/>
            </w:tcBorders>
            <w:hideMark/>
          </w:tcPr>
          <w:p w14:paraId="570F9603" w14:textId="77777777" w:rsidR="00E85B50" w:rsidRPr="00BE65BE" w:rsidRDefault="00E85B50" w:rsidP="00F217DC">
            <w:pPr>
              <w:pStyle w:val="TAL"/>
            </w:pPr>
            <w:r w:rsidRPr="00BE65BE">
              <w:t>Support of dynamic scheduling for multicast for PCell.</w:t>
            </w:r>
          </w:p>
        </w:tc>
        <w:tc>
          <w:tcPr>
            <w:tcW w:w="485" w:type="pct"/>
            <w:tcBorders>
              <w:top w:val="single" w:sz="6" w:space="0" w:color="auto"/>
              <w:left w:val="single" w:sz="6" w:space="0" w:color="auto"/>
              <w:bottom w:val="single" w:sz="6" w:space="0" w:color="auto"/>
              <w:right w:val="single" w:sz="4" w:space="0" w:color="auto"/>
            </w:tcBorders>
            <w:hideMark/>
          </w:tcPr>
          <w:p w14:paraId="0BFAD280" w14:textId="77777777" w:rsidR="00E85B50" w:rsidRPr="00BE65BE" w:rsidRDefault="00E85B50" w:rsidP="00F217DC">
            <w:pPr>
              <w:pStyle w:val="TAL"/>
              <w:rPr>
                <w:rFonts w:eastAsia="MS Mincho"/>
              </w:rPr>
            </w:pPr>
            <w:r w:rsidRPr="00BE65BE">
              <w:rPr>
                <w:rFonts w:eastAsia="MS Mincho"/>
              </w:rPr>
              <w:t>38.306, 4.2.7.5</w:t>
            </w:r>
          </w:p>
        </w:tc>
        <w:tc>
          <w:tcPr>
            <w:tcW w:w="413" w:type="pct"/>
            <w:tcBorders>
              <w:top w:val="single" w:sz="4" w:space="0" w:color="auto"/>
              <w:left w:val="single" w:sz="4" w:space="0" w:color="auto"/>
              <w:bottom w:val="single" w:sz="4" w:space="0" w:color="auto"/>
              <w:right w:val="single" w:sz="4" w:space="0" w:color="auto"/>
            </w:tcBorders>
            <w:hideMark/>
          </w:tcPr>
          <w:p w14:paraId="306A3112" w14:textId="77777777" w:rsidR="00E85B50" w:rsidRPr="00BE65BE" w:rsidRDefault="00E85B50" w:rsidP="00F217DC">
            <w:pPr>
              <w:pStyle w:val="TAL"/>
              <w:rPr>
                <w:rFonts w:eastAsia="MS Mincho"/>
              </w:rPr>
            </w:pPr>
            <w:r w:rsidRPr="00BE65BE">
              <w:rPr>
                <w:rFonts w:eastAsia="MS Mincho"/>
              </w:rPr>
              <w:t>Rel-17</w:t>
            </w:r>
          </w:p>
        </w:tc>
        <w:tc>
          <w:tcPr>
            <w:tcW w:w="1313" w:type="pct"/>
            <w:tcBorders>
              <w:top w:val="single" w:sz="4" w:space="0" w:color="auto"/>
              <w:left w:val="single" w:sz="4" w:space="0" w:color="auto"/>
              <w:bottom w:val="single" w:sz="4" w:space="0" w:color="auto"/>
              <w:right w:val="single" w:sz="4" w:space="0" w:color="auto"/>
            </w:tcBorders>
            <w:hideMark/>
          </w:tcPr>
          <w:p w14:paraId="74E95EB2" w14:textId="77777777" w:rsidR="00E85B50" w:rsidRPr="00BE65BE" w:rsidRDefault="00E85B50" w:rsidP="00F217DC">
            <w:pPr>
              <w:pStyle w:val="TAL"/>
              <w:rPr>
                <w:rFonts w:eastAsia="MS Mincho"/>
              </w:rPr>
            </w:pPr>
            <w:r w:rsidRPr="00BE65BE">
              <w:rPr>
                <w:rFonts w:eastAsia="MS Mincho"/>
              </w:rPr>
              <w:t>pc_</w:t>
            </w:r>
            <w:r w:rsidRPr="00BE65BE">
              <w:t>dynamicMulticastPCell</w:t>
            </w:r>
            <w:r w:rsidRPr="00BE65BE">
              <w:rPr>
                <w:rFonts w:eastAsia="MS Mincho"/>
              </w:rPr>
              <w:t>_r17</w:t>
            </w:r>
          </w:p>
        </w:tc>
        <w:tc>
          <w:tcPr>
            <w:tcW w:w="254" w:type="pct"/>
            <w:tcBorders>
              <w:top w:val="single" w:sz="4" w:space="0" w:color="auto"/>
              <w:left w:val="single" w:sz="4" w:space="0" w:color="auto"/>
              <w:bottom w:val="single" w:sz="4" w:space="0" w:color="auto"/>
              <w:right w:val="single" w:sz="4" w:space="0" w:color="auto"/>
            </w:tcBorders>
            <w:hideMark/>
          </w:tcPr>
          <w:p w14:paraId="37E2C6BB" w14:textId="77777777" w:rsidR="00E85B50" w:rsidRPr="00BE65BE" w:rsidRDefault="00E85B50" w:rsidP="00F217DC">
            <w:pPr>
              <w:pStyle w:val="TAL"/>
            </w:pPr>
            <w:r w:rsidRPr="00BE65BE">
              <w:t>No</w:t>
            </w:r>
          </w:p>
        </w:tc>
        <w:tc>
          <w:tcPr>
            <w:tcW w:w="679" w:type="pct"/>
            <w:tcBorders>
              <w:top w:val="single" w:sz="4" w:space="0" w:color="auto"/>
              <w:left w:val="single" w:sz="4" w:space="0" w:color="auto"/>
              <w:bottom w:val="single" w:sz="4" w:space="0" w:color="auto"/>
              <w:right w:val="single" w:sz="4" w:space="0" w:color="auto"/>
            </w:tcBorders>
          </w:tcPr>
          <w:p w14:paraId="11EEB559" w14:textId="77777777" w:rsidR="00E85B50" w:rsidRPr="00BE65BE" w:rsidRDefault="00E85B50" w:rsidP="00F217DC">
            <w:pPr>
              <w:pStyle w:val="TAL"/>
            </w:pPr>
          </w:p>
        </w:tc>
        <w:tc>
          <w:tcPr>
            <w:tcW w:w="572" w:type="pct"/>
            <w:tcBorders>
              <w:top w:val="single" w:sz="4" w:space="0" w:color="auto"/>
              <w:left w:val="single" w:sz="4" w:space="0" w:color="auto"/>
              <w:bottom w:val="single" w:sz="4" w:space="0" w:color="auto"/>
              <w:right w:val="single" w:sz="4" w:space="0" w:color="auto"/>
            </w:tcBorders>
          </w:tcPr>
          <w:p w14:paraId="0DAFE0C4" w14:textId="77777777" w:rsidR="00E85B50" w:rsidRPr="00BE65BE" w:rsidRDefault="00E85B50" w:rsidP="00F217DC">
            <w:pPr>
              <w:pStyle w:val="TAL"/>
            </w:pPr>
          </w:p>
        </w:tc>
      </w:tr>
      <w:tr w:rsidR="00E85B50" w:rsidRPr="00BE65BE" w14:paraId="22712FA2" w14:textId="77777777" w:rsidTr="00F217D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6F9DCE5D" w14:textId="77777777" w:rsidR="00E85B50" w:rsidRPr="00BE65BE" w:rsidRDefault="00E85B50" w:rsidP="00F217DC">
            <w:pPr>
              <w:pStyle w:val="TAC"/>
            </w:pPr>
            <w:r w:rsidRPr="00BE65BE">
              <w:t>3</w:t>
            </w:r>
          </w:p>
        </w:tc>
        <w:tc>
          <w:tcPr>
            <w:tcW w:w="1045" w:type="pct"/>
            <w:tcBorders>
              <w:top w:val="single" w:sz="6" w:space="0" w:color="auto"/>
              <w:left w:val="single" w:sz="4" w:space="0" w:color="auto"/>
              <w:bottom w:val="single" w:sz="6" w:space="0" w:color="auto"/>
              <w:right w:val="single" w:sz="6" w:space="0" w:color="auto"/>
            </w:tcBorders>
            <w:hideMark/>
          </w:tcPr>
          <w:p w14:paraId="1402B50F" w14:textId="77777777" w:rsidR="00E85B50" w:rsidRPr="00BE65BE" w:rsidRDefault="00E85B50" w:rsidP="00F217DC">
            <w:pPr>
              <w:pStyle w:val="TAL"/>
            </w:pPr>
            <w:r w:rsidRPr="00BE65BE">
              <w:t xml:space="preserve">Support of </w:t>
            </w:r>
            <w:r w:rsidRPr="00BE65BE">
              <w:rPr>
                <w:rFonts w:cs="Arial"/>
                <w:szCs w:val="18"/>
                <w:lang w:eastAsia="zh-CN"/>
              </w:rPr>
              <w:t>ACK/NACK based HARQ-ACK feedback and RRC-based enabling/disabling ACK/NACK-based feedback for dynamic scheduling for multicast</w:t>
            </w:r>
            <w:r w:rsidRPr="00BE65BE">
              <w:rPr>
                <w:rFonts w:cs="Arial"/>
                <w:szCs w:val="18"/>
              </w:rPr>
              <w:t>.</w:t>
            </w:r>
          </w:p>
        </w:tc>
        <w:tc>
          <w:tcPr>
            <w:tcW w:w="485" w:type="pct"/>
            <w:tcBorders>
              <w:top w:val="single" w:sz="6" w:space="0" w:color="auto"/>
              <w:left w:val="single" w:sz="6" w:space="0" w:color="auto"/>
              <w:bottom w:val="single" w:sz="6" w:space="0" w:color="auto"/>
              <w:right w:val="single" w:sz="4" w:space="0" w:color="auto"/>
            </w:tcBorders>
            <w:hideMark/>
          </w:tcPr>
          <w:p w14:paraId="46E8A9E2" w14:textId="77777777" w:rsidR="00E85B50" w:rsidRPr="00BE65BE" w:rsidRDefault="00E85B50" w:rsidP="00F217DC">
            <w:pPr>
              <w:pStyle w:val="TAL"/>
              <w:rPr>
                <w:rFonts w:eastAsia="MS Mincho"/>
              </w:rPr>
            </w:pPr>
            <w:r w:rsidRPr="00BE65BE">
              <w:rPr>
                <w:rFonts w:eastAsia="MS Mincho"/>
              </w:rPr>
              <w:t>38.306, 4.2.7.4</w:t>
            </w:r>
          </w:p>
        </w:tc>
        <w:tc>
          <w:tcPr>
            <w:tcW w:w="413" w:type="pct"/>
            <w:tcBorders>
              <w:top w:val="single" w:sz="4" w:space="0" w:color="auto"/>
              <w:left w:val="single" w:sz="4" w:space="0" w:color="auto"/>
              <w:bottom w:val="single" w:sz="4" w:space="0" w:color="auto"/>
              <w:right w:val="single" w:sz="4" w:space="0" w:color="auto"/>
            </w:tcBorders>
            <w:hideMark/>
          </w:tcPr>
          <w:p w14:paraId="66CA2E19" w14:textId="77777777" w:rsidR="00E85B50" w:rsidRPr="00BE65BE" w:rsidRDefault="00E85B50" w:rsidP="00F217DC">
            <w:pPr>
              <w:pStyle w:val="TAL"/>
              <w:rPr>
                <w:rFonts w:eastAsia="MS Mincho"/>
              </w:rPr>
            </w:pPr>
            <w:r w:rsidRPr="00BE65BE">
              <w:rPr>
                <w:rFonts w:eastAsia="MS Mincho"/>
              </w:rPr>
              <w:t>Rel-17</w:t>
            </w:r>
          </w:p>
        </w:tc>
        <w:tc>
          <w:tcPr>
            <w:tcW w:w="1313" w:type="pct"/>
            <w:tcBorders>
              <w:top w:val="single" w:sz="4" w:space="0" w:color="auto"/>
              <w:left w:val="single" w:sz="4" w:space="0" w:color="auto"/>
              <w:bottom w:val="single" w:sz="4" w:space="0" w:color="auto"/>
              <w:right w:val="single" w:sz="4" w:space="0" w:color="auto"/>
            </w:tcBorders>
            <w:hideMark/>
          </w:tcPr>
          <w:p w14:paraId="33AEEC0F" w14:textId="6C7C4442" w:rsidR="00E85B50" w:rsidRPr="007F715C" w:rsidRDefault="00E85B50" w:rsidP="00F217DC">
            <w:pPr>
              <w:pStyle w:val="TAL"/>
              <w:rPr>
                <w:b/>
                <w:i/>
              </w:rPr>
            </w:pPr>
            <w:r w:rsidRPr="00BE65BE">
              <w:rPr>
                <w:rFonts w:eastAsia="MS Mincho"/>
              </w:rPr>
              <w:t>pc_</w:t>
            </w:r>
            <w:r w:rsidRPr="00BE65BE">
              <w:t>ack_NACK_FeedbackForMulticast_r17</w:t>
            </w:r>
          </w:p>
        </w:tc>
        <w:tc>
          <w:tcPr>
            <w:tcW w:w="254" w:type="pct"/>
            <w:tcBorders>
              <w:top w:val="single" w:sz="4" w:space="0" w:color="auto"/>
              <w:left w:val="single" w:sz="4" w:space="0" w:color="auto"/>
              <w:bottom w:val="single" w:sz="4" w:space="0" w:color="auto"/>
              <w:right w:val="single" w:sz="4" w:space="0" w:color="auto"/>
            </w:tcBorders>
            <w:hideMark/>
          </w:tcPr>
          <w:p w14:paraId="58A2D2E4" w14:textId="77777777" w:rsidR="00E85B50" w:rsidRPr="00BE65BE" w:rsidRDefault="00E85B50" w:rsidP="00F217DC">
            <w:pPr>
              <w:pStyle w:val="TAL"/>
            </w:pPr>
            <w:r w:rsidRPr="00BE65BE">
              <w:t>No</w:t>
            </w:r>
          </w:p>
        </w:tc>
        <w:tc>
          <w:tcPr>
            <w:tcW w:w="679" w:type="pct"/>
            <w:tcBorders>
              <w:top w:val="single" w:sz="4" w:space="0" w:color="auto"/>
              <w:left w:val="single" w:sz="4" w:space="0" w:color="auto"/>
              <w:bottom w:val="single" w:sz="4" w:space="0" w:color="auto"/>
              <w:right w:val="single" w:sz="4" w:space="0" w:color="auto"/>
            </w:tcBorders>
          </w:tcPr>
          <w:p w14:paraId="79814DB1" w14:textId="77777777" w:rsidR="00E85B50" w:rsidRPr="00BE65BE" w:rsidRDefault="00E85B50" w:rsidP="00F217DC">
            <w:pPr>
              <w:pStyle w:val="TAL"/>
            </w:pPr>
          </w:p>
        </w:tc>
        <w:tc>
          <w:tcPr>
            <w:tcW w:w="572" w:type="pct"/>
            <w:tcBorders>
              <w:top w:val="single" w:sz="4" w:space="0" w:color="auto"/>
              <w:left w:val="single" w:sz="4" w:space="0" w:color="auto"/>
              <w:bottom w:val="single" w:sz="4" w:space="0" w:color="auto"/>
              <w:right w:val="single" w:sz="4" w:space="0" w:color="auto"/>
            </w:tcBorders>
          </w:tcPr>
          <w:p w14:paraId="708E6979" w14:textId="77777777" w:rsidR="00E85B50" w:rsidRPr="00BE65BE" w:rsidRDefault="00E85B50" w:rsidP="00F217DC">
            <w:pPr>
              <w:pStyle w:val="TAL"/>
            </w:pPr>
          </w:p>
        </w:tc>
      </w:tr>
      <w:tr w:rsidR="00E85B50" w:rsidRPr="00BE65BE" w14:paraId="56C406BC" w14:textId="77777777" w:rsidTr="00F217DC">
        <w:trPr>
          <w:cantSplit/>
          <w:jc w:val="center"/>
        </w:trPr>
        <w:tc>
          <w:tcPr>
            <w:tcW w:w="239" w:type="pct"/>
            <w:tcBorders>
              <w:top w:val="single" w:sz="4" w:space="0" w:color="auto"/>
              <w:left w:val="single" w:sz="4" w:space="0" w:color="auto"/>
              <w:bottom w:val="single" w:sz="4" w:space="0" w:color="auto"/>
              <w:right w:val="single" w:sz="4" w:space="0" w:color="auto"/>
            </w:tcBorders>
            <w:hideMark/>
          </w:tcPr>
          <w:p w14:paraId="6B3D2A3F" w14:textId="77777777" w:rsidR="00E85B50" w:rsidRPr="00BE65BE" w:rsidRDefault="00E85B50" w:rsidP="00F217DC">
            <w:pPr>
              <w:pStyle w:val="TAC"/>
            </w:pPr>
            <w:r w:rsidRPr="00BE65BE">
              <w:t>4</w:t>
            </w:r>
          </w:p>
        </w:tc>
        <w:tc>
          <w:tcPr>
            <w:tcW w:w="1045" w:type="pct"/>
            <w:tcBorders>
              <w:top w:val="single" w:sz="6" w:space="0" w:color="auto"/>
              <w:left w:val="single" w:sz="4" w:space="0" w:color="auto"/>
              <w:bottom w:val="single" w:sz="6" w:space="0" w:color="auto"/>
              <w:right w:val="single" w:sz="6" w:space="0" w:color="auto"/>
            </w:tcBorders>
            <w:hideMark/>
          </w:tcPr>
          <w:p w14:paraId="248AAF45" w14:textId="77777777" w:rsidR="00E85B50" w:rsidRPr="00BE65BE" w:rsidRDefault="00E85B50" w:rsidP="00F217DC">
            <w:pPr>
              <w:pStyle w:val="TAL"/>
            </w:pPr>
            <w:r w:rsidRPr="00BE65BE">
              <w:t xml:space="preserve">Support of </w:t>
            </w:r>
            <w:r w:rsidRPr="00BE65BE">
              <w:rPr>
                <w:rFonts w:cs="Arial"/>
                <w:szCs w:val="18"/>
              </w:rPr>
              <w:t>PTP retransmission for multicast on the same cell as multicast initial transmission.</w:t>
            </w:r>
          </w:p>
        </w:tc>
        <w:tc>
          <w:tcPr>
            <w:tcW w:w="485" w:type="pct"/>
            <w:tcBorders>
              <w:top w:val="single" w:sz="6" w:space="0" w:color="auto"/>
              <w:left w:val="single" w:sz="6" w:space="0" w:color="auto"/>
              <w:bottom w:val="single" w:sz="6" w:space="0" w:color="auto"/>
              <w:right w:val="single" w:sz="4" w:space="0" w:color="auto"/>
            </w:tcBorders>
            <w:hideMark/>
          </w:tcPr>
          <w:p w14:paraId="7772B19F" w14:textId="77777777" w:rsidR="00E85B50" w:rsidRPr="00BE65BE" w:rsidRDefault="00E85B50" w:rsidP="00F217DC">
            <w:pPr>
              <w:pStyle w:val="TAL"/>
              <w:rPr>
                <w:rFonts w:eastAsia="MS Mincho"/>
              </w:rPr>
            </w:pPr>
            <w:r w:rsidRPr="00BE65BE">
              <w:rPr>
                <w:rFonts w:eastAsia="MS Mincho"/>
              </w:rPr>
              <w:t>38.306, 4.2.7.4</w:t>
            </w:r>
          </w:p>
        </w:tc>
        <w:tc>
          <w:tcPr>
            <w:tcW w:w="413" w:type="pct"/>
            <w:tcBorders>
              <w:top w:val="single" w:sz="4" w:space="0" w:color="auto"/>
              <w:left w:val="single" w:sz="4" w:space="0" w:color="auto"/>
              <w:bottom w:val="single" w:sz="4" w:space="0" w:color="auto"/>
              <w:right w:val="single" w:sz="4" w:space="0" w:color="auto"/>
            </w:tcBorders>
            <w:hideMark/>
          </w:tcPr>
          <w:p w14:paraId="06150C83" w14:textId="77777777" w:rsidR="00E85B50" w:rsidRPr="00BE65BE" w:rsidRDefault="00E85B50" w:rsidP="00F217DC">
            <w:pPr>
              <w:pStyle w:val="TAL"/>
              <w:rPr>
                <w:rFonts w:eastAsia="MS Mincho"/>
              </w:rPr>
            </w:pPr>
            <w:r w:rsidRPr="00BE65BE">
              <w:rPr>
                <w:rFonts w:eastAsia="MS Mincho"/>
              </w:rPr>
              <w:t>Rel-17</w:t>
            </w:r>
          </w:p>
        </w:tc>
        <w:tc>
          <w:tcPr>
            <w:tcW w:w="1313" w:type="pct"/>
            <w:tcBorders>
              <w:top w:val="single" w:sz="4" w:space="0" w:color="auto"/>
              <w:left w:val="single" w:sz="4" w:space="0" w:color="auto"/>
              <w:bottom w:val="single" w:sz="4" w:space="0" w:color="auto"/>
              <w:right w:val="single" w:sz="4" w:space="0" w:color="auto"/>
            </w:tcBorders>
            <w:hideMark/>
          </w:tcPr>
          <w:p w14:paraId="708DB8DB" w14:textId="77777777" w:rsidR="00E85B50" w:rsidRPr="00BE65BE" w:rsidRDefault="00E85B50" w:rsidP="00F217DC">
            <w:pPr>
              <w:pStyle w:val="TAL"/>
              <w:rPr>
                <w:rFonts w:eastAsia="MS Mincho"/>
              </w:rPr>
            </w:pPr>
            <w:r w:rsidRPr="00BE65BE">
              <w:rPr>
                <w:rFonts w:eastAsia="MS Mincho"/>
              </w:rPr>
              <w:t>pc_</w:t>
            </w:r>
            <w:r w:rsidRPr="00BE65BE">
              <w:t>ptp_Retx_Multicast_r17</w:t>
            </w:r>
          </w:p>
        </w:tc>
        <w:tc>
          <w:tcPr>
            <w:tcW w:w="254" w:type="pct"/>
            <w:tcBorders>
              <w:top w:val="single" w:sz="4" w:space="0" w:color="auto"/>
              <w:left w:val="single" w:sz="4" w:space="0" w:color="auto"/>
              <w:bottom w:val="single" w:sz="4" w:space="0" w:color="auto"/>
              <w:right w:val="single" w:sz="4" w:space="0" w:color="auto"/>
            </w:tcBorders>
            <w:hideMark/>
          </w:tcPr>
          <w:p w14:paraId="07F99D67" w14:textId="77777777" w:rsidR="00E85B50" w:rsidRPr="00BE65BE" w:rsidRDefault="00E85B50" w:rsidP="00F217DC">
            <w:pPr>
              <w:pStyle w:val="TAL"/>
            </w:pPr>
            <w:r w:rsidRPr="00BE65BE">
              <w:t>No</w:t>
            </w:r>
          </w:p>
        </w:tc>
        <w:tc>
          <w:tcPr>
            <w:tcW w:w="679" w:type="pct"/>
            <w:tcBorders>
              <w:top w:val="single" w:sz="4" w:space="0" w:color="auto"/>
              <w:left w:val="single" w:sz="4" w:space="0" w:color="auto"/>
              <w:bottom w:val="single" w:sz="4" w:space="0" w:color="auto"/>
              <w:right w:val="single" w:sz="4" w:space="0" w:color="auto"/>
            </w:tcBorders>
          </w:tcPr>
          <w:p w14:paraId="0E182501" w14:textId="77777777" w:rsidR="00E85B50" w:rsidRPr="00BE65BE" w:rsidRDefault="00E85B50" w:rsidP="00F217DC">
            <w:pPr>
              <w:pStyle w:val="TAL"/>
            </w:pPr>
          </w:p>
        </w:tc>
        <w:tc>
          <w:tcPr>
            <w:tcW w:w="572" w:type="pct"/>
            <w:tcBorders>
              <w:top w:val="single" w:sz="4" w:space="0" w:color="auto"/>
              <w:left w:val="single" w:sz="4" w:space="0" w:color="auto"/>
              <w:bottom w:val="single" w:sz="4" w:space="0" w:color="auto"/>
              <w:right w:val="single" w:sz="4" w:space="0" w:color="auto"/>
            </w:tcBorders>
          </w:tcPr>
          <w:p w14:paraId="4F504DC3" w14:textId="77777777" w:rsidR="00E85B50" w:rsidRPr="00BE65BE" w:rsidRDefault="00E85B50" w:rsidP="00F217DC">
            <w:pPr>
              <w:pStyle w:val="TAL"/>
            </w:pPr>
          </w:p>
        </w:tc>
      </w:tr>
    </w:tbl>
    <w:p w14:paraId="39432C6B" w14:textId="77777777" w:rsidR="00E85B50" w:rsidRPr="00BE65BE" w:rsidRDefault="00E85B50" w:rsidP="00E85B50"/>
    <w:p w14:paraId="2FEB5C0F" w14:textId="56CA914A" w:rsidR="0024175E" w:rsidRPr="005B00C6" w:rsidRDefault="0024175E" w:rsidP="0024175E">
      <w:pPr>
        <w:pStyle w:val="Heading2"/>
      </w:pPr>
      <w:bookmarkStart w:id="1114" w:name="_Toc124016795"/>
      <w:r w:rsidRPr="005B00C6">
        <w:t>A.4.4</w:t>
      </w:r>
      <w:r w:rsidRPr="005B00C6">
        <w:tab/>
        <w:t>Additional information</w:t>
      </w:r>
      <w:bookmarkEnd w:id="1076"/>
      <w:bookmarkEnd w:id="1077"/>
      <w:bookmarkEnd w:id="1078"/>
      <w:bookmarkEnd w:id="1103"/>
      <w:bookmarkEnd w:id="1104"/>
      <w:bookmarkEnd w:id="1105"/>
      <w:bookmarkEnd w:id="1106"/>
      <w:bookmarkEnd w:id="1107"/>
      <w:bookmarkEnd w:id="1108"/>
      <w:bookmarkEnd w:id="1109"/>
      <w:bookmarkEnd w:id="1110"/>
      <w:bookmarkEnd w:id="1111"/>
      <w:bookmarkEnd w:id="1113"/>
      <w:bookmarkEnd w:id="1114"/>
    </w:p>
    <w:p w14:paraId="733775B3" w14:textId="77777777" w:rsidR="0024175E" w:rsidRPr="005B00C6" w:rsidRDefault="0024175E" w:rsidP="0024175E">
      <w:pPr>
        <w:pStyle w:val="TH"/>
      </w:pPr>
      <w:bookmarkStart w:id="1115" w:name="OLE_LINK7"/>
      <w:bookmarkStart w:id="1116"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36"/>
        <w:gridCol w:w="36"/>
        <w:gridCol w:w="411"/>
        <w:gridCol w:w="36"/>
        <w:gridCol w:w="36"/>
        <w:gridCol w:w="2988"/>
        <w:gridCol w:w="36"/>
        <w:gridCol w:w="36"/>
        <w:gridCol w:w="1204"/>
        <w:gridCol w:w="36"/>
        <w:gridCol w:w="36"/>
        <w:gridCol w:w="779"/>
        <w:gridCol w:w="36"/>
        <w:gridCol w:w="36"/>
        <w:gridCol w:w="1600"/>
        <w:gridCol w:w="36"/>
        <w:gridCol w:w="36"/>
        <w:gridCol w:w="2276"/>
        <w:gridCol w:w="36"/>
        <w:gridCol w:w="36"/>
      </w:tblGrid>
      <w:tr w:rsidR="0024175E" w:rsidRPr="005B00C6" w14:paraId="02AFF84A" w14:textId="77777777" w:rsidTr="00837ECB">
        <w:trPr>
          <w:gridAfter w:val="2"/>
          <w:wAfter w:w="72" w:type="dxa"/>
          <w:cantSplit/>
          <w:tblHeader/>
          <w:jc w:val="center"/>
        </w:trPr>
        <w:tc>
          <w:tcPr>
            <w:tcW w:w="483" w:type="dxa"/>
            <w:gridSpan w:val="3"/>
            <w:tcBorders>
              <w:top w:val="single" w:sz="6" w:space="0" w:color="auto"/>
              <w:left w:val="single" w:sz="6" w:space="0" w:color="auto"/>
              <w:bottom w:val="single" w:sz="6" w:space="0" w:color="auto"/>
              <w:right w:val="single" w:sz="6" w:space="0" w:color="auto"/>
            </w:tcBorders>
          </w:tcPr>
          <w:bookmarkEnd w:id="1115"/>
          <w:bookmarkEnd w:id="1116"/>
          <w:p w14:paraId="31AB5475" w14:textId="77777777" w:rsidR="0024175E" w:rsidRPr="005B00C6" w:rsidRDefault="0024175E" w:rsidP="00BD3B00">
            <w:pPr>
              <w:pStyle w:val="TAH"/>
              <w:rPr>
                <w:lang w:eastAsia="en-US"/>
              </w:rPr>
            </w:pPr>
            <w:r w:rsidRPr="005B00C6">
              <w:rPr>
                <w:lang w:eastAsia="en-US"/>
              </w:rPr>
              <w:t>Item</w:t>
            </w:r>
          </w:p>
        </w:tc>
        <w:tc>
          <w:tcPr>
            <w:tcW w:w="3060" w:type="dxa"/>
            <w:gridSpan w:val="3"/>
            <w:tcBorders>
              <w:top w:val="single" w:sz="6" w:space="0" w:color="auto"/>
              <w:left w:val="single" w:sz="6" w:space="0" w:color="auto"/>
              <w:bottom w:val="single" w:sz="6" w:space="0" w:color="auto"/>
              <w:right w:val="single" w:sz="6" w:space="0" w:color="auto"/>
            </w:tcBorders>
          </w:tcPr>
          <w:p w14:paraId="14D3CCDF" w14:textId="77777777" w:rsidR="0024175E" w:rsidRPr="005B00C6" w:rsidRDefault="0024175E" w:rsidP="00BD3B00">
            <w:pPr>
              <w:pStyle w:val="TAH"/>
              <w:rPr>
                <w:lang w:eastAsia="en-US"/>
              </w:rPr>
            </w:pPr>
            <w:r w:rsidRPr="005B00C6">
              <w:rPr>
                <w:lang w:eastAsia="en-US"/>
              </w:rPr>
              <w:t>Additional information</w:t>
            </w:r>
          </w:p>
        </w:tc>
        <w:tc>
          <w:tcPr>
            <w:tcW w:w="1276" w:type="dxa"/>
            <w:gridSpan w:val="3"/>
            <w:tcBorders>
              <w:top w:val="single" w:sz="6" w:space="0" w:color="auto"/>
              <w:left w:val="single" w:sz="6" w:space="0" w:color="auto"/>
              <w:bottom w:val="single" w:sz="6" w:space="0" w:color="auto"/>
              <w:right w:val="single" w:sz="4" w:space="0" w:color="auto"/>
            </w:tcBorders>
          </w:tcPr>
          <w:p w14:paraId="1C673B9D" w14:textId="77777777" w:rsidR="0024175E" w:rsidRPr="005B00C6" w:rsidRDefault="0024175E" w:rsidP="00BD3B00">
            <w:pPr>
              <w:pStyle w:val="TAH"/>
              <w:rPr>
                <w:lang w:eastAsia="en-US"/>
              </w:rPr>
            </w:pPr>
            <w:r w:rsidRPr="005B00C6">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tcPr>
          <w:p w14:paraId="3F66BD24" w14:textId="77777777" w:rsidR="0024175E" w:rsidRPr="005B00C6" w:rsidRDefault="0024175E" w:rsidP="00BD3B00">
            <w:pPr>
              <w:pStyle w:val="TAH"/>
              <w:rPr>
                <w:lang w:eastAsia="en-US"/>
              </w:rPr>
            </w:pPr>
            <w:r w:rsidRPr="005B00C6">
              <w:rPr>
                <w:lang w:eastAsia="en-US"/>
              </w:rPr>
              <w:t>Release</w:t>
            </w:r>
          </w:p>
        </w:tc>
        <w:tc>
          <w:tcPr>
            <w:tcW w:w="1672" w:type="dxa"/>
            <w:gridSpan w:val="3"/>
            <w:tcBorders>
              <w:top w:val="single" w:sz="4" w:space="0" w:color="auto"/>
              <w:left w:val="single" w:sz="4" w:space="0" w:color="auto"/>
              <w:bottom w:val="single" w:sz="4" w:space="0" w:color="auto"/>
              <w:right w:val="single" w:sz="4" w:space="0" w:color="auto"/>
            </w:tcBorders>
          </w:tcPr>
          <w:p w14:paraId="6372F660" w14:textId="77777777" w:rsidR="0024175E" w:rsidRPr="005B00C6" w:rsidRDefault="0024175E" w:rsidP="00BD3B00">
            <w:pPr>
              <w:pStyle w:val="TAH"/>
              <w:rPr>
                <w:lang w:eastAsia="en-US"/>
              </w:rPr>
            </w:pPr>
            <w:r w:rsidRPr="005B00C6">
              <w:rPr>
                <w:lang w:eastAsia="en-US"/>
              </w:rPr>
              <w:t>Mnemonic</w:t>
            </w:r>
          </w:p>
        </w:tc>
        <w:tc>
          <w:tcPr>
            <w:tcW w:w="2348" w:type="dxa"/>
            <w:gridSpan w:val="3"/>
            <w:tcBorders>
              <w:top w:val="single" w:sz="4" w:space="0" w:color="auto"/>
              <w:left w:val="single" w:sz="4" w:space="0" w:color="auto"/>
              <w:bottom w:val="single" w:sz="4" w:space="0" w:color="auto"/>
              <w:right w:val="single" w:sz="4" w:space="0" w:color="auto"/>
            </w:tcBorders>
          </w:tcPr>
          <w:p w14:paraId="4C62BB15" w14:textId="77777777" w:rsidR="0024175E" w:rsidRPr="005B00C6" w:rsidRDefault="0024175E" w:rsidP="00BD3B00">
            <w:pPr>
              <w:pStyle w:val="TAH"/>
              <w:rPr>
                <w:lang w:eastAsia="en-US"/>
              </w:rPr>
            </w:pPr>
            <w:r w:rsidRPr="005B00C6">
              <w:rPr>
                <w:lang w:eastAsia="en-US"/>
              </w:rPr>
              <w:t>Comments</w:t>
            </w:r>
          </w:p>
        </w:tc>
      </w:tr>
      <w:tr w:rsidR="0024175E" w:rsidRPr="005B00C6" w14:paraId="2CDD8876"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3D4D253" w14:textId="77777777" w:rsidR="0024175E" w:rsidRPr="005B00C6" w:rsidRDefault="0024175E" w:rsidP="0024175E">
            <w:pPr>
              <w:pStyle w:val="TAC"/>
              <w:rPr>
                <w:lang w:eastAsia="en-US"/>
              </w:rPr>
            </w:pPr>
            <w:r w:rsidRPr="005B00C6">
              <w:rPr>
                <w:lang w:eastAsia="en-US"/>
              </w:rPr>
              <w:t>1</w:t>
            </w:r>
          </w:p>
        </w:tc>
        <w:tc>
          <w:tcPr>
            <w:tcW w:w="3060" w:type="dxa"/>
            <w:gridSpan w:val="3"/>
            <w:tcBorders>
              <w:top w:val="single" w:sz="6" w:space="0" w:color="auto"/>
              <w:left w:val="single" w:sz="6" w:space="0" w:color="auto"/>
              <w:bottom w:val="single" w:sz="6" w:space="0" w:color="auto"/>
              <w:right w:val="single" w:sz="6" w:space="0" w:color="auto"/>
            </w:tcBorders>
          </w:tcPr>
          <w:p w14:paraId="069590C7" w14:textId="77777777" w:rsidR="0024175E" w:rsidRPr="005B00C6" w:rsidRDefault="0024175E" w:rsidP="0024175E">
            <w:pPr>
              <w:pStyle w:val="TAL"/>
              <w:rPr>
                <w:lang w:eastAsia="en-US"/>
              </w:rPr>
            </w:pPr>
            <w:r w:rsidRPr="005B00C6">
              <w:rPr>
                <w:lang w:eastAsia="en-US"/>
              </w:rPr>
              <w:t>Support of ICMP or ICMP IPv6</w:t>
            </w:r>
          </w:p>
        </w:tc>
        <w:tc>
          <w:tcPr>
            <w:tcW w:w="1276" w:type="dxa"/>
            <w:gridSpan w:val="3"/>
            <w:tcBorders>
              <w:top w:val="single" w:sz="6" w:space="0" w:color="auto"/>
              <w:left w:val="single" w:sz="6" w:space="0" w:color="auto"/>
              <w:bottom w:val="single" w:sz="6" w:space="0" w:color="auto"/>
              <w:right w:val="single" w:sz="4" w:space="0" w:color="auto"/>
            </w:tcBorders>
          </w:tcPr>
          <w:p w14:paraId="32DFC583" w14:textId="77777777" w:rsidR="0024175E" w:rsidRPr="005B00C6" w:rsidRDefault="0024175E" w:rsidP="0024175E">
            <w:pPr>
              <w:pStyle w:val="TAL"/>
              <w:rPr>
                <w:lang w:eastAsia="en-US"/>
              </w:rPr>
            </w:pPr>
            <w:r w:rsidRPr="005B00C6">
              <w:rPr>
                <w:lang w:eastAsia="en-US"/>
              </w:rPr>
              <w:t>RFC 792 OR RFC 4443, RFC 4884</w:t>
            </w:r>
          </w:p>
        </w:tc>
        <w:tc>
          <w:tcPr>
            <w:tcW w:w="851" w:type="dxa"/>
            <w:gridSpan w:val="3"/>
            <w:tcBorders>
              <w:top w:val="single" w:sz="4" w:space="0" w:color="auto"/>
              <w:left w:val="single" w:sz="4" w:space="0" w:color="auto"/>
              <w:bottom w:val="single" w:sz="4" w:space="0" w:color="auto"/>
              <w:right w:val="single" w:sz="4" w:space="0" w:color="auto"/>
            </w:tcBorders>
          </w:tcPr>
          <w:p w14:paraId="4DA8F44D" w14:textId="77777777" w:rsidR="0024175E" w:rsidRPr="005B00C6" w:rsidRDefault="0024175E" w:rsidP="0024175E">
            <w:pPr>
              <w:pStyle w:val="TAC"/>
              <w:rPr>
                <w:lang w:eastAsia="en-US"/>
              </w:rPr>
            </w:pPr>
            <w:r w:rsidRPr="005B00C6">
              <w:rPr>
                <w:lang w:eastAsia="en-US"/>
              </w:rPr>
              <w:t>NA</w:t>
            </w:r>
          </w:p>
        </w:tc>
        <w:tc>
          <w:tcPr>
            <w:tcW w:w="1672" w:type="dxa"/>
            <w:gridSpan w:val="3"/>
            <w:tcBorders>
              <w:top w:val="single" w:sz="4" w:space="0" w:color="auto"/>
              <w:left w:val="single" w:sz="4" w:space="0" w:color="auto"/>
              <w:bottom w:val="single" w:sz="4" w:space="0" w:color="auto"/>
              <w:right w:val="single" w:sz="4" w:space="0" w:color="auto"/>
            </w:tcBorders>
          </w:tcPr>
          <w:p w14:paraId="65B11346" w14:textId="77777777" w:rsidR="0024175E" w:rsidRPr="005B00C6" w:rsidRDefault="0024175E" w:rsidP="0024175E">
            <w:pPr>
              <w:pStyle w:val="TAL"/>
              <w:rPr>
                <w:lang w:eastAsia="en-US"/>
              </w:rPr>
            </w:pPr>
            <w:r w:rsidRPr="005B00C6">
              <w:rPr>
                <w:lang w:eastAsia="en-US"/>
              </w:rPr>
              <w:t>pc_IP_Ping</w:t>
            </w:r>
          </w:p>
        </w:tc>
        <w:tc>
          <w:tcPr>
            <w:tcW w:w="2348" w:type="dxa"/>
            <w:gridSpan w:val="3"/>
            <w:tcBorders>
              <w:top w:val="single" w:sz="4" w:space="0" w:color="auto"/>
              <w:left w:val="single" w:sz="4" w:space="0" w:color="auto"/>
              <w:bottom w:val="single" w:sz="4" w:space="0" w:color="auto"/>
              <w:right w:val="single" w:sz="4" w:space="0" w:color="auto"/>
            </w:tcBorders>
          </w:tcPr>
          <w:p w14:paraId="553D5472" w14:textId="77777777" w:rsidR="0024175E" w:rsidRPr="005B00C6" w:rsidRDefault="0024175E" w:rsidP="00E12C83">
            <w:pPr>
              <w:pStyle w:val="TAL"/>
              <w:rPr>
                <w:lang w:eastAsia="en-US"/>
              </w:rPr>
            </w:pPr>
            <w:r w:rsidRPr="005B00C6">
              <w:rPr>
                <w:lang w:eastAsia="en-US"/>
              </w:rPr>
              <w:t>UE support</w:t>
            </w:r>
            <w:r w:rsidR="00E12C83" w:rsidRPr="005B00C6">
              <w:rPr>
                <w:lang w:eastAsia="en-US"/>
              </w:rPr>
              <w:t>s</w:t>
            </w:r>
            <w:r w:rsidRPr="005B00C6">
              <w:rPr>
                <w:lang w:eastAsia="en-US"/>
              </w:rPr>
              <w:t xml:space="preserve"> ICMP </w:t>
            </w:r>
            <w:r w:rsidR="00E12C83" w:rsidRPr="005B00C6">
              <w:rPr>
                <w:lang w:eastAsia="en-US"/>
              </w:rPr>
              <w:t>or ICMPv6 protocol</w:t>
            </w:r>
            <w:r w:rsidRPr="005B00C6">
              <w:rPr>
                <w:lang w:eastAsia="en-US"/>
              </w:rPr>
              <w:t xml:space="preserve"> to enable IP Ping Operation </w:t>
            </w:r>
          </w:p>
        </w:tc>
      </w:tr>
      <w:tr w:rsidR="00A730D4" w:rsidRPr="005B00C6" w14:paraId="627FD9F9"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9C8D1B0" w14:textId="77777777" w:rsidR="00A730D4" w:rsidRPr="005B00C6" w:rsidRDefault="00A730D4" w:rsidP="00617EA3">
            <w:pPr>
              <w:pStyle w:val="TAC"/>
            </w:pPr>
            <w:r w:rsidRPr="005B00C6">
              <w:t>2</w:t>
            </w:r>
          </w:p>
        </w:tc>
        <w:tc>
          <w:tcPr>
            <w:tcW w:w="3060" w:type="dxa"/>
            <w:gridSpan w:val="3"/>
            <w:tcBorders>
              <w:top w:val="single" w:sz="6" w:space="0" w:color="auto"/>
              <w:left w:val="single" w:sz="6" w:space="0" w:color="auto"/>
              <w:bottom w:val="single" w:sz="6" w:space="0" w:color="auto"/>
              <w:right w:val="single" w:sz="6" w:space="0" w:color="auto"/>
            </w:tcBorders>
          </w:tcPr>
          <w:p w14:paraId="382116F8" w14:textId="77777777" w:rsidR="00A730D4" w:rsidRPr="005B00C6" w:rsidRDefault="00A730D4" w:rsidP="00617EA3">
            <w:pPr>
              <w:pStyle w:val="TAL"/>
            </w:pPr>
            <w:r w:rsidRPr="005B00C6">
              <w:t>Support of IMS</w:t>
            </w:r>
          </w:p>
        </w:tc>
        <w:tc>
          <w:tcPr>
            <w:tcW w:w="1276" w:type="dxa"/>
            <w:gridSpan w:val="3"/>
            <w:tcBorders>
              <w:top w:val="single" w:sz="6" w:space="0" w:color="auto"/>
              <w:left w:val="single" w:sz="6" w:space="0" w:color="auto"/>
              <w:bottom w:val="single" w:sz="6" w:space="0" w:color="auto"/>
              <w:right w:val="single" w:sz="4" w:space="0" w:color="auto"/>
            </w:tcBorders>
          </w:tcPr>
          <w:p w14:paraId="687AED40" w14:textId="77777777" w:rsidR="00A730D4" w:rsidRPr="005B00C6" w:rsidRDefault="00A730D4" w:rsidP="00617EA3">
            <w:pPr>
              <w:pStyle w:val="TAL"/>
            </w:pPr>
            <w:r w:rsidRPr="005B00C6">
              <w:t xml:space="preserve">24.229, Annex </w:t>
            </w:r>
            <w:r w:rsidRPr="005B00C6">
              <w:rPr>
                <w:lang w:eastAsia="zh-CN"/>
              </w:rPr>
              <w:t>U</w:t>
            </w:r>
          </w:p>
        </w:tc>
        <w:tc>
          <w:tcPr>
            <w:tcW w:w="851" w:type="dxa"/>
            <w:gridSpan w:val="3"/>
            <w:tcBorders>
              <w:top w:val="single" w:sz="4" w:space="0" w:color="auto"/>
              <w:left w:val="single" w:sz="4" w:space="0" w:color="auto"/>
              <w:bottom w:val="single" w:sz="4" w:space="0" w:color="auto"/>
              <w:right w:val="single" w:sz="4" w:space="0" w:color="auto"/>
            </w:tcBorders>
          </w:tcPr>
          <w:p w14:paraId="4EECA330" w14:textId="77777777" w:rsidR="00A730D4" w:rsidRPr="005B00C6" w:rsidRDefault="00A730D4" w:rsidP="00617EA3">
            <w:pPr>
              <w:pStyle w:val="TAC"/>
            </w:pPr>
            <w:r w:rsidRPr="005B00C6">
              <w:t>Rel-15</w:t>
            </w:r>
          </w:p>
        </w:tc>
        <w:tc>
          <w:tcPr>
            <w:tcW w:w="1672" w:type="dxa"/>
            <w:gridSpan w:val="3"/>
            <w:tcBorders>
              <w:top w:val="single" w:sz="4" w:space="0" w:color="auto"/>
              <w:left w:val="single" w:sz="4" w:space="0" w:color="auto"/>
              <w:bottom w:val="single" w:sz="4" w:space="0" w:color="auto"/>
              <w:right w:val="single" w:sz="4" w:space="0" w:color="auto"/>
            </w:tcBorders>
          </w:tcPr>
          <w:p w14:paraId="673D5AB3" w14:textId="77777777" w:rsidR="00A730D4" w:rsidRPr="005B00C6" w:rsidRDefault="00A730D4" w:rsidP="00617EA3">
            <w:pPr>
              <w:pStyle w:val="TAL"/>
            </w:pPr>
            <w:r w:rsidRPr="005B00C6">
              <w:t>pc_IMS_5GS</w:t>
            </w:r>
          </w:p>
        </w:tc>
        <w:tc>
          <w:tcPr>
            <w:tcW w:w="2348" w:type="dxa"/>
            <w:gridSpan w:val="3"/>
            <w:tcBorders>
              <w:top w:val="single" w:sz="4" w:space="0" w:color="auto"/>
              <w:left w:val="single" w:sz="4" w:space="0" w:color="auto"/>
              <w:bottom w:val="single" w:sz="4" w:space="0" w:color="auto"/>
              <w:right w:val="single" w:sz="4" w:space="0" w:color="auto"/>
            </w:tcBorders>
          </w:tcPr>
          <w:p w14:paraId="37CD854E" w14:textId="77777777" w:rsidR="00A730D4" w:rsidRPr="005B00C6" w:rsidRDefault="00A730D4" w:rsidP="00617EA3">
            <w:pPr>
              <w:pStyle w:val="TAL"/>
            </w:pPr>
          </w:p>
        </w:tc>
      </w:tr>
      <w:tr w:rsidR="000573CB" w:rsidRPr="005B00C6" w14:paraId="6EFB51AB"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E23EC59" w14:textId="17AB8138" w:rsidR="000573CB" w:rsidRPr="005B00C6" w:rsidRDefault="000573CB" w:rsidP="000F1A13">
            <w:pPr>
              <w:pStyle w:val="TAC"/>
            </w:pPr>
            <w:r w:rsidRPr="005B00C6">
              <w:rPr>
                <w:lang w:eastAsia="zh-CN"/>
              </w:rPr>
              <w:t>3</w:t>
            </w:r>
          </w:p>
        </w:tc>
        <w:tc>
          <w:tcPr>
            <w:tcW w:w="3060" w:type="dxa"/>
            <w:gridSpan w:val="3"/>
            <w:tcBorders>
              <w:top w:val="single" w:sz="6" w:space="0" w:color="auto"/>
              <w:left w:val="single" w:sz="6" w:space="0" w:color="auto"/>
              <w:bottom w:val="single" w:sz="6" w:space="0" w:color="auto"/>
              <w:right w:val="single" w:sz="6" w:space="0" w:color="auto"/>
            </w:tcBorders>
          </w:tcPr>
          <w:p w14:paraId="232F02A7" w14:textId="77777777" w:rsidR="000573CB" w:rsidRPr="005B00C6" w:rsidRDefault="000573CB" w:rsidP="000F1A13">
            <w:pPr>
              <w:pStyle w:val="TAL"/>
            </w:pPr>
            <w:r w:rsidRPr="005B00C6">
              <w:rPr>
                <w:lang w:eastAsia="zh-CN"/>
              </w:rPr>
              <w:t>Support of rachReport</w:t>
            </w:r>
          </w:p>
        </w:tc>
        <w:tc>
          <w:tcPr>
            <w:tcW w:w="1276" w:type="dxa"/>
            <w:gridSpan w:val="3"/>
            <w:tcBorders>
              <w:top w:val="single" w:sz="6" w:space="0" w:color="auto"/>
              <w:left w:val="single" w:sz="6" w:space="0" w:color="auto"/>
              <w:bottom w:val="single" w:sz="6" w:space="0" w:color="auto"/>
              <w:right w:val="single" w:sz="4" w:space="0" w:color="auto"/>
            </w:tcBorders>
          </w:tcPr>
          <w:p w14:paraId="5D857EDB" w14:textId="77777777" w:rsidR="000573CB" w:rsidRPr="005B00C6" w:rsidRDefault="000573CB" w:rsidP="000F1A13">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tcPr>
          <w:p w14:paraId="65608E9E" w14:textId="77777777" w:rsidR="000573CB" w:rsidRPr="005B00C6" w:rsidRDefault="000573CB" w:rsidP="000F1A13">
            <w:pPr>
              <w:pStyle w:val="TAC"/>
            </w:pPr>
            <w:r w:rsidRPr="005B00C6">
              <w:rPr>
                <w:lang w:eastAsia="zh-CN"/>
              </w:rPr>
              <w:t>Rel-16</w:t>
            </w:r>
          </w:p>
        </w:tc>
        <w:tc>
          <w:tcPr>
            <w:tcW w:w="1672" w:type="dxa"/>
            <w:gridSpan w:val="3"/>
            <w:tcBorders>
              <w:top w:val="single" w:sz="4" w:space="0" w:color="auto"/>
              <w:left w:val="single" w:sz="4" w:space="0" w:color="auto"/>
              <w:bottom w:val="single" w:sz="4" w:space="0" w:color="auto"/>
              <w:right w:val="single" w:sz="4" w:space="0" w:color="auto"/>
            </w:tcBorders>
          </w:tcPr>
          <w:p w14:paraId="444C354A" w14:textId="0CF21536" w:rsidR="000573CB" w:rsidRPr="005B00C6" w:rsidRDefault="000573CB" w:rsidP="000F1A13">
            <w:pPr>
              <w:pStyle w:val="TAL"/>
            </w:pPr>
            <w:r w:rsidRPr="005B00C6">
              <w:rPr>
                <w:lang w:eastAsia="zh-CN"/>
              </w:rPr>
              <w:t>pc_rachReport</w:t>
            </w:r>
            <w:r w:rsidR="00EC58BC" w:rsidRPr="005B00C6">
              <w:rPr>
                <w:lang w:eastAsia="zh-CN"/>
              </w:rPr>
              <w:t>_r16</w:t>
            </w:r>
          </w:p>
        </w:tc>
        <w:tc>
          <w:tcPr>
            <w:tcW w:w="2348" w:type="dxa"/>
            <w:gridSpan w:val="3"/>
            <w:tcBorders>
              <w:top w:val="single" w:sz="4" w:space="0" w:color="auto"/>
              <w:left w:val="single" w:sz="4" w:space="0" w:color="auto"/>
              <w:bottom w:val="single" w:sz="4" w:space="0" w:color="auto"/>
              <w:right w:val="single" w:sz="4" w:space="0" w:color="auto"/>
            </w:tcBorders>
          </w:tcPr>
          <w:p w14:paraId="3AA53552" w14:textId="77777777" w:rsidR="000573CB" w:rsidRPr="005B00C6" w:rsidRDefault="000573CB" w:rsidP="000F1A13">
            <w:pPr>
              <w:pStyle w:val="TAL"/>
            </w:pPr>
            <w:r w:rsidRPr="005B00C6">
              <w:t>UE supports delivery of rachReport upon request from the network.</w:t>
            </w:r>
          </w:p>
        </w:tc>
      </w:tr>
      <w:tr w:rsidR="000573CB" w:rsidRPr="005B00C6" w14:paraId="3C057B0D"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7906E1" w14:textId="42B34238" w:rsidR="000573CB" w:rsidRPr="005B00C6" w:rsidRDefault="000573CB" w:rsidP="000F1A13">
            <w:pPr>
              <w:pStyle w:val="TAC"/>
            </w:pPr>
            <w:r w:rsidRPr="005B00C6">
              <w:rPr>
                <w:lang w:eastAsia="zh-CN"/>
              </w:rPr>
              <w:t>4</w:t>
            </w:r>
          </w:p>
        </w:tc>
        <w:tc>
          <w:tcPr>
            <w:tcW w:w="3060" w:type="dxa"/>
            <w:gridSpan w:val="3"/>
            <w:tcBorders>
              <w:top w:val="single" w:sz="6" w:space="0" w:color="auto"/>
              <w:left w:val="single" w:sz="6" w:space="0" w:color="auto"/>
              <w:bottom w:val="single" w:sz="6" w:space="0" w:color="auto"/>
              <w:right w:val="single" w:sz="6" w:space="0" w:color="auto"/>
            </w:tcBorders>
          </w:tcPr>
          <w:p w14:paraId="5009C605" w14:textId="77777777" w:rsidR="000573CB" w:rsidRPr="005B00C6" w:rsidRDefault="000573CB" w:rsidP="000F1A13">
            <w:pPr>
              <w:pStyle w:val="TAL"/>
            </w:pPr>
            <w:r w:rsidRPr="005B00C6">
              <w:t>Support of GNSS</w:t>
            </w:r>
          </w:p>
        </w:tc>
        <w:tc>
          <w:tcPr>
            <w:tcW w:w="1276" w:type="dxa"/>
            <w:gridSpan w:val="3"/>
            <w:tcBorders>
              <w:top w:val="single" w:sz="6" w:space="0" w:color="auto"/>
              <w:left w:val="single" w:sz="6" w:space="0" w:color="auto"/>
              <w:bottom w:val="single" w:sz="6" w:space="0" w:color="auto"/>
              <w:right w:val="single" w:sz="4" w:space="0" w:color="auto"/>
            </w:tcBorders>
          </w:tcPr>
          <w:p w14:paraId="21FE975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3EFFCEAD"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6A88AED" w14:textId="04AA7981" w:rsidR="000573CB" w:rsidRPr="005B00C6" w:rsidRDefault="000573CB" w:rsidP="000F1A13">
            <w:pPr>
              <w:pStyle w:val="TAL"/>
            </w:pPr>
            <w:r w:rsidRPr="005B00C6">
              <w:t>pc_GNSS_location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3AE69C43" w14:textId="77777777" w:rsidR="000573CB" w:rsidRPr="005B00C6" w:rsidRDefault="000573CB" w:rsidP="000F1A13">
            <w:pPr>
              <w:pStyle w:val="TAL"/>
            </w:pPr>
            <w:r w:rsidRPr="005B00C6">
              <w:t>UE is equipped with a GNSS or A-GNSS receiver that may be used to provide detailed location information along with SON or MDT related measurements in RRC_CONNECTED, RRC_IDLE and RRC_INACTIVE.</w:t>
            </w:r>
          </w:p>
        </w:tc>
      </w:tr>
      <w:tr w:rsidR="000573CB" w:rsidRPr="005B00C6" w14:paraId="439EB6F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94E6ADA" w14:textId="5DFC4BAB" w:rsidR="000573CB" w:rsidRPr="005B00C6" w:rsidRDefault="000573CB" w:rsidP="000F1A13">
            <w:pPr>
              <w:pStyle w:val="TAC"/>
              <w:rPr>
                <w:lang w:eastAsia="zh-CN"/>
              </w:rPr>
            </w:pPr>
            <w:r w:rsidRPr="005B00C6">
              <w:rPr>
                <w:lang w:eastAsia="zh-CN"/>
              </w:rPr>
              <w:t>5</w:t>
            </w:r>
          </w:p>
        </w:tc>
        <w:tc>
          <w:tcPr>
            <w:tcW w:w="3060" w:type="dxa"/>
            <w:gridSpan w:val="3"/>
            <w:tcBorders>
              <w:top w:val="single" w:sz="6" w:space="0" w:color="auto"/>
              <w:left w:val="single" w:sz="6" w:space="0" w:color="auto"/>
              <w:bottom w:val="single" w:sz="6" w:space="0" w:color="auto"/>
              <w:right w:val="single" w:sz="6" w:space="0" w:color="auto"/>
            </w:tcBorders>
          </w:tcPr>
          <w:p w14:paraId="106611D4" w14:textId="77777777" w:rsidR="000573CB" w:rsidRPr="005B00C6" w:rsidRDefault="000573CB" w:rsidP="000F1A13">
            <w:pPr>
              <w:pStyle w:val="TAL"/>
            </w:pPr>
            <w:r w:rsidRPr="005B00C6">
              <w:t>Support of UL PDCP Packet Average Delay</w:t>
            </w:r>
          </w:p>
        </w:tc>
        <w:tc>
          <w:tcPr>
            <w:tcW w:w="1276" w:type="dxa"/>
            <w:gridSpan w:val="3"/>
            <w:tcBorders>
              <w:top w:val="single" w:sz="6" w:space="0" w:color="auto"/>
              <w:left w:val="single" w:sz="6" w:space="0" w:color="auto"/>
              <w:bottom w:val="single" w:sz="6" w:space="0" w:color="auto"/>
              <w:right w:val="single" w:sz="4" w:space="0" w:color="auto"/>
            </w:tcBorders>
          </w:tcPr>
          <w:p w14:paraId="36C6A352"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744831"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10283F9" w14:textId="0B82E729" w:rsidR="000573CB" w:rsidRPr="005B00C6" w:rsidRDefault="000573CB" w:rsidP="000F1A13">
            <w:pPr>
              <w:pStyle w:val="TAL"/>
            </w:pPr>
            <w:r w:rsidRPr="005B00C6">
              <w:t>pc_PDCP_Delay</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088DD12F" w14:textId="77777777" w:rsidR="000573CB" w:rsidRPr="005B00C6" w:rsidRDefault="000573CB" w:rsidP="000F1A13">
            <w:pPr>
              <w:pStyle w:val="TAL"/>
            </w:pPr>
            <w:r w:rsidRPr="005B00C6">
              <w:t>UE supports UL PDCP Packet Average Delay measurement and reporting in RRC_CONNECTED state</w:t>
            </w:r>
          </w:p>
        </w:tc>
      </w:tr>
      <w:tr w:rsidR="000573CB" w:rsidRPr="005B00C6" w14:paraId="49B36F4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DCFE3D" w14:textId="13169E5D" w:rsidR="000573CB" w:rsidRPr="005B00C6" w:rsidRDefault="000573CB" w:rsidP="000F1A13">
            <w:pPr>
              <w:pStyle w:val="TAC"/>
            </w:pPr>
            <w:r w:rsidRPr="005B00C6">
              <w:rPr>
                <w:lang w:eastAsia="zh-CN"/>
              </w:rPr>
              <w:t>6</w:t>
            </w:r>
          </w:p>
        </w:tc>
        <w:tc>
          <w:tcPr>
            <w:tcW w:w="3060" w:type="dxa"/>
            <w:gridSpan w:val="3"/>
            <w:tcBorders>
              <w:top w:val="single" w:sz="6" w:space="0" w:color="auto"/>
              <w:left w:val="single" w:sz="6" w:space="0" w:color="auto"/>
              <w:bottom w:val="single" w:sz="6" w:space="0" w:color="auto"/>
              <w:right w:val="single" w:sz="6" w:space="0" w:color="auto"/>
            </w:tcBorders>
          </w:tcPr>
          <w:p w14:paraId="4B1236F6" w14:textId="0CB61FA8" w:rsidR="000573CB" w:rsidRPr="005B00C6" w:rsidRDefault="005D72E7" w:rsidP="000F1A13">
            <w:pPr>
              <w:pStyle w:val="TAL"/>
            </w:pPr>
            <w:r w:rsidRPr="005B00C6">
              <w:t>Support</w:t>
            </w:r>
            <w:r w:rsidR="000573CB" w:rsidRPr="005B00C6">
              <w:t xml:space="preserve"> logged MDT</w:t>
            </w:r>
          </w:p>
        </w:tc>
        <w:tc>
          <w:tcPr>
            <w:tcW w:w="1276" w:type="dxa"/>
            <w:gridSpan w:val="3"/>
            <w:tcBorders>
              <w:top w:val="single" w:sz="6" w:space="0" w:color="auto"/>
              <w:left w:val="single" w:sz="6" w:space="0" w:color="auto"/>
              <w:bottom w:val="single" w:sz="6" w:space="0" w:color="auto"/>
              <w:right w:val="single" w:sz="4" w:space="0" w:color="auto"/>
            </w:tcBorders>
          </w:tcPr>
          <w:p w14:paraId="14D35C2D"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B83F7E7"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60CA0C51" w14:textId="666CFE45" w:rsidR="000573CB" w:rsidRPr="005B00C6" w:rsidRDefault="000573CB" w:rsidP="000F1A13">
            <w:pPr>
              <w:pStyle w:val="TAL"/>
            </w:pPr>
            <w:r w:rsidRPr="005B00C6">
              <w:t>pc_logged</w:t>
            </w:r>
            <w:r w:rsidR="00EC58BC" w:rsidRPr="005B00C6">
              <w:t>Measurements_r16</w:t>
            </w:r>
          </w:p>
        </w:tc>
        <w:tc>
          <w:tcPr>
            <w:tcW w:w="2348" w:type="dxa"/>
            <w:gridSpan w:val="3"/>
            <w:tcBorders>
              <w:top w:val="single" w:sz="4" w:space="0" w:color="auto"/>
              <w:left w:val="single" w:sz="4" w:space="0" w:color="auto"/>
              <w:bottom w:val="single" w:sz="4" w:space="0" w:color="auto"/>
              <w:right w:val="single" w:sz="4" w:space="0" w:color="auto"/>
            </w:tcBorders>
          </w:tcPr>
          <w:p w14:paraId="4247707E" w14:textId="77777777" w:rsidR="000573CB" w:rsidRPr="005B00C6" w:rsidRDefault="000573CB" w:rsidP="000F1A13">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0573CB" w:rsidRPr="005B00C6" w14:paraId="74534954"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66B0C83" w14:textId="62C76343" w:rsidR="000573CB" w:rsidRPr="005B00C6" w:rsidRDefault="000573CB" w:rsidP="000F1A13">
            <w:pPr>
              <w:pStyle w:val="TAC"/>
              <w:rPr>
                <w:lang w:eastAsia="zh-CN"/>
              </w:rPr>
            </w:pPr>
            <w:r w:rsidRPr="005B00C6">
              <w:rPr>
                <w:lang w:eastAsia="zh-CN"/>
              </w:rPr>
              <w:t>7</w:t>
            </w:r>
          </w:p>
        </w:tc>
        <w:tc>
          <w:tcPr>
            <w:tcW w:w="3060" w:type="dxa"/>
            <w:gridSpan w:val="3"/>
            <w:tcBorders>
              <w:top w:val="single" w:sz="6" w:space="0" w:color="auto"/>
              <w:left w:val="single" w:sz="6" w:space="0" w:color="auto"/>
              <w:bottom w:val="single" w:sz="6" w:space="0" w:color="auto"/>
              <w:right w:val="single" w:sz="6" w:space="0" w:color="auto"/>
            </w:tcBorders>
          </w:tcPr>
          <w:p w14:paraId="03CC0763" w14:textId="3ADEB984" w:rsidR="000573CB" w:rsidRPr="005B00C6" w:rsidRDefault="000573CB" w:rsidP="000F1A13">
            <w:pPr>
              <w:pStyle w:val="TAL"/>
            </w:pPr>
            <w:r w:rsidRPr="005B00C6">
              <w:t xml:space="preserve">Support of uncompensated </w:t>
            </w:r>
            <w:r w:rsidR="005D72E7" w:rsidRPr="005B00C6">
              <w:t>barometric</w:t>
            </w:r>
            <w:r w:rsidRPr="005B00C6">
              <w:t xml:space="preserve"> pressure measurement reporting</w:t>
            </w:r>
          </w:p>
        </w:tc>
        <w:tc>
          <w:tcPr>
            <w:tcW w:w="1276" w:type="dxa"/>
            <w:gridSpan w:val="3"/>
            <w:tcBorders>
              <w:top w:val="single" w:sz="6" w:space="0" w:color="auto"/>
              <w:left w:val="single" w:sz="6" w:space="0" w:color="auto"/>
              <w:bottom w:val="single" w:sz="6" w:space="0" w:color="auto"/>
              <w:right w:val="single" w:sz="4" w:space="0" w:color="auto"/>
            </w:tcBorders>
          </w:tcPr>
          <w:p w14:paraId="454415F0"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600A8222"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0E2F4C6A" w14:textId="4F779CAB" w:rsidR="000573CB" w:rsidRPr="005B00C6" w:rsidRDefault="000573CB" w:rsidP="000F1A13">
            <w:pPr>
              <w:pStyle w:val="TAL"/>
            </w:pPr>
            <w:r w:rsidRPr="005B00C6">
              <w:t>pc_barometer</w:t>
            </w:r>
            <w:r w:rsidR="00EC58BC" w:rsidRPr="005B00C6">
              <w:t>_</w:t>
            </w:r>
            <w:r w:rsidR="00EC58BC" w:rsidRPr="005B00C6">
              <w:rPr>
                <w:lang w:eastAsia="zh-CN"/>
              </w:rPr>
              <w:t>r</w:t>
            </w:r>
            <w:r w:rsidR="00EC58BC" w:rsidRPr="005B00C6">
              <w:t>16</w:t>
            </w:r>
          </w:p>
        </w:tc>
        <w:tc>
          <w:tcPr>
            <w:tcW w:w="2348" w:type="dxa"/>
            <w:gridSpan w:val="3"/>
            <w:tcBorders>
              <w:top w:val="single" w:sz="4" w:space="0" w:color="auto"/>
              <w:left w:val="single" w:sz="4" w:space="0" w:color="auto"/>
              <w:bottom w:val="single" w:sz="4" w:space="0" w:color="auto"/>
              <w:right w:val="single" w:sz="4" w:space="0" w:color="auto"/>
            </w:tcBorders>
          </w:tcPr>
          <w:p w14:paraId="47932DDD" w14:textId="7B65E6AA" w:rsidR="000573CB" w:rsidRPr="005B00C6" w:rsidRDefault="000573CB" w:rsidP="000F1A13">
            <w:pPr>
              <w:pStyle w:val="TAL"/>
            </w:pPr>
            <w:r w:rsidRPr="005B00C6">
              <w:t xml:space="preserve">UE supports uncompensated </w:t>
            </w:r>
            <w:r w:rsidR="005D72E7" w:rsidRPr="005B00C6">
              <w:t>barometric</w:t>
            </w:r>
            <w:r w:rsidRPr="005B00C6">
              <w:t xml:space="preserve"> pressure measurement reporting upon request from the network.</w:t>
            </w:r>
          </w:p>
        </w:tc>
      </w:tr>
      <w:tr w:rsidR="000573CB" w:rsidRPr="005B00C6" w14:paraId="5D3CFAD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3117BF" w14:textId="7CDD8770" w:rsidR="000573CB" w:rsidRPr="005B00C6" w:rsidRDefault="000573CB" w:rsidP="000F1A13">
            <w:pPr>
              <w:pStyle w:val="TAC"/>
              <w:rPr>
                <w:lang w:eastAsia="zh-CN"/>
              </w:rPr>
            </w:pPr>
            <w:r w:rsidRPr="005B00C6">
              <w:rPr>
                <w:lang w:eastAsia="zh-CN"/>
              </w:rPr>
              <w:t>8</w:t>
            </w:r>
          </w:p>
        </w:tc>
        <w:tc>
          <w:tcPr>
            <w:tcW w:w="3060" w:type="dxa"/>
            <w:gridSpan w:val="3"/>
            <w:tcBorders>
              <w:top w:val="single" w:sz="6" w:space="0" w:color="auto"/>
              <w:left w:val="single" w:sz="6" w:space="0" w:color="auto"/>
              <w:bottom w:val="single" w:sz="6" w:space="0" w:color="auto"/>
              <w:right w:val="single" w:sz="6" w:space="0" w:color="auto"/>
            </w:tcBorders>
          </w:tcPr>
          <w:p w14:paraId="0868DA86" w14:textId="77777777" w:rsidR="000573CB" w:rsidRPr="005B00C6" w:rsidRDefault="000573CB" w:rsidP="000F1A13">
            <w:pPr>
              <w:pStyle w:val="TAL"/>
            </w:pPr>
            <w:r w:rsidRPr="005B00C6">
              <w:t>Support of orientation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3993FBE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32BF3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1EDF01C5" w14:textId="5A2B0AB6" w:rsidR="000573CB" w:rsidRPr="005B00C6" w:rsidRDefault="000573CB" w:rsidP="000F1A13">
            <w:pPr>
              <w:pStyle w:val="TAL"/>
            </w:pPr>
            <w:r w:rsidRPr="005B00C6">
              <w:t>pc_orientation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6C53930B" w14:textId="77777777" w:rsidR="000573CB" w:rsidRPr="005B00C6" w:rsidRDefault="000573CB" w:rsidP="000F1A13">
            <w:pPr>
              <w:pStyle w:val="TAL"/>
            </w:pPr>
            <w:r w:rsidRPr="005B00C6">
              <w:t>UE supports orientation information reporting upon request from the network.</w:t>
            </w:r>
          </w:p>
        </w:tc>
      </w:tr>
      <w:tr w:rsidR="000573CB" w:rsidRPr="005B00C6" w14:paraId="3EFA51F1"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76FEF0A" w14:textId="06595C4B" w:rsidR="000573CB" w:rsidRPr="005B00C6" w:rsidRDefault="000573CB" w:rsidP="000F1A13">
            <w:pPr>
              <w:pStyle w:val="TAC"/>
              <w:rPr>
                <w:lang w:eastAsia="zh-CN"/>
              </w:rPr>
            </w:pPr>
            <w:r w:rsidRPr="005B00C6">
              <w:rPr>
                <w:lang w:eastAsia="zh-CN"/>
              </w:rPr>
              <w:t>9</w:t>
            </w:r>
          </w:p>
        </w:tc>
        <w:tc>
          <w:tcPr>
            <w:tcW w:w="3060" w:type="dxa"/>
            <w:gridSpan w:val="3"/>
            <w:tcBorders>
              <w:top w:val="single" w:sz="6" w:space="0" w:color="auto"/>
              <w:left w:val="single" w:sz="6" w:space="0" w:color="auto"/>
              <w:bottom w:val="single" w:sz="6" w:space="0" w:color="auto"/>
              <w:right w:val="single" w:sz="6" w:space="0" w:color="auto"/>
            </w:tcBorders>
          </w:tcPr>
          <w:p w14:paraId="6C31F971" w14:textId="77777777" w:rsidR="000573CB" w:rsidRPr="005B00C6" w:rsidRDefault="000573CB" w:rsidP="000F1A13">
            <w:pPr>
              <w:pStyle w:val="TAL"/>
            </w:pPr>
            <w:r w:rsidRPr="005B00C6">
              <w:t>Support of speed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543B67B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6061D6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33A327C0" w14:textId="0E653488" w:rsidR="000573CB" w:rsidRPr="005B00C6" w:rsidRDefault="000573CB" w:rsidP="000F1A13">
            <w:pPr>
              <w:pStyle w:val="TAL"/>
            </w:pPr>
            <w:r w:rsidRPr="005B00C6">
              <w:t>pc_speed</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1538CC17" w14:textId="77777777" w:rsidR="000573CB" w:rsidRPr="005B00C6" w:rsidRDefault="000573CB" w:rsidP="000F1A13">
            <w:pPr>
              <w:pStyle w:val="TAL"/>
            </w:pPr>
            <w:r w:rsidRPr="005B00C6">
              <w:t>UE supports speed information reporting upon request from the network.</w:t>
            </w:r>
          </w:p>
        </w:tc>
      </w:tr>
      <w:tr w:rsidR="000573CB" w:rsidRPr="005B00C6" w14:paraId="53BED98C"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4265E3F" w14:textId="4C548D9D" w:rsidR="000573CB" w:rsidRPr="005B00C6" w:rsidRDefault="000573CB" w:rsidP="000F1A13">
            <w:pPr>
              <w:pStyle w:val="TAC"/>
              <w:rPr>
                <w:lang w:eastAsia="zh-CN"/>
              </w:rPr>
            </w:pPr>
            <w:r w:rsidRPr="005B00C6">
              <w:rPr>
                <w:lang w:eastAsia="zh-CN"/>
              </w:rPr>
              <w:t>10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B00C6" w:rsidRDefault="000573CB" w:rsidP="000F1A13">
            <w:pPr>
              <w:pStyle w:val="TAL"/>
            </w:pPr>
            <w:r w:rsidRPr="005B00C6">
              <w:t>Support of Bluetooth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B00C6" w:rsidRDefault="000573CB" w:rsidP="000F1A13">
            <w:pPr>
              <w:pStyle w:val="TAL"/>
            </w:pPr>
            <w:r w:rsidRPr="005B00C6">
              <w:t>pc_immMeasBT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B00C6" w:rsidRDefault="000573CB" w:rsidP="000F1A13">
            <w:pPr>
              <w:pStyle w:val="TAL"/>
            </w:pPr>
            <w:r w:rsidRPr="005B00C6">
              <w:t>UE supports Bluetooth measurements in RRC_CONNECTED state.</w:t>
            </w:r>
          </w:p>
        </w:tc>
      </w:tr>
      <w:tr w:rsidR="000573CB" w:rsidRPr="005B00C6" w14:paraId="386F0AB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BACB948" w14:textId="235AA480" w:rsidR="000573CB" w:rsidRPr="005B00C6" w:rsidRDefault="000573CB" w:rsidP="000F1A13">
            <w:pPr>
              <w:pStyle w:val="TAC"/>
              <w:rPr>
                <w:lang w:eastAsia="zh-CN"/>
              </w:rPr>
            </w:pPr>
            <w:r w:rsidRPr="005B00C6">
              <w:rPr>
                <w:lang w:eastAsia="zh-CN"/>
              </w:rPr>
              <w:t>11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B00C6" w:rsidRDefault="000573CB" w:rsidP="000F1A13">
            <w:pPr>
              <w:pStyle w:val="TAL"/>
            </w:pPr>
            <w:r w:rsidRPr="005B00C6">
              <w:t>Support of WLAN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B00C6" w:rsidRDefault="000573CB" w:rsidP="000F1A13">
            <w:pPr>
              <w:pStyle w:val="TAL"/>
            </w:pPr>
            <w:r w:rsidRPr="005B00C6">
              <w:t>pc_immMeasWLAN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B00C6" w:rsidRDefault="000573CB" w:rsidP="000F1A13">
            <w:pPr>
              <w:pStyle w:val="TAL"/>
            </w:pPr>
            <w:r w:rsidRPr="005B00C6">
              <w:t>UE supports WLAN measurements in RRC_CONNECTED state.</w:t>
            </w:r>
          </w:p>
        </w:tc>
      </w:tr>
      <w:tr w:rsidR="000573CB" w:rsidRPr="005B00C6" w14:paraId="56868CF8"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6FB3FFD" w14:textId="546FFD36" w:rsidR="000573CB" w:rsidRPr="005B00C6" w:rsidRDefault="000573CB" w:rsidP="000F1A13">
            <w:pPr>
              <w:pStyle w:val="TAC"/>
              <w:rPr>
                <w:lang w:eastAsia="zh-CN"/>
              </w:rPr>
            </w:pPr>
            <w:r w:rsidRPr="005B00C6">
              <w:rPr>
                <w:lang w:eastAsia="zh-CN"/>
              </w:rPr>
              <w:t>12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B00C6" w:rsidRDefault="000573CB" w:rsidP="000F1A13">
            <w:pPr>
              <w:pStyle w:val="TAL"/>
            </w:pPr>
            <w:r w:rsidRPr="005B00C6">
              <w:t>Support of Bluetooth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B00C6" w:rsidRDefault="000573CB" w:rsidP="000F1A13">
            <w:pPr>
              <w:pStyle w:val="TAL"/>
            </w:pPr>
            <w:r w:rsidRPr="005B00C6">
              <w:t>pc_loggedMeasBT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B00C6" w:rsidRDefault="000573CB" w:rsidP="000F1A13">
            <w:pPr>
              <w:pStyle w:val="TAL"/>
            </w:pPr>
            <w:r w:rsidRPr="005B00C6">
              <w:t>UE supports Bluetooth measurements in RRC_IDLE and RRC_INACTIVE state.</w:t>
            </w:r>
          </w:p>
        </w:tc>
      </w:tr>
      <w:tr w:rsidR="000573CB" w:rsidRPr="005B00C6" w14:paraId="039678F2"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2DADA2B" w14:textId="63B6E599" w:rsidR="000573CB" w:rsidRPr="005B00C6" w:rsidRDefault="000573CB" w:rsidP="000F1A13">
            <w:pPr>
              <w:pStyle w:val="TAC"/>
              <w:rPr>
                <w:lang w:eastAsia="zh-CN"/>
              </w:rPr>
            </w:pPr>
            <w:r w:rsidRPr="005B00C6">
              <w:rPr>
                <w:lang w:eastAsia="zh-CN"/>
              </w:rPr>
              <w:t>13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B00C6" w:rsidRDefault="000573CB" w:rsidP="000F1A13">
            <w:pPr>
              <w:pStyle w:val="TAL"/>
            </w:pPr>
            <w:r w:rsidRPr="005B00C6">
              <w:t>Support of WLAN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B00C6" w:rsidRDefault="000573CB" w:rsidP="000F1A13">
            <w:pPr>
              <w:pStyle w:val="TAL"/>
            </w:pPr>
            <w:r w:rsidRPr="005B00C6">
              <w:t>pc_loggedMeasWLAN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B00C6" w:rsidRDefault="000573CB" w:rsidP="000F1A13">
            <w:pPr>
              <w:pStyle w:val="TAL"/>
            </w:pPr>
            <w:r w:rsidRPr="005B00C6">
              <w:t>UE supports WLAN measurements in RRC_IDLE and RRC_INACTIVE state.</w:t>
            </w:r>
          </w:p>
        </w:tc>
      </w:tr>
      <w:tr w:rsidR="00065195" w:rsidRPr="006622C9" w14:paraId="13CE9C2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E9840CD" w14:textId="004F29ED" w:rsidR="00065195" w:rsidRPr="006622C9" w:rsidRDefault="00065195" w:rsidP="00DA5852">
            <w:pPr>
              <w:pStyle w:val="TAC"/>
              <w:rPr>
                <w:lang w:eastAsia="zh-CN"/>
              </w:rPr>
            </w:pPr>
            <w:r>
              <w:rPr>
                <w:lang w:eastAsia="zh-CN"/>
              </w:rPr>
              <w:t>14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6622C9" w:rsidRDefault="00065195" w:rsidP="00DA5852">
            <w:pPr>
              <w:pStyle w:val="TAL"/>
            </w:pPr>
            <w:r>
              <w:t>Support of SDT in RRC_INACTIVE state via Random Access Procedure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6622C9"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6622C9"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6622C9" w:rsidRDefault="00065195" w:rsidP="00DA5852">
            <w:pPr>
              <w:pStyle w:val="TAL"/>
            </w:pPr>
            <w:r>
              <w:t>pc_ra_SDT_r17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6622C9" w:rsidRDefault="00065195" w:rsidP="00DA5852">
            <w:pPr>
              <w:pStyle w:val="TAL"/>
            </w:pPr>
            <w:r>
              <w:t>UE supports SDT via Random Access procedure in RRC_INACTIVE state</w:t>
            </w:r>
          </w:p>
        </w:tc>
      </w:tr>
      <w:tr w:rsidR="00065195" w14:paraId="6F7AE3A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8482DF2" w14:textId="114F31E4" w:rsidR="00065195" w:rsidRDefault="00065195" w:rsidP="00DA5852">
            <w:pPr>
              <w:pStyle w:val="TAC"/>
              <w:rPr>
                <w:lang w:eastAsia="zh-CN"/>
              </w:rPr>
            </w:pPr>
            <w:r>
              <w:rPr>
                <w:lang w:eastAsia="zh-CN"/>
              </w:rPr>
              <w:t>15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Default="00065195" w:rsidP="00DA5852">
            <w:pPr>
              <w:pStyle w:val="TAL"/>
            </w:pPr>
            <w:r>
              <w:t>Support of SRB SDT in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Default="00065195" w:rsidP="00DA5852">
            <w:pPr>
              <w:pStyle w:val="TAL"/>
            </w:pPr>
            <w:r>
              <w:t>pc_srb_SDT_r17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Default="00065195" w:rsidP="00DA5852">
            <w:pPr>
              <w:pStyle w:val="TAL"/>
            </w:pPr>
            <w:r>
              <w:t>UE supports SRB SDT in RRC_INACTIVE state</w:t>
            </w:r>
          </w:p>
        </w:tc>
      </w:tr>
      <w:tr w:rsidR="00065195" w14:paraId="54D51AF6"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87C679E" w14:textId="6ECA9874" w:rsidR="00065195" w:rsidRDefault="00065195" w:rsidP="00DA5852">
            <w:pPr>
              <w:pStyle w:val="TAC"/>
              <w:rPr>
                <w:lang w:eastAsia="zh-CN"/>
              </w:rPr>
            </w:pPr>
            <w:r>
              <w:rPr>
                <w:lang w:eastAsia="zh-CN"/>
              </w:rPr>
              <w:t>16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Default="00065195" w:rsidP="00DA5852">
            <w:pPr>
              <w:pStyle w:val="TAL"/>
            </w:pPr>
            <w:r>
              <w:t>Support of SDT in RRC_INACTIVE state via Configured Grant Type 1</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Default="00065195" w:rsidP="00DA5852">
            <w:pPr>
              <w:pStyle w:val="TAL"/>
            </w:pPr>
            <w:r>
              <w:t>38.306, 4.2.7.2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Default="00065195" w:rsidP="00DA5852">
            <w:pPr>
              <w:pStyle w:val="TAL"/>
            </w:pPr>
            <w:r>
              <w:t>pc_cg_SDT_r17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Default="00065195" w:rsidP="00DA5852">
            <w:pPr>
              <w:pStyle w:val="TAL"/>
            </w:pPr>
            <w:r>
              <w:t>UE supports SDT via Configured Grant Type 1 in RRC_INACTIVE state</w:t>
            </w:r>
          </w:p>
        </w:tc>
      </w:tr>
      <w:tr w:rsidR="00837ECB" w:rsidRPr="00425352" w14:paraId="35C4FA50"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3BBAE77" w14:textId="01C24965" w:rsidR="00837ECB" w:rsidRPr="00425352" w:rsidRDefault="00837ECB" w:rsidP="00F217DC">
            <w:pPr>
              <w:pStyle w:val="TAC"/>
              <w:rPr>
                <w:lang w:eastAsia="zh-CN"/>
              </w:rPr>
            </w:pPr>
            <w:r>
              <w:rPr>
                <w:lang w:eastAsia="zh-CN"/>
              </w:rPr>
              <w:t>17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5220BBB5" w14:textId="77777777" w:rsidR="00837ECB" w:rsidRPr="00425352" w:rsidRDefault="00837ECB" w:rsidP="00F217DC">
            <w:pPr>
              <w:pStyle w:val="TAL"/>
            </w:pPr>
            <w:r w:rsidRPr="00425352">
              <w:t xml:space="preserve">Support of NR NTN access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CCDFC99" w14:textId="77777777" w:rsidR="00837ECB" w:rsidRPr="00425352" w:rsidRDefault="00837ECB" w:rsidP="00F217DC">
            <w:pPr>
              <w:pStyle w:val="TAL"/>
            </w:pPr>
            <w:r w:rsidRPr="00425352">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5605E5D"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D10D507" w14:textId="77777777" w:rsidR="00837ECB" w:rsidRPr="00425352" w:rsidRDefault="00837ECB" w:rsidP="00F217DC">
            <w:pPr>
              <w:pStyle w:val="TAL"/>
            </w:pPr>
            <w:r w:rsidRPr="00425352">
              <w:t>pc_nonTerrestrialNetwork_r17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9C92CB4" w14:textId="77777777" w:rsidR="00837ECB" w:rsidRPr="00425352" w:rsidRDefault="00837ECB" w:rsidP="00F217DC">
            <w:pPr>
              <w:pStyle w:val="TAL"/>
            </w:pPr>
            <w:r w:rsidRPr="00425352">
              <w:rPr>
                <w:bCs/>
                <w:iCs/>
                <w:noProof/>
              </w:rPr>
              <w:t>UE supports NR NTN access.</w:t>
            </w:r>
          </w:p>
        </w:tc>
      </w:tr>
      <w:tr w:rsidR="00837ECB" w:rsidRPr="00425352" w14:paraId="1DE74957"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0C3B1E4" w14:textId="60303D9A" w:rsidR="00837ECB" w:rsidRPr="00425352" w:rsidRDefault="00837ECB" w:rsidP="00F217DC">
            <w:pPr>
              <w:pStyle w:val="TAC"/>
              <w:rPr>
                <w:lang w:eastAsia="zh-CN"/>
              </w:rPr>
            </w:pPr>
            <w:r>
              <w:rPr>
                <w:lang w:eastAsia="zh-CN"/>
              </w:rPr>
              <w:t>18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E8C6812" w14:textId="77777777" w:rsidR="00837ECB" w:rsidRPr="00425352" w:rsidRDefault="00837ECB" w:rsidP="00F217DC">
            <w:pPr>
              <w:pStyle w:val="TAL"/>
            </w:pPr>
            <w:r w:rsidRPr="00425352">
              <w:t>Support of RRC INACTIVE state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B81581F"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C1E987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CCB1892" w14:textId="77777777" w:rsidR="00837ECB" w:rsidRPr="00425352" w:rsidRDefault="00837ECB" w:rsidP="00F217DC">
            <w:pPr>
              <w:pStyle w:val="TAL"/>
            </w:pPr>
            <w:r w:rsidRPr="00425352">
              <w:t>pc_inactiveStateNTN_r17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67A53A3" w14:textId="77777777" w:rsidR="00837ECB" w:rsidRPr="00425352" w:rsidRDefault="00837ECB" w:rsidP="00F217DC">
            <w:pPr>
              <w:pStyle w:val="TAL"/>
            </w:pPr>
            <w:r w:rsidRPr="00425352">
              <w:t>UE supports RRC INACTIVE state in NTN</w:t>
            </w:r>
          </w:p>
        </w:tc>
      </w:tr>
      <w:tr w:rsidR="00837ECB" w:rsidRPr="00425352" w14:paraId="587A2AA3"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CF56021" w14:textId="749C342D" w:rsidR="00837ECB" w:rsidRPr="00425352" w:rsidRDefault="00837ECB" w:rsidP="00F217DC">
            <w:pPr>
              <w:pStyle w:val="TAC"/>
              <w:rPr>
                <w:lang w:eastAsia="zh-CN"/>
              </w:rPr>
            </w:pPr>
            <w:r>
              <w:rPr>
                <w:lang w:eastAsia="zh-CN"/>
              </w:rPr>
              <w:t>19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C759D70" w14:textId="77777777" w:rsidR="00837ECB" w:rsidRPr="00425352" w:rsidRDefault="00837ECB" w:rsidP="00F217DC">
            <w:pPr>
              <w:pStyle w:val="TAL"/>
            </w:pPr>
            <w:r w:rsidRPr="00425352">
              <w:t>Support of RA-SDT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725CE85"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0708F79"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93CCF8D" w14:textId="77777777" w:rsidR="00837ECB" w:rsidRPr="00425352" w:rsidRDefault="00837ECB" w:rsidP="00F217DC">
            <w:pPr>
              <w:pStyle w:val="TAL"/>
            </w:pPr>
            <w:r w:rsidRPr="00425352">
              <w:t>pc_ra_SDT_NTN_r17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CF32FB6" w14:textId="77777777" w:rsidR="00837ECB" w:rsidRPr="00425352" w:rsidRDefault="00837ECB" w:rsidP="00F217DC">
            <w:pPr>
              <w:pStyle w:val="TAL"/>
            </w:pPr>
            <w:r w:rsidRPr="00425352">
              <w:t>UE supports RA-SDT in NTN</w:t>
            </w:r>
          </w:p>
        </w:tc>
      </w:tr>
      <w:tr w:rsidR="00837ECB" w:rsidRPr="00425352" w14:paraId="3BDAB84A"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1C2A107" w14:textId="0C59EF3F" w:rsidR="00837ECB" w:rsidRPr="00425352" w:rsidRDefault="00837ECB" w:rsidP="00F217DC">
            <w:pPr>
              <w:pStyle w:val="TAC"/>
              <w:rPr>
                <w:lang w:eastAsia="zh-CN"/>
              </w:rPr>
            </w:pPr>
            <w:r>
              <w:rPr>
                <w:lang w:eastAsia="zh-CN"/>
              </w:rPr>
              <w:t>20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2A88661" w14:textId="77777777" w:rsidR="00837ECB" w:rsidRPr="00425352" w:rsidRDefault="00837ECB" w:rsidP="00F217DC">
            <w:pPr>
              <w:pStyle w:val="TAL"/>
            </w:pPr>
            <w:r w:rsidRPr="00425352">
              <w:t>Support of SRB-SDT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637DBE2"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7FB19C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7182235" w14:textId="77777777" w:rsidR="00837ECB" w:rsidRPr="00425352" w:rsidRDefault="00837ECB" w:rsidP="00F217DC">
            <w:pPr>
              <w:pStyle w:val="TAL"/>
            </w:pPr>
            <w:r w:rsidRPr="00425352">
              <w:t>pc_srb_SDT_NTN_r17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3E53978" w14:textId="77777777" w:rsidR="00837ECB" w:rsidRPr="00425352" w:rsidRDefault="00837ECB" w:rsidP="00F217DC">
            <w:pPr>
              <w:pStyle w:val="TAL"/>
            </w:pPr>
            <w:r w:rsidRPr="00425352">
              <w:t>UE supports SRB-SDT in NTN</w:t>
            </w:r>
          </w:p>
        </w:tc>
      </w:tr>
    </w:tbl>
    <w:p w14:paraId="5DDA2116" w14:textId="77777777" w:rsidR="0024175E" w:rsidRPr="005B00C6" w:rsidRDefault="0024175E" w:rsidP="000C7438">
      <w:pPr>
        <w:rPr>
          <w:lang w:eastAsia="ko-KR"/>
        </w:rPr>
      </w:pPr>
    </w:p>
    <w:p w14:paraId="14343DF5" w14:textId="77777777" w:rsidR="0035159C" w:rsidRPr="005B00C6" w:rsidRDefault="0035159C" w:rsidP="008673AC">
      <w:pPr>
        <w:pStyle w:val="TH"/>
        <w:rPr>
          <w:rFonts w:eastAsia="MS Mincho"/>
        </w:rPr>
      </w:pPr>
      <w:r w:rsidRPr="005B00C6">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35159C" w:rsidRPr="005B00C6" w14:paraId="44A14A1E" w14:textId="77777777" w:rsidTr="00BC6E5E">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3339A83C" w14:textId="77777777" w:rsidR="0035159C" w:rsidRPr="005B00C6" w:rsidRDefault="0035159C" w:rsidP="00807CE8">
            <w:pPr>
              <w:pStyle w:val="TAH"/>
              <w:rPr>
                <w:rFonts w:eastAsia="MS Mincho"/>
              </w:rPr>
            </w:pPr>
            <w:r w:rsidRPr="005B00C6">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45F7E388" w14:textId="77777777" w:rsidR="0035159C" w:rsidRPr="005B00C6" w:rsidRDefault="0035159C" w:rsidP="00807CE8">
            <w:pPr>
              <w:pStyle w:val="TAH"/>
              <w:rPr>
                <w:rFonts w:eastAsia="MS Mincho"/>
              </w:rPr>
            </w:pPr>
            <w:r w:rsidRPr="005B00C6">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51E0BB29" w14:textId="77777777" w:rsidR="0035159C" w:rsidRPr="005B00C6" w:rsidRDefault="0035159C" w:rsidP="00807CE8">
            <w:pPr>
              <w:pStyle w:val="TAH"/>
              <w:rPr>
                <w:rFonts w:eastAsia="MS Mincho"/>
              </w:rPr>
            </w:pPr>
            <w:r w:rsidRPr="005B00C6">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3578FD2B" w14:textId="77777777" w:rsidR="0035159C" w:rsidRPr="005B00C6" w:rsidRDefault="0035159C" w:rsidP="00807CE8">
            <w:pPr>
              <w:pStyle w:val="TAH"/>
              <w:rPr>
                <w:rFonts w:eastAsia="MS Mincho"/>
              </w:rPr>
            </w:pPr>
            <w:r w:rsidRPr="005B00C6">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D953C53" w14:textId="77777777" w:rsidR="0035159C" w:rsidRPr="005B00C6" w:rsidRDefault="0035159C" w:rsidP="00807CE8">
            <w:pPr>
              <w:pStyle w:val="TAH"/>
              <w:rPr>
                <w:rFonts w:eastAsia="MS Mincho"/>
              </w:rPr>
            </w:pPr>
            <w:r w:rsidRPr="005B00C6">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613836F5" w14:textId="77777777" w:rsidR="0035159C" w:rsidRPr="005B00C6" w:rsidRDefault="0035159C" w:rsidP="00807CE8">
            <w:pPr>
              <w:pStyle w:val="TAH"/>
              <w:rPr>
                <w:rFonts w:eastAsia="MS Mincho"/>
              </w:rPr>
            </w:pPr>
            <w:r w:rsidRPr="005B00C6">
              <w:rPr>
                <w:rFonts w:eastAsia="MS Mincho"/>
              </w:rPr>
              <w:t>Comments</w:t>
            </w:r>
          </w:p>
        </w:tc>
      </w:tr>
      <w:tr w:rsidR="00A22D52" w:rsidRPr="005B00C6" w14:paraId="7D8B445F"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AA53710" w14:textId="77777777" w:rsidR="00A22D52" w:rsidRPr="005B00C6" w:rsidRDefault="00A22D52" w:rsidP="00A22D52">
            <w:pPr>
              <w:pStyle w:val="TAC"/>
              <w:rPr>
                <w:rFonts w:eastAsia="MS Mincho"/>
              </w:rPr>
            </w:pPr>
            <w:r w:rsidRPr="005B00C6">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2F3E5CAC"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0675EFB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798F39"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3787ECF"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50A5A3D7" w14:textId="77777777" w:rsidR="00A22D52" w:rsidRPr="005B00C6" w:rsidRDefault="00A22D52" w:rsidP="00A22D52">
            <w:pPr>
              <w:pStyle w:val="TAL"/>
            </w:pPr>
          </w:p>
        </w:tc>
      </w:tr>
      <w:tr w:rsidR="00A22D52" w:rsidRPr="005B00C6" w14:paraId="4289E5DB"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2CAE579" w14:textId="77777777" w:rsidR="00A22D52" w:rsidRPr="005B00C6" w:rsidRDefault="00A22D52" w:rsidP="00A22D52">
            <w:pPr>
              <w:pStyle w:val="TAC"/>
              <w:rPr>
                <w:rFonts w:eastAsia="MS Mincho"/>
              </w:rPr>
            </w:pPr>
            <w:r w:rsidRPr="005B00C6">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1CD241A1"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492C7BD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9752A6"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2A4A93F5"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0A1AD5D4" w14:textId="77777777" w:rsidR="00A22D52" w:rsidRPr="005B00C6" w:rsidRDefault="00A22D52" w:rsidP="00A22D52">
            <w:pPr>
              <w:pStyle w:val="TAL"/>
            </w:pPr>
          </w:p>
        </w:tc>
      </w:tr>
      <w:tr w:rsidR="0035159C" w:rsidRPr="005B00C6" w14:paraId="277A3AE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F43D31B" w14:textId="77777777" w:rsidR="0035159C" w:rsidRPr="005B00C6" w:rsidRDefault="0035159C" w:rsidP="00807CE8">
            <w:pPr>
              <w:pStyle w:val="TAC"/>
              <w:rPr>
                <w:rFonts w:eastAsia="MS Mincho"/>
              </w:rPr>
            </w:pPr>
            <w:r w:rsidRPr="005B00C6">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280696C4" w14:textId="77777777" w:rsidR="0035159C" w:rsidRPr="005B00C6" w:rsidRDefault="0035159C" w:rsidP="00807CE8">
            <w:pPr>
              <w:pStyle w:val="TAL"/>
            </w:pPr>
            <w:r w:rsidRPr="005B00C6">
              <w:t>Number of UE-requested PDU session establishments after REGISTRATION</w:t>
            </w:r>
            <w:r w:rsidR="001D17E4" w:rsidRPr="005B00C6">
              <w:rPr>
                <w:rFonts w:cs="Arial"/>
                <w:szCs w:val="18"/>
              </w:rPr>
              <w:t xml:space="preserve"> during the same </w:t>
            </w:r>
            <w:r w:rsidR="00CC5CAB" w:rsidRPr="005B00C6">
              <w:rPr>
                <w:rFonts w:cs="Arial"/>
                <w:szCs w:val="18"/>
              </w:rPr>
              <w:t>signalling</w:t>
            </w:r>
            <w:r w:rsidR="001D17E4" w:rsidRPr="005B00C6">
              <w:rPr>
                <w:rFonts w:cs="Arial"/>
                <w:szCs w:val="18"/>
              </w:rPr>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1FD29C85" w14:textId="77777777" w:rsidR="0035159C" w:rsidRPr="005B00C6" w:rsidRDefault="0035159C" w:rsidP="00807CE8">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6DCB6072" w14:textId="77777777" w:rsidR="0035159C" w:rsidRPr="005B00C6" w:rsidRDefault="0035159C" w:rsidP="00807CE8">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2E3FF638" w14:textId="77777777" w:rsidR="0035159C" w:rsidRPr="005B00C6" w:rsidRDefault="0035159C" w:rsidP="00807CE8">
            <w:pPr>
              <w:pStyle w:val="TAL"/>
            </w:pPr>
            <w:r w:rsidRPr="005B00C6">
              <w:t>pc_noOf_PDUs</w:t>
            </w:r>
            <w:r w:rsidR="00CC5CAB" w:rsidRPr="005B00C6">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66D57F1C" w14:textId="77777777" w:rsidR="0035159C" w:rsidRPr="005B00C6" w:rsidRDefault="0035159C" w:rsidP="00807CE8">
            <w:pPr>
              <w:pStyle w:val="TAL"/>
            </w:pPr>
          </w:p>
        </w:tc>
      </w:tr>
      <w:tr w:rsidR="001D17E4" w:rsidRPr="005B00C6" w14:paraId="68DC4398"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7336334" w14:textId="77777777" w:rsidR="001D17E4" w:rsidRPr="005B00C6" w:rsidRDefault="001D17E4" w:rsidP="001D17E4">
            <w:pPr>
              <w:pStyle w:val="TAC"/>
              <w:rPr>
                <w:rFonts w:eastAsia="MS Mincho"/>
              </w:rPr>
            </w:pPr>
            <w:r w:rsidRPr="005B00C6">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297171D9" w14:textId="77777777" w:rsidR="001D17E4" w:rsidRPr="005B00C6" w:rsidRDefault="001D17E4" w:rsidP="001D17E4">
            <w:pPr>
              <w:pStyle w:val="TAL"/>
            </w:pPr>
            <w:r w:rsidRPr="005B00C6">
              <w:t xml:space="preserve">Number of UE-requested PDU session establishments after REGISTRATION in a new </w:t>
            </w:r>
            <w:r w:rsidR="00CC5CAB" w:rsidRPr="005B00C6">
              <w:t>signalling</w:t>
            </w:r>
            <w:r w:rsidRPr="005B00C6">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00294EE7" w14:textId="77777777" w:rsidR="001D17E4" w:rsidRPr="005B00C6" w:rsidRDefault="001D17E4" w:rsidP="001D17E4">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4BC4A8D1" w14:textId="77777777" w:rsidR="001D17E4" w:rsidRPr="005B00C6" w:rsidRDefault="001D17E4" w:rsidP="001D17E4">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528D3CE8" w14:textId="77777777" w:rsidR="001D17E4" w:rsidRPr="005B00C6" w:rsidRDefault="001D17E4" w:rsidP="001D17E4">
            <w:pPr>
              <w:pStyle w:val="TAL"/>
            </w:pPr>
            <w:r w:rsidRPr="005B00C6">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0F66767D" w14:textId="77777777" w:rsidR="001D17E4" w:rsidRPr="005B00C6" w:rsidRDefault="001D17E4" w:rsidP="001D17E4">
            <w:pPr>
              <w:pStyle w:val="TAL"/>
            </w:pPr>
          </w:p>
        </w:tc>
      </w:tr>
      <w:tr w:rsidR="00CC5CAB" w:rsidRPr="005B00C6" w14:paraId="60AA864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51A022C" w14:textId="77777777" w:rsidR="00CC5CAB" w:rsidRPr="005B00C6" w:rsidRDefault="00CC5CAB" w:rsidP="00FA72F8">
            <w:pPr>
              <w:pStyle w:val="TAC"/>
              <w:rPr>
                <w:rFonts w:eastAsia="MS Mincho"/>
              </w:rPr>
            </w:pPr>
            <w:r w:rsidRPr="005B00C6">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31D237AA" w14:textId="77777777" w:rsidR="00CC5CAB" w:rsidRPr="005B00C6" w:rsidRDefault="00CC5CAB" w:rsidP="00FA72F8">
            <w:pPr>
              <w:pStyle w:val="TAL"/>
            </w:pPr>
            <w:r w:rsidRPr="005B00C6">
              <w:t>Number of UE-requested PDN connection establishments after ATTACH</w:t>
            </w:r>
            <w:r w:rsidRPr="005B00C6">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68AE3AE3"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7F161743"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0D876EC3" w14:textId="77777777" w:rsidR="00CC5CAB" w:rsidRPr="005B00C6" w:rsidRDefault="00CC5CAB" w:rsidP="00FA72F8">
            <w:pPr>
              <w:pStyle w:val="TAL"/>
            </w:pPr>
            <w:r w:rsidRPr="005B00C6">
              <w:t>pc_noOf_PDNs</w:t>
            </w:r>
            <w:r w:rsidRPr="005B00C6">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1FB0E76A" w14:textId="77777777" w:rsidR="00CC5CAB" w:rsidRPr="005B00C6" w:rsidRDefault="00CC5CAB" w:rsidP="00FA72F8">
            <w:pPr>
              <w:pStyle w:val="TAL"/>
            </w:pPr>
          </w:p>
        </w:tc>
      </w:tr>
      <w:tr w:rsidR="00CC5CAB" w:rsidRPr="005B00C6" w14:paraId="6DA04F66"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8EF2C0A" w14:textId="77777777" w:rsidR="00CC5CAB" w:rsidRPr="005B00C6" w:rsidRDefault="00CC5CAB" w:rsidP="00FA72F8">
            <w:pPr>
              <w:pStyle w:val="TAC"/>
              <w:rPr>
                <w:rFonts w:eastAsia="MS Mincho"/>
              </w:rPr>
            </w:pPr>
            <w:r w:rsidRPr="005B00C6">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5A793CF8" w14:textId="77777777" w:rsidR="00CC5CAB" w:rsidRPr="005B00C6" w:rsidRDefault="00CC5CAB" w:rsidP="00FA72F8">
            <w:pPr>
              <w:pStyle w:val="TAL"/>
            </w:pPr>
            <w:r w:rsidRPr="005B00C6">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7824DEEA"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3988BBA2"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4D92FCCF" w14:textId="77777777" w:rsidR="00CC5CAB" w:rsidRPr="005B00C6" w:rsidRDefault="00CC5CAB" w:rsidP="00FA72F8">
            <w:pPr>
              <w:pStyle w:val="TAL"/>
            </w:pPr>
            <w:r w:rsidRPr="005B00C6">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AF96B91" w14:textId="77777777" w:rsidR="00CC5CAB" w:rsidRPr="005B00C6" w:rsidRDefault="00CC5CAB" w:rsidP="00FA72F8">
            <w:pPr>
              <w:pStyle w:val="TAL"/>
            </w:pPr>
          </w:p>
        </w:tc>
      </w:tr>
      <w:tr w:rsidR="00CC5CAB" w:rsidRPr="005B00C6" w14:paraId="0690CBDC"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A12DEF6" w14:textId="77777777" w:rsidR="00CC5CAB" w:rsidRPr="005B00C6" w:rsidRDefault="00CC5CAB" w:rsidP="00FA72F8">
            <w:pPr>
              <w:pStyle w:val="TAC"/>
              <w:rPr>
                <w:rFonts w:eastAsia="MS Mincho"/>
              </w:rPr>
            </w:pPr>
            <w:r w:rsidRPr="005B00C6">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01005438" w14:textId="77777777" w:rsidR="00CC5CAB" w:rsidRPr="005B00C6" w:rsidRDefault="00A22D52" w:rsidP="00FA72F8">
            <w:pPr>
              <w:pStyle w:val="TAL"/>
            </w:pPr>
            <w:r w:rsidRPr="005B00C6">
              <w:t>Void</w:t>
            </w:r>
          </w:p>
        </w:tc>
        <w:tc>
          <w:tcPr>
            <w:tcW w:w="1276" w:type="dxa"/>
            <w:gridSpan w:val="2"/>
            <w:tcBorders>
              <w:top w:val="single" w:sz="6" w:space="0" w:color="auto"/>
              <w:left w:val="single" w:sz="6" w:space="0" w:color="auto"/>
              <w:bottom w:val="single" w:sz="6" w:space="0" w:color="auto"/>
              <w:right w:val="single" w:sz="6" w:space="0" w:color="auto"/>
            </w:tcBorders>
          </w:tcPr>
          <w:p w14:paraId="04AB9B73" w14:textId="062607F8" w:rsidR="00CC5CAB" w:rsidRPr="005B00C6" w:rsidRDefault="00CC5CAB" w:rsidP="00FA72F8">
            <w:pPr>
              <w:pStyle w:val="TAL"/>
            </w:pPr>
          </w:p>
        </w:tc>
        <w:tc>
          <w:tcPr>
            <w:tcW w:w="851" w:type="dxa"/>
            <w:gridSpan w:val="2"/>
            <w:tcBorders>
              <w:top w:val="single" w:sz="6" w:space="0" w:color="auto"/>
              <w:left w:val="single" w:sz="6" w:space="0" w:color="auto"/>
              <w:bottom w:val="single" w:sz="6" w:space="0" w:color="auto"/>
              <w:right w:val="single" w:sz="6" w:space="0" w:color="auto"/>
            </w:tcBorders>
          </w:tcPr>
          <w:p w14:paraId="4677399C" w14:textId="7C0C59A8" w:rsidR="00CC5CAB" w:rsidRPr="005B00C6" w:rsidRDefault="00CC5CAB" w:rsidP="00FA72F8">
            <w:pPr>
              <w:pStyle w:val="TAL"/>
            </w:pPr>
          </w:p>
        </w:tc>
        <w:tc>
          <w:tcPr>
            <w:tcW w:w="1944" w:type="dxa"/>
            <w:gridSpan w:val="2"/>
            <w:tcBorders>
              <w:top w:val="single" w:sz="6" w:space="0" w:color="auto"/>
              <w:left w:val="single" w:sz="6" w:space="0" w:color="auto"/>
              <w:bottom w:val="single" w:sz="6" w:space="0" w:color="auto"/>
              <w:right w:val="single" w:sz="6" w:space="0" w:color="auto"/>
            </w:tcBorders>
          </w:tcPr>
          <w:p w14:paraId="66E9E8CC" w14:textId="00D87473" w:rsidR="00CC5CAB" w:rsidRPr="005B00C6" w:rsidRDefault="00CC5CAB" w:rsidP="00FA72F8">
            <w:pPr>
              <w:pStyle w:val="TAL"/>
            </w:pPr>
          </w:p>
        </w:tc>
        <w:tc>
          <w:tcPr>
            <w:tcW w:w="1763" w:type="dxa"/>
            <w:gridSpan w:val="2"/>
            <w:tcBorders>
              <w:top w:val="single" w:sz="6" w:space="0" w:color="auto"/>
              <w:left w:val="single" w:sz="6" w:space="0" w:color="auto"/>
              <w:bottom w:val="single" w:sz="6" w:space="0" w:color="auto"/>
              <w:right w:val="single" w:sz="4" w:space="0" w:color="auto"/>
            </w:tcBorders>
          </w:tcPr>
          <w:p w14:paraId="3694D3DE" w14:textId="77777777" w:rsidR="00CC5CAB" w:rsidRPr="005B00C6" w:rsidRDefault="00CC5CAB" w:rsidP="00FA72F8">
            <w:pPr>
              <w:pStyle w:val="TAL"/>
            </w:pPr>
          </w:p>
        </w:tc>
      </w:tr>
      <w:tr w:rsidR="00BC6E5E" w:rsidRPr="005B00C6" w14:paraId="754B9E64"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AC4AD49" w14:textId="77777777" w:rsidR="00BC6E5E" w:rsidRPr="005B00C6" w:rsidRDefault="00BC6E5E" w:rsidP="00261B49">
            <w:pPr>
              <w:pStyle w:val="TAC"/>
              <w:rPr>
                <w:rFonts w:eastAsia="MS Mincho"/>
              </w:rPr>
            </w:pPr>
            <w:r w:rsidRPr="005B00C6">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38A6CF" w14:textId="77777777" w:rsidR="00BC6E5E" w:rsidRPr="005B00C6" w:rsidRDefault="00BC6E5E" w:rsidP="00261B49">
            <w:pPr>
              <w:pStyle w:val="TAL"/>
            </w:pPr>
            <w:r w:rsidRPr="005B00C6">
              <w:t>Support of Emergency PDU session transfer from N1 mode to S1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16640C39"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1735A2F4"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7FB91F9D" w14:textId="77777777" w:rsidR="00BC6E5E" w:rsidRPr="005B00C6" w:rsidRDefault="00BC6E5E" w:rsidP="00261B49">
            <w:pPr>
              <w:pStyle w:val="TAL"/>
              <w:rPr>
                <w:lang w:eastAsia="en-US"/>
              </w:rPr>
            </w:pPr>
            <w:r w:rsidRPr="005B00C6">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7BFEB3FB" w14:textId="77777777" w:rsidR="00BC6E5E" w:rsidRPr="005B00C6" w:rsidRDefault="00BC6E5E" w:rsidP="00261B49">
            <w:pPr>
              <w:pStyle w:val="TAL"/>
            </w:pPr>
            <w:r w:rsidRPr="005B00C6">
              <w:t>Will the UE attempt to transfer an existing Emergency PDU session upon inter-system change from N1 mode to S1 mode in EMM-IDLE mode if the network does not support N26 interface</w:t>
            </w:r>
          </w:p>
        </w:tc>
      </w:tr>
      <w:tr w:rsidR="00BC6E5E" w:rsidRPr="005B00C6" w14:paraId="3295071C"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108460E" w14:textId="77777777" w:rsidR="00BC6E5E" w:rsidRPr="005B00C6" w:rsidRDefault="00BC6E5E" w:rsidP="00261B49">
            <w:pPr>
              <w:pStyle w:val="TAC"/>
              <w:rPr>
                <w:rFonts w:eastAsia="MS Mincho"/>
              </w:rPr>
            </w:pPr>
            <w:r w:rsidRPr="005B00C6">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65747E4B" w14:textId="77777777" w:rsidR="00BC6E5E" w:rsidRPr="005B00C6" w:rsidRDefault="00BC6E5E" w:rsidP="00261B49">
            <w:pPr>
              <w:pStyle w:val="TAL"/>
            </w:pPr>
            <w:r w:rsidRPr="005B00C6">
              <w:t>Support of Emergency PDN connection transfer from S1 mode to N1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411E0326"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376BA4F8"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37A4819B" w14:textId="77777777" w:rsidR="00BC6E5E" w:rsidRPr="005B00C6" w:rsidRDefault="00BC6E5E" w:rsidP="00261B49">
            <w:pPr>
              <w:pStyle w:val="TAL"/>
              <w:rPr>
                <w:lang w:eastAsia="en-US"/>
              </w:rPr>
            </w:pPr>
            <w:r w:rsidRPr="005B00C6">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3D0CE409" w14:textId="77777777" w:rsidR="00BC6E5E" w:rsidRPr="005B00C6" w:rsidRDefault="00BC6E5E" w:rsidP="00261B49">
            <w:pPr>
              <w:pStyle w:val="TAL"/>
            </w:pPr>
            <w:r w:rsidRPr="005B00C6">
              <w:t>Will the UE attempt to transfer an existing Emergency PDN connection upon inter-system change from S1 mode to N1 mode in EMM-IDLE mode if the network does not support N26 interface</w:t>
            </w:r>
          </w:p>
        </w:tc>
      </w:tr>
      <w:tr w:rsidR="00360A37" w:rsidRPr="005B00C6" w14:paraId="25CB3982" w14:textId="77777777" w:rsidTr="0019592A">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238FFC7" w14:textId="77777777" w:rsidR="0019592A" w:rsidRPr="005B00C6" w:rsidRDefault="0019592A" w:rsidP="006374E8">
            <w:pPr>
              <w:pStyle w:val="TAC"/>
              <w:rPr>
                <w:rFonts w:eastAsia="MS Mincho"/>
              </w:rPr>
            </w:pPr>
            <w:r w:rsidRPr="005B00C6">
              <w:rPr>
                <w:rFonts w:eastAsia="MS Mincho"/>
              </w:rPr>
              <w:t>10</w:t>
            </w:r>
          </w:p>
        </w:tc>
        <w:tc>
          <w:tcPr>
            <w:tcW w:w="3047" w:type="dxa"/>
            <w:gridSpan w:val="2"/>
            <w:tcBorders>
              <w:top w:val="single" w:sz="6" w:space="0" w:color="auto"/>
              <w:left w:val="single" w:sz="6" w:space="0" w:color="auto"/>
              <w:bottom w:val="single" w:sz="6" w:space="0" w:color="auto"/>
              <w:right w:val="single" w:sz="6" w:space="0" w:color="auto"/>
            </w:tcBorders>
          </w:tcPr>
          <w:p w14:paraId="7FB927F1" w14:textId="77777777" w:rsidR="0019592A" w:rsidRPr="005B00C6" w:rsidRDefault="0019592A" w:rsidP="006374E8">
            <w:pPr>
              <w:pStyle w:val="TAL"/>
            </w:pPr>
            <w:r w:rsidRPr="005B00C6">
              <w:t>Support of UE's usage setting as data centric</w:t>
            </w:r>
          </w:p>
        </w:tc>
        <w:tc>
          <w:tcPr>
            <w:tcW w:w="1276" w:type="dxa"/>
            <w:gridSpan w:val="2"/>
            <w:tcBorders>
              <w:top w:val="single" w:sz="6" w:space="0" w:color="auto"/>
              <w:left w:val="single" w:sz="6" w:space="0" w:color="auto"/>
              <w:bottom w:val="single" w:sz="6" w:space="0" w:color="auto"/>
              <w:right w:val="single" w:sz="6" w:space="0" w:color="auto"/>
            </w:tcBorders>
          </w:tcPr>
          <w:p w14:paraId="7D3E40A8" w14:textId="77777777" w:rsidR="0019592A" w:rsidRPr="005B00C6" w:rsidRDefault="0019592A" w:rsidP="006374E8">
            <w:pPr>
              <w:pStyle w:val="TAL"/>
            </w:pPr>
            <w:r w:rsidRPr="005B00C6">
              <w:t>TS 24.501, 4.3.1</w:t>
            </w:r>
          </w:p>
        </w:tc>
        <w:tc>
          <w:tcPr>
            <w:tcW w:w="851" w:type="dxa"/>
            <w:gridSpan w:val="2"/>
            <w:tcBorders>
              <w:top w:val="single" w:sz="6" w:space="0" w:color="auto"/>
              <w:left w:val="single" w:sz="6" w:space="0" w:color="auto"/>
              <w:bottom w:val="single" w:sz="6" w:space="0" w:color="auto"/>
              <w:right w:val="single" w:sz="6" w:space="0" w:color="auto"/>
            </w:tcBorders>
          </w:tcPr>
          <w:p w14:paraId="584373D3" w14:textId="77777777" w:rsidR="0019592A" w:rsidRPr="005B00C6" w:rsidRDefault="0019592A" w:rsidP="006374E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2EBF5D2A" w14:textId="77777777" w:rsidR="0019592A" w:rsidRPr="005B00C6" w:rsidRDefault="0019592A" w:rsidP="006374E8">
            <w:pPr>
              <w:pStyle w:val="TAL"/>
            </w:pPr>
            <w:r w:rsidRPr="005B00C6">
              <w:t>pc_data_centric</w:t>
            </w:r>
          </w:p>
        </w:tc>
        <w:tc>
          <w:tcPr>
            <w:tcW w:w="1763" w:type="dxa"/>
            <w:gridSpan w:val="2"/>
            <w:tcBorders>
              <w:top w:val="single" w:sz="6" w:space="0" w:color="auto"/>
              <w:left w:val="single" w:sz="6" w:space="0" w:color="auto"/>
              <w:bottom w:val="single" w:sz="6" w:space="0" w:color="auto"/>
              <w:right w:val="single" w:sz="4" w:space="0" w:color="auto"/>
            </w:tcBorders>
          </w:tcPr>
          <w:p w14:paraId="7E65E33B" w14:textId="77777777" w:rsidR="0019592A" w:rsidRPr="005B00C6" w:rsidRDefault="0019592A" w:rsidP="006374E8">
            <w:pPr>
              <w:pStyle w:val="TAL"/>
            </w:pPr>
            <w:r w:rsidRPr="005B00C6">
              <w:t>UE supports to be configured to consistently behave as a Data centric UE.</w:t>
            </w:r>
          </w:p>
        </w:tc>
      </w:tr>
      <w:tr w:rsidR="00EB26BD" w:rsidRPr="005B00C6" w14:paraId="2C714C28" w14:textId="77777777" w:rsidTr="00EB26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544DB00" w14:textId="6CAC6174" w:rsidR="00EB26BD" w:rsidRPr="005B00C6" w:rsidRDefault="00EB26BD">
            <w:pPr>
              <w:pStyle w:val="TAC"/>
              <w:rPr>
                <w:rFonts w:eastAsia="MS Mincho"/>
              </w:rPr>
            </w:pPr>
            <w:r w:rsidRPr="005B00C6">
              <w:rPr>
                <w:rFonts w:eastAsia="MS Mincho"/>
              </w:rPr>
              <w:t>11</w:t>
            </w:r>
          </w:p>
        </w:tc>
        <w:tc>
          <w:tcPr>
            <w:tcW w:w="3047" w:type="dxa"/>
            <w:gridSpan w:val="2"/>
            <w:tcBorders>
              <w:top w:val="single" w:sz="6" w:space="0" w:color="auto"/>
              <w:left w:val="single" w:sz="6" w:space="0" w:color="auto"/>
              <w:bottom w:val="single" w:sz="6" w:space="0" w:color="auto"/>
              <w:right w:val="single" w:sz="6" w:space="0" w:color="auto"/>
            </w:tcBorders>
          </w:tcPr>
          <w:p w14:paraId="5D9254E8" w14:textId="77777777" w:rsidR="00EB26BD" w:rsidRPr="005B00C6" w:rsidRDefault="00EB26BD">
            <w:pPr>
              <w:pStyle w:val="TAL"/>
            </w:pPr>
            <w:r w:rsidRPr="005B00C6">
              <w:t>Support of join in MBS multicast session by sending a PDU Session Modification Request</w:t>
            </w:r>
          </w:p>
        </w:tc>
        <w:tc>
          <w:tcPr>
            <w:tcW w:w="1276" w:type="dxa"/>
            <w:gridSpan w:val="2"/>
            <w:tcBorders>
              <w:top w:val="single" w:sz="6" w:space="0" w:color="auto"/>
              <w:left w:val="single" w:sz="6" w:space="0" w:color="auto"/>
              <w:bottom w:val="single" w:sz="6" w:space="0" w:color="auto"/>
              <w:right w:val="single" w:sz="6" w:space="0" w:color="auto"/>
            </w:tcBorders>
          </w:tcPr>
          <w:p w14:paraId="51D0342D" w14:textId="77777777" w:rsidR="00EB26BD" w:rsidRPr="005B00C6" w:rsidRDefault="00EB26BD">
            <w:pPr>
              <w:pStyle w:val="TAL"/>
            </w:pPr>
            <w:r w:rsidRPr="005B00C6">
              <w:t>TS 23.247</w:t>
            </w:r>
          </w:p>
          <w:p w14:paraId="3B6E91C4" w14:textId="77777777" w:rsidR="00EB26BD" w:rsidRPr="005B00C6" w:rsidRDefault="00EB26BD">
            <w:pPr>
              <w:pStyle w:val="TAL"/>
            </w:pPr>
            <w:r w:rsidRPr="005B00C6">
              <w:t>7.2.1</w:t>
            </w:r>
          </w:p>
        </w:tc>
        <w:tc>
          <w:tcPr>
            <w:tcW w:w="851" w:type="dxa"/>
            <w:gridSpan w:val="2"/>
            <w:tcBorders>
              <w:top w:val="single" w:sz="6" w:space="0" w:color="auto"/>
              <w:left w:val="single" w:sz="6" w:space="0" w:color="auto"/>
              <w:bottom w:val="single" w:sz="6" w:space="0" w:color="auto"/>
              <w:right w:val="single" w:sz="6" w:space="0" w:color="auto"/>
            </w:tcBorders>
          </w:tcPr>
          <w:p w14:paraId="1BDAE9DE" w14:textId="77777777" w:rsidR="00EB26BD" w:rsidRPr="005B00C6" w:rsidRDefault="00EB26BD">
            <w:pPr>
              <w:pStyle w:val="TAL"/>
            </w:pPr>
            <w:r w:rsidRPr="005B00C6">
              <w:t>Rel-17</w:t>
            </w:r>
          </w:p>
        </w:tc>
        <w:tc>
          <w:tcPr>
            <w:tcW w:w="1944" w:type="dxa"/>
            <w:gridSpan w:val="2"/>
            <w:tcBorders>
              <w:top w:val="single" w:sz="6" w:space="0" w:color="auto"/>
              <w:left w:val="single" w:sz="6" w:space="0" w:color="auto"/>
              <w:bottom w:val="single" w:sz="6" w:space="0" w:color="auto"/>
              <w:right w:val="single" w:sz="6" w:space="0" w:color="auto"/>
            </w:tcBorders>
          </w:tcPr>
          <w:p w14:paraId="384A9F13" w14:textId="77777777" w:rsidR="00EB26BD" w:rsidRPr="005B00C6" w:rsidRDefault="00EB26BD">
            <w:pPr>
              <w:pStyle w:val="TAL"/>
            </w:pPr>
            <w:r w:rsidRPr="005B00C6">
              <w:t>pc_Join_MBS_by_PDU_Modification</w:t>
            </w:r>
          </w:p>
        </w:tc>
        <w:tc>
          <w:tcPr>
            <w:tcW w:w="1763" w:type="dxa"/>
            <w:gridSpan w:val="2"/>
            <w:tcBorders>
              <w:top w:val="single" w:sz="6" w:space="0" w:color="auto"/>
              <w:left w:val="single" w:sz="6" w:space="0" w:color="auto"/>
              <w:bottom w:val="single" w:sz="6" w:space="0" w:color="auto"/>
              <w:right w:val="single" w:sz="4" w:space="0" w:color="auto"/>
            </w:tcBorders>
          </w:tcPr>
          <w:p w14:paraId="21C562F0" w14:textId="77777777" w:rsidR="00EB26BD" w:rsidRPr="005B00C6" w:rsidRDefault="00EB26BD">
            <w:pPr>
              <w:pStyle w:val="TAL"/>
            </w:pPr>
            <w:r w:rsidRPr="005B00C6">
              <w:t>If pc_Join_MBS_by_PDU_Modification, UE join in MBS multicast session by sending a PDU Session Modification Request, else UE join in MBS multicast session by sending a PDU Session Establishment Request</w:t>
            </w:r>
          </w:p>
        </w:tc>
      </w:tr>
    </w:tbl>
    <w:p w14:paraId="7BE97316" w14:textId="77777777" w:rsidR="00A22D52" w:rsidRPr="005B00C6" w:rsidRDefault="00A22D52" w:rsidP="00A22D52">
      <w:pPr>
        <w:rPr>
          <w:lang w:eastAsia="ko-KR"/>
        </w:rPr>
      </w:pPr>
    </w:p>
    <w:p w14:paraId="45F10DBA" w14:textId="77777777" w:rsidR="00A22D52" w:rsidRPr="005B00C6" w:rsidRDefault="00A22D52" w:rsidP="00A22D52">
      <w:pPr>
        <w:pStyle w:val="TH"/>
        <w:rPr>
          <w:rFonts w:eastAsia="MS Mincho"/>
          <w:lang w:eastAsia="en-US"/>
        </w:rPr>
      </w:pPr>
      <w:r w:rsidRPr="005B00C6">
        <w:t xml:space="preserve">Table </w:t>
      </w:r>
      <w:r w:rsidRPr="005B00C6">
        <w:rPr>
          <w:rFonts w:eastAsia="MS Mincho"/>
        </w:rPr>
        <w:t>A.4.4-2A</w:t>
      </w:r>
      <w:r w:rsidRPr="005B00C6">
        <w:t xml:space="preserve">: </w:t>
      </w:r>
      <w:r w:rsidRPr="005B00C6">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659"/>
        <w:gridCol w:w="33"/>
        <w:gridCol w:w="34"/>
        <w:gridCol w:w="1078"/>
        <w:gridCol w:w="33"/>
        <w:gridCol w:w="34"/>
        <w:gridCol w:w="1283"/>
        <w:gridCol w:w="33"/>
        <w:gridCol w:w="35"/>
        <w:gridCol w:w="4278"/>
        <w:gridCol w:w="33"/>
        <w:gridCol w:w="37"/>
      </w:tblGrid>
      <w:tr w:rsidR="00A22D52" w:rsidRPr="005B00C6" w14:paraId="4DB80CDC"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B00C6" w:rsidRDefault="00A22D52">
            <w:pPr>
              <w:pStyle w:val="TAH"/>
            </w:pPr>
            <w:r w:rsidRPr="005B00C6">
              <w:t>Parameter Name</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B00C6" w:rsidRDefault="00A22D52">
            <w:pPr>
              <w:pStyle w:val="TAH"/>
            </w:pPr>
            <w:r w:rsidRPr="005B00C6">
              <w:t>Parameter Type</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B00C6" w:rsidRDefault="00A22D52">
            <w:pPr>
              <w:pStyle w:val="TAH"/>
            </w:pPr>
            <w:r w:rsidRPr="005B00C6">
              <w:t>Supported Value</w:t>
            </w:r>
          </w:p>
        </w:tc>
        <w:tc>
          <w:tcPr>
            <w:tcW w:w="4346" w:type="dxa"/>
            <w:gridSpan w:val="3"/>
            <w:tcBorders>
              <w:top w:val="single" w:sz="4" w:space="0" w:color="auto"/>
              <w:left w:val="single" w:sz="4" w:space="0" w:color="auto"/>
              <w:bottom w:val="single" w:sz="4" w:space="0" w:color="auto"/>
              <w:right w:val="single" w:sz="4" w:space="0" w:color="auto"/>
            </w:tcBorders>
            <w:vAlign w:val="center"/>
            <w:hideMark/>
          </w:tcPr>
          <w:p w14:paraId="0AD94EFE" w14:textId="77777777" w:rsidR="00A22D52" w:rsidRPr="005B00C6" w:rsidRDefault="00A22D52">
            <w:pPr>
              <w:pStyle w:val="TAH"/>
            </w:pPr>
            <w:r w:rsidRPr="005B00C6">
              <w:t>Description</w:t>
            </w:r>
          </w:p>
        </w:tc>
      </w:tr>
      <w:tr w:rsidR="00A22D52" w:rsidRPr="005B00C6" w14:paraId="0688716F"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B00C6" w:rsidRDefault="00A22D52">
            <w:pPr>
              <w:pStyle w:val="TAL"/>
              <w:rPr>
                <w:lang w:eastAsia="ja-JP"/>
              </w:rPr>
            </w:pPr>
            <w:r w:rsidRPr="005B00C6">
              <w:rPr>
                <w:lang w:eastAsia="ja-JP"/>
              </w:rPr>
              <w:t>pc_APN_Default_Configuration</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B00C6" w:rsidRDefault="00A22D52">
            <w:pPr>
              <w:pStyle w:val="TAL"/>
              <w:rPr>
                <w:lang w:eastAsia="en-US"/>
              </w:rPr>
            </w:pPr>
            <w:r w:rsidRPr="005B00C6">
              <w:t>enumerated</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30DDD97A" w14:textId="2949DFCA" w:rsidR="00A22D52" w:rsidRPr="005B00C6" w:rsidRDefault="00A22D52">
            <w:pPr>
              <w:pStyle w:val="TAL"/>
            </w:pPr>
            <w:r w:rsidRPr="005B00C6">
              <w:t>none, internet, ims</w:t>
            </w:r>
            <w:r w:rsidR="00BC6E5E" w:rsidRPr="005B00C6">
              <w:t>, urllc</w:t>
            </w:r>
            <w:r w:rsidR="0070016F" w:rsidRPr="005B00C6">
              <w:t>, miot, v2x</w:t>
            </w:r>
            <w:r w:rsidR="00837ECB">
              <w:t>, ethernet</w:t>
            </w:r>
            <w:r w:rsidR="00E85B50" w:rsidRPr="00BE65BE">
              <w:t>,</w:t>
            </w:r>
            <w:r w:rsidR="00E85B50">
              <w:t xml:space="preserve"> </w:t>
            </w:r>
            <w:r w:rsidR="00E85B50" w:rsidRPr="00BE65BE">
              <w:t>mbs</w:t>
            </w:r>
          </w:p>
        </w:tc>
        <w:tc>
          <w:tcPr>
            <w:tcW w:w="4346" w:type="dxa"/>
            <w:gridSpan w:val="3"/>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B00C6" w:rsidRDefault="00A22D52">
            <w:pPr>
              <w:pStyle w:val="TAL"/>
            </w:pPr>
            <w:r w:rsidRPr="005B00C6">
              <w:t>The DNN/APN configuration specified in TS 38.508-1 [2], Table 4.8.4-1 which is to be used for the default DNN/APN.</w:t>
            </w:r>
          </w:p>
          <w:p w14:paraId="1F7FD7D9" w14:textId="77777777" w:rsidR="00A22D52" w:rsidRPr="005B00C6" w:rsidRDefault="00A22D52">
            <w:pPr>
              <w:pStyle w:val="TAL"/>
            </w:pPr>
            <w:r w:rsidRPr="005B00C6">
              <w:t>The value provided shall match one of the DNN/APN types if a Default DNN will be established, e.g. internet, ims, etc. or shall be set to none if the UE will not establish default DNN/APN.</w:t>
            </w:r>
          </w:p>
        </w:tc>
      </w:tr>
      <w:tr w:rsidR="00A22D52" w:rsidRPr="005B00C6" w14:paraId="1C0A1B2B"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B00C6" w:rsidRDefault="00A22D52">
            <w:pPr>
              <w:pStyle w:val="TAL"/>
              <w:rPr>
                <w:lang w:eastAsia="ja-JP"/>
              </w:rPr>
            </w:pPr>
            <w:r w:rsidRPr="005B00C6">
              <w:rPr>
                <w:lang w:eastAsia="ja-JP"/>
              </w:rPr>
              <w:t>pc_APN_ID_Internet</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B00C6" w:rsidRDefault="00A22D52">
            <w:pPr>
              <w:pStyle w:val="TAL"/>
              <w:rPr>
                <w:lang w:eastAsia="en-US"/>
              </w:rPr>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03DF85A9" w14:textId="77777777" w:rsidR="00A22D52" w:rsidRPr="005B00C6" w:rsidRDefault="00A22D52">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31174DAE" w14:textId="77777777" w:rsidR="00A22D52" w:rsidRPr="005B00C6" w:rsidRDefault="00A22D52">
            <w:pPr>
              <w:pStyle w:val="TAL"/>
            </w:pPr>
            <w:r w:rsidRPr="005B00C6">
              <w:t>APN/DNN ID of type Internet</w:t>
            </w:r>
          </w:p>
          <w:p w14:paraId="660BE945" w14:textId="77777777" w:rsidR="00A22D52" w:rsidRPr="005B00C6" w:rsidRDefault="00A22D52">
            <w:pPr>
              <w:pStyle w:val="TAL"/>
            </w:pPr>
            <w:r w:rsidRPr="005B00C6">
              <w:t>(NOTE 1)</w:t>
            </w:r>
          </w:p>
          <w:p w14:paraId="7200ECD5" w14:textId="77777777" w:rsidR="00A22D52" w:rsidRPr="005B00C6" w:rsidRDefault="00A22D52">
            <w:pPr>
              <w:pStyle w:val="TAL"/>
            </w:pPr>
          </w:p>
          <w:p w14:paraId="288A8F62" w14:textId="7E638BA8"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66AB5A92" w14:textId="77777777" w:rsidR="00A22D52" w:rsidRPr="005B00C6" w:rsidRDefault="00A22D52">
            <w:pPr>
              <w:pStyle w:val="TAL"/>
            </w:pPr>
          </w:p>
          <w:p w14:paraId="56BE872D" w14:textId="77777777" w:rsidR="00A22D52" w:rsidRPr="005B00C6" w:rsidRDefault="00A22D52">
            <w:pPr>
              <w:pStyle w:val="TAL"/>
            </w:pPr>
            <w:r w:rsidRPr="005B00C6">
              <w:t>OR "none" if the UE will not establish PDN/PDU of type Internet</w:t>
            </w:r>
          </w:p>
          <w:p w14:paraId="6654B804" w14:textId="77777777" w:rsidR="00A22D52" w:rsidRPr="005B00C6" w:rsidRDefault="00A22D52">
            <w:pPr>
              <w:pStyle w:val="TAL"/>
            </w:pPr>
          </w:p>
          <w:p w14:paraId="5B245628" w14:textId="77777777" w:rsidR="00A22D52" w:rsidRPr="005B00C6" w:rsidRDefault="00A22D52">
            <w:pPr>
              <w:pStyle w:val="TAL"/>
            </w:pPr>
            <w:r w:rsidRPr="005B00C6">
              <w:t>If the provided value is different to "none" then for this APN/DNN the DNN/APN configuration of type "Internet" as specified in TS 38.508-1 [2], Table 4.8.4-1 applies.</w:t>
            </w:r>
          </w:p>
        </w:tc>
      </w:tr>
      <w:tr w:rsidR="00A22D52" w:rsidRPr="005B00C6" w14:paraId="039142BA" w14:textId="77777777" w:rsidTr="007F715C">
        <w:trPr>
          <w:gridAfter w:val="2"/>
          <w:wAfter w:w="70"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B00C6" w:rsidRDefault="00A22D52">
            <w:pPr>
              <w:pStyle w:val="TAL"/>
              <w:rPr>
                <w:lang w:eastAsia="ja-JP"/>
              </w:rPr>
            </w:pPr>
            <w:r w:rsidRPr="005B00C6">
              <w:rPr>
                <w:lang w:eastAsia="ja-JP"/>
              </w:rPr>
              <w:t>pc_APN_ID_IMS</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B00C6" w:rsidRDefault="00A22D52">
            <w:pPr>
              <w:pStyle w:val="TAL"/>
              <w:rPr>
                <w:lang w:eastAsia="en-US"/>
              </w:rPr>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7B3AF06E" w14:textId="77777777" w:rsidR="00A22D52" w:rsidRPr="005B00C6" w:rsidRDefault="00A22D52">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1F26A2E0" w14:textId="77777777" w:rsidR="00A22D52" w:rsidRPr="005B00C6" w:rsidRDefault="00A22D52">
            <w:pPr>
              <w:pStyle w:val="TAL"/>
            </w:pPr>
            <w:r w:rsidRPr="005B00C6">
              <w:t>APN/DNN ID of type IMS</w:t>
            </w:r>
          </w:p>
          <w:p w14:paraId="2843290B" w14:textId="77777777" w:rsidR="00A22D52" w:rsidRPr="005B00C6" w:rsidRDefault="00A22D52">
            <w:pPr>
              <w:pStyle w:val="TAL"/>
            </w:pPr>
            <w:r w:rsidRPr="005B00C6">
              <w:t>(NOTE 1)</w:t>
            </w:r>
          </w:p>
          <w:p w14:paraId="338A5148" w14:textId="77777777" w:rsidR="00A22D52" w:rsidRPr="005B00C6" w:rsidRDefault="00A22D52">
            <w:pPr>
              <w:pStyle w:val="TAL"/>
            </w:pPr>
          </w:p>
          <w:p w14:paraId="5C5CF92B" w14:textId="4BF1B021"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75CFC16E" w14:textId="77777777" w:rsidR="00A22D52" w:rsidRPr="005B00C6" w:rsidRDefault="00A22D52">
            <w:pPr>
              <w:pStyle w:val="TAL"/>
            </w:pPr>
          </w:p>
          <w:p w14:paraId="3E3C9EDC" w14:textId="77777777" w:rsidR="00A22D52" w:rsidRPr="005B00C6" w:rsidRDefault="00A22D52">
            <w:pPr>
              <w:pStyle w:val="TAL"/>
            </w:pPr>
            <w:r w:rsidRPr="005B00C6">
              <w:t>OR "none" if the UE will not establish PDN/PDU of type IMS</w:t>
            </w:r>
          </w:p>
          <w:p w14:paraId="36A7282D" w14:textId="77777777" w:rsidR="00A22D52" w:rsidRPr="005B00C6" w:rsidRDefault="00A22D52">
            <w:pPr>
              <w:pStyle w:val="TAL"/>
            </w:pPr>
          </w:p>
          <w:p w14:paraId="45BD2069" w14:textId="77777777" w:rsidR="00A22D52" w:rsidRPr="005B00C6" w:rsidRDefault="00A22D52">
            <w:pPr>
              <w:pStyle w:val="TAL"/>
            </w:pPr>
            <w:r w:rsidRPr="005B00C6">
              <w:t>If the provided value is different to "none" then for this APN/DNN the DNN/APN configuration of type "IMS" as specified in TS 38.508-1 [2], Table 4.8.4-1 applies.</w:t>
            </w:r>
          </w:p>
        </w:tc>
      </w:tr>
      <w:tr w:rsidR="00BC6E5E" w:rsidRPr="005B00C6" w14:paraId="32319710"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29CB2AD4" w14:textId="77777777" w:rsidR="00BC6E5E" w:rsidRPr="005B00C6" w:rsidRDefault="00BC6E5E" w:rsidP="00261B49">
            <w:pPr>
              <w:pStyle w:val="TAL"/>
              <w:rPr>
                <w:lang w:eastAsia="ja-JP"/>
              </w:rPr>
            </w:pPr>
            <w:r w:rsidRPr="005B00C6">
              <w:rPr>
                <w:lang w:eastAsia="ja-JP"/>
              </w:rPr>
              <w:t>pc_APN_ID_URLLC</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236E31A" w14:textId="77777777" w:rsidR="00BC6E5E" w:rsidRPr="005B00C6" w:rsidRDefault="00BC6E5E" w:rsidP="00261B49">
            <w:pPr>
              <w:pStyle w:val="TAL"/>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3EB33F5A" w14:textId="77777777" w:rsidR="00BC6E5E" w:rsidRPr="005B00C6" w:rsidRDefault="00BC6E5E" w:rsidP="00261B49">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7D92308A" w14:textId="77777777" w:rsidR="00BC6E5E" w:rsidRPr="005B00C6" w:rsidRDefault="00BC6E5E" w:rsidP="00261B49">
            <w:pPr>
              <w:pStyle w:val="TAL"/>
            </w:pPr>
            <w:r w:rsidRPr="005B00C6">
              <w:t>APN/DNN ID of type URLLC</w:t>
            </w:r>
          </w:p>
          <w:p w14:paraId="6C5D1DF5" w14:textId="77777777" w:rsidR="00BC6E5E" w:rsidRPr="005B00C6" w:rsidRDefault="00BC6E5E" w:rsidP="00261B49">
            <w:pPr>
              <w:pStyle w:val="TAL"/>
            </w:pPr>
            <w:r w:rsidRPr="005B00C6">
              <w:t>(NOTE 1)</w:t>
            </w:r>
          </w:p>
          <w:p w14:paraId="4B533BB6" w14:textId="77777777" w:rsidR="00BC6E5E" w:rsidRPr="005B00C6" w:rsidRDefault="00BC6E5E" w:rsidP="00261B49">
            <w:pPr>
              <w:pStyle w:val="TAL"/>
            </w:pPr>
          </w:p>
          <w:p w14:paraId="53268AC2" w14:textId="77777777" w:rsidR="00BC6E5E" w:rsidRPr="005B00C6" w:rsidRDefault="00BC6E5E" w:rsidP="00261B49">
            <w:pPr>
              <w:pStyle w:val="TAL"/>
            </w:pPr>
            <w:r w:rsidRPr="005B00C6">
              <w:t>The APN/DNN Network Identifier portion of the Access Point / Data Network Name, as defined in TS 23.003 [26], subclause 9.1</w:t>
            </w:r>
          </w:p>
          <w:p w14:paraId="08A625EC" w14:textId="77777777" w:rsidR="00BC6E5E" w:rsidRPr="005B00C6" w:rsidRDefault="00BC6E5E" w:rsidP="00261B49">
            <w:pPr>
              <w:pStyle w:val="TAL"/>
            </w:pPr>
          </w:p>
          <w:p w14:paraId="6909825C" w14:textId="77777777" w:rsidR="00BC6E5E" w:rsidRPr="005B00C6" w:rsidRDefault="00BC6E5E" w:rsidP="00261B49">
            <w:pPr>
              <w:pStyle w:val="TAL"/>
            </w:pPr>
            <w:r w:rsidRPr="005B00C6">
              <w:t>OR "none" if the UE will not establish PDN/PDU of type URLLC</w:t>
            </w:r>
          </w:p>
          <w:p w14:paraId="2CDAE308" w14:textId="77777777" w:rsidR="00BC6E5E" w:rsidRPr="005B00C6" w:rsidRDefault="00BC6E5E" w:rsidP="00261B49">
            <w:pPr>
              <w:pStyle w:val="TAL"/>
            </w:pPr>
          </w:p>
          <w:p w14:paraId="64447B0D" w14:textId="77777777" w:rsidR="00BC6E5E" w:rsidRPr="005B00C6" w:rsidRDefault="00BC6E5E" w:rsidP="00261B49">
            <w:pPr>
              <w:pStyle w:val="TAL"/>
            </w:pPr>
            <w:r w:rsidRPr="005B00C6">
              <w:t>If the provided value is different to "none" then for this APN/DNN the DNN/APN configuration of type "URLLC" as specified in TS 38.508-1 [2], Table 4.8.4-1 applies.</w:t>
            </w:r>
          </w:p>
        </w:tc>
      </w:tr>
      <w:tr w:rsidR="0070016F" w:rsidRPr="005B00C6" w14:paraId="55FA177B"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14144458" w14:textId="0F508570" w:rsidR="0070016F" w:rsidRPr="005B00C6" w:rsidRDefault="0070016F" w:rsidP="0070016F">
            <w:pPr>
              <w:pStyle w:val="TAL"/>
              <w:rPr>
                <w:lang w:eastAsia="ja-JP"/>
              </w:rPr>
            </w:pPr>
            <w:r w:rsidRPr="005B00C6">
              <w:rPr>
                <w:lang w:eastAsia="ja-JP"/>
              </w:rPr>
              <w:t>pc_APN_ID_MIOT</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88E8E14" w14:textId="1F1BD136" w:rsidR="0070016F" w:rsidRPr="005B00C6" w:rsidRDefault="0070016F" w:rsidP="0070016F">
            <w:pPr>
              <w:pStyle w:val="TAL"/>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3FED7241" w14:textId="77777777" w:rsidR="0070016F" w:rsidRPr="005B00C6" w:rsidRDefault="0070016F" w:rsidP="0070016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0935CEF3" w14:textId="77777777" w:rsidR="0070016F" w:rsidRPr="005B00C6" w:rsidRDefault="0070016F" w:rsidP="0070016F">
            <w:pPr>
              <w:pStyle w:val="TAL"/>
            </w:pPr>
            <w:r w:rsidRPr="005B00C6">
              <w:t>APN/DNN ID of type MIoT</w:t>
            </w:r>
          </w:p>
          <w:p w14:paraId="7050FAF2" w14:textId="77777777" w:rsidR="0070016F" w:rsidRPr="005B00C6" w:rsidRDefault="0070016F" w:rsidP="0070016F">
            <w:pPr>
              <w:pStyle w:val="TAL"/>
            </w:pPr>
            <w:r w:rsidRPr="005B00C6">
              <w:t>(NOTE 1)</w:t>
            </w:r>
          </w:p>
          <w:p w14:paraId="6DB7F85E" w14:textId="77777777" w:rsidR="0070016F" w:rsidRPr="005B00C6" w:rsidRDefault="0070016F" w:rsidP="0070016F">
            <w:pPr>
              <w:pStyle w:val="TAL"/>
            </w:pPr>
          </w:p>
          <w:p w14:paraId="45C02210" w14:textId="77777777" w:rsidR="0070016F" w:rsidRPr="005B00C6" w:rsidRDefault="0070016F" w:rsidP="0070016F">
            <w:pPr>
              <w:pStyle w:val="TAL"/>
            </w:pPr>
            <w:r w:rsidRPr="005B00C6">
              <w:t>The APN/DNN Network Identifier portion of the Access Point / Data Network Name, as defined in TS 23.003 [26], subclause 9.1</w:t>
            </w:r>
          </w:p>
          <w:p w14:paraId="76E799A6" w14:textId="77777777" w:rsidR="0070016F" w:rsidRPr="005B00C6" w:rsidRDefault="0070016F" w:rsidP="0070016F">
            <w:pPr>
              <w:pStyle w:val="TAL"/>
            </w:pPr>
          </w:p>
          <w:p w14:paraId="2DFE6D57" w14:textId="77777777" w:rsidR="0070016F" w:rsidRPr="005B00C6" w:rsidRDefault="0070016F" w:rsidP="0070016F">
            <w:pPr>
              <w:pStyle w:val="TAL"/>
            </w:pPr>
            <w:r w:rsidRPr="005B00C6">
              <w:t>OR "none" if the UE will not establish PDN/PDU of type MIoT</w:t>
            </w:r>
          </w:p>
          <w:p w14:paraId="14B57C26" w14:textId="77777777" w:rsidR="0070016F" w:rsidRPr="005B00C6" w:rsidRDefault="0070016F" w:rsidP="0070016F">
            <w:pPr>
              <w:pStyle w:val="TAL"/>
            </w:pPr>
          </w:p>
          <w:p w14:paraId="1344EB0D" w14:textId="1168739B" w:rsidR="0070016F" w:rsidRPr="005B00C6" w:rsidRDefault="0070016F" w:rsidP="0070016F">
            <w:pPr>
              <w:pStyle w:val="TAL"/>
            </w:pPr>
            <w:r w:rsidRPr="005B00C6">
              <w:t>If the provided value is different to "none" then for this APN/DNN the DNN/APN configuration of type "MIoT" as specified in TS 38.508-1 [2], Table 4.8.4-1 applies.</w:t>
            </w:r>
          </w:p>
        </w:tc>
      </w:tr>
      <w:tr w:rsidR="0070016F" w:rsidRPr="005B00C6" w14:paraId="1CF6FE14"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0D1C1BEC" w14:textId="4BC6C823" w:rsidR="0070016F" w:rsidRPr="005B00C6" w:rsidRDefault="0070016F" w:rsidP="0070016F">
            <w:pPr>
              <w:pStyle w:val="TAL"/>
              <w:rPr>
                <w:lang w:eastAsia="ja-JP"/>
              </w:rPr>
            </w:pPr>
            <w:r w:rsidRPr="005B00C6">
              <w:rPr>
                <w:lang w:eastAsia="ja-JP"/>
              </w:rPr>
              <w:t>pc_APN_ID_</w:t>
            </w:r>
            <w:r w:rsidRPr="005B00C6">
              <w:t>V2X</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A67E0BD" w14:textId="23F8B9AA" w:rsidR="0070016F" w:rsidRPr="005B00C6" w:rsidRDefault="0070016F" w:rsidP="0070016F">
            <w:pPr>
              <w:pStyle w:val="TAL"/>
            </w:pPr>
            <w:r w:rsidRPr="005B00C6">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4E256862" w14:textId="77777777" w:rsidR="0070016F" w:rsidRPr="005B00C6" w:rsidRDefault="0070016F" w:rsidP="0070016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17F76529" w14:textId="77777777" w:rsidR="0070016F" w:rsidRPr="005B00C6" w:rsidRDefault="0070016F" w:rsidP="0070016F">
            <w:pPr>
              <w:pStyle w:val="TAL"/>
            </w:pPr>
            <w:r w:rsidRPr="005B00C6">
              <w:t>APN/DNN ID of type V2X</w:t>
            </w:r>
          </w:p>
          <w:p w14:paraId="08F0846E" w14:textId="77777777" w:rsidR="0070016F" w:rsidRPr="005B00C6" w:rsidRDefault="0070016F" w:rsidP="0070016F">
            <w:pPr>
              <w:pStyle w:val="TAL"/>
            </w:pPr>
            <w:r w:rsidRPr="005B00C6">
              <w:t>(NOTE 1)</w:t>
            </w:r>
          </w:p>
          <w:p w14:paraId="0E151BB9" w14:textId="77777777" w:rsidR="0070016F" w:rsidRPr="005B00C6" w:rsidRDefault="0070016F" w:rsidP="0070016F">
            <w:pPr>
              <w:pStyle w:val="TAL"/>
            </w:pPr>
          </w:p>
          <w:p w14:paraId="5AD53EAE" w14:textId="77777777" w:rsidR="0070016F" w:rsidRPr="005B00C6" w:rsidRDefault="0070016F" w:rsidP="0070016F">
            <w:pPr>
              <w:pStyle w:val="TAL"/>
            </w:pPr>
            <w:r w:rsidRPr="005B00C6">
              <w:t>The APN/DNN Network Identifier portion of the Access Point / Data Network Name, as defined in TS 23.003 [26], subclause 9.1</w:t>
            </w:r>
          </w:p>
          <w:p w14:paraId="41D27513" w14:textId="77777777" w:rsidR="0070016F" w:rsidRPr="005B00C6" w:rsidRDefault="0070016F" w:rsidP="0070016F">
            <w:pPr>
              <w:pStyle w:val="TAL"/>
            </w:pPr>
          </w:p>
          <w:p w14:paraId="41E227E7" w14:textId="77777777" w:rsidR="0070016F" w:rsidRPr="005B00C6" w:rsidRDefault="0070016F" w:rsidP="0070016F">
            <w:pPr>
              <w:pStyle w:val="TAL"/>
            </w:pPr>
            <w:r w:rsidRPr="005B00C6">
              <w:t>OR "none" if the UE will not establish PDN/PDU of type V2X</w:t>
            </w:r>
          </w:p>
          <w:p w14:paraId="1C21A622" w14:textId="77777777" w:rsidR="0070016F" w:rsidRPr="005B00C6" w:rsidRDefault="0070016F" w:rsidP="0070016F">
            <w:pPr>
              <w:pStyle w:val="TAL"/>
            </w:pPr>
          </w:p>
          <w:p w14:paraId="0C225A83" w14:textId="51EF1854" w:rsidR="0070016F" w:rsidRPr="005B00C6" w:rsidRDefault="0070016F" w:rsidP="0070016F">
            <w:pPr>
              <w:pStyle w:val="TAL"/>
            </w:pPr>
            <w:r w:rsidRPr="005B00C6">
              <w:t>If the provided value is different to "none" then for this APN/DNN the DNN/APN configuration of type "V2X" as specified in TS 38.508-1 [2], Table 4.8.4-1 applies.</w:t>
            </w:r>
          </w:p>
        </w:tc>
      </w:tr>
      <w:tr w:rsidR="00837ECB" w:rsidRPr="005B00C6" w14:paraId="57011FA2" w14:textId="77777777" w:rsidTr="007F715C">
        <w:trPr>
          <w:gridBefore w:val="1"/>
          <w:gridAfter w:val="1"/>
          <w:wBefore w:w="33" w:type="dxa"/>
          <w:wAfter w:w="37" w:type="dxa"/>
          <w:jc w:val="center"/>
        </w:trPr>
        <w:tc>
          <w:tcPr>
            <w:tcW w:w="2725" w:type="dxa"/>
            <w:gridSpan w:val="3"/>
            <w:tcBorders>
              <w:top w:val="single" w:sz="4" w:space="0" w:color="auto"/>
              <w:left w:val="single" w:sz="4" w:space="0" w:color="auto"/>
              <w:bottom w:val="single" w:sz="4" w:space="0" w:color="auto"/>
              <w:right w:val="single" w:sz="4" w:space="0" w:color="auto"/>
            </w:tcBorders>
            <w:noWrap/>
            <w:vAlign w:val="center"/>
          </w:tcPr>
          <w:p w14:paraId="5B721D89" w14:textId="44AE5164" w:rsidR="00837ECB" w:rsidRPr="005B00C6" w:rsidRDefault="00837ECB" w:rsidP="00837ECB">
            <w:pPr>
              <w:pStyle w:val="TAL"/>
              <w:rPr>
                <w:lang w:eastAsia="ja-JP"/>
              </w:rPr>
            </w:pPr>
            <w:r w:rsidRPr="003643EC">
              <w:rPr>
                <w:lang w:eastAsia="ja-JP"/>
              </w:rPr>
              <w:t>pc_APN_ID_Ethernet</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E3EA3C" w14:textId="6E753A8C" w:rsidR="00837ECB" w:rsidRPr="005B00C6" w:rsidRDefault="00837ECB" w:rsidP="00837ECB">
            <w:pPr>
              <w:pStyle w:val="TAL"/>
            </w:pPr>
            <w:r w:rsidRPr="003643EC">
              <w:t>charstring</w:t>
            </w:r>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99DD4FE" w14:textId="77777777" w:rsidR="00837ECB" w:rsidRPr="005B00C6" w:rsidRDefault="00837ECB" w:rsidP="00837ECB">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
          <w:p w14:paraId="2254092B" w14:textId="77777777" w:rsidR="00837ECB" w:rsidRPr="003643EC" w:rsidRDefault="00837ECB" w:rsidP="00837ECB">
            <w:pPr>
              <w:keepNext/>
              <w:keepLines/>
              <w:spacing w:after="0"/>
              <w:rPr>
                <w:rFonts w:ascii="Arial" w:hAnsi="Arial"/>
                <w:sz w:val="18"/>
              </w:rPr>
            </w:pPr>
            <w:r w:rsidRPr="003643EC">
              <w:rPr>
                <w:rFonts w:ascii="Arial" w:hAnsi="Arial"/>
                <w:sz w:val="18"/>
              </w:rPr>
              <w:t>APN/DNN ID of type Ethernet</w:t>
            </w:r>
          </w:p>
          <w:p w14:paraId="0CF0774A" w14:textId="77777777" w:rsidR="00837ECB" w:rsidRPr="003643EC" w:rsidRDefault="00837ECB" w:rsidP="00837ECB">
            <w:pPr>
              <w:keepNext/>
              <w:keepLines/>
              <w:spacing w:after="0"/>
              <w:rPr>
                <w:rFonts w:ascii="Arial" w:hAnsi="Arial"/>
                <w:sz w:val="18"/>
              </w:rPr>
            </w:pPr>
            <w:r w:rsidRPr="003643EC">
              <w:rPr>
                <w:rFonts w:ascii="Arial" w:hAnsi="Arial"/>
                <w:sz w:val="18"/>
              </w:rPr>
              <w:t>(NOTE 1)</w:t>
            </w:r>
          </w:p>
          <w:p w14:paraId="001CFBFF" w14:textId="77777777" w:rsidR="00837ECB" w:rsidRPr="003643EC" w:rsidRDefault="00837ECB" w:rsidP="00837ECB">
            <w:pPr>
              <w:keepNext/>
              <w:keepLines/>
              <w:spacing w:after="0"/>
              <w:rPr>
                <w:rFonts w:ascii="Arial" w:hAnsi="Arial"/>
                <w:sz w:val="18"/>
              </w:rPr>
            </w:pPr>
          </w:p>
          <w:p w14:paraId="72FC1C42" w14:textId="77777777" w:rsidR="00837ECB" w:rsidRPr="003643EC" w:rsidRDefault="00837ECB" w:rsidP="00837ECB">
            <w:pPr>
              <w:keepNext/>
              <w:keepLines/>
              <w:spacing w:after="0"/>
              <w:rPr>
                <w:rFonts w:ascii="Arial" w:hAnsi="Arial"/>
                <w:sz w:val="18"/>
              </w:rPr>
            </w:pPr>
            <w:r w:rsidRPr="003643EC">
              <w:rPr>
                <w:rFonts w:ascii="Arial" w:hAnsi="Arial"/>
                <w:sz w:val="18"/>
              </w:rPr>
              <w:t>The APN/DNN Network Identifier portion of the Access Point / Data Network Name, as defined in TS 23.003 [26], subclause 9.1</w:t>
            </w:r>
          </w:p>
          <w:p w14:paraId="4CD4F9C7" w14:textId="77777777" w:rsidR="00837ECB" w:rsidRPr="003643EC" w:rsidRDefault="00837ECB" w:rsidP="00837ECB">
            <w:pPr>
              <w:keepNext/>
              <w:keepLines/>
              <w:spacing w:after="0"/>
              <w:rPr>
                <w:rFonts w:ascii="Arial" w:hAnsi="Arial"/>
                <w:sz w:val="18"/>
              </w:rPr>
            </w:pPr>
          </w:p>
          <w:p w14:paraId="217F1B71" w14:textId="77777777" w:rsidR="00837ECB" w:rsidRPr="003643EC" w:rsidRDefault="00837ECB" w:rsidP="00837ECB">
            <w:pPr>
              <w:keepNext/>
              <w:keepLines/>
              <w:spacing w:after="0"/>
              <w:rPr>
                <w:rFonts w:ascii="Arial" w:hAnsi="Arial"/>
                <w:sz w:val="18"/>
              </w:rPr>
            </w:pPr>
            <w:r w:rsidRPr="003643EC">
              <w:rPr>
                <w:rFonts w:ascii="Arial" w:hAnsi="Arial"/>
                <w:sz w:val="18"/>
              </w:rPr>
              <w:t>OR "none" if the UE will not establish PDN/PDU of type Ethernet</w:t>
            </w:r>
          </w:p>
          <w:p w14:paraId="244C70DB" w14:textId="77777777" w:rsidR="00837ECB" w:rsidRPr="003643EC" w:rsidRDefault="00837ECB" w:rsidP="00837ECB">
            <w:pPr>
              <w:keepNext/>
              <w:keepLines/>
              <w:spacing w:after="0"/>
              <w:rPr>
                <w:rFonts w:ascii="Arial" w:hAnsi="Arial"/>
                <w:sz w:val="18"/>
              </w:rPr>
            </w:pPr>
          </w:p>
          <w:p w14:paraId="5700DBE7" w14:textId="23923AE1" w:rsidR="00837ECB" w:rsidRPr="005B00C6" w:rsidRDefault="00837ECB" w:rsidP="00837ECB">
            <w:pPr>
              <w:pStyle w:val="TAL"/>
            </w:pPr>
            <w:r w:rsidRPr="003643EC">
              <w:t>If the provided value is different to "none" then for this APN/DNN the DNN/APN configuration of type "Ethernet" as specified in TS 38.508-1 [2], Table 4.8.4-1 applies.</w:t>
            </w:r>
          </w:p>
        </w:tc>
      </w:tr>
      <w:tr w:rsidR="00E85B50" w:rsidRPr="00BE65BE" w14:paraId="716B6B8F" w14:textId="77777777" w:rsidTr="00E85B50">
        <w:trPr>
          <w:gridBefore w:val="2"/>
          <w:wBefore w:w="66" w:type="dxa"/>
          <w:jc w:val="center"/>
        </w:trPr>
        <w:tc>
          <w:tcPr>
            <w:tcW w:w="2726" w:type="dxa"/>
            <w:gridSpan w:val="3"/>
            <w:tcBorders>
              <w:top w:val="single" w:sz="4" w:space="0" w:color="auto"/>
              <w:left w:val="single" w:sz="4" w:space="0" w:color="auto"/>
              <w:bottom w:val="single" w:sz="4" w:space="0" w:color="auto"/>
              <w:right w:val="single" w:sz="4" w:space="0" w:color="auto"/>
            </w:tcBorders>
            <w:noWrap/>
            <w:vAlign w:val="center"/>
          </w:tcPr>
          <w:p w14:paraId="2DD0B3BD" w14:textId="77777777" w:rsidR="00E85B50" w:rsidRPr="00BE65BE" w:rsidRDefault="00E85B50" w:rsidP="00F217DC">
            <w:pPr>
              <w:pStyle w:val="TAL"/>
              <w:rPr>
                <w:rFonts w:eastAsia="MS Mincho"/>
                <w:lang w:eastAsia="ja-JP"/>
              </w:rPr>
            </w:pPr>
            <w:r w:rsidRPr="00BE65BE">
              <w:rPr>
                <w:lang w:eastAsia="ja-JP"/>
              </w:rPr>
              <w:t>pc_APN_ID_MBS</w:t>
            </w: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3A8C1920" w14:textId="77777777" w:rsidR="00E85B50" w:rsidRPr="00BE65BE" w:rsidRDefault="00E85B50" w:rsidP="00F217DC">
            <w:pPr>
              <w:pStyle w:val="TAL"/>
            </w:pPr>
            <w:r w:rsidRPr="00BE65BE">
              <w:t>charstring</w:t>
            </w:r>
          </w:p>
        </w:tc>
        <w:tc>
          <w:tcPr>
            <w:tcW w:w="1351" w:type="dxa"/>
            <w:gridSpan w:val="3"/>
            <w:tcBorders>
              <w:top w:val="single" w:sz="4" w:space="0" w:color="auto"/>
              <w:left w:val="single" w:sz="4" w:space="0" w:color="auto"/>
              <w:bottom w:val="single" w:sz="4" w:space="0" w:color="auto"/>
              <w:right w:val="single" w:sz="4" w:space="0" w:color="auto"/>
            </w:tcBorders>
            <w:vAlign w:val="center"/>
          </w:tcPr>
          <w:p w14:paraId="2BACB4B2" w14:textId="77777777" w:rsidR="00E85B50" w:rsidRPr="00BE65BE" w:rsidRDefault="00E85B50" w:rsidP="00F217DC">
            <w:pPr>
              <w:pStyle w:val="TAL"/>
            </w:pPr>
          </w:p>
        </w:tc>
        <w:tc>
          <w:tcPr>
            <w:tcW w:w="4348" w:type="dxa"/>
            <w:gridSpan w:val="3"/>
            <w:tcBorders>
              <w:top w:val="single" w:sz="4" w:space="0" w:color="auto"/>
              <w:left w:val="single" w:sz="4" w:space="0" w:color="auto"/>
              <w:bottom w:val="single" w:sz="4" w:space="0" w:color="auto"/>
              <w:right w:val="single" w:sz="4" w:space="0" w:color="auto"/>
            </w:tcBorders>
            <w:vAlign w:val="center"/>
          </w:tcPr>
          <w:p w14:paraId="1B9CE2DD" w14:textId="77777777" w:rsidR="00E85B50" w:rsidRPr="00BE65BE" w:rsidRDefault="00E85B50" w:rsidP="00F217DC">
            <w:pPr>
              <w:pStyle w:val="TAL"/>
            </w:pPr>
            <w:r w:rsidRPr="00BE65BE">
              <w:t>APN/DNN ID of type MBS</w:t>
            </w:r>
          </w:p>
          <w:p w14:paraId="6CB7F5B9" w14:textId="77777777" w:rsidR="00E85B50" w:rsidRPr="00BE65BE" w:rsidRDefault="00E85B50" w:rsidP="00F217DC">
            <w:pPr>
              <w:pStyle w:val="TAL"/>
            </w:pPr>
            <w:r w:rsidRPr="00BE65BE">
              <w:t>(NOTE 1)</w:t>
            </w:r>
          </w:p>
          <w:p w14:paraId="685AB84F" w14:textId="77777777" w:rsidR="00E85B50" w:rsidRPr="00BE65BE" w:rsidRDefault="00E85B50" w:rsidP="00F217DC">
            <w:pPr>
              <w:pStyle w:val="TAL"/>
            </w:pPr>
          </w:p>
          <w:p w14:paraId="7B5DA382" w14:textId="77777777" w:rsidR="00E85B50" w:rsidRPr="00BE65BE" w:rsidRDefault="00E85B50" w:rsidP="00F217DC">
            <w:pPr>
              <w:pStyle w:val="TAL"/>
            </w:pPr>
            <w:r w:rsidRPr="00BE65BE">
              <w:t>The APN/DNN Network Identifier portion of the Access Point / Data Network Name, as defined in TS 23.003 [26], subclause 9.1</w:t>
            </w:r>
          </w:p>
          <w:p w14:paraId="5256B93F" w14:textId="77777777" w:rsidR="00E85B50" w:rsidRPr="00BE65BE" w:rsidRDefault="00E85B50" w:rsidP="00F217DC">
            <w:pPr>
              <w:pStyle w:val="TAL"/>
            </w:pPr>
          </w:p>
          <w:p w14:paraId="640D8C03" w14:textId="77777777" w:rsidR="00E85B50" w:rsidRPr="00BE65BE" w:rsidRDefault="00E85B50" w:rsidP="00F217DC">
            <w:pPr>
              <w:pStyle w:val="TAL"/>
            </w:pPr>
            <w:r w:rsidRPr="00BE65BE">
              <w:t>OR "none" if the UE will not establish PDN/PDU of type MBS</w:t>
            </w:r>
          </w:p>
          <w:p w14:paraId="76C13F08" w14:textId="77777777" w:rsidR="00E85B50" w:rsidRPr="00BE65BE" w:rsidRDefault="00E85B50" w:rsidP="00F217DC">
            <w:pPr>
              <w:pStyle w:val="TAL"/>
            </w:pPr>
          </w:p>
          <w:p w14:paraId="6E9BFDFB" w14:textId="77777777" w:rsidR="00E85B50" w:rsidRPr="00BE65BE" w:rsidRDefault="00E85B50" w:rsidP="00F217DC">
            <w:pPr>
              <w:pStyle w:val="TAL"/>
            </w:pPr>
            <w:r w:rsidRPr="00BE65BE">
              <w:t>If the provided value is different to "none" then for this APN/DNN the DNN/APN configuration of type "MBS" as specified in TS 38.508-1 [2], Table 4.8.4-1 applies.</w:t>
            </w:r>
          </w:p>
        </w:tc>
      </w:tr>
      <w:tr w:rsidR="00837ECB" w:rsidRPr="005B00C6" w14:paraId="45794D25" w14:textId="77777777" w:rsidTr="007F715C">
        <w:trPr>
          <w:gridAfter w:val="2"/>
          <w:wAfter w:w="70" w:type="dxa"/>
          <w:jc w:val="center"/>
        </w:trPr>
        <w:tc>
          <w:tcPr>
            <w:tcW w:w="9566" w:type="dxa"/>
            <w:gridSpan w:val="12"/>
            <w:tcBorders>
              <w:top w:val="single" w:sz="4" w:space="0" w:color="auto"/>
              <w:left w:val="single" w:sz="4" w:space="0" w:color="auto"/>
              <w:bottom w:val="single" w:sz="4" w:space="0" w:color="auto"/>
              <w:right w:val="single" w:sz="4" w:space="0" w:color="auto"/>
            </w:tcBorders>
            <w:noWrap/>
            <w:vAlign w:val="center"/>
            <w:hideMark/>
          </w:tcPr>
          <w:p w14:paraId="76B9803B" w14:textId="77777777" w:rsidR="00837ECB" w:rsidRPr="005B00C6" w:rsidRDefault="00837ECB" w:rsidP="00837ECB">
            <w:pPr>
              <w:pStyle w:val="TAN"/>
            </w:pPr>
            <w:r w:rsidRPr="005B00C6">
              <w:t>NOTE 1:</w:t>
            </w:r>
            <w:r w:rsidRPr="005B00C6">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7777777" w:rsidR="0035159C" w:rsidRPr="005B00C6" w:rsidRDefault="0035159C" w:rsidP="000C7438">
      <w:pPr>
        <w:rPr>
          <w:lang w:eastAsia="ko-KR"/>
        </w:rPr>
      </w:pPr>
    </w:p>
    <w:p w14:paraId="3AEBAA08" w14:textId="77777777" w:rsidR="004C7DD8" w:rsidRPr="005B00C6" w:rsidRDefault="000C7438" w:rsidP="004C7DD8">
      <w:pPr>
        <w:pStyle w:val="Heading8"/>
      </w:pPr>
      <w:r w:rsidRPr="005B00C6">
        <w:br w:type="page"/>
      </w:r>
      <w:bookmarkStart w:id="1117" w:name="_Toc27410940"/>
      <w:bookmarkStart w:id="1118" w:name="_Toc36039453"/>
      <w:bookmarkStart w:id="1119" w:name="_Toc43838813"/>
      <w:bookmarkStart w:id="1120" w:name="_Toc51772970"/>
      <w:bookmarkStart w:id="1121" w:name="_Toc58245178"/>
      <w:bookmarkStart w:id="1122" w:name="_Toc68089633"/>
      <w:bookmarkStart w:id="1123" w:name="_Toc69067754"/>
      <w:bookmarkStart w:id="1124" w:name="_Toc75383302"/>
      <w:bookmarkStart w:id="1125" w:name="_Toc83706950"/>
      <w:bookmarkStart w:id="1126" w:name="_Toc90491655"/>
      <w:bookmarkStart w:id="1127" w:name="_Toc100147753"/>
      <w:bookmarkStart w:id="1128" w:name="_Toc106741026"/>
      <w:bookmarkStart w:id="1129" w:name="_Toc114916383"/>
      <w:bookmarkStart w:id="1130" w:name="_Toc124016796"/>
      <w:r w:rsidR="004C7DD8" w:rsidRPr="005B00C6">
        <w:t>Annex B (informative):</w:t>
      </w:r>
      <w:r w:rsidR="004C7DD8" w:rsidRPr="005B00C6">
        <w:br/>
        <w:t>Change history</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B00C6"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B00C6" w:rsidRDefault="004C7DD8">
            <w:pPr>
              <w:pStyle w:val="TAL"/>
              <w:jc w:val="center"/>
              <w:rPr>
                <w:b/>
                <w:sz w:val="16"/>
                <w:lang w:eastAsia="en-US"/>
              </w:rPr>
            </w:pPr>
            <w:r w:rsidRPr="005B00C6">
              <w:rPr>
                <w:b/>
                <w:lang w:eastAsia="en-US"/>
              </w:rPr>
              <w:t>Change history</w:t>
            </w:r>
          </w:p>
        </w:tc>
      </w:tr>
      <w:tr w:rsidR="004C7DD8" w:rsidRPr="005B00C6"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B00C6" w:rsidRDefault="004C7DD8">
            <w:pPr>
              <w:pStyle w:val="TAL"/>
              <w:rPr>
                <w:b/>
                <w:sz w:val="16"/>
                <w:lang w:eastAsia="en-US"/>
              </w:rPr>
            </w:pPr>
            <w:r w:rsidRPr="005B00C6">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B00C6" w:rsidRDefault="004C7DD8">
            <w:pPr>
              <w:pStyle w:val="TAL"/>
              <w:rPr>
                <w:b/>
                <w:sz w:val="16"/>
                <w:lang w:eastAsia="en-US"/>
              </w:rPr>
            </w:pPr>
            <w:r w:rsidRPr="005B00C6">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B00C6" w:rsidRDefault="004C7DD8">
            <w:pPr>
              <w:pStyle w:val="TAL"/>
              <w:rPr>
                <w:b/>
                <w:sz w:val="16"/>
                <w:lang w:eastAsia="en-US"/>
              </w:rPr>
            </w:pPr>
            <w:r w:rsidRPr="005B00C6">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B00C6" w:rsidRDefault="004C7DD8">
            <w:pPr>
              <w:pStyle w:val="TAL"/>
              <w:rPr>
                <w:b/>
                <w:sz w:val="16"/>
                <w:lang w:eastAsia="en-US"/>
              </w:rPr>
            </w:pPr>
            <w:r w:rsidRPr="005B00C6">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B00C6" w:rsidRDefault="004C7DD8">
            <w:pPr>
              <w:pStyle w:val="TAL"/>
              <w:rPr>
                <w:b/>
                <w:sz w:val="16"/>
                <w:lang w:eastAsia="en-US"/>
              </w:rPr>
            </w:pPr>
            <w:r w:rsidRPr="005B00C6">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B00C6" w:rsidRDefault="004C7DD8">
            <w:pPr>
              <w:pStyle w:val="TAL"/>
              <w:rPr>
                <w:b/>
                <w:sz w:val="16"/>
                <w:lang w:eastAsia="en-US"/>
              </w:rPr>
            </w:pPr>
            <w:r w:rsidRPr="005B00C6">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B00C6" w:rsidRDefault="004C7DD8">
            <w:pPr>
              <w:pStyle w:val="TAL"/>
              <w:rPr>
                <w:b/>
                <w:sz w:val="16"/>
                <w:lang w:eastAsia="en-US"/>
              </w:rPr>
            </w:pPr>
            <w:r w:rsidRPr="005B00C6">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B00C6" w:rsidRDefault="004C7DD8">
            <w:pPr>
              <w:pStyle w:val="TAL"/>
              <w:rPr>
                <w:b/>
                <w:sz w:val="16"/>
                <w:lang w:eastAsia="en-US"/>
              </w:rPr>
            </w:pPr>
            <w:r w:rsidRPr="005B00C6">
              <w:rPr>
                <w:b/>
                <w:sz w:val="16"/>
                <w:lang w:eastAsia="en-US"/>
              </w:rPr>
              <w:t>New version</w:t>
            </w:r>
          </w:p>
        </w:tc>
      </w:tr>
      <w:tr w:rsidR="004C7DD8" w:rsidRPr="005B00C6"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B00C6" w:rsidRDefault="004C7DD8" w:rsidP="00EF04FE">
            <w:pPr>
              <w:pStyle w:val="TAC"/>
              <w:jc w:val="left"/>
              <w:rPr>
                <w:sz w:val="16"/>
                <w:szCs w:val="16"/>
                <w:lang w:eastAsia="en-US"/>
              </w:rPr>
            </w:pPr>
            <w:r w:rsidRPr="005B00C6">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B00C6" w:rsidRDefault="004C7DD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B00C6" w:rsidRDefault="004C7DD8" w:rsidP="00EF04FE">
            <w:pPr>
              <w:pStyle w:val="TAL"/>
              <w:rPr>
                <w:sz w:val="16"/>
                <w:szCs w:val="16"/>
              </w:rPr>
            </w:pPr>
            <w:r w:rsidRPr="005B00C6">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B00C6" w:rsidRDefault="000C7438" w:rsidP="00EF04FE">
            <w:pPr>
              <w:pStyle w:val="TAL"/>
              <w:rPr>
                <w:sz w:val="16"/>
                <w:szCs w:val="16"/>
                <w:lang w:eastAsia="en-US"/>
              </w:rPr>
            </w:pPr>
            <w:r w:rsidRPr="005B00C6">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B00C6" w:rsidRDefault="004C7DD8" w:rsidP="00EF04FE">
            <w:pPr>
              <w:pStyle w:val="TAC"/>
              <w:jc w:val="left"/>
              <w:rPr>
                <w:sz w:val="16"/>
                <w:szCs w:val="16"/>
                <w:lang w:eastAsia="en-US"/>
              </w:rPr>
            </w:pPr>
            <w:r w:rsidRPr="005B00C6">
              <w:rPr>
                <w:sz w:val="16"/>
                <w:szCs w:val="16"/>
                <w:lang w:eastAsia="en-US"/>
              </w:rPr>
              <w:t>0.</w:t>
            </w:r>
            <w:r w:rsidR="00F64775" w:rsidRPr="005B00C6">
              <w:rPr>
                <w:sz w:val="16"/>
                <w:szCs w:val="16"/>
                <w:lang w:eastAsia="en-US"/>
              </w:rPr>
              <w:t>1</w:t>
            </w:r>
            <w:r w:rsidRPr="005B00C6">
              <w:rPr>
                <w:sz w:val="16"/>
                <w:szCs w:val="16"/>
                <w:lang w:eastAsia="en-US"/>
              </w:rPr>
              <w:t>.</w:t>
            </w:r>
            <w:r w:rsidR="00F64775" w:rsidRPr="005B00C6">
              <w:rPr>
                <w:sz w:val="16"/>
                <w:szCs w:val="16"/>
                <w:lang w:eastAsia="en-US"/>
              </w:rPr>
              <w:t>0</w:t>
            </w:r>
          </w:p>
        </w:tc>
      </w:tr>
      <w:tr w:rsidR="00F64775" w:rsidRPr="005B00C6"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B00C6" w:rsidRDefault="00F64775" w:rsidP="00EF04FE">
            <w:pPr>
              <w:pStyle w:val="TAC"/>
              <w:jc w:val="left"/>
              <w:rPr>
                <w:sz w:val="16"/>
                <w:szCs w:val="16"/>
                <w:lang w:eastAsia="en-US"/>
              </w:rPr>
            </w:pPr>
            <w:r w:rsidRPr="005B00C6">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B00C6" w:rsidRDefault="00F64775"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w:t>
            </w:r>
            <w:r w:rsidR="00C87E0A" w:rsidRPr="005B00C6">
              <w:rPr>
                <w:sz w:val="16"/>
                <w:szCs w:val="16"/>
                <w:lang w:eastAsia="en-US"/>
              </w:rPr>
              <w:t>2-</w:t>
            </w:r>
            <w:r w:rsidRPr="005B00C6">
              <w:rPr>
                <w:sz w:val="16"/>
                <w:szCs w:val="16"/>
                <w:lang w:eastAsia="en-US"/>
              </w:rPr>
              <w:t>5G-NR A</w:t>
            </w:r>
            <w:r w:rsidR="00C87E0A" w:rsidRPr="005B00C6">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B00C6" w:rsidRDefault="00F64775" w:rsidP="00EF04FE">
            <w:pPr>
              <w:pStyle w:val="TAL"/>
              <w:rPr>
                <w:sz w:val="16"/>
                <w:szCs w:val="16"/>
              </w:rPr>
            </w:pPr>
            <w:r w:rsidRPr="005B00C6">
              <w:rPr>
                <w:sz w:val="16"/>
                <w:szCs w:val="16"/>
              </w:rPr>
              <w:t>R5-</w:t>
            </w:r>
            <w:r w:rsidR="00A56940" w:rsidRPr="005B00C6">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B00C6" w:rsidRDefault="00F64775" w:rsidP="00EF04FE">
            <w:pPr>
              <w:pStyle w:val="TAL"/>
              <w:rPr>
                <w:sz w:val="16"/>
                <w:szCs w:val="16"/>
                <w:lang w:eastAsia="en-US"/>
              </w:rPr>
            </w:pPr>
            <w:r w:rsidRPr="005B00C6">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B00C6" w:rsidRDefault="00F64775" w:rsidP="00EF04FE">
            <w:pPr>
              <w:pStyle w:val="TAC"/>
              <w:jc w:val="left"/>
              <w:rPr>
                <w:sz w:val="16"/>
                <w:szCs w:val="16"/>
                <w:lang w:eastAsia="en-US"/>
              </w:rPr>
            </w:pPr>
            <w:r w:rsidRPr="005B00C6">
              <w:rPr>
                <w:sz w:val="16"/>
                <w:szCs w:val="16"/>
                <w:lang w:eastAsia="en-US"/>
              </w:rPr>
              <w:t>0.2.</w:t>
            </w:r>
            <w:r w:rsidR="004C0E6E" w:rsidRPr="005B00C6">
              <w:rPr>
                <w:sz w:val="16"/>
                <w:szCs w:val="16"/>
                <w:lang w:eastAsia="en-US"/>
              </w:rPr>
              <w:t>1</w:t>
            </w:r>
          </w:p>
        </w:tc>
      </w:tr>
      <w:tr w:rsidR="007F5D28" w:rsidRPr="005B00C6"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B00C6" w:rsidRDefault="007F5D28" w:rsidP="00EF04FE">
            <w:pPr>
              <w:pStyle w:val="TAC"/>
              <w:jc w:val="left"/>
              <w:rPr>
                <w:sz w:val="16"/>
                <w:szCs w:val="16"/>
                <w:lang w:eastAsia="en-US"/>
              </w:rPr>
            </w:pPr>
            <w:r w:rsidRPr="005B00C6">
              <w:rPr>
                <w:sz w:val="16"/>
                <w:szCs w:val="16"/>
                <w:lang w:eastAsia="en-US"/>
              </w:rPr>
              <w:t>2018-0</w:t>
            </w:r>
            <w:r w:rsidR="00C87E0A" w:rsidRPr="005B00C6">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B00C6" w:rsidRDefault="007F5D2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B00C6" w:rsidRDefault="002F7653" w:rsidP="00EF04FE">
            <w:pPr>
              <w:pStyle w:val="TAL"/>
              <w:rPr>
                <w:sz w:val="16"/>
                <w:szCs w:val="16"/>
              </w:rPr>
            </w:pPr>
            <w:r w:rsidRPr="005B00C6">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B00C6" w:rsidRDefault="007F5D28" w:rsidP="00EF04FE">
            <w:pPr>
              <w:pStyle w:val="TAL"/>
              <w:rPr>
                <w:sz w:val="16"/>
                <w:szCs w:val="16"/>
                <w:lang w:eastAsia="en-US"/>
              </w:rPr>
            </w:pPr>
            <w:r w:rsidRPr="005B00C6">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B00C6" w:rsidRDefault="007F5D28" w:rsidP="00EF04FE">
            <w:pPr>
              <w:pStyle w:val="TAC"/>
              <w:jc w:val="left"/>
              <w:rPr>
                <w:sz w:val="16"/>
                <w:szCs w:val="16"/>
                <w:lang w:eastAsia="en-US"/>
              </w:rPr>
            </w:pPr>
            <w:r w:rsidRPr="005B00C6">
              <w:rPr>
                <w:sz w:val="16"/>
                <w:szCs w:val="16"/>
                <w:lang w:eastAsia="en-US"/>
              </w:rPr>
              <w:t>1.0.0</w:t>
            </w:r>
          </w:p>
        </w:tc>
      </w:tr>
      <w:tr w:rsidR="000C7438" w:rsidRPr="005B00C6"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B00C6" w:rsidRDefault="000C7438" w:rsidP="00EF04FE">
            <w:pPr>
              <w:pStyle w:val="TAC"/>
              <w:jc w:val="left"/>
              <w:rPr>
                <w:sz w:val="16"/>
                <w:szCs w:val="16"/>
                <w:lang w:eastAsia="en-US"/>
              </w:rPr>
            </w:pPr>
            <w:r w:rsidRPr="005B00C6">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B00C6" w:rsidRDefault="000C7438" w:rsidP="00EF04FE">
            <w:pPr>
              <w:pStyle w:val="TAC"/>
              <w:jc w:val="left"/>
              <w:rPr>
                <w:sz w:val="16"/>
                <w:szCs w:val="16"/>
                <w:lang w:eastAsia="en-US"/>
              </w:rPr>
            </w:pPr>
            <w:r w:rsidRPr="005B00C6">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B00C6" w:rsidRDefault="000C7438" w:rsidP="00EF04FE">
            <w:pPr>
              <w:pStyle w:val="TAL"/>
              <w:rPr>
                <w:sz w:val="16"/>
                <w:szCs w:val="16"/>
              </w:rPr>
            </w:pPr>
            <w:r w:rsidRPr="005B00C6">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B00C6" w:rsidRDefault="000C7438" w:rsidP="00EF04FE">
            <w:pPr>
              <w:pStyle w:val="TAL"/>
              <w:rPr>
                <w:sz w:val="16"/>
                <w:szCs w:val="16"/>
                <w:lang w:eastAsia="en-US"/>
              </w:rPr>
            </w:pPr>
            <w:r w:rsidRPr="005B00C6">
              <w:rPr>
                <w:sz w:val="16"/>
                <w:szCs w:val="16"/>
                <w:lang w:eastAsia="en-US"/>
              </w:rPr>
              <w:t>p</w:t>
            </w:r>
            <w:r w:rsidR="004B7086" w:rsidRPr="005B00C6">
              <w:rPr>
                <w:sz w:val="16"/>
                <w:szCs w:val="16"/>
                <w:lang w:eastAsia="en-US"/>
              </w:rPr>
              <w:t>ut under revision control as v15</w:t>
            </w:r>
            <w:r w:rsidRPr="005B00C6">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B00C6" w:rsidRDefault="000C7438" w:rsidP="00EF04FE">
            <w:pPr>
              <w:pStyle w:val="TAC"/>
              <w:jc w:val="left"/>
              <w:rPr>
                <w:sz w:val="16"/>
                <w:szCs w:val="16"/>
                <w:lang w:eastAsia="en-US"/>
              </w:rPr>
            </w:pPr>
            <w:r w:rsidRPr="005B00C6">
              <w:rPr>
                <w:sz w:val="16"/>
                <w:szCs w:val="16"/>
                <w:lang w:eastAsia="en-US"/>
              </w:rPr>
              <w:t>1</w:t>
            </w:r>
            <w:r w:rsidR="00157DEA" w:rsidRPr="005B00C6">
              <w:rPr>
                <w:sz w:val="16"/>
                <w:szCs w:val="16"/>
                <w:lang w:eastAsia="en-US"/>
              </w:rPr>
              <w:t>5</w:t>
            </w:r>
            <w:r w:rsidRPr="005B00C6">
              <w:rPr>
                <w:sz w:val="16"/>
                <w:szCs w:val="16"/>
                <w:lang w:eastAsia="en-US"/>
              </w:rPr>
              <w:t>.0.0</w:t>
            </w:r>
          </w:p>
        </w:tc>
      </w:tr>
      <w:tr w:rsidR="003A0F41" w:rsidRPr="005B00C6"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B00C6" w:rsidRDefault="003A0F41" w:rsidP="00EF04FE">
            <w:pPr>
              <w:pStyle w:val="TAC"/>
              <w:jc w:val="left"/>
              <w:rPr>
                <w:sz w:val="16"/>
                <w:szCs w:val="16"/>
                <w:lang w:eastAsia="en-US"/>
              </w:rPr>
            </w:pPr>
            <w:r w:rsidRPr="005B00C6">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B00C6" w:rsidRDefault="003A0F41" w:rsidP="00EF04FE">
            <w:pPr>
              <w:pStyle w:val="TAC"/>
              <w:jc w:val="left"/>
              <w:rPr>
                <w:sz w:val="16"/>
                <w:szCs w:val="16"/>
                <w:lang w:eastAsia="en-US"/>
              </w:rPr>
            </w:pPr>
            <w:r w:rsidRPr="005B00C6">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B00C6" w:rsidRDefault="003A0F41" w:rsidP="00EF04FE">
            <w:pPr>
              <w:pStyle w:val="TAL"/>
              <w:rPr>
                <w:sz w:val="16"/>
                <w:szCs w:val="16"/>
              </w:rPr>
            </w:pPr>
            <w:r w:rsidRPr="005B00C6">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B00C6" w:rsidRDefault="003A0F41" w:rsidP="00EF04FE">
            <w:pPr>
              <w:pStyle w:val="TAC"/>
              <w:jc w:val="left"/>
              <w:rPr>
                <w:sz w:val="16"/>
                <w:szCs w:val="16"/>
                <w:lang w:eastAsia="en-US"/>
              </w:rPr>
            </w:pPr>
            <w:r w:rsidRPr="005B00C6">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B00C6" w:rsidRDefault="003A0F41" w:rsidP="00EF04FE">
            <w:pPr>
              <w:pStyle w:val="TAC"/>
              <w:jc w:val="left"/>
              <w:rPr>
                <w:sz w:val="16"/>
                <w:szCs w:val="16"/>
                <w:lang w:eastAsia="en-US"/>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B00C6" w:rsidRDefault="003A0F41" w:rsidP="00EF04FE">
            <w:pPr>
              <w:pStyle w:val="TAC"/>
              <w:jc w:val="left"/>
              <w:rPr>
                <w:sz w:val="16"/>
                <w:szCs w:val="16"/>
                <w:lang w:eastAsia="en-US"/>
              </w:rPr>
            </w:pPr>
            <w:r w:rsidRPr="005B00C6">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B00C6" w:rsidRDefault="003A0F41" w:rsidP="00EF04FE">
            <w:pPr>
              <w:pStyle w:val="TAL"/>
              <w:rPr>
                <w:sz w:val="16"/>
                <w:szCs w:val="16"/>
                <w:lang w:eastAsia="en-US"/>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B00C6" w:rsidRDefault="003A0F41" w:rsidP="00EF04FE">
            <w:pPr>
              <w:pStyle w:val="TAC"/>
              <w:jc w:val="left"/>
              <w:rPr>
                <w:sz w:val="16"/>
                <w:szCs w:val="16"/>
                <w:lang w:eastAsia="en-US"/>
              </w:rPr>
            </w:pPr>
            <w:r w:rsidRPr="005B00C6">
              <w:rPr>
                <w:sz w:val="16"/>
                <w:szCs w:val="16"/>
                <w:lang w:eastAsia="en-US"/>
              </w:rPr>
              <w:t>15.1.0</w:t>
            </w:r>
          </w:p>
        </w:tc>
      </w:tr>
      <w:tr w:rsidR="006E2FBF" w:rsidRPr="005B00C6"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B00C6" w:rsidRDefault="006E2FBF" w:rsidP="00EF04FE">
            <w:pPr>
              <w:pStyle w:val="TAL"/>
              <w:rPr>
                <w:rFonts w:cs="Arial"/>
                <w:color w:val="000000"/>
                <w:sz w:val="16"/>
                <w:szCs w:val="16"/>
              </w:rPr>
            </w:pPr>
            <w:r w:rsidRPr="005B00C6">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6E2FBF" w:rsidRPr="005B00C6"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B00C6" w:rsidRDefault="006E2FBF" w:rsidP="00EF04FE">
            <w:pPr>
              <w:pStyle w:val="TAL"/>
              <w:rPr>
                <w:rFonts w:cs="Arial"/>
                <w:color w:val="000000"/>
                <w:sz w:val="16"/>
                <w:szCs w:val="16"/>
              </w:rPr>
            </w:pPr>
            <w:r w:rsidRPr="005B00C6">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893990" w:rsidRPr="005B00C6"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B00C6" w:rsidRDefault="00893990" w:rsidP="00EF04FE">
            <w:pPr>
              <w:pStyle w:val="TAL"/>
              <w:rPr>
                <w:rFonts w:cs="Arial"/>
                <w:color w:val="000000"/>
                <w:sz w:val="16"/>
                <w:szCs w:val="16"/>
              </w:rPr>
            </w:pPr>
            <w:r w:rsidRPr="005B00C6">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B00C6" w:rsidRDefault="00893990" w:rsidP="00EF04FE">
            <w:pPr>
              <w:pStyle w:val="TAL"/>
              <w:rPr>
                <w:rFonts w:cs="Arial"/>
                <w:color w:val="000000"/>
                <w:sz w:val="16"/>
                <w:szCs w:val="16"/>
              </w:rPr>
            </w:pPr>
            <w:r w:rsidRPr="005B00C6">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B00C6" w:rsidRDefault="00893990"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B00C6" w:rsidRDefault="00893990" w:rsidP="00EF04FE">
            <w:pPr>
              <w:pStyle w:val="TAL"/>
              <w:rPr>
                <w:rFonts w:cs="Arial"/>
                <w:color w:val="000000"/>
                <w:sz w:val="16"/>
                <w:szCs w:val="16"/>
              </w:rPr>
            </w:pPr>
            <w:r w:rsidRPr="005B00C6">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264AE7" w:rsidRPr="005B00C6"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B00C6" w:rsidRDefault="00264AE7" w:rsidP="00EF04FE">
            <w:pPr>
              <w:pStyle w:val="TAL"/>
              <w:rPr>
                <w:rFonts w:cs="Arial"/>
                <w:color w:val="000000"/>
                <w:sz w:val="16"/>
                <w:szCs w:val="16"/>
              </w:rPr>
            </w:pPr>
            <w:r w:rsidRPr="005B00C6">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B00C6" w:rsidRDefault="00264AE7" w:rsidP="00EF04FE">
            <w:pPr>
              <w:pStyle w:val="TAL"/>
              <w:rPr>
                <w:rFonts w:cs="Arial"/>
                <w:color w:val="000000"/>
                <w:sz w:val="16"/>
                <w:szCs w:val="16"/>
              </w:rPr>
            </w:pPr>
            <w:r w:rsidRPr="005B00C6">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B00C6" w:rsidRDefault="00264AE7" w:rsidP="00EF04FE">
            <w:pPr>
              <w:pStyle w:val="TAL"/>
              <w:rPr>
                <w:rFonts w:cs="Arial"/>
                <w:color w:val="000000"/>
                <w:sz w:val="16"/>
                <w:szCs w:val="16"/>
              </w:rPr>
            </w:pPr>
            <w:r w:rsidRPr="005B00C6">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B00C6" w:rsidRDefault="00264AE7" w:rsidP="00EF04FE">
            <w:pPr>
              <w:pStyle w:val="TAL"/>
              <w:rPr>
                <w:rFonts w:cs="Arial"/>
                <w:color w:val="000000"/>
                <w:sz w:val="16"/>
                <w:szCs w:val="16"/>
              </w:rPr>
            </w:pPr>
            <w:r w:rsidRPr="005B00C6">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B00C6" w:rsidRDefault="00264AE7" w:rsidP="00EF04FE">
            <w:pPr>
              <w:pStyle w:val="TAL"/>
              <w:rPr>
                <w:rFonts w:cs="Arial"/>
                <w:color w:val="000000"/>
                <w:sz w:val="16"/>
                <w:szCs w:val="16"/>
              </w:rPr>
            </w:pPr>
            <w:r w:rsidRPr="005B00C6">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B00C6" w:rsidRDefault="00264AE7"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B00C6" w:rsidRDefault="00264AE7" w:rsidP="00EF04FE">
            <w:pPr>
              <w:pStyle w:val="TAL"/>
              <w:rPr>
                <w:rFonts w:cs="Arial"/>
                <w:color w:val="000000"/>
                <w:sz w:val="16"/>
                <w:szCs w:val="16"/>
              </w:rPr>
            </w:pPr>
            <w:r w:rsidRPr="005B00C6">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B00C6" w:rsidRDefault="00264AE7" w:rsidP="00EF04FE">
            <w:pPr>
              <w:pStyle w:val="TAL"/>
              <w:rPr>
                <w:rFonts w:cs="Arial"/>
                <w:color w:val="000000"/>
                <w:sz w:val="16"/>
                <w:szCs w:val="16"/>
              </w:rPr>
            </w:pPr>
            <w:r w:rsidRPr="005B00C6">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B00C6" w:rsidRDefault="00264AE7" w:rsidP="00EF04FE">
            <w:pPr>
              <w:pStyle w:val="TAL"/>
              <w:rPr>
                <w:rFonts w:cs="Arial"/>
                <w:color w:val="000000"/>
                <w:sz w:val="16"/>
                <w:szCs w:val="16"/>
              </w:rPr>
            </w:pPr>
            <w:r w:rsidRPr="005B00C6">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16.0.0</w:t>
            </w:r>
          </w:p>
        </w:tc>
      </w:tr>
      <w:tr w:rsidR="00426CF2" w:rsidRPr="005B00C6"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B00C6" w:rsidRDefault="00426CF2" w:rsidP="00EF04FE">
            <w:pPr>
              <w:pStyle w:val="TAL"/>
              <w:rPr>
                <w:rFonts w:cs="Arial"/>
                <w:color w:val="000000"/>
                <w:sz w:val="16"/>
                <w:szCs w:val="16"/>
              </w:rPr>
            </w:pPr>
            <w:r w:rsidRPr="005B00C6">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B00C6" w:rsidRDefault="00426CF2" w:rsidP="00EF04FE">
            <w:pPr>
              <w:pStyle w:val="TAL"/>
              <w:rPr>
                <w:rFonts w:cs="Arial"/>
                <w:color w:val="000000"/>
                <w:sz w:val="16"/>
                <w:szCs w:val="16"/>
              </w:rPr>
            </w:pPr>
            <w:r w:rsidRPr="005B00C6">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5B512C" w:rsidRPr="005B00C6"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B00C6" w:rsidRDefault="005B512C" w:rsidP="00807CE8">
            <w:pPr>
              <w:pStyle w:val="TAL"/>
              <w:rPr>
                <w:rFonts w:cs="Arial"/>
                <w:color w:val="000000"/>
                <w:sz w:val="16"/>
                <w:szCs w:val="16"/>
              </w:rPr>
            </w:pPr>
            <w:r w:rsidRPr="005B00C6">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B00C6" w:rsidRDefault="005B512C" w:rsidP="00807CE8">
            <w:pPr>
              <w:pStyle w:val="TAL"/>
              <w:rPr>
                <w:rFonts w:cs="Arial"/>
                <w:color w:val="000000"/>
                <w:sz w:val="16"/>
                <w:szCs w:val="16"/>
              </w:rPr>
            </w:pPr>
            <w:r w:rsidRPr="005B00C6">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B00C6" w:rsidRDefault="005B512C" w:rsidP="00807CE8">
            <w:pPr>
              <w:pStyle w:val="TAL"/>
              <w:rPr>
                <w:rFonts w:cs="Arial"/>
                <w:color w:val="000000"/>
                <w:sz w:val="16"/>
                <w:szCs w:val="16"/>
              </w:rPr>
            </w:pPr>
            <w:r w:rsidRPr="005B00C6">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B00C6" w:rsidRDefault="005B512C" w:rsidP="00807CE8">
            <w:pPr>
              <w:pStyle w:val="TAL"/>
              <w:rPr>
                <w:rFonts w:cs="Arial"/>
                <w:color w:val="000000"/>
                <w:sz w:val="16"/>
                <w:szCs w:val="16"/>
              </w:rPr>
            </w:pPr>
            <w:r w:rsidRPr="005B00C6">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B00C6" w:rsidRDefault="005B512C" w:rsidP="00807CE8">
            <w:pPr>
              <w:pStyle w:val="TAL"/>
              <w:rPr>
                <w:rFonts w:cs="Arial"/>
                <w:color w:val="000000"/>
                <w:sz w:val="16"/>
                <w:szCs w:val="16"/>
              </w:rPr>
            </w:pPr>
            <w:r w:rsidRPr="005B00C6">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B00C6" w:rsidRDefault="005B512C" w:rsidP="00807CE8">
            <w:pPr>
              <w:pStyle w:val="TAL"/>
              <w:rPr>
                <w:rFonts w:cs="Arial"/>
                <w:color w:val="000000"/>
                <w:sz w:val="16"/>
                <w:szCs w:val="16"/>
              </w:rPr>
            </w:pPr>
            <w:r w:rsidRPr="005B00C6">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B00C6" w:rsidRDefault="005B512C" w:rsidP="00807CE8">
            <w:pPr>
              <w:pStyle w:val="TAL"/>
              <w:rPr>
                <w:rFonts w:cs="Arial"/>
                <w:color w:val="000000"/>
                <w:sz w:val="16"/>
                <w:szCs w:val="16"/>
              </w:rPr>
            </w:pPr>
            <w:r w:rsidRPr="005B00C6">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B00C6" w:rsidRDefault="005B512C" w:rsidP="00807CE8">
            <w:pPr>
              <w:pStyle w:val="TAL"/>
              <w:rPr>
                <w:rFonts w:cs="Arial"/>
                <w:color w:val="000000"/>
                <w:sz w:val="16"/>
                <w:szCs w:val="16"/>
              </w:rPr>
            </w:pPr>
            <w:r w:rsidRPr="005B00C6">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B00C6" w:rsidRDefault="005B512C" w:rsidP="001D17E4">
            <w:pPr>
              <w:pStyle w:val="TAL"/>
              <w:rPr>
                <w:rFonts w:cs="Arial"/>
                <w:color w:val="000000"/>
                <w:sz w:val="16"/>
                <w:szCs w:val="16"/>
              </w:rPr>
            </w:pPr>
            <w:r w:rsidRPr="005B00C6">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B00C6" w:rsidRDefault="005B512C" w:rsidP="00807CE8">
            <w:pPr>
              <w:pStyle w:val="TAL"/>
              <w:rPr>
                <w:rFonts w:cs="Arial"/>
                <w:color w:val="000000"/>
                <w:sz w:val="16"/>
                <w:szCs w:val="16"/>
              </w:rPr>
            </w:pPr>
            <w:r w:rsidRPr="005B00C6">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B00C6" w:rsidRDefault="005B512C" w:rsidP="00807CE8">
            <w:pPr>
              <w:pStyle w:val="TAL"/>
              <w:rPr>
                <w:rFonts w:cs="Arial"/>
                <w:color w:val="000000"/>
                <w:sz w:val="16"/>
                <w:szCs w:val="16"/>
              </w:rPr>
            </w:pPr>
            <w:r w:rsidRPr="005B00C6">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B00C6" w:rsidRDefault="005B512C" w:rsidP="00807CE8">
            <w:pPr>
              <w:pStyle w:val="TAL"/>
              <w:rPr>
                <w:rFonts w:cs="Arial"/>
                <w:color w:val="000000"/>
                <w:sz w:val="16"/>
                <w:szCs w:val="16"/>
              </w:rPr>
            </w:pPr>
            <w:r w:rsidRPr="005B00C6">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B00C6" w:rsidRDefault="005B512C" w:rsidP="00807CE8">
            <w:pPr>
              <w:pStyle w:val="TAL"/>
              <w:rPr>
                <w:rFonts w:cs="Arial"/>
                <w:color w:val="000000"/>
                <w:sz w:val="16"/>
                <w:szCs w:val="16"/>
              </w:rPr>
            </w:pPr>
            <w:r w:rsidRPr="005B00C6">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B00C6" w:rsidRDefault="005B512C" w:rsidP="00807CE8">
            <w:pPr>
              <w:pStyle w:val="TAL"/>
              <w:rPr>
                <w:rFonts w:cs="Arial"/>
                <w:color w:val="000000"/>
                <w:sz w:val="16"/>
                <w:szCs w:val="16"/>
              </w:rPr>
            </w:pPr>
            <w:r w:rsidRPr="005B00C6">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B00C6" w:rsidRDefault="005B512C" w:rsidP="00807CE8">
            <w:pPr>
              <w:pStyle w:val="TAL"/>
              <w:rPr>
                <w:rFonts w:cs="Arial"/>
                <w:color w:val="000000"/>
                <w:sz w:val="16"/>
                <w:szCs w:val="16"/>
              </w:rPr>
            </w:pPr>
            <w:r w:rsidRPr="005B00C6">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B00C6" w:rsidRDefault="005B512C" w:rsidP="00807CE8">
            <w:pPr>
              <w:pStyle w:val="TAL"/>
              <w:rPr>
                <w:rFonts w:cs="Arial"/>
                <w:color w:val="000000"/>
                <w:sz w:val="16"/>
                <w:szCs w:val="16"/>
              </w:rPr>
            </w:pPr>
            <w:r w:rsidRPr="005B00C6">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B00C6" w:rsidRDefault="005B512C" w:rsidP="00807CE8">
            <w:pPr>
              <w:pStyle w:val="TAL"/>
              <w:rPr>
                <w:rFonts w:cs="Arial"/>
                <w:color w:val="000000"/>
                <w:sz w:val="16"/>
                <w:szCs w:val="16"/>
              </w:rPr>
            </w:pPr>
            <w:r w:rsidRPr="005B00C6">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B00C6" w:rsidRDefault="005B512C" w:rsidP="00807CE8">
            <w:pPr>
              <w:pStyle w:val="TAL"/>
              <w:rPr>
                <w:rFonts w:cs="Arial"/>
                <w:color w:val="000000"/>
                <w:sz w:val="16"/>
                <w:szCs w:val="16"/>
              </w:rPr>
            </w:pPr>
            <w:r w:rsidRPr="005B00C6">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7A251B" w:rsidRPr="005B00C6"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B00C6" w:rsidRDefault="007A251B" w:rsidP="009B2227">
            <w:pPr>
              <w:pStyle w:val="TAL"/>
              <w:rPr>
                <w:rFonts w:cs="Arial"/>
                <w:color w:val="000000"/>
                <w:sz w:val="16"/>
                <w:szCs w:val="16"/>
              </w:rPr>
            </w:pPr>
            <w:r w:rsidRPr="005B00C6">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B00C6" w:rsidRDefault="007A251B" w:rsidP="008D757E">
            <w:pPr>
              <w:pStyle w:val="TAL"/>
              <w:rPr>
                <w:rFonts w:cs="Arial"/>
                <w:color w:val="000000"/>
                <w:sz w:val="16"/>
                <w:szCs w:val="16"/>
              </w:rPr>
            </w:pPr>
            <w:r w:rsidRPr="005B00C6">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B00C6" w:rsidRDefault="007A251B" w:rsidP="009B2227">
            <w:pPr>
              <w:pStyle w:val="TAL"/>
              <w:rPr>
                <w:rFonts w:cs="Arial"/>
                <w:color w:val="000000"/>
                <w:sz w:val="16"/>
                <w:szCs w:val="16"/>
              </w:rPr>
            </w:pPr>
            <w:r w:rsidRPr="005B00C6">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B00C6" w:rsidRDefault="007A251B" w:rsidP="009B2227">
            <w:pPr>
              <w:pStyle w:val="TAL"/>
              <w:rPr>
                <w:rFonts w:cs="Arial"/>
                <w:color w:val="000000"/>
                <w:sz w:val="16"/>
                <w:szCs w:val="16"/>
              </w:rPr>
            </w:pPr>
            <w:r w:rsidRPr="005B00C6">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B00C6" w:rsidRDefault="007A251B" w:rsidP="009B2227">
            <w:pPr>
              <w:pStyle w:val="TAL"/>
              <w:rPr>
                <w:rFonts w:cs="Arial"/>
                <w:color w:val="000000"/>
                <w:sz w:val="16"/>
                <w:szCs w:val="16"/>
              </w:rPr>
            </w:pPr>
            <w:r w:rsidRPr="005B00C6">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B00C6" w:rsidRDefault="007A251B" w:rsidP="009B2227">
            <w:pPr>
              <w:pStyle w:val="TAL"/>
              <w:rPr>
                <w:rFonts w:cs="Arial"/>
                <w:color w:val="000000"/>
                <w:sz w:val="16"/>
                <w:szCs w:val="16"/>
              </w:rPr>
            </w:pPr>
            <w:r w:rsidRPr="005B00C6">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B00C6" w:rsidRDefault="007A251B" w:rsidP="008D757E">
            <w:pPr>
              <w:pStyle w:val="TAL"/>
              <w:rPr>
                <w:rFonts w:cs="Arial"/>
                <w:color w:val="000000"/>
                <w:sz w:val="16"/>
                <w:szCs w:val="16"/>
              </w:rPr>
            </w:pPr>
            <w:r w:rsidRPr="005B00C6">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B00C6" w:rsidRDefault="007A251B" w:rsidP="009B2227">
            <w:pPr>
              <w:pStyle w:val="TAL"/>
              <w:rPr>
                <w:rFonts w:cs="Arial"/>
                <w:color w:val="000000"/>
                <w:sz w:val="16"/>
                <w:szCs w:val="16"/>
              </w:rPr>
            </w:pPr>
            <w:r w:rsidRPr="005B00C6">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B00C6" w:rsidRDefault="007A251B" w:rsidP="009B2227">
            <w:pPr>
              <w:pStyle w:val="TAL"/>
              <w:rPr>
                <w:rFonts w:cs="Arial"/>
                <w:color w:val="000000"/>
                <w:sz w:val="16"/>
                <w:szCs w:val="16"/>
              </w:rPr>
            </w:pPr>
            <w:r w:rsidRPr="005B00C6">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B00C6" w:rsidRDefault="007A251B" w:rsidP="009B2227">
            <w:pPr>
              <w:pStyle w:val="TAL"/>
              <w:rPr>
                <w:rFonts w:cs="Arial"/>
                <w:color w:val="000000"/>
                <w:sz w:val="16"/>
                <w:szCs w:val="16"/>
              </w:rPr>
            </w:pPr>
            <w:r w:rsidRPr="005B00C6">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B00C6" w:rsidRDefault="007A251B" w:rsidP="008D757E">
            <w:pPr>
              <w:pStyle w:val="TAL"/>
              <w:rPr>
                <w:rFonts w:cs="Arial"/>
                <w:color w:val="000000"/>
                <w:sz w:val="16"/>
                <w:szCs w:val="16"/>
              </w:rPr>
            </w:pPr>
            <w:r w:rsidRPr="005B00C6">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B00C6" w:rsidRDefault="007A251B" w:rsidP="009B2227">
            <w:pPr>
              <w:pStyle w:val="TAL"/>
              <w:rPr>
                <w:rFonts w:cs="Arial"/>
                <w:color w:val="000000"/>
                <w:sz w:val="16"/>
                <w:szCs w:val="16"/>
              </w:rPr>
            </w:pPr>
            <w:r w:rsidRPr="005B00C6">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B00C6" w:rsidRDefault="007A251B" w:rsidP="009B2227">
            <w:pPr>
              <w:pStyle w:val="TAL"/>
              <w:rPr>
                <w:rFonts w:cs="Arial"/>
                <w:color w:val="000000"/>
                <w:sz w:val="16"/>
                <w:szCs w:val="16"/>
              </w:rPr>
            </w:pPr>
            <w:r w:rsidRPr="005B00C6">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B00C6" w:rsidRDefault="007A251B" w:rsidP="009B2227">
            <w:pPr>
              <w:pStyle w:val="TAL"/>
              <w:rPr>
                <w:rFonts w:cs="Arial"/>
                <w:color w:val="000000"/>
                <w:sz w:val="16"/>
                <w:szCs w:val="16"/>
              </w:rPr>
            </w:pPr>
            <w:r w:rsidRPr="005B00C6">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B00C6" w:rsidRDefault="007A251B" w:rsidP="009B2227">
            <w:pPr>
              <w:pStyle w:val="TAL"/>
              <w:rPr>
                <w:rFonts w:cs="Arial"/>
                <w:color w:val="000000"/>
                <w:sz w:val="16"/>
                <w:szCs w:val="16"/>
              </w:rPr>
            </w:pPr>
            <w:r w:rsidRPr="005B00C6">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4E67B2" w:rsidRPr="005B00C6"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B00C6" w:rsidRDefault="004E67B2" w:rsidP="00D45C61">
            <w:pPr>
              <w:pStyle w:val="TAL"/>
              <w:rPr>
                <w:rFonts w:cs="Arial"/>
                <w:color w:val="000000"/>
                <w:sz w:val="16"/>
                <w:szCs w:val="16"/>
              </w:rPr>
            </w:pPr>
            <w:r w:rsidRPr="005B00C6">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B00C6" w:rsidRDefault="004E67B2" w:rsidP="00D45C61">
            <w:pPr>
              <w:pStyle w:val="TAL"/>
              <w:rPr>
                <w:rFonts w:cs="Arial"/>
                <w:color w:val="000000"/>
                <w:sz w:val="16"/>
                <w:szCs w:val="16"/>
              </w:rPr>
            </w:pPr>
            <w:r w:rsidRPr="005B00C6">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B00C6" w:rsidRDefault="004E67B2" w:rsidP="00D45C61">
            <w:pPr>
              <w:pStyle w:val="TAL"/>
              <w:rPr>
                <w:rFonts w:cs="Arial"/>
                <w:color w:val="000000"/>
                <w:sz w:val="16"/>
                <w:szCs w:val="16"/>
              </w:rPr>
            </w:pPr>
            <w:r w:rsidRPr="005B00C6">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B00C6" w:rsidRDefault="004E67B2" w:rsidP="00D45C61">
            <w:pPr>
              <w:pStyle w:val="TAL"/>
              <w:rPr>
                <w:rFonts w:cs="Arial"/>
                <w:color w:val="000000"/>
                <w:sz w:val="16"/>
                <w:szCs w:val="16"/>
              </w:rPr>
            </w:pPr>
            <w:r w:rsidRPr="005B00C6">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B00C6" w:rsidRDefault="004E67B2" w:rsidP="00D45C61">
            <w:pPr>
              <w:pStyle w:val="TAL"/>
              <w:rPr>
                <w:rFonts w:cs="Arial"/>
                <w:color w:val="000000"/>
                <w:sz w:val="16"/>
                <w:szCs w:val="16"/>
              </w:rPr>
            </w:pPr>
            <w:r w:rsidRPr="005B00C6">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B00C6" w:rsidRDefault="004E67B2" w:rsidP="00D45C61">
            <w:pPr>
              <w:pStyle w:val="TAL"/>
              <w:rPr>
                <w:rFonts w:cs="Arial"/>
                <w:color w:val="000000"/>
                <w:sz w:val="16"/>
                <w:szCs w:val="16"/>
              </w:rPr>
            </w:pPr>
            <w:r w:rsidRPr="005B00C6">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B00C6" w:rsidRDefault="004E67B2" w:rsidP="00D45C61">
            <w:pPr>
              <w:pStyle w:val="TAL"/>
              <w:rPr>
                <w:rFonts w:cs="Arial"/>
                <w:color w:val="000000"/>
                <w:sz w:val="16"/>
                <w:szCs w:val="16"/>
              </w:rPr>
            </w:pPr>
            <w:r w:rsidRPr="005B00C6">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B00C6" w:rsidRDefault="004E67B2" w:rsidP="00D45C61">
            <w:pPr>
              <w:pStyle w:val="TAL"/>
              <w:rPr>
                <w:rFonts w:cs="Arial"/>
                <w:color w:val="000000"/>
                <w:sz w:val="16"/>
                <w:szCs w:val="16"/>
              </w:rPr>
            </w:pPr>
            <w:r w:rsidRPr="005B00C6">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B00C6" w:rsidRDefault="004E67B2" w:rsidP="00D45C61">
            <w:pPr>
              <w:pStyle w:val="TAL"/>
              <w:rPr>
                <w:rFonts w:cs="Arial"/>
                <w:color w:val="000000"/>
                <w:sz w:val="16"/>
                <w:szCs w:val="16"/>
              </w:rPr>
            </w:pPr>
            <w:r w:rsidRPr="005B00C6">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B00C6" w:rsidRDefault="004E67B2" w:rsidP="00D45C61">
            <w:pPr>
              <w:pStyle w:val="TAL"/>
              <w:rPr>
                <w:rFonts w:cs="Arial"/>
                <w:color w:val="000000"/>
                <w:sz w:val="16"/>
                <w:szCs w:val="16"/>
              </w:rPr>
            </w:pPr>
            <w:r w:rsidRPr="005B00C6">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B00C6" w:rsidRDefault="004E67B2" w:rsidP="00D45C61">
            <w:pPr>
              <w:pStyle w:val="TAL"/>
              <w:rPr>
                <w:rFonts w:cs="Arial"/>
                <w:color w:val="000000"/>
                <w:sz w:val="16"/>
                <w:szCs w:val="16"/>
              </w:rPr>
            </w:pPr>
            <w:r w:rsidRPr="005B00C6">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B00C6" w:rsidRDefault="004E67B2" w:rsidP="00D45C61">
            <w:pPr>
              <w:pStyle w:val="TAL"/>
              <w:rPr>
                <w:rFonts w:cs="Arial"/>
                <w:color w:val="000000"/>
                <w:sz w:val="16"/>
                <w:szCs w:val="16"/>
              </w:rPr>
            </w:pPr>
            <w:r w:rsidRPr="005B00C6">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B00C6" w:rsidRDefault="004E67B2" w:rsidP="00D45C61">
            <w:pPr>
              <w:pStyle w:val="TAL"/>
              <w:rPr>
                <w:rFonts w:cs="Arial"/>
                <w:color w:val="000000"/>
                <w:sz w:val="16"/>
                <w:szCs w:val="16"/>
              </w:rPr>
            </w:pPr>
            <w:r w:rsidRPr="005B00C6">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B00C6" w:rsidRDefault="004E67B2" w:rsidP="00D45C61">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320C5E" w:rsidRPr="005B00C6"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B00C6" w:rsidRDefault="00320C5E" w:rsidP="00326E64">
            <w:pPr>
              <w:pStyle w:val="TAL"/>
              <w:rPr>
                <w:rFonts w:cs="Arial"/>
                <w:color w:val="000000"/>
                <w:sz w:val="16"/>
                <w:szCs w:val="16"/>
              </w:rPr>
            </w:pPr>
            <w:r w:rsidRPr="005B00C6">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B00C6" w:rsidRDefault="00320C5E" w:rsidP="00326E64">
            <w:pPr>
              <w:pStyle w:val="TAL"/>
              <w:rPr>
                <w:rFonts w:cs="Arial"/>
                <w:color w:val="000000"/>
                <w:sz w:val="16"/>
                <w:szCs w:val="16"/>
              </w:rPr>
            </w:pPr>
            <w:r w:rsidRPr="005B00C6">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B00C6" w:rsidRDefault="00320C5E" w:rsidP="00326E64">
            <w:pPr>
              <w:pStyle w:val="TAL"/>
              <w:rPr>
                <w:rFonts w:cs="Arial"/>
                <w:color w:val="000000"/>
                <w:sz w:val="16"/>
                <w:szCs w:val="16"/>
              </w:rPr>
            </w:pPr>
            <w:r w:rsidRPr="005B00C6">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B00C6" w:rsidRDefault="00320C5E" w:rsidP="00326E64">
            <w:pPr>
              <w:pStyle w:val="TAL"/>
              <w:rPr>
                <w:rFonts w:cs="Arial"/>
                <w:color w:val="000000"/>
                <w:sz w:val="16"/>
                <w:szCs w:val="16"/>
              </w:rPr>
            </w:pPr>
            <w:r w:rsidRPr="005B00C6">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B00C6" w:rsidRDefault="00320C5E" w:rsidP="00326E64">
            <w:pPr>
              <w:pStyle w:val="TAL"/>
              <w:rPr>
                <w:rFonts w:cs="Arial"/>
                <w:color w:val="000000"/>
                <w:sz w:val="16"/>
                <w:szCs w:val="16"/>
              </w:rPr>
            </w:pPr>
            <w:r w:rsidRPr="005B00C6">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B00C6" w:rsidRDefault="00320C5E" w:rsidP="00326E64">
            <w:pPr>
              <w:pStyle w:val="TAL"/>
              <w:rPr>
                <w:rFonts w:cs="Arial"/>
                <w:color w:val="000000"/>
                <w:sz w:val="16"/>
                <w:szCs w:val="16"/>
              </w:rPr>
            </w:pPr>
            <w:r w:rsidRPr="005B00C6">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B00C6" w:rsidRDefault="00320C5E" w:rsidP="00326E64">
            <w:pPr>
              <w:pStyle w:val="TAL"/>
              <w:rPr>
                <w:rFonts w:cs="Arial"/>
                <w:color w:val="000000"/>
                <w:sz w:val="16"/>
                <w:szCs w:val="16"/>
              </w:rPr>
            </w:pPr>
            <w:r w:rsidRPr="005B00C6">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B00C6" w:rsidRDefault="00320C5E" w:rsidP="00326E64">
            <w:pPr>
              <w:pStyle w:val="TAL"/>
              <w:rPr>
                <w:rFonts w:cs="Arial"/>
                <w:color w:val="000000"/>
                <w:sz w:val="16"/>
                <w:szCs w:val="16"/>
              </w:rPr>
            </w:pPr>
            <w:r w:rsidRPr="005B00C6">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B00C6" w:rsidRDefault="00320C5E" w:rsidP="00326E64">
            <w:pPr>
              <w:pStyle w:val="TAL"/>
              <w:rPr>
                <w:rFonts w:cs="Arial"/>
                <w:color w:val="000000"/>
                <w:sz w:val="16"/>
                <w:szCs w:val="16"/>
              </w:rPr>
            </w:pPr>
            <w:r w:rsidRPr="005B00C6">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B00C6" w:rsidRDefault="00320C5E" w:rsidP="00326E64">
            <w:pPr>
              <w:pStyle w:val="TAL"/>
              <w:rPr>
                <w:rFonts w:cs="Arial"/>
                <w:color w:val="000000"/>
                <w:sz w:val="16"/>
                <w:szCs w:val="16"/>
              </w:rPr>
            </w:pPr>
            <w:r w:rsidRPr="005B00C6">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B00C6" w:rsidRDefault="00320C5E" w:rsidP="00326E64">
            <w:pPr>
              <w:pStyle w:val="TAL"/>
              <w:rPr>
                <w:rFonts w:cs="Arial"/>
                <w:color w:val="000000"/>
                <w:sz w:val="16"/>
                <w:szCs w:val="16"/>
              </w:rPr>
            </w:pPr>
            <w:r w:rsidRPr="005B00C6">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B00C6" w:rsidRDefault="00320C5E" w:rsidP="00326E64">
            <w:pPr>
              <w:pStyle w:val="TAL"/>
              <w:rPr>
                <w:rFonts w:cs="Arial"/>
                <w:color w:val="000000"/>
                <w:sz w:val="16"/>
                <w:szCs w:val="16"/>
              </w:rPr>
            </w:pPr>
            <w:r w:rsidRPr="005B00C6">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B00C6" w:rsidRDefault="00320C5E" w:rsidP="00326E64">
            <w:pPr>
              <w:pStyle w:val="TAL"/>
              <w:rPr>
                <w:rFonts w:cs="Arial"/>
                <w:color w:val="000000"/>
                <w:sz w:val="16"/>
                <w:szCs w:val="16"/>
              </w:rPr>
            </w:pPr>
            <w:r w:rsidRPr="005B00C6">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B00C6" w:rsidRDefault="00320C5E" w:rsidP="00326E64">
            <w:pPr>
              <w:pStyle w:val="TAL"/>
              <w:rPr>
                <w:rFonts w:cs="Arial"/>
                <w:color w:val="000000"/>
                <w:sz w:val="16"/>
                <w:szCs w:val="16"/>
              </w:rPr>
            </w:pPr>
            <w:r w:rsidRPr="005B00C6">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B00C6" w:rsidRDefault="00320C5E" w:rsidP="00326E64">
            <w:pPr>
              <w:pStyle w:val="TAL"/>
              <w:rPr>
                <w:rFonts w:cs="Arial"/>
                <w:color w:val="000000"/>
                <w:sz w:val="16"/>
                <w:szCs w:val="16"/>
              </w:rPr>
            </w:pPr>
            <w:r w:rsidRPr="005B00C6">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B00C6" w:rsidRDefault="00320C5E" w:rsidP="00326E64">
            <w:pPr>
              <w:pStyle w:val="TAL"/>
              <w:rPr>
                <w:rFonts w:cs="Arial"/>
                <w:color w:val="000000"/>
                <w:sz w:val="16"/>
                <w:szCs w:val="16"/>
              </w:rPr>
            </w:pPr>
            <w:r w:rsidRPr="005B00C6">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B00C6" w:rsidRDefault="00320C5E" w:rsidP="00326E64">
            <w:pPr>
              <w:pStyle w:val="TAL"/>
              <w:rPr>
                <w:rFonts w:cs="Arial"/>
                <w:color w:val="000000"/>
                <w:sz w:val="16"/>
                <w:szCs w:val="16"/>
              </w:rPr>
            </w:pPr>
            <w:r w:rsidRPr="005B00C6">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B00C6" w:rsidRDefault="00320C5E" w:rsidP="00326E64">
            <w:pPr>
              <w:pStyle w:val="TAL"/>
              <w:rPr>
                <w:rFonts w:cs="Arial"/>
                <w:color w:val="000000"/>
                <w:sz w:val="16"/>
                <w:szCs w:val="16"/>
              </w:rPr>
            </w:pPr>
            <w:r w:rsidRPr="005B00C6">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B00C6" w:rsidRDefault="00320C5E" w:rsidP="00326E64">
            <w:pPr>
              <w:pStyle w:val="TAL"/>
              <w:rPr>
                <w:rFonts w:cs="Arial"/>
                <w:color w:val="000000"/>
                <w:sz w:val="16"/>
                <w:szCs w:val="16"/>
              </w:rPr>
            </w:pPr>
            <w:r w:rsidRPr="005B00C6">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B00C6" w:rsidRDefault="00320C5E" w:rsidP="00326E64">
            <w:pPr>
              <w:pStyle w:val="TAL"/>
              <w:rPr>
                <w:rFonts w:cs="Arial"/>
                <w:color w:val="000000"/>
                <w:sz w:val="16"/>
                <w:szCs w:val="16"/>
              </w:rPr>
            </w:pPr>
            <w:r w:rsidRPr="005B00C6">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B00C6" w:rsidRDefault="00320C5E" w:rsidP="00326E64">
            <w:pPr>
              <w:pStyle w:val="TAL"/>
              <w:rPr>
                <w:rFonts w:cs="Arial"/>
                <w:color w:val="000000"/>
                <w:sz w:val="16"/>
                <w:szCs w:val="16"/>
              </w:rPr>
            </w:pPr>
            <w:r w:rsidRPr="005B00C6">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B00C6" w:rsidRDefault="00320C5E" w:rsidP="00326E64">
            <w:pPr>
              <w:pStyle w:val="TAL"/>
              <w:rPr>
                <w:rFonts w:cs="Arial"/>
                <w:color w:val="000000"/>
                <w:sz w:val="16"/>
                <w:szCs w:val="16"/>
              </w:rPr>
            </w:pPr>
            <w:r w:rsidRPr="005B00C6">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B00C6" w:rsidRDefault="00320C5E" w:rsidP="00326E64">
            <w:pPr>
              <w:pStyle w:val="TAL"/>
              <w:rPr>
                <w:rFonts w:cs="Arial"/>
                <w:color w:val="000000"/>
                <w:sz w:val="16"/>
                <w:szCs w:val="16"/>
              </w:rPr>
            </w:pPr>
            <w:r w:rsidRPr="005B00C6">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B00C6" w:rsidRDefault="00320C5E" w:rsidP="00326E64">
            <w:pPr>
              <w:pStyle w:val="TAL"/>
              <w:rPr>
                <w:rFonts w:cs="Arial"/>
                <w:color w:val="000000"/>
                <w:sz w:val="16"/>
                <w:szCs w:val="16"/>
              </w:rPr>
            </w:pPr>
            <w:r w:rsidRPr="005B00C6">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B00C6" w:rsidRDefault="00320C5E" w:rsidP="00326E64">
            <w:pPr>
              <w:pStyle w:val="TAL"/>
              <w:rPr>
                <w:rFonts w:cs="Arial"/>
                <w:color w:val="000000"/>
                <w:sz w:val="16"/>
                <w:szCs w:val="16"/>
              </w:rPr>
            </w:pPr>
            <w:r w:rsidRPr="005B00C6">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B00C6" w:rsidRDefault="00320C5E" w:rsidP="00326E64">
            <w:pPr>
              <w:pStyle w:val="TAL"/>
              <w:rPr>
                <w:rFonts w:cs="Arial"/>
                <w:color w:val="000000"/>
                <w:sz w:val="16"/>
                <w:szCs w:val="16"/>
              </w:rPr>
            </w:pPr>
            <w:r w:rsidRPr="005B00C6">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B00C6" w:rsidRDefault="00320C5E" w:rsidP="00326E64">
            <w:pPr>
              <w:pStyle w:val="TAL"/>
              <w:rPr>
                <w:rFonts w:cs="Arial"/>
                <w:color w:val="000000"/>
                <w:sz w:val="16"/>
                <w:szCs w:val="16"/>
              </w:rPr>
            </w:pPr>
            <w:r w:rsidRPr="005B00C6">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B00C6" w:rsidRDefault="00320C5E" w:rsidP="00326E64">
            <w:pPr>
              <w:pStyle w:val="TAL"/>
              <w:rPr>
                <w:rFonts w:cs="Arial"/>
                <w:color w:val="000000"/>
                <w:sz w:val="16"/>
                <w:szCs w:val="16"/>
              </w:rPr>
            </w:pPr>
            <w:r w:rsidRPr="005B00C6">
              <w:rPr>
                <w:rFonts w:cs="Arial"/>
                <w:color w:val="000000"/>
                <w:sz w:val="16"/>
                <w:szCs w:val="16"/>
              </w:rPr>
              <w:t xml:space="preserve">Added UE Phy layer </w:t>
            </w:r>
            <w:r w:rsidR="00F7225E" w:rsidRPr="005B00C6">
              <w:rPr>
                <w:rFonts w:cs="Arial"/>
                <w:color w:val="000000"/>
                <w:sz w:val="16"/>
                <w:szCs w:val="16"/>
              </w:rPr>
              <w:t>capability</w:t>
            </w:r>
            <w:r w:rsidRPr="005B00C6">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B00C6" w:rsidRDefault="00320C5E" w:rsidP="00326E64">
            <w:pPr>
              <w:pStyle w:val="TAL"/>
              <w:rPr>
                <w:rFonts w:cs="Arial"/>
                <w:color w:val="000000"/>
                <w:sz w:val="16"/>
                <w:szCs w:val="16"/>
              </w:rPr>
            </w:pPr>
            <w:r w:rsidRPr="005B00C6">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B00C6" w:rsidRDefault="00320C5E" w:rsidP="00326E64">
            <w:pPr>
              <w:pStyle w:val="TAL"/>
              <w:rPr>
                <w:rFonts w:cs="Arial"/>
                <w:color w:val="000000"/>
                <w:sz w:val="16"/>
                <w:szCs w:val="16"/>
              </w:rPr>
            </w:pPr>
            <w:r w:rsidRPr="005B00C6">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B00C6" w:rsidRDefault="00320C5E" w:rsidP="00326E64">
            <w:pPr>
              <w:pStyle w:val="TAL"/>
              <w:rPr>
                <w:rFonts w:cs="Arial"/>
                <w:color w:val="000000"/>
                <w:sz w:val="16"/>
                <w:szCs w:val="16"/>
              </w:rPr>
            </w:pPr>
            <w:r w:rsidRPr="005B00C6">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B00C6" w:rsidRDefault="00320C5E" w:rsidP="00326E64">
            <w:pPr>
              <w:pStyle w:val="TAL"/>
              <w:rPr>
                <w:rFonts w:cs="Arial"/>
                <w:color w:val="000000"/>
                <w:sz w:val="16"/>
                <w:szCs w:val="16"/>
              </w:rPr>
            </w:pPr>
            <w:r w:rsidRPr="005B00C6">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E748C2" w:rsidRPr="005B00C6"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B00C6" w:rsidRDefault="00E748C2" w:rsidP="00500CB5">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B00C6" w:rsidRDefault="00E748C2" w:rsidP="00E82B92">
            <w:pPr>
              <w:pStyle w:val="TAL"/>
              <w:rPr>
                <w:rFonts w:cs="Arial"/>
                <w:color w:val="000000"/>
                <w:sz w:val="16"/>
                <w:szCs w:val="16"/>
              </w:rPr>
            </w:pPr>
            <w:r w:rsidRPr="005B00C6">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B00C6" w:rsidRDefault="00E748C2" w:rsidP="00E82B92">
            <w:pPr>
              <w:pStyle w:val="TAL"/>
              <w:rPr>
                <w:rFonts w:cs="Arial"/>
                <w:color w:val="000000"/>
                <w:sz w:val="16"/>
                <w:szCs w:val="16"/>
              </w:rPr>
            </w:pPr>
            <w:r w:rsidRPr="005B00C6">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B00C6" w:rsidRDefault="00E748C2" w:rsidP="00E82B9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B00C6" w:rsidRDefault="00E748C2" w:rsidP="00A22D52">
            <w:pPr>
              <w:pStyle w:val="TAL"/>
              <w:rPr>
                <w:rFonts w:cs="Arial"/>
                <w:color w:val="000000"/>
                <w:sz w:val="16"/>
                <w:szCs w:val="16"/>
              </w:rPr>
            </w:pPr>
            <w:r w:rsidRPr="005B00C6">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B00C6" w:rsidRDefault="00E748C2" w:rsidP="00E82B92">
            <w:pPr>
              <w:pStyle w:val="TAL"/>
              <w:rPr>
                <w:rFonts w:cs="Arial"/>
                <w:color w:val="000000"/>
                <w:sz w:val="16"/>
                <w:szCs w:val="16"/>
              </w:rPr>
            </w:pPr>
            <w:r w:rsidRPr="005B00C6">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B00C6" w:rsidRDefault="00E748C2" w:rsidP="00E82B92">
            <w:pPr>
              <w:pStyle w:val="TAL"/>
              <w:rPr>
                <w:rFonts w:cs="Arial"/>
                <w:color w:val="000000"/>
                <w:sz w:val="16"/>
                <w:szCs w:val="16"/>
              </w:rPr>
            </w:pPr>
            <w:r w:rsidRPr="005B00C6">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B00C6" w:rsidRDefault="00E748C2" w:rsidP="00E82B92">
            <w:pPr>
              <w:pStyle w:val="TAL"/>
              <w:rPr>
                <w:rFonts w:cs="Arial"/>
                <w:color w:val="000000"/>
                <w:sz w:val="16"/>
                <w:szCs w:val="16"/>
              </w:rPr>
            </w:pPr>
            <w:r w:rsidRPr="005B00C6">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B00C6" w:rsidRDefault="00E748C2" w:rsidP="00E82B92">
            <w:pPr>
              <w:pStyle w:val="TAL"/>
              <w:rPr>
                <w:rFonts w:cs="Arial"/>
                <w:color w:val="000000"/>
                <w:sz w:val="16"/>
                <w:szCs w:val="16"/>
              </w:rPr>
            </w:pPr>
            <w:r w:rsidRPr="005B00C6">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B00C6" w:rsidRDefault="00E748C2" w:rsidP="00A22D52">
            <w:pPr>
              <w:pStyle w:val="TAL"/>
              <w:rPr>
                <w:rFonts w:cs="Arial"/>
                <w:color w:val="000000"/>
                <w:sz w:val="16"/>
                <w:szCs w:val="16"/>
              </w:rPr>
            </w:pPr>
            <w:r w:rsidRPr="005B00C6">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B00C6" w:rsidRDefault="00E748C2" w:rsidP="00E82B92">
            <w:pPr>
              <w:pStyle w:val="TAL"/>
              <w:rPr>
                <w:rFonts w:cs="Arial"/>
                <w:color w:val="000000"/>
                <w:sz w:val="16"/>
                <w:szCs w:val="16"/>
              </w:rPr>
            </w:pPr>
            <w:r w:rsidRPr="005B00C6">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B00C6" w:rsidRDefault="00E748C2" w:rsidP="00E82B92">
            <w:pPr>
              <w:pStyle w:val="TAL"/>
              <w:rPr>
                <w:rFonts w:cs="Arial"/>
                <w:color w:val="000000"/>
                <w:sz w:val="16"/>
                <w:szCs w:val="16"/>
              </w:rPr>
            </w:pPr>
            <w:r w:rsidRPr="005B00C6">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B00C6" w:rsidRDefault="00E748C2" w:rsidP="00E82B92">
            <w:pPr>
              <w:pStyle w:val="TAL"/>
              <w:rPr>
                <w:rFonts w:cs="Arial"/>
                <w:color w:val="000000"/>
                <w:sz w:val="16"/>
                <w:szCs w:val="16"/>
              </w:rPr>
            </w:pPr>
            <w:r w:rsidRPr="005B00C6">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B00C6" w:rsidRDefault="00E748C2" w:rsidP="00E82B92">
            <w:pPr>
              <w:pStyle w:val="TAL"/>
              <w:rPr>
                <w:rFonts w:cs="Arial"/>
                <w:color w:val="000000"/>
                <w:sz w:val="16"/>
                <w:szCs w:val="16"/>
              </w:rPr>
            </w:pPr>
            <w:r w:rsidRPr="005B00C6">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B00C6" w:rsidRDefault="00E748C2" w:rsidP="00E82B92">
            <w:pPr>
              <w:pStyle w:val="TAL"/>
              <w:rPr>
                <w:rFonts w:cs="Arial"/>
                <w:color w:val="000000"/>
                <w:sz w:val="16"/>
                <w:szCs w:val="16"/>
              </w:rPr>
            </w:pPr>
            <w:r w:rsidRPr="005B00C6">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B00C6" w:rsidRDefault="00E748C2" w:rsidP="00E82B92">
            <w:pPr>
              <w:pStyle w:val="TAL"/>
              <w:rPr>
                <w:rFonts w:cs="Arial"/>
                <w:color w:val="000000"/>
                <w:sz w:val="16"/>
                <w:szCs w:val="16"/>
              </w:rPr>
            </w:pPr>
            <w:r w:rsidRPr="005B00C6">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B00C6" w:rsidRDefault="00E748C2" w:rsidP="00E82B92">
            <w:pPr>
              <w:pStyle w:val="TAL"/>
              <w:rPr>
                <w:rFonts w:cs="Arial"/>
                <w:color w:val="000000"/>
                <w:sz w:val="16"/>
                <w:szCs w:val="16"/>
              </w:rPr>
            </w:pPr>
            <w:r w:rsidRPr="005B00C6">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B00C6" w:rsidRDefault="00E748C2" w:rsidP="00E82B92">
            <w:pPr>
              <w:pStyle w:val="TAL"/>
              <w:rPr>
                <w:rFonts w:cs="Arial"/>
                <w:color w:val="000000"/>
                <w:sz w:val="16"/>
                <w:szCs w:val="16"/>
              </w:rPr>
            </w:pPr>
            <w:r w:rsidRPr="005B00C6">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B00C6" w:rsidRDefault="00E748C2" w:rsidP="00E82B92">
            <w:pPr>
              <w:pStyle w:val="TAL"/>
              <w:rPr>
                <w:rFonts w:cs="Arial"/>
                <w:color w:val="000000"/>
                <w:sz w:val="16"/>
                <w:szCs w:val="16"/>
              </w:rPr>
            </w:pPr>
            <w:r w:rsidRPr="005B00C6">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B00C6" w:rsidRDefault="00E748C2" w:rsidP="00E82B92">
            <w:pPr>
              <w:pStyle w:val="TAL"/>
              <w:rPr>
                <w:rFonts w:cs="Arial"/>
                <w:color w:val="000000"/>
                <w:sz w:val="16"/>
                <w:szCs w:val="16"/>
              </w:rPr>
            </w:pPr>
            <w:r w:rsidRPr="005B00C6">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B00C6" w:rsidRDefault="00E748C2" w:rsidP="00E82B92">
            <w:pPr>
              <w:pStyle w:val="TAL"/>
              <w:rPr>
                <w:rFonts w:cs="Arial"/>
                <w:color w:val="000000"/>
                <w:sz w:val="16"/>
                <w:szCs w:val="16"/>
              </w:rPr>
            </w:pPr>
            <w:r w:rsidRPr="005B00C6">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B00C6" w:rsidRDefault="00E748C2" w:rsidP="00E82B92">
            <w:pPr>
              <w:pStyle w:val="TAL"/>
              <w:rPr>
                <w:rFonts w:cs="Arial"/>
                <w:color w:val="000000"/>
                <w:sz w:val="16"/>
                <w:szCs w:val="16"/>
              </w:rPr>
            </w:pPr>
            <w:r w:rsidRPr="005B00C6">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B00C6" w:rsidRDefault="00E748C2" w:rsidP="00E82B92">
            <w:pPr>
              <w:pStyle w:val="TAL"/>
              <w:rPr>
                <w:rFonts w:cs="Arial"/>
                <w:color w:val="000000"/>
                <w:sz w:val="16"/>
                <w:szCs w:val="16"/>
              </w:rPr>
            </w:pPr>
            <w:r w:rsidRPr="005B00C6">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B00C6" w:rsidRDefault="00E748C2" w:rsidP="00E82B92">
            <w:pPr>
              <w:pStyle w:val="TAL"/>
              <w:rPr>
                <w:rFonts w:cs="Arial"/>
                <w:color w:val="000000"/>
                <w:sz w:val="16"/>
                <w:szCs w:val="16"/>
              </w:rPr>
            </w:pPr>
            <w:r w:rsidRPr="005B00C6">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B00C6" w:rsidRDefault="00E748C2" w:rsidP="00E82B92">
            <w:pPr>
              <w:pStyle w:val="TAL"/>
              <w:rPr>
                <w:rFonts w:cs="Arial"/>
                <w:color w:val="000000"/>
                <w:sz w:val="16"/>
                <w:szCs w:val="16"/>
              </w:rPr>
            </w:pPr>
            <w:r w:rsidRPr="005B00C6">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B00C6" w:rsidRDefault="00E748C2" w:rsidP="00E82B92">
            <w:pPr>
              <w:pStyle w:val="TAL"/>
              <w:rPr>
                <w:rFonts w:cs="Arial"/>
                <w:color w:val="000000"/>
                <w:sz w:val="16"/>
                <w:szCs w:val="16"/>
              </w:rPr>
            </w:pPr>
            <w:r w:rsidRPr="005B00C6">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capability for</w:t>
            </w:r>
            <w:r w:rsidR="00B45183" w:rsidRPr="005B00C6">
              <w:rPr>
                <w:rFonts w:cs="Arial"/>
                <w:color w:val="000000"/>
                <w:sz w:val="16"/>
                <w:szCs w:val="16"/>
              </w:rPr>
              <w:t xml:space="preserve"> </w:t>
            </w:r>
            <w:r w:rsidRPr="005B00C6">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B00C6" w:rsidRDefault="00E748C2" w:rsidP="00E82B92">
            <w:pPr>
              <w:pStyle w:val="TAL"/>
              <w:rPr>
                <w:rFonts w:cs="Arial"/>
                <w:color w:val="000000"/>
                <w:sz w:val="16"/>
                <w:szCs w:val="16"/>
              </w:rPr>
            </w:pPr>
            <w:r w:rsidRPr="005B00C6">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B00C6" w:rsidRDefault="00E748C2" w:rsidP="00E82B92">
            <w:pPr>
              <w:pStyle w:val="TAL"/>
              <w:rPr>
                <w:rFonts w:cs="Arial"/>
                <w:color w:val="000000"/>
                <w:sz w:val="16"/>
                <w:szCs w:val="16"/>
              </w:rPr>
            </w:pPr>
            <w:r w:rsidRPr="005B00C6">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B00C6" w:rsidRDefault="00E748C2" w:rsidP="00E82B92">
            <w:pPr>
              <w:pStyle w:val="TAL"/>
              <w:rPr>
                <w:rFonts w:cs="Arial"/>
                <w:color w:val="000000"/>
                <w:sz w:val="16"/>
                <w:szCs w:val="16"/>
              </w:rPr>
            </w:pPr>
            <w:r w:rsidRPr="005B00C6">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B00C6" w:rsidRDefault="00E748C2" w:rsidP="00E82B92">
            <w:pPr>
              <w:pStyle w:val="TAL"/>
              <w:rPr>
                <w:rFonts w:cs="Arial"/>
                <w:color w:val="000000"/>
                <w:sz w:val="16"/>
                <w:szCs w:val="16"/>
              </w:rPr>
            </w:pPr>
            <w:r w:rsidRPr="005B00C6">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B00C6" w:rsidRDefault="00E748C2" w:rsidP="00E82B92">
            <w:pPr>
              <w:pStyle w:val="TAL"/>
              <w:rPr>
                <w:rFonts w:cs="Arial"/>
                <w:color w:val="000000"/>
                <w:sz w:val="16"/>
                <w:szCs w:val="16"/>
              </w:rPr>
            </w:pPr>
            <w:r w:rsidRPr="005B00C6">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B00C6" w:rsidRDefault="00E748C2" w:rsidP="00E82B9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B00C6" w:rsidRDefault="00E748C2" w:rsidP="00E82B92">
            <w:pPr>
              <w:pStyle w:val="TAL"/>
              <w:rPr>
                <w:rFonts w:cs="Arial"/>
                <w:color w:val="000000"/>
                <w:sz w:val="16"/>
                <w:szCs w:val="16"/>
              </w:rPr>
            </w:pPr>
            <w:r w:rsidRPr="005B00C6">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B00C6" w:rsidRDefault="00E748C2" w:rsidP="00A22D52">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B00C6" w:rsidRDefault="00E748C2" w:rsidP="00E82B92">
            <w:pPr>
              <w:pStyle w:val="TAL"/>
              <w:rPr>
                <w:rFonts w:cs="Arial"/>
                <w:color w:val="000000"/>
                <w:sz w:val="16"/>
                <w:szCs w:val="16"/>
              </w:rPr>
            </w:pPr>
            <w:r w:rsidRPr="005B00C6">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0C1E9A" w:rsidRPr="005B00C6"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B00C6" w:rsidRDefault="000C1E9A" w:rsidP="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B00C6" w:rsidRDefault="000C1E9A">
            <w:pPr>
              <w:pStyle w:val="TAL"/>
              <w:rPr>
                <w:rFonts w:cs="Arial"/>
                <w:color w:val="000000"/>
                <w:sz w:val="16"/>
                <w:szCs w:val="16"/>
              </w:rPr>
            </w:pPr>
            <w:r w:rsidRPr="005B00C6">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B00C6" w:rsidRDefault="000C1E9A">
            <w:pPr>
              <w:pStyle w:val="TAL"/>
              <w:rPr>
                <w:rFonts w:cs="Arial"/>
                <w:color w:val="000000"/>
                <w:sz w:val="16"/>
                <w:szCs w:val="16"/>
              </w:rPr>
            </w:pPr>
            <w:r w:rsidRPr="005B00C6">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B00C6" w:rsidRDefault="000C1E9A">
            <w:pPr>
              <w:pStyle w:val="TAL"/>
              <w:rPr>
                <w:rFonts w:cs="Arial"/>
                <w:color w:val="000000"/>
                <w:sz w:val="16"/>
                <w:szCs w:val="16"/>
              </w:rPr>
            </w:pPr>
            <w:r w:rsidRPr="005B00C6">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B00C6" w:rsidRDefault="000C1E9A">
            <w:pPr>
              <w:pStyle w:val="TAL"/>
              <w:rPr>
                <w:rFonts w:cs="Arial"/>
                <w:color w:val="000000"/>
                <w:sz w:val="16"/>
                <w:szCs w:val="16"/>
              </w:rPr>
            </w:pPr>
            <w:r w:rsidRPr="005B00C6">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B00C6" w:rsidRDefault="000C1E9A">
            <w:pPr>
              <w:pStyle w:val="TAL"/>
              <w:rPr>
                <w:rFonts w:cs="Arial"/>
                <w:color w:val="000000"/>
                <w:sz w:val="16"/>
                <w:szCs w:val="16"/>
              </w:rPr>
            </w:pPr>
            <w:r w:rsidRPr="005B00C6">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B00C6" w:rsidRDefault="000C1E9A">
            <w:pPr>
              <w:pStyle w:val="TAL"/>
              <w:rPr>
                <w:rFonts w:cs="Arial"/>
                <w:color w:val="000000"/>
                <w:sz w:val="16"/>
                <w:szCs w:val="16"/>
              </w:rPr>
            </w:pPr>
            <w:r w:rsidRPr="005B00C6">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B00C6" w:rsidRDefault="000C1E9A">
            <w:pPr>
              <w:pStyle w:val="TAL"/>
              <w:rPr>
                <w:rFonts w:cs="Arial"/>
                <w:color w:val="000000"/>
                <w:sz w:val="16"/>
                <w:szCs w:val="16"/>
              </w:rPr>
            </w:pPr>
            <w:r w:rsidRPr="005B00C6">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B00C6" w:rsidRDefault="000C1E9A">
            <w:pPr>
              <w:pStyle w:val="TAL"/>
              <w:rPr>
                <w:rFonts w:cs="Arial"/>
                <w:color w:val="000000"/>
                <w:sz w:val="16"/>
                <w:szCs w:val="16"/>
              </w:rPr>
            </w:pPr>
            <w:r w:rsidRPr="005B00C6">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B00C6" w:rsidRDefault="000C1E9A">
            <w:pPr>
              <w:pStyle w:val="TAL"/>
              <w:rPr>
                <w:rFonts w:cs="Arial"/>
                <w:color w:val="000000"/>
                <w:sz w:val="16"/>
                <w:szCs w:val="16"/>
              </w:rPr>
            </w:pPr>
            <w:r w:rsidRPr="005B00C6">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B00C6" w:rsidRDefault="000C1E9A">
            <w:pPr>
              <w:pStyle w:val="TAL"/>
              <w:rPr>
                <w:rFonts w:cs="Arial"/>
                <w:color w:val="000000"/>
                <w:sz w:val="16"/>
                <w:szCs w:val="16"/>
              </w:rPr>
            </w:pPr>
            <w:r w:rsidRPr="005B00C6">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B00C6" w:rsidRDefault="000C1E9A">
            <w:pPr>
              <w:pStyle w:val="TAL"/>
              <w:rPr>
                <w:rFonts w:cs="Arial"/>
                <w:color w:val="000000"/>
                <w:sz w:val="16"/>
                <w:szCs w:val="16"/>
              </w:rPr>
            </w:pPr>
            <w:r w:rsidRPr="005B00C6">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B00C6" w:rsidRDefault="000C1E9A">
            <w:pPr>
              <w:pStyle w:val="TAL"/>
              <w:rPr>
                <w:rFonts w:cs="Arial"/>
                <w:color w:val="000000"/>
                <w:sz w:val="16"/>
                <w:szCs w:val="16"/>
              </w:rPr>
            </w:pPr>
            <w:r w:rsidRPr="005B00C6">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B00C6" w:rsidRDefault="000C1E9A">
            <w:pPr>
              <w:pStyle w:val="TAL"/>
              <w:rPr>
                <w:rFonts w:cs="Arial"/>
                <w:color w:val="000000"/>
                <w:sz w:val="16"/>
                <w:szCs w:val="16"/>
              </w:rPr>
            </w:pPr>
            <w:r w:rsidRPr="005B00C6">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B00C6" w:rsidRDefault="000C1E9A">
            <w:pPr>
              <w:pStyle w:val="TAL"/>
              <w:rPr>
                <w:rFonts w:cs="Arial"/>
                <w:color w:val="000000"/>
                <w:sz w:val="16"/>
                <w:szCs w:val="16"/>
              </w:rPr>
            </w:pPr>
            <w:r w:rsidRPr="005B00C6">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B00C6" w:rsidRDefault="000C1E9A">
            <w:pPr>
              <w:pStyle w:val="TAL"/>
              <w:rPr>
                <w:rFonts w:cs="Arial"/>
                <w:color w:val="000000"/>
                <w:sz w:val="16"/>
                <w:szCs w:val="16"/>
              </w:rPr>
            </w:pPr>
            <w:r w:rsidRPr="005B00C6">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B00C6" w:rsidRDefault="000C1E9A">
            <w:pPr>
              <w:pStyle w:val="TAL"/>
              <w:rPr>
                <w:rFonts w:cs="Arial"/>
                <w:color w:val="000000"/>
                <w:sz w:val="16"/>
                <w:szCs w:val="16"/>
              </w:rPr>
            </w:pPr>
            <w:r w:rsidRPr="005B00C6">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B00C6" w:rsidRDefault="000C1E9A">
            <w:pPr>
              <w:pStyle w:val="TAL"/>
              <w:rPr>
                <w:rFonts w:cs="Arial"/>
                <w:color w:val="000000"/>
                <w:sz w:val="16"/>
                <w:szCs w:val="16"/>
              </w:rPr>
            </w:pPr>
            <w:r w:rsidRPr="005B00C6">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B00C6" w:rsidRDefault="000C1E9A">
            <w:pPr>
              <w:pStyle w:val="TAL"/>
              <w:rPr>
                <w:rFonts w:cs="Arial"/>
                <w:color w:val="000000"/>
                <w:sz w:val="16"/>
                <w:szCs w:val="16"/>
              </w:rPr>
            </w:pPr>
            <w:r w:rsidRPr="005B00C6">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B00C6" w:rsidRDefault="000C1E9A">
            <w:pPr>
              <w:pStyle w:val="TAL"/>
              <w:rPr>
                <w:rFonts w:cs="Arial"/>
                <w:color w:val="000000"/>
                <w:sz w:val="16"/>
                <w:szCs w:val="16"/>
              </w:rPr>
            </w:pPr>
            <w:r w:rsidRPr="005B00C6">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B00C6" w:rsidRDefault="000C1E9A">
            <w:pPr>
              <w:pStyle w:val="TAL"/>
              <w:rPr>
                <w:rFonts w:cs="Arial"/>
                <w:color w:val="000000"/>
                <w:sz w:val="16"/>
                <w:szCs w:val="16"/>
              </w:rPr>
            </w:pPr>
            <w:r w:rsidRPr="005B00C6">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B00C6" w:rsidRDefault="000C1E9A">
            <w:pPr>
              <w:pStyle w:val="TAL"/>
              <w:rPr>
                <w:rFonts w:cs="Arial"/>
                <w:color w:val="000000"/>
                <w:sz w:val="16"/>
                <w:szCs w:val="16"/>
              </w:rPr>
            </w:pPr>
            <w:r w:rsidRPr="005B00C6">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B00C6" w:rsidRDefault="000C1E9A">
            <w:pPr>
              <w:pStyle w:val="TAL"/>
              <w:rPr>
                <w:rFonts w:cs="Arial"/>
                <w:color w:val="000000"/>
                <w:sz w:val="16"/>
                <w:szCs w:val="16"/>
              </w:rPr>
            </w:pPr>
            <w:r w:rsidRPr="005B00C6">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B00C6" w:rsidRDefault="000C1E9A">
            <w:pPr>
              <w:pStyle w:val="TAL"/>
              <w:rPr>
                <w:rFonts w:cs="Arial"/>
                <w:color w:val="000000"/>
                <w:sz w:val="16"/>
                <w:szCs w:val="16"/>
              </w:rPr>
            </w:pPr>
            <w:r w:rsidRPr="005B00C6">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B00C6" w:rsidRDefault="000C1E9A">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B00C6" w:rsidRDefault="000C1E9A">
            <w:pPr>
              <w:pStyle w:val="TAL"/>
              <w:rPr>
                <w:rFonts w:cs="Arial"/>
                <w:color w:val="000000"/>
                <w:sz w:val="16"/>
                <w:szCs w:val="16"/>
              </w:rPr>
            </w:pPr>
            <w:r w:rsidRPr="005B00C6">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B00C6" w:rsidRDefault="000C1E9A">
            <w:pPr>
              <w:pStyle w:val="TAL"/>
              <w:rPr>
                <w:rFonts w:cs="Arial"/>
                <w:color w:val="000000"/>
                <w:sz w:val="16"/>
                <w:szCs w:val="16"/>
              </w:rPr>
            </w:pPr>
            <w:r w:rsidRPr="005B00C6">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B00C6" w:rsidRDefault="000C1E9A">
            <w:pPr>
              <w:pStyle w:val="TAL"/>
              <w:rPr>
                <w:rFonts w:cs="Arial"/>
                <w:color w:val="000000"/>
                <w:sz w:val="16"/>
                <w:szCs w:val="16"/>
              </w:rPr>
            </w:pPr>
            <w:r w:rsidRPr="005B00C6">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B00C6" w:rsidRDefault="000C1E9A">
            <w:pPr>
              <w:pStyle w:val="TAL"/>
              <w:rPr>
                <w:rFonts w:cs="Arial"/>
                <w:color w:val="000000"/>
                <w:sz w:val="16"/>
                <w:szCs w:val="16"/>
              </w:rPr>
            </w:pPr>
            <w:r w:rsidRPr="005B00C6">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B00C6" w:rsidRDefault="000C1E9A">
            <w:pPr>
              <w:pStyle w:val="TAL"/>
              <w:rPr>
                <w:rFonts w:cs="Arial"/>
                <w:color w:val="000000"/>
                <w:sz w:val="16"/>
                <w:szCs w:val="16"/>
              </w:rPr>
            </w:pPr>
            <w:r w:rsidRPr="005B00C6">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B00C6" w:rsidRDefault="000C1E9A">
            <w:pPr>
              <w:pStyle w:val="TAL"/>
              <w:rPr>
                <w:rFonts w:cs="Arial"/>
                <w:color w:val="000000"/>
                <w:sz w:val="16"/>
                <w:szCs w:val="16"/>
              </w:rPr>
            </w:pPr>
            <w:r w:rsidRPr="005B00C6">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B00C6" w:rsidRDefault="000C1E9A">
            <w:pPr>
              <w:pStyle w:val="TAL"/>
              <w:rPr>
                <w:rFonts w:cs="Arial"/>
                <w:color w:val="000000"/>
                <w:sz w:val="16"/>
                <w:szCs w:val="16"/>
              </w:rPr>
            </w:pPr>
            <w:r w:rsidRPr="005B00C6">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B00C6" w:rsidRDefault="000C1E9A">
            <w:pPr>
              <w:pStyle w:val="TAL"/>
              <w:rPr>
                <w:rFonts w:cs="Arial"/>
                <w:color w:val="000000"/>
                <w:sz w:val="16"/>
                <w:szCs w:val="16"/>
              </w:rPr>
            </w:pPr>
            <w:r w:rsidRPr="005B00C6">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B00C6" w:rsidRDefault="000C1E9A">
            <w:pPr>
              <w:pStyle w:val="TAL"/>
              <w:rPr>
                <w:rFonts w:cs="Arial"/>
                <w:color w:val="000000"/>
                <w:sz w:val="16"/>
                <w:szCs w:val="16"/>
              </w:rPr>
            </w:pPr>
            <w:r w:rsidRPr="005B00C6">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B00C6" w:rsidRDefault="000C1E9A">
            <w:pPr>
              <w:pStyle w:val="TAL"/>
              <w:rPr>
                <w:rFonts w:cs="Arial"/>
                <w:color w:val="000000"/>
                <w:sz w:val="16"/>
                <w:szCs w:val="16"/>
              </w:rPr>
            </w:pPr>
            <w:r w:rsidRPr="005B00C6">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B00C6" w:rsidRDefault="000C1E9A">
            <w:pPr>
              <w:pStyle w:val="TAL"/>
              <w:rPr>
                <w:rFonts w:cs="Arial"/>
                <w:color w:val="000000"/>
                <w:sz w:val="16"/>
                <w:szCs w:val="16"/>
              </w:rPr>
            </w:pPr>
            <w:r w:rsidRPr="005B00C6">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B00C6" w:rsidRDefault="000C1E9A">
            <w:pPr>
              <w:pStyle w:val="TAL"/>
              <w:rPr>
                <w:rFonts w:cs="Arial"/>
                <w:color w:val="000000"/>
                <w:sz w:val="16"/>
                <w:szCs w:val="16"/>
              </w:rPr>
            </w:pPr>
            <w:r w:rsidRPr="005B00C6">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B00C6" w:rsidRDefault="000C1E9A">
            <w:pPr>
              <w:pStyle w:val="TAL"/>
              <w:rPr>
                <w:rFonts w:cs="Arial"/>
                <w:color w:val="000000"/>
                <w:sz w:val="16"/>
                <w:szCs w:val="16"/>
              </w:rPr>
            </w:pPr>
            <w:r w:rsidRPr="005B00C6">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B00C6" w:rsidRDefault="000C1E9A">
            <w:pPr>
              <w:pStyle w:val="TAL"/>
              <w:rPr>
                <w:rFonts w:cs="Arial"/>
                <w:color w:val="000000"/>
                <w:sz w:val="16"/>
                <w:szCs w:val="16"/>
              </w:rPr>
            </w:pPr>
            <w:r w:rsidRPr="005B00C6">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B00C6" w:rsidRDefault="005D72E7">
            <w:pPr>
              <w:pStyle w:val="TAL"/>
              <w:rPr>
                <w:rFonts w:cs="Arial"/>
                <w:color w:val="000000"/>
                <w:sz w:val="16"/>
                <w:szCs w:val="16"/>
              </w:rPr>
            </w:pPr>
            <w:r w:rsidRPr="005B00C6">
              <w:rPr>
                <w:rFonts w:cs="Arial"/>
                <w:color w:val="000000"/>
                <w:sz w:val="16"/>
                <w:szCs w:val="16"/>
              </w:rPr>
              <w:t>Introduction</w:t>
            </w:r>
            <w:r w:rsidR="000C1E9A" w:rsidRPr="005B00C6">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B00C6" w:rsidRDefault="000C1E9A">
            <w:pPr>
              <w:pStyle w:val="TAL"/>
              <w:rPr>
                <w:rFonts w:cs="Arial"/>
                <w:color w:val="000000"/>
                <w:sz w:val="16"/>
                <w:szCs w:val="16"/>
              </w:rPr>
            </w:pPr>
            <w:r w:rsidRPr="005B00C6">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B00C6" w:rsidRDefault="000C1E9A">
            <w:pPr>
              <w:pStyle w:val="TAL"/>
              <w:rPr>
                <w:rFonts w:cs="Arial"/>
                <w:color w:val="000000"/>
                <w:sz w:val="16"/>
                <w:szCs w:val="16"/>
              </w:rPr>
            </w:pPr>
            <w:r w:rsidRPr="005B00C6">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B00C6" w:rsidRDefault="000C1E9A">
            <w:pPr>
              <w:pStyle w:val="TAL"/>
              <w:rPr>
                <w:rFonts w:cs="Arial"/>
                <w:color w:val="000000"/>
                <w:sz w:val="16"/>
                <w:szCs w:val="16"/>
              </w:rPr>
            </w:pPr>
            <w:r w:rsidRPr="005B00C6">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B00C6" w:rsidRDefault="000C1E9A">
            <w:pPr>
              <w:pStyle w:val="TAL"/>
              <w:rPr>
                <w:rFonts w:cs="Arial"/>
                <w:color w:val="000000"/>
                <w:sz w:val="16"/>
                <w:szCs w:val="16"/>
              </w:rPr>
            </w:pPr>
            <w:r w:rsidRPr="005B00C6">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B00C6" w:rsidRDefault="000C1E9A">
            <w:pPr>
              <w:pStyle w:val="TAL"/>
              <w:rPr>
                <w:rFonts w:cs="Arial"/>
                <w:color w:val="000000"/>
                <w:sz w:val="16"/>
                <w:szCs w:val="16"/>
              </w:rPr>
            </w:pPr>
            <w:r w:rsidRPr="005B00C6">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B00C6" w:rsidRDefault="000C1E9A">
            <w:pPr>
              <w:pStyle w:val="TAL"/>
              <w:rPr>
                <w:rFonts w:cs="Arial"/>
                <w:color w:val="000000"/>
                <w:sz w:val="16"/>
                <w:szCs w:val="16"/>
              </w:rPr>
            </w:pPr>
            <w:r w:rsidRPr="005B00C6">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B00C6" w:rsidRDefault="000C1E9A">
            <w:pPr>
              <w:pStyle w:val="TAL"/>
              <w:rPr>
                <w:rFonts w:cs="Arial"/>
                <w:color w:val="000000"/>
                <w:sz w:val="16"/>
                <w:szCs w:val="16"/>
              </w:rPr>
            </w:pPr>
            <w:r w:rsidRPr="005B00C6">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B00C6" w:rsidRDefault="000C1E9A">
            <w:pPr>
              <w:pStyle w:val="TAL"/>
              <w:rPr>
                <w:rFonts w:cs="Arial"/>
                <w:color w:val="000000"/>
                <w:sz w:val="16"/>
                <w:szCs w:val="16"/>
              </w:rPr>
            </w:pPr>
            <w:r w:rsidRPr="005B00C6">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B00C6" w:rsidRDefault="000C1E9A">
            <w:pPr>
              <w:pStyle w:val="TAL"/>
              <w:rPr>
                <w:rFonts w:cs="Arial"/>
                <w:color w:val="000000"/>
                <w:sz w:val="16"/>
                <w:szCs w:val="16"/>
              </w:rPr>
            </w:pPr>
            <w:r w:rsidRPr="005B00C6">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B00C6" w:rsidRDefault="000C1E9A">
            <w:pPr>
              <w:pStyle w:val="TAL"/>
              <w:rPr>
                <w:rFonts w:cs="Arial"/>
                <w:color w:val="000000"/>
                <w:sz w:val="16"/>
                <w:szCs w:val="16"/>
              </w:rPr>
            </w:pPr>
            <w:r w:rsidRPr="005B00C6">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B00C6" w:rsidRDefault="000C1E9A">
            <w:pPr>
              <w:pStyle w:val="TAL"/>
              <w:rPr>
                <w:rFonts w:cs="Arial"/>
                <w:color w:val="000000"/>
                <w:sz w:val="16"/>
                <w:szCs w:val="16"/>
              </w:rPr>
            </w:pPr>
            <w:r w:rsidRPr="005B00C6">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B00C6" w:rsidRDefault="000C1E9A">
            <w:pPr>
              <w:pStyle w:val="TAL"/>
              <w:rPr>
                <w:rFonts w:cs="Arial"/>
                <w:color w:val="000000"/>
                <w:sz w:val="16"/>
                <w:szCs w:val="16"/>
              </w:rPr>
            </w:pPr>
            <w:r w:rsidRPr="005B00C6">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B00C6" w:rsidRDefault="000C1E9A">
            <w:pPr>
              <w:pStyle w:val="TAL"/>
              <w:rPr>
                <w:rFonts w:cs="Arial"/>
                <w:color w:val="000000"/>
                <w:sz w:val="16"/>
                <w:szCs w:val="16"/>
              </w:rPr>
            </w:pPr>
            <w:r w:rsidRPr="005B00C6">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B00C6" w:rsidRDefault="000C1E9A">
            <w:pPr>
              <w:pStyle w:val="TAL"/>
              <w:rPr>
                <w:rFonts w:cs="Arial"/>
                <w:color w:val="000000"/>
                <w:sz w:val="16"/>
                <w:szCs w:val="16"/>
              </w:rPr>
            </w:pPr>
            <w:r w:rsidRPr="005B00C6">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B00C6" w:rsidRDefault="000C1E9A">
            <w:pPr>
              <w:pStyle w:val="TAL"/>
              <w:rPr>
                <w:rFonts w:cs="Arial"/>
                <w:color w:val="000000"/>
                <w:sz w:val="16"/>
                <w:szCs w:val="16"/>
              </w:rPr>
            </w:pPr>
            <w:r w:rsidRPr="005B00C6">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B00C6" w:rsidRDefault="000C1E9A">
            <w:pPr>
              <w:pStyle w:val="TAL"/>
              <w:rPr>
                <w:rFonts w:cs="Arial"/>
                <w:color w:val="000000"/>
                <w:sz w:val="16"/>
                <w:szCs w:val="16"/>
              </w:rPr>
            </w:pPr>
            <w:r w:rsidRPr="005B00C6">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B00C6" w:rsidRDefault="000C1E9A">
            <w:pPr>
              <w:pStyle w:val="TAL"/>
              <w:rPr>
                <w:rFonts w:cs="Arial"/>
                <w:color w:val="000000"/>
                <w:sz w:val="16"/>
                <w:szCs w:val="16"/>
              </w:rPr>
            </w:pPr>
            <w:r w:rsidRPr="005B00C6">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B00C6" w:rsidRDefault="000C1E9A">
            <w:pPr>
              <w:pStyle w:val="TAL"/>
              <w:rPr>
                <w:rFonts w:cs="Arial"/>
                <w:color w:val="000000"/>
                <w:sz w:val="16"/>
                <w:szCs w:val="16"/>
              </w:rPr>
            </w:pPr>
            <w:r w:rsidRPr="005B00C6">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B00C6" w:rsidRDefault="000C1E9A">
            <w:pPr>
              <w:pStyle w:val="TAL"/>
              <w:rPr>
                <w:rFonts w:cs="Arial"/>
                <w:color w:val="000000"/>
                <w:sz w:val="16"/>
                <w:szCs w:val="16"/>
              </w:rPr>
            </w:pPr>
            <w:r w:rsidRPr="005B00C6">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B00C6" w:rsidRDefault="000C1E9A">
            <w:pPr>
              <w:pStyle w:val="TAL"/>
              <w:rPr>
                <w:rFonts w:cs="Arial"/>
                <w:color w:val="000000"/>
                <w:sz w:val="16"/>
                <w:szCs w:val="16"/>
              </w:rPr>
            </w:pPr>
            <w:r w:rsidRPr="005B00C6">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B00C6" w:rsidRDefault="000C1E9A">
            <w:pPr>
              <w:pStyle w:val="TAL"/>
              <w:rPr>
                <w:rFonts w:cs="Arial"/>
                <w:color w:val="000000"/>
                <w:sz w:val="16"/>
                <w:szCs w:val="16"/>
              </w:rPr>
            </w:pPr>
            <w:r w:rsidRPr="005B00C6">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B00C6" w:rsidRDefault="000C1E9A">
            <w:pPr>
              <w:pStyle w:val="TAL"/>
              <w:rPr>
                <w:rFonts w:cs="Arial"/>
                <w:color w:val="000000"/>
                <w:sz w:val="16"/>
                <w:szCs w:val="16"/>
              </w:rPr>
            </w:pPr>
            <w:r w:rsidRPr="005B00C6">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B00C6" w:rsidRDefault="000C1E9A">
            <w:pPr>
              <w:pStyle w:val="TAL"/>
              <w:rPr>
                <w:rFonts w:cs="Arial"/>
                <w:color w:val="000000"/>
                <w:sz w:val="16"/>
                <w:szCs w:val="16"/>
              </w:rPr>
            </w:pPr>
            <w:r w:rsidRPr="005B00C6">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B00C6" w:rsidRDefault="000C1E9A">
            <w:pPr>
              <w:pStyle w:val="TAL"/>
              <w:rPr>
                <w:rFonts w:cs="Arial"/>
                <w:color w:val="000000"/>
                <w:sz w:val="16"/>
                <w:szCs w:val="16"/>
              </w:rPr>
            </w:pPr>
            <w:r w:rsidRPr="005B00C6">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B00C6" w:rsidRDefault="000C1E9A">
            <w:pPr>
              <w:pStyle w:val="TAL"/>
              <w:rPr>
                <w:rFonts w:cs="Arial"/>
                <w:color w:val="000000"/>
                <w:sz w:val="16"/>
                <w:szCs w:val="16"/>
              </w:rPr>
            </w:pPr>
            <w:r w:rsidRPr="005B00C6">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E3076C" w:rsidRPr="005B00C6"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B00C6" w:rsidRDefault="00E3076C" w:rsidP="004D6533">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B00C6" w:rsidRDefault="00E3076C" w:rsidP="004D6533">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B00C6" w:rsidRDefault="00E3076C" w:rsidP="004D6533">
            <w:pPr>
              <w:pStyle w:val="TAL"/>
              <w:rPr>
                <w:rFonts w:cs="Arial"/>
                <w:color w:val="000000"/>
                <w:sz w:val="16"/>
                <w:szCs w:val="16"/>
              </w:rPr>
            </w:pPr>
            <w:r w:rsidRPr="005B00C6">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B00C6" w:rsidRDefault="00E3076C" w:rsidP="004D6533">
            <w:pPr>
              <w:pStyle w:val="TAL"/>
              <w:rPr>
                <w:rFonts w:cs="Arial"/>
                <w:color w:val="000000"/>
                <w:sz w:val="16"/>
                <w:szCs w:val="16"/>
              </w:rPr>
            </w:pPr>
            <w:r w:rsidRPr="005B00C6">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B00C6" w:rsidRDefault="00E3076C"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B00C6" w:rsidRDefault="00E3076C"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B00C6" w:rsidRDefault="00E3076C" w:rsidP="004D6533">
            <w:pPr>
              <w:pStyle w:val="TAL"/>
              <w:rPr>
                <w:rFonts w:cs="Arial"/>
                <w:color w:val="000000"/>
                <w:sz w:val="16"/>
                <w:szCs w:val="16"/>
              </w:rPr>
            </w:pPr>
            <w:r w:rsidRPr="005B00C6">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B00C6" w:rsidRDefault="00E3076C" w:rsidP="004D6533">
            <w:pPr>
              <w:pStyle w:val="TAL"/>
              <w:rPr>
                <w:rFonts w:cs="Arial"/>
                <w:color w:val="000000"/>
                <w:sz w:val="16"/>
                <w:szCs w:val="16"/>
              </w:rPr>
            </w:pPr>
            <w:r w:rsidRPr="005B00C6">
              <w:rPr>
                <w:rFonts w:cs="Arial"/>
                <w:color w:val="000000"/>
                <w:sz w:val="16"/>
                <w:szCs w:val="16"/>
              </w:rPr>
              <w:t>17.0.0</w:t>
            </w:r>
          </w:p>
        </w:tc>
      </w:tr>
      <w:tr w:rsidR="00F65AF9" w:rsidRPr="005B00C6" w14:paraId="618ABA4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B00C6" w:rsidRDefault="00F65AF9" w:rsidP="004D6533">
            <w:pPr>
              <w:pStyle w:val="TAL"/>
              <w:rPr>
                <w:rFonts w:cs="Arial"/>
                <w:color w:val="000000"/>
                <w:sz w:val="16"/>
                <w:szCs w:val="16"/>
              </w:rPr>
            </w:pPr>
            <w:r w:rsidRPr="005B00C6">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B00C6" w:rsidRDefault="00F65AF9" w:rsidP="004D6533">
            <w:pPr>
              <w:pStyle w:val="TAL"/>
              <w:rPr>
                <w:rFonts w:cs="Arial"/>
                <w:color w:val="000000"/>
                <w:sz w:val="16"/>
                <w:szCs w:val="16"/>
              </w:rPr>
            </w:pPr>
            <w:r w:rsidRPr="005B00C6">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AEF272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B00C6" w:rsidRDefault="00F65AF9" w:rsidP="004D6533">
            <w:pPr>
              <w:pStyle w:val="TAL"/>
              <w:rPr>
                <w:rFonts w:cs="Arial"/>
                <w:color w:val="000000"/>
                <w:sz w:val="16"/>
                <w:szCs w:val="16"/>
              </w:rPr>
            </w:pPr>
            <w:r w:rsidRPr="005B00C6">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B00C6" w:rsidRDefault="00F65AF9" w:rsidP="004D6533">
            <w:pPr>
              <w:pStyle w:val="TAL"/>
              <w:rPr>
                <w:rFonts w:cs="Arial"/>
                <w:color w:val="000000"/>
                <w:sz w:val="16"/>
                <w:szCs w:val="16"/>
              </w:rPr>
            </w:pPr>
            <w:r w:rsidRPr="005B00C6">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DECA8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B00C6" w:rsidRDefault="00F65AF9" w:rsidP="004D6533">
            <w:pPr>
              <w:pStyle w:val="TAL"/>
              <w:rPr>
                <w:rFonts w:cs="Arial"/>
                <w:color w:val="000000"/>
                <w:sz w:val="16"/>
                <w:szCs w:val="16"/>
              </w:rPr>
            </w:pPr>
            <w:r w:rsidRPr="005B00C6">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B00C6" w:rsidRDefault="00F65AF9" w:rsidP="004D6533">
            <w:pPr>
              <w:pStyle w:val="TAL"/>
              <w:rPr>
                <w:rFonts w:cs="Arial"/>
                <w:color w:val="000000"/>
                <w:sz w:val="16"/>
                <w:szCs w:val="16"/>
              </w:rPr>
            </w:pPr>
            <w:r w:rsidRPr="005B00C6">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B00C6" w:rsidRDefault="00F65AF9" w:rsidP="00CE46FE">
            <w:pPr>
              <w:pStyle w:val="TAL"/>
              <w:rPr>
                <w:rFonts w:cs="Arial"/>
                <w:color w:val="000000"/>
                <w:sz w:val="16"/>
                <w:szCs w:val="16"/>
              </w:rPr>
            </w:pPr>
            <w:r w:rsidRPr="005B00C6">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EDD858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B00C6" w:rsidRDefault="00F65AF9" w:rsidP="004D6533">
            <w:pPr>
              <w:pStyle w:val="TAL"/>
              <w:rPr>
                <w:rFonts w:cs="Arial"/>
                <w:color w:val="000000"/>
                <w:sz w:val="16"/>
                <w:szCs w:val="16"/>
              </w:rPr>
            </w:pPr>
            <w:r w:rsidRPr="005B00C6">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B00C6" w:rsidRDefault="00F65AF9" w:rsidP="004D6533">
            <w:pPr>
              <w:pStyle w:val="TAL"/>
              <w:rPr>
                <w:rFonts w:cs="Arial"/>
                <w:color w:val="000000"/>
                <w:sz w:val="16"/>
                <w:szCs w:val="16"/>
              </w:rPr>
            </w:pPr>
            <w:r w:rsidRPr="005B00C6">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B00C6" w:rsidRDefault="00F65AF9" w:rsidP="00CE46FE">
            <w:pPr>
              <w:pStyle w:val="TAL"/>
              <w:rPr>
                <w:rFonts w:cs="Arial"/>
                <w:color w:val="000000"/>
                <w:sz w:val="16"/>
                <w:szCs w:val="16"/>
              </w:rPr>
            </w:pPr>
            <w:r w:rsidRPr="005B00C6">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533F7F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B00C6" w:rsidRDefault="00F65AF9" w:rsidP="004D6533">
            <w:pPr>
              <w:pStyle w:val="TAL"/>
              <w:rPr>
                <w:rFonts w:cs="Arial"/>
                <w:color w:val="000000"/>
                <w:sz w:val="16"/>
                <w:szCs w:val="16"/>
              </w:rPr>
            </w:pPr>
            <w:r w:rsidRPr="005B00C6">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B00C6" w:rsidRDefault="00F65AF9" w:rsidP="004D6533">
            <w:pPr>
              <w:pStyle w:val="TAL"/>
              <w:rPr>
                <w:rFonts w:cs="Arial"/>
                <w:color w:val="000000"/>
                <w:sz w:val="16"/>
                <w:szCs w:val="16"/>
              </w:rPr>
            </w:pPr>
            <w:r w:rsidRPr="005B00C6">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B00C6" w:rsidRDefault="00F65AF9" w:rsidP="00CE46FE">
            <w:pPr>
              <w:pStyle w:val="TAL"/>
              <w:rPr>
                <w:rFonts w:cs="Arial"/>
                <w:color w:val="000000"/>
                <w:sz w:val="16"/>
                <w:szCs w:val="16"/>
              </w:rPr>
            </w:pPr>
            <w:r w:rsidRPr="005B00C6">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43E57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B00C6" w:rsidRDefault="00F65AF9" w:rsidP="004D6533">
            <w:pPr>
              <w:pStyle w:val="TAL"/>
              <w:rPr>
                <w:rFonts w:cs="Arial"/>
                <w:color w:val="000000"/>
                <w:sz w:val="16"/>
                <w:szCs w:val="16"/>
              </w:rPr>
            </w:pPr>
            <w:r w:rsidRPr="005B00C6">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B00C6" w:rsidRDefault="00F65AF9" w:rsidP="004D6533">
            <w:pPr>
              <w:pStyle w:val="TAL"/>
              <w:rPr>
                <w:rFonts w:cs="Arial"/>
                <w:color w:val="000000"/>
                <w:sz w:val="16"/>
                <w:szCs w:val="16"/>
              </w:rPr>
            </w:pPr>
            <w:r w:rsidRPr="005B00C6">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B00C6" w:rsidRDefault="00F65AF9" w:rsidP="00CE46FE">
            <w:pPr>
              <w:pStyle w:val="TAL"/>
              <w:rPr>
                <w:rFonts w:cs="Arial"/>
                <w:color w:val="000000"/>
                <w:sz w:val="16"/>
                <w:szCs w:val="16"/>
              </w:rPr>
            </w:pPr>
            <w:r w:rsidRPr="005B00C6">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1EDE5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B00C6" w:rsidRDefault="00F65AF9" w:rsidP="004D6533">
            <w:pPr>
              <w:pStyle w:val="TAL"/>
              <w:rPr>
                <w:rFonts w:cs="Arial"/>
                <w:color w:val="000000"/>
                <w:sz w:val="16"/>
                <w:szCs w:val="16"/>
              </w:rPr>
            </w:pPr>
            <w:r w:rsidRPr="005B00C6">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B00C6" w:rsidRDefault="00F65AF9" w:rsidP="004D6533">
            <w:pPr>
              <w:pStyle w:val="TAL"/>
              <w:rPr>
                <w:rFonts w:cs="Arial"/>
                <w:color w:val="000000"/>
                <w:sz w:val="16"/>
                <w:szCs w:val="16"/>
              </w:rPr>
            </w:pPr>
            <w:r w:rsidRPr="005B00C6">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B00C6" w:rsidRDefault="00F65AF9" w:rsidP="00CE46FE">
            <w:pPr>
              <w:pStyle w:val="TAL"/>
              <w:rPr>
                <w:rFonts w:cs="Arial"/>
                <w:color w:val="000000"/>
                <w:sz w:val="16"/>
                <w:szCs w:val="16"/>
              </w:rPr>
            </w:pPr>
            <w:r w:rsidRPr="005B00C6">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A5CBA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B00C6" w:rsidRDefault="00F65AF9" w:rsidP="004D6533">
            <w:pPr>
              <w:pStyle w:val="TAL"/>
              <w:rPr>
                <w:rFonts w:cs="Arial"/>
                <w:color w:val="000000"/>
                <w:sz w:val="16"/>
                <w:szCs w:val="16"/>
              </w:rPr>
            </w:pPr>
            <w:r w:rsidRPr="005B00C6">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B00C6" w:rsidRDefault="00F65AF9" w:rsidP="004D6533">
            <w:pPr>
              <w:pStyle w:val="TAL"/>
              <w:rPr>
                <w:rFonts w:cs="Arial"/>
                <w:color w:val="000000"/>
                <w:sz w:val="16"/>
                <w:szCs w:val="16"/>
              </w:rPr>
            </w:pPr>
            <w:r w:rsidRPr="005B00C6">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B00C6" w:rsidRDefault="00F65AF9" w:rsidP="00CE46FE">
            <w:pPr>
              <w:pStyle w:val="TAL"/>
              <w:rPr>
                <w:rFonts w:cs="Arial"/>
                <w:color w:val="000000"/>
                <w:sz w:val="16"/>
                <w:szCs w:val="16"/>
              </w:rPr>
            </w:pPr>
            <w:r w:rsidRPr="005B00C6">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EEF8D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B00C6" w:rsidRDefault="00F65AF9" w:rsidP="004D6533">
            <w:pPr>
              <w:pStyle w:val="TAL"/>
              <w:rPr>
                <w:rFonts w:cs="Arial"/>
                <w:color w:val="000000"/>
                <w:sz w:val="16"/>
                <w:szCs w:val="16"/>
              </w:rPr>
            </w:pPr>
            <w:r w:rsidRPr="005B00C6">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B00C6" w:rsidRDefault="00F65AF9" w:rsidP="004D6533">
            <w:pPr>
              <w:pStyle w:val="TAL"/>
              <w:rPr>
                <w:rFonts w:cs="Arial"/>
                <w:color w:val="000000"/>
                <w:sz w:val="16"/>
                <w:szCs w:val="16"/>
              </w:rPr>
            </w:pPr>
            <w:r w:rsidRPr="005B00C6">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B00C6" w:rsidRDefault="00F65AF9" w:rsidP="00CE46FE">
            <w:pPr>
              <w:pStyle w:val="TAL"/>
              <w:rPr>
                <w:rFonts w:cs="Arial"/>
                <w:color w:val="000000"/>
                <w:sz w:val="16"/>
                <w:szCs w:val="16"/>
              </w:rPr>
            </w:pPr>
            <w:r w:rsidRPr="005B00C6">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6947DB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B00C6" w:rsidRDefault="00F65AF9" w:rsidP="004D6533">
            <w:pPr>
              <w:pStyle w:val="TAL"/>
              <w:rPr>
                <w:rFonts w:cs="Arial"/>
                <w:color w:val="000000"/>
                <w:sz w:val="16"/>
                <w:szCs w:val="16"/>
              </w:rPr>
            </w:pPr>
            <w:r w:rsidRPr="005B00C6">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B00C6" w:rsidRDefault="00F65AF9" w:rsidP="004D6533">
            <w:pPr>
              <w:pStyle w:val="TAL"/>
              <w:rPr>
                <w:rFonts w:cs="Arial"/>
                <w:color w:val="000000"/>
                <w:sz w:val="16"/>
                <w:szCs w:val="16"/>
              </w:rPr>
            </w:pPr>
            <w:r w:rsidRPr="005B00C6">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B00C6" w:rsidRDefault="00F65AF9" w:rsidP="00CE46FE">
            <w:pPr>
              <w:pStyle w:val="TAL"/>
              <w:rPr>
                <w:rFonts w:cs="Arial"/>
                <w:color w:val="000000"/>
                <w:sz w:val="16"/>
                <w:szCs w:val="16"/>
              </w:rPr>
            </w:pPr>
            <w:r w:rsidRPr="005B00C6">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646125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B00C6" w:rsidRDefault="00F65AF9" w:rsidP="004D6533">
            <w:pPr>
              <w:pStyle w:val="TAL"/>
              <w:rPr>
                <w:rFonts w:cs="Arial"/>
                <w:color w:val="000000"/>
                <w:sz w:val="16"/>
                <w:szCs w:val="16"/>
              </w:rPr>
            </w:pPr>
            <w:r w:rsidRPr="005B00C6">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B00C6" w:rsidRDefault="00F65AF9" w:rsidP="004D6533">
            <w:pPr>
              <w:pStyle w:val="TAL"/>
              <w:rPr>
                <w:rFonts w:cs="Arial"/>
                <w:color w:val="000000"/>
                <w:sz w:val="16"/>
                <w:szCs w:val="16"/>
              </w:rPr>
            </w:pPr>
            <w:r w:rsidRPr="005B00C6">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B00C6" w:rsidRDefault="00F65AF9" w:rsidP="00CE46FE">
            <w:pPr>
              <w:pStyle w:val="TAL"/>
              <w:rPr>
                <w:rFonts w:cs="Arial"/>
                <w:color w:val="000000"/>
                <w:sz w:val="16"/>
                <w:szCs w:val="16"/>
              </w:rPr>
            </w:pPr>
            <w:r w:rsidRPr="005B00C6">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D10374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B00C6" w:rsidRDefault="00F65AF9" w:rsidP="004D6533">
            <w:pPr>
              <w:pStyle w:val="TAL"/>
              <w:rPr>
                <w:rFonts w:cs="Arial"/>
                <w:color w:val="000000"/>
                <w:sz w:val="16"/>
                <w:szCs w:val="16"/>
              </w:rPr>
            </w:pPr>
            <w:r w:rsidRPr="005B00C6">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B00C6" w:rsidRDefault="00F65AF9" w:rsidP="004D6533">
            <w:pPr>
              <w:pStyle w:val="TAL"/>
              <w:rPr>
                <w:rFonts w:cs="Arial"/>
                <w:color w:val="000000"/>
                <w:sz w:val="16"/>
                <w:szCs w:val="16"/>
              </w:rPr>
            </w:pPr>
            <w:r w:rsidRPr="005B00C6">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B00C6" w:rsidRDefault="00F65AF9" w:rsidP="00CE46FE">
            <w:pPr>
              <w:pStyle w:val="TAL"/>
              <w:rPr>
                <w:rFonts w:cs="Arial"/>
                <w:color w:val="000000"/>
                <w:sz w:val="16"/>
                <w:szCs w:val="16"/>
              </w:rPr>
            </w:pPr>
            <w:r w:rsidRPr="005B00C6">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8C29B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B00C6" w:rsidRDefault="00F65AF9" w:rsidP="004D6533">
            <w:pPr>
              <w:pStyle w:val="TAL"/>
              <w:rPr>
                <w:rFonts w:cs="Arial"/>
                <w:color w:val="000000"/>
                <w:sz w:val="16"/>
                <w:szCs w:val="16"/>
              </w:rPr>
            </w:pPr>
            <w:r w:rsidRPr="005B00C6">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B00C6" w:rsidRDefault="00F65AF9" w:rsidP="004D6533">
            <w:pPr>
              <w:pStyle w:val="TAL"/>
              <w:rPr>
                <w:rFonts w:cs="Arial"/>
                <w:color w:val="000000"/>
                <w:sz w:val="16"/>
                <w:szCs w:val="16"/>
              </w:rPr>
            </w:pPr>
            <w:r w:rsidRPr="005B00C6">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B00C6" w:rsidRDefault="00F65AF9" w:rsidP="00CE46FE">
            <w:pPr>
              <w:pStyle w:val="TAL"/>
              <w:rPr>
                <w:rFonts w:cs="Arial"/>
                <w:color w:val="000000"/>
                <w:sz w:val="16"/>
                <w:szCs w:val="16"/>
              </w:rPr>
            </w:pPr>
            <w:r w:rsidRPr="005B00C6">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F966AA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B00C6" w:rsidRDefault="00F65AF9" w:rsidP="004D6533">
            <w:pPr>
              <w:pStyle w:val="TAL"/>
              <w:rPr>
                <w:rFonts w:cs="Arial"/>
                <w:color w:val="000000"/>
                <w:sz w:val="16"/>
                <w:szCs w:val="16"/>
              </w:rPr>
            </w:pPr>
            <w:r w:rsidRPr="005B00C6">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B00C6" w:rsidRDefault="00F65AF9" w:rsidP="004D6533">
            <w:pPr>
              <w:pStyle w:val="TAL"/>
              <w:rPr>
                <w:rFonts w:cs="Arial"/>
                <w:color w:val="000000"/>
                <w:sz w:val="16"/>
                <w:szCs w:val="16"/>
              </w:rPr>
            </w:pPr>
            <w:r w:rsidRPr="005B00C6">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B00C6" w:rsidRDefault="00F65AF9" w:rsidP="00CE46FE">
            <w:pPr>
              <w:pStyle w:val="TAL"/>
              <w:rPr>
                <w:rFonts w:cs="Arial"/>
                <w:color w:val="000000"/>
                <w:sz w:val="16"/>
                <w:szCs w:val="16"/>
              </w:rPr>
            </w:pPr>
            <w:r w:rsidRPr="005B00C6">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11E67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B00C6" w:rsidRDefault="00F65AF9" w:rsidP="004D6533">
            <w:pPr>
              <w:pStyle w:val="TAL"/>
              <w:rPr>
                <w:rFonts w:cs="Arial"/>
                <w:color w:val="000000"/>
                <w:sz w:val="16"/>
                <w:szCs w:val="16"/>
              </w:rPr>
            </w:pPr>
            <w:r w:rsidRPr="005B00C6">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B00C6" w:rsidRDefault="00F65AF9" w:rsidP="004D6533">
            <w:pPr>
              <w:pStyle w:val="TAL"/>
              <w:rPr>
                <w:rFonts w:cs="Arial"/>
                <w:color w:val="000000"/>
                <w:sz w:val="16"/>
                <w:szCs w:val="16"/>
              </w:rPr>
            </w:pPr>
            <w:r w:rsidRPr="005B00C6">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B00C6" w:rsidRDefault="00F65AF9" w:rsidP="00CE46FE">
            <w:pPr>
              <w:pStyle w:val="TAL"/>
              <w:rPr>
                <w:rFonts w:cs="Arial"/>
                <w:color w:val="000000"/>
                <w:sz w:val="16"/>
                <w:szCs w:val="16"/>
              </w:rPr>
            </w:pPr>
            <w:r w:rsidRPr="005B00C6">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9F0B5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B00C6" w:rsidRDefault="00F65AF9" w:rsidP="004D6533">
            <w:pPr>
              <w:pStyle w:val="TAL"/>
              <w:rPr>
                <w:rFonts w:cs="Arial"/>
                <w:color w:val="000000"/>
                <w:sz w:val="16"/>
                <w:szCs w:val="16"/>
              </w:rPr>
            </w:pPr>
            <w:r w:rsidRPr="005B00C6">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B00C6" w:rsidRDefault="00F65AF9" w:rsidP="004D6533">
            <w:pPr>
              <w:pStyle w:val="TAL"/>
              <w:rPr>
                <w:rFonts w:cs="Arial"/>
                <w:color w:val="000000"/>
                <w:sz w:val="16"/>
                <w:szCs w:val="16"/>
              </w:rPr>
            </w:pPr>
            <w:r w:rsidRPr="005B00C6">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B00C6" w:rsidRDefault="00F65AF9" w:rsidP="00CE46FE">
            <w:pPr>
              <w:pStyle w:val="TAL"/>
              <w:rPr>
                <w:rFonts w:cs="Arial"/>
                <w:color w:val="000000"/>
                <w:sz w:val="16"/>
                <w:szCs w:val="16"/>
              </w:rPr>
            </w:pPr>
            <w:r w:rsidRPr="005B00C6">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5B1E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B00C6" w:rsidRDefault="00F65AF9" w:rsidP="004D6533">
            <w:pPr>
              <w:pStyle w:val="TAL"/>
              <w:rPr>
                <w:rFonts w:cs="Arial"/>
                <w:color w:val="000000"/>
                <w:sz w:val="16"/>
                <w:szCs w:val="16"/>
              </w:rPr>
            </w:pPr>
            <w:r w:rsidRPr="005B00C6">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B00C6" w:rsidRDefault="00F65AF9" w:rsidP="004D6533">
            <w:pPr>
              <w:pStyle w:val="TAL"/>
              <w:rPr>
                <w:rFonts w:cs="Arial"/>
                <w:color w:val="000000"/>
                <w:sz w:val="16"/>
                <w:szCs w:val="16"/>
              </w:rPr>
            </w:pPr>
            <w:r w:rsidRPr="005B00C6">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B00C6" w:rsidRDefault="00F65AF9" w:rsidP="00CE46FE">
            <w:pPr>
              <w:pStyle w:val="TAL"/>
              <w:rPr>
                <w:rFonts w:cs="Arial"/>
                <w:color w:val="000000"/>
                <w:sz w:val="16"/>
                <w:szCs w:val="16"/>
              </w:rPr>
            </w:pPr>
            <w:r w:rsidRPr="005B00C6">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B7AEC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B00C6" w:rsidRDefault="00F65AF9" w:rsidP="004D6533">
            <w:pPr>
              <w:pStyle w:val="TAL"/>
              <w:rPr>
                <w:rFonts w:cs="Arial"/>
                <w:color w:val="000000"/>
                <w:sz w:val="16"/>
                <w:szCs w:val="16"/>
              </w:rPr>
            </w:pPr>
            <w:r w:rsidRPr="005B00C6">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B00C6" w:rsidRDefault="00F65AF9" w:rsidP="004D6533">
            <w:pPr>
              <w:pStyle w:val="TAL"/>
              <w:rPr>
                <w:rFonts w:cs="Arial"/>
                <w:color w:val="000000"/>
                <w:sz w:val="16"/>
                <w:szCs w:val="16"/>
              </w:rPr>
            </w:pPr>
            <w:r w:rsidRPr="005B00C6">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B00C6" w:rsidRDefault="00F65AF9" w:rsidP="00CE46FE">
            <w:pPr>
              <w:pStyle w:val="TAL"/>
              <w:rPr>
                <w:rFonts w:cs="Arial"/>
                <w:color w:val="000000"/>
                <w:sz w:val="16"/>
                <w:szCs w:val="16"/>
              </w:rPr>
            </w:pPr>
            <w:r w:rsidRPr="005B00C6">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0B7F0E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B00C6" w:rsidRDefault="00F65AF9" w:rsidP="004D6533">
            <w:pPr>
              <w:pStyle w:val="TAL"/>
              <w:rPr>
                <w:rFonts w:cs="Arial"/>
                <w:color w:val="000000"/>
                <w:sz w:val="16"/>
                <w:szCs w:val="16"/>
              </w:rPr>
            </w:pPr>
            <w:r w:rsidRPr="005B00C6">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B00C6" w:rsidRDefault="00F65AF9" w:rsidP="004D6533">
            <w:pPr>
              <w:pStyle w:val="TAL"/>
              <w:rPr>
                <w:rFonts w:cs="Arial"/>
                <w:color w:val="000000"/>
                <w:sz w:val="16"/>
                <w:szCs w:val="16"/>
              </w:rPr>
            </w:pPr>
            <w:r w:rsidRPr="005B00C6">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B00C6" w:rsidRDefault="00F65AF9" w:rsidP="00CE46FE">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E6FE06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B00C6" w:rsidRDefault="00F65AF9" w:rsidP="004D6533">
            <w:pPr>
              <w:pStyle w:val="TAL"/>
              <w:rPr>
                <w:rFonts w:cs="Arial"/>
                <w:color w:val="000000"/>
                <w:sz w:val="16"/>
                <w:szCs w:val="16"/>
              </w:rPr>
            </w:pPr>
            <w:r w:rsidRPr="005B00C6">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B00C6" w:rsidRDefault="00F65AF9" w:rsidP="004D6533">
            <w:pPr>
              <w:pStyle w:val="TAL"/>
              <w:rPr>
                <w:rFonts w:cs="Arial"/>
                <w:color w:val="000000"/>
                <w:sz w:val="16"/>
                <w:szCs w:val="16"/>
              </w:rPr>
            </w:pPr>
            <w:r w:rsidRPr="005B00C6">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B00C6" w:rsidRDefault="00F65AF9" w:rsidP="00CE46FE">
            <w:pPr>
              <w:pStyle w:val="TAL"/>
              <w:rPr>
                <w:rFonts w:cs="Arial"/>
                <w:color w:val="000000"/>
                <w:sz w:val="16"/>
                <w:szCs w:val="16"/>
              </w:rPr>
            </w:pPr>
            <w:r w:rsidRPr="005B00C6">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6B29D9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B00C6" w:rsidRDefault="00F65AF9" w:rsidP="004D6533">
            <w:pPr>
              <w:pStyle w:val="TAL"/>
              <w:rPr>
                <w:rFonts w:cs="Arial"/>
                <w:color w:val="000000"/>
                <w:sz w:val="16"/>
                <w:szCs w:val="16"/>
              </w:rPr>
            </w:pPr>
            <w:r w:rsidRPr="005B00C6">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B00C6" w:rsidRDefault="00F65AF9" w:rsidP="004D6533">
            <w:pPr>
              <w:pStyle w:val="TAL"/>
              <w:rPr>
                <w:rFonts w:cs="Arial"/>
                <w:color w:val="000000"/>
                <w:sz w:val="16"/>
                <w:szCs w:val="16"/>
              </w:rPr>
            </w:pPr>
            <w:r w:rsidRPr="005B00C6">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B00C6" w:rsidRDefault="00F65AF9" w:rsidP="00CE46FE">
            <w:pPr>
              <w:pStyle w:val="TAL"/>
              <w:rPr>
                <w:rFonts w:cs="Arial"/>
                <w:color w:val="000000"/>
                <w:sz w:val="16"/>
                <w:szCs w:val="16"/>
              </w:rPr>
            </w:pPr>
            <w:r w:rsidRPr="005B00C6">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9267E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B00C6" w:rsidRDefault="00F65AF9" w:rsidP="004D6533">
            <w:pPr>
              <w:pStyle w:val="TAL"/>
              <w:rPr>
                <w:rFonts w:cs="Arial"/>
                <w:color w:val="000000"/>
                <w:sz w:val="16"/>
                <w:szCs w:val="16"/>
              </w:rPr>
            </w:pPr>
            <w:r w:rsidRPr="005B00C6">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B00C6" w:rsidRDefault="00F65AF9" w:rsidP="004D6533">
            <w:pPr>
              <w:pStyle w:val="TAL"/>
              <w:rPr>
                <w:rFonts w:cs="Arial"/>
                <w:color w:val="000000"/>
                <w:sz w:val="16"/>
                <w:szCs w:val="16"/>
              </w:rPr>
            </w:pPr>
            <w:r w:rsidRPr="005B00C6">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B00C6" w:rsidRDefault="00F65AF9" w:rsidP="00CE46FE">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9E8114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B00C6" w:rsidRDefault="00F65AF9" w:rsidP="004D6533">
            <w:pPr>
              <w:pStyle w:val="TAL"/>
              <w:rPr>
                <w:rFonts w:cs="Arial"/>
                <w:color w:val="000000"/>
                <w:sz w:val="16"/>
                <w:szCs w:val="16"/>
              </w:rPr>
            </w:pPr>
            <w:r w:rsidRPr="005B00C6">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B00C6" w:rsidRDefault="00F65AF9" w:rsidP="004D6533">
            <w:pPr>
              <w:pStyle w:val="TAL"/>
              <w:rPr>
                <w:rFonts w:cs="Arial"/>
                <w:color w:val="000000"/>
                <w:sz w:val="16"/>
                <w:szCs w:val="16"/>
              </w:rPr>
            </w:pPr>
            <w:r w:rsidRPr="005B00C6">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B00C6" w:rsidRDefault="00F65AF9" w:rsidP="00CE46FE">
            <w:pPr>
              <w:pStyle w:val="TAL"/>
              <w:rPr>
                <w:rFonts w:cs="Arial"/>
                <w:color w:val="000000"/>
                <w:sz w:val="16"/>
                <w:szCs w:val="16"/>
              </w:rPr>
            </w:pPr>
            <w:r w:rsidRPr="005B00C6">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F904E6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B00C6" w:rsidRDefault="00F65AF9" w:rsidP="004D6533">
            <w:pPr>
              <w:pStyle w:val="TAL"/>
              <w:rPr>
                <w:rFonts w:cs="Arial"/>
                <w:color w:val="000000"/>
                <w:sz w:val="16"/>
                <w:szCs w:val="16"/>
              </w:rPr>
            </w:pPr>
            <w:r w:rsidRPr="005B00C6">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B00C6" w:rsidRDefault="00F65AF9" w:rsidP="004D6533">
            <w:pPr>
              <w:pStyle w:val="TAL"/>
              <w:rPr>
                <w:rFonts w:cs="Arial"/>
                <w:color w:val="000000"/>
                <w:sz w:val="16"/>
                <w:szCs w:val="16"/>
              </w:rPr>
            </w:pPr>
            <w:r w:rsidRPr="005B00C6">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B00C6" w:rsidRDefault="00F65AF9" w:rsidP="00CE46F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E29F5B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B00C6" w:rsidRDefault="00F65AF9" w:rsidP="00F65AF9">
            <w:pPr>
              <w:pStyle w:val="TAL"/>
              <w:rPr>
                <w:rFonts w:cs="Arial"/>
                <w:color w:val="000000"/>
                <w:sz w:val="16"/>
                <w:szCs w:val="16"/>
              </w:rPr>
            </w:pPr>
            <w:r w:rsidRPr="005B00C6">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B00C6" w:rsidRDefault="00F65AF9" w:rsidP="004D6533">
            <w:pPr>
              <w:pStyle w:val="TAL"/>
              <w:rPr>
                <w:rFonts w:cs="Arial"/>
                <w:color w:val="000000"/>
                <w:sz w:val="16"/>
                <w:szCs w:val="16"/>
              </w:rPr>
            </w:pPr>
            <w:r w:rsidRPr="005B00C6">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B00C6" w:rsidRDefault="00F65AF9" w:rsidP="004D6533">
            <w:pPr>
              <w:pStyle w:val="TAL"/>
              <w:rPr>
                <w:rFonts w:cs="Arial"/>
                <w:color w:val="000000"/>
                <w:sz w:val="16"/>
                <w:szCs w:val="16"/>
              </w:rPr>
            </w:pPr>
            <w:r w:rsidRPr="005B00C6">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5D9F6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B00C6" w:rsidRDefault="00F65AF9" w:rsidP="004D6533">
            <w:pPr>
              <w:pStyle w:val="TAL"/>
              <w:rPr>
                <w:rFonts w:cs="Arial"/>
                <w:color w:val="000000"/>
                <w:sz w:val="16"/>
                <w:szCs w:val="16"/>
              </w:rPr>
            </w:pPr>
            <w:r w:rsidRPr="005B00C6">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B00C6" w:rsidRDefault="00F65AF9" w:rsidP="004D6533">
            <w:pPr>
              <w:pStyle w:val="TAL"/>
              <w:rPr>
                <w:rFonts w:cs="Arial"/>
                <w:color w:val="000000"/>
                <w:sz w:val="16"/>
                <w:szCs w:val="16"/>
              </w:rPr>
            </w:pPr>
            <w:r w:rsidRPr="005B00C6">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B00C6" w:rsidRDefault="00F65AF9" w:rsidP="00CE46FE">
            <w:pPr>
              <w:pStyle w:val="TAL"/>
              <w:rPr>
                <w:rFonts w:cs="Arial"/>
                <w:color w:val="000000"/>
                <w:sz w:val="16"/>
                <w:szCs w:val="16"/>
              </w:rPr>
            </w:pPr>
            <w:r w:rsidRPr="005B00C6">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7FA01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B00C6" w:rsidRDefault="00F65AF9" w:rsidP="004D6533">
            <w:pPr>
              <w:pStyle w:val="TAL"/>
              <w:rPr>
                <w:rFonts w:cs="Arial"/>
                <w:color w:val="000000"/>
                <w:sz w:val="16"/>
                <w:szCs w:val="16"/>
              </w:rPr>
            </w:pPr>
            <w:r w:rsidRPr="005B00C6">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B00C6" w:rsidRDefault="00F65AF9" w:rsidP="004D6533">
            <w:pPr>
              <w:pStyle w:val="TAL"/>
              <w:rPr>
                <w:rFonts w:cs="Arial"/>
                <w:color w:val="000000"/>
                <w:sz w:val="16"/>
                <w:szCs w:val="16"/>
              </w:rPr>
            </w:pPr>
            <w:r w:rsidRPr="005B00C6">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B00C6" w:rsidRDefault="00F65AF9" w:rsidP="00CE46FE">
            <w:pPr>
              <w:pStyle w:val="TAL"/>
              <w:rPr>
                <w:rFonts w:cs="Arial"/>
                <w:color w:val="000000"/>
                <w:sz w:val="16"/>
                <w:szCs w:val="16"/>
              </w:rPr>
            </w:pPr>
            <w:r w:rsidRPr="005B00C6">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462728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B00C6" w:rsidRDefault="00F65AF9" w:rsidP="004D6533">
            <w:pPr>
              <w:pStyle w:val="TAL"/>
              <w:rPr>
                <w:rFonts w:cs="Arial"/>
                <w:color w:val="000000"/>
                <w:sz w:val="16"/>
                <w:szCs w:val="16"/>
              </w:rPr>
            </w:pPr>
            <w:r w:rsidRPr="005B00C6">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B00C6" w:rsidRDefault="00F65AF9" w:rsidP="004D6533">
            <w:pPr>
              <w:pStyle w:val="TAL"/>
              <w:rPr>
                <w:rFonts w:cs="Arial"/>
                <w:color w:val="000000"/>
                <w:sz w:val="16"/>
                <w:szCs w:val="16"/>
              </w:rPr>
            </w:pPr>
            <w:r w:rsidRPr="005B00C6">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B00C6" w:rsidRDefault="00F65AF9" w:rsidP="00CE46FE">
            <w:pPr>
              <w:pStyle w:val="TAL"/>
              <w:rPr>
                <w:rFonts w:cs="Arial"/>
                <w:color w:val="000000"/>
                <w:sz w:val="16"/>
                <w:szCs w:val="16"/>
              </w:rPr>
            </w:pPr>
            <w:r w:rsidRPr="005B00C6">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846738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B00C6" w:rsidRDefault="00F65AF9" w:rsidP="004D6533">
            <w:pPr>
              <w:pStyle w:val="TAL"/>
              <w:rPr>
                <w:rFonts w:cs="Arial"/>
                <w:color w:val="000000"/>
                <w:sz w:val="16"/>
                <w:szCs w:val="16"/>
              </w:rPr>
            </w:pPr>
            <w:r w:rsidRPr="005B00C6">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B00C6" w:rsidRDefault="00F65AF9" w:rsidP="004D6533">
            <w:pPr>
              <w:pStyle w:val="TAL"/>
              <w:rPr>
                <w:rFonts w:cs="Arial"/>
                <w:color w:val="000000"/>
                <w:sz w:val="16"/>
                <w:szCs w:val="16"/>
              </w:rPr>
            </w:pPr>
            <w:r w:rsidRPr="005B00C6">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B00C6" w:rsidRDefault="00F65AF9" w:rsidP="00CE46FE">
            <w:pPr>
              <w:pStyle w:val="TAL"/>
              <w:rPr>
                <w:rFonts w:cs="Arial"/>
                <w:color w:val="000000"/>
                <w:sz w:val="16"/>
                <w:szCs w:val="16"/>
              </w:rPr>
            </w:pPr>
            <w:r w:rsidRPr="005B00C6">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B3E28AA"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B00C6" w:rsidRDefault="00F65AF9" w:rsidP="004D6533">
            <w:pPr>
              <w:pStyle w:val="TAL"/>
              <w:rPr>
                <w:rFonts w:cs="Arial"/>
                <w:color w:val="000000"/>
                <w:sz w:val="16"/>
                <w:szCs w:val="16"/>
              </w:rPr>
            </w:pPr>
            <w:r w:rsidRPr="005B00C6">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B00C6" w:rsidRDefault="00F65AF9" w:rsidP="004D6533">
            <w:pPr>
              <w:pStyle w:val="TAL"/>
              <w:rPr>
                <w:rFonts w:cs="Arial"/>
                <w:color w:val="000000"/>
                <w:sz w:val="16"/>
                <w:szCs w:val="16"/>
              </w:rPr>
            </w:pPr>
            <w:r w:rsidRPr="005B00C6">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B00C6" w:rsidRDefault="00F65AF9" w:rsidP="00CE46FE">
            <w:pPr>
              <w:pStyle w:val="TAL"/>
              <w:rPr>
                <w:rFonts w:cs="Arial"/>
                <w:color w:val="000000"/>
                <w:sz w:val="16"/>
                <w:szCs w:val="16"/>
              </w:rPr>
            </w:pPr>
            <w:r w:rsidRPr="005B00C6">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B2CC9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B00C6" w:rsidRDefault="00F65AF9" w:rsidP="004D6533">
            <w:pPr>
              <w:pStyle w:val="TAL"/>
              <w:rPr>
                <w:rFonts w:cs="Arial"/>
                <w:color w:val="000000"/>
                <w:sz w:val="16"/>
                <w:szCs w:val="16"/>
              </w:rPr>
            </w:pPr>
            <w:r w:rsidRPr="005B00C6">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B00C6" w:rsidRDefault="00F65AF9" w:rsidP="004D6533">
            <w:pPr>
              <w:pStyle w:val="TAL"/>
              <w:rPr>
                <w:rFonts w:cs="Arial"/>
                <w:color w:val="000000"/>
                <w:sz w:val="16"/>
                <w:szCs w:val="16"/>
              </w:rPr>
            </w:pPr>
            <w:r w:rsidRPr="005B00C6">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B00C6" w:rsidRDefault="00F65AF9" w:rsidP="00CE46FE">
            <w:pPr>
              <w:pStyle w:val="TAL"/>
              <w:rPr>
                <w:rFonts w:cs="Arial"/>
                <w:color w:val="000000"/>
                <w:sz w:val="16"/>
                <w:szCs w:val="16"/>
              </w:rPr>
            </w:pPr>
            <w:r w:rsidRPr="005B00C6">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85279D8"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B00C6" w:rsidRDefault="00F65AF9" w:rsidP="004D6533">
            <w:pPr>
              <w:pStyle w:val="TAL"/>
              <w:rPr>
                <w:rFonts w:cs="Arial"/>
                <w:color w:val="000000"/>
                <w:sz w:val="16"/>
                <w:szCs w:val="16"/>
              </w:rPr>
            </w:pPr>
            <w:r w:rsidRPr="005B00C6">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B00C6" w:rsidRDefault="00F65AF9" w:rsidP="004D6533">
            <w:pPr>
              <w:pStyle w:val="TAL"/>
              <w:rPr>
                <w:rFonts w:cs="Arial"/>
                <w:color w:val="000000"/>
                <w:sz w:val="16"/>
                <w:szCs w:val="16"/>
              </w:rPr>
            </w:pPr>
            <w:r w:rsidRPr="005B00C6">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B00C6" w:rsidRDefault="00F65AF9" w:rsidP="00CE46FE">
            <w:pPr>
              <w:pStyle w:val="TAL"/>
              <w:rPr>
                <w:rFonts w:cs="Arial"/>
                <w:color w:val="000000"/>
                <w:sz w:val="16"/>
                <w:szCs w:val="16"/>
              </w:rPr>
            </w:pPr>
            <w:r w:rsidRPr="005B00C6">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24405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B00C6" w:rsidRDefault="00F65AF9" w:rsidP="004D6533">
            <w:pPr>
              <w:pStyle w:val="TAL"/>
              <w:rPr>
                <w:rFonts w:cs="Arial"/>
                <w:color w:val="000000"/>
                <w:sz w:val="16"/>
                <w:szCs w:val="16"/>
              </w:rPr>
            </w:pPr>
            <w:r w:rsidRPr="005B00C6">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B00C6" w:rsidRDefault="00F65AF9" w:rsidP="004D6533">
            <w:pPr>
              <w:pStyle w:val="TAL"/>
              <w:rPr>
                <w:rFonts w:cs="Arial"/>
                <w:color w:val="000000"/>
                <w:sz w:val="16"/>
                <w:szCs w:val="16"/>
              </w:rPr>
            </w:pPr>
            <w:r w:rsidRPr="005B00C6">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B00C6" w:rsidRDefault="00F65AF9" w:rsidP="00CE46FE">
            <w:pPr>
              <w:pStyle w:val="TAL"/>
              <w:rPr>
                <w:rFonts w:cs="Arial"/>
                <w:color w:val="000000"/>
                <w:sz w:val="16"/>
                <w:szCs w:val="16"/>
              </w:rPr>
            </w:pPr>
            <w:r w:rsidRPr="005B00C6">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9ABB95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B00C6" w:rsidRDefault="00F65AF9" w:rsidP="004D6533">
            <w:pPr>
              <w:pStyle w:val="TAL"/>
              <w:rPr>
                <w:rFonts w:cs="Arial"/>
                <w:color w:val="000000"/>
                <w:sz w:val="16"/>
                <w:szCs w:val="16"/>
              </w:rPr>
            </w:pPr>
            <w:r w:rsidRPr="005B00C6">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B00C6" w:rsidRDefault="00F65AF9" w:rsidP="004D6533">
            <w:pPr>
              <w:pStyle w:val="TAL"/>
              <w:rPr>
                <w:rFonts w:cs="Arial"/>
                <w:color w:val="000000"/>
                <w:sz w:val="16"/>
                <w:szCs w:val="16"/>
              </w:rPr>
            </w:pPr>
            <w:r w:rsidRPr="005B00C6">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B00C6" w:rsidRDefault="00F65AF9" w:rsidP="00CE46FE">
            <w:pPr>
              <w:pStyle w:val="TAL"/>
              <w:rPr>
                <w:rFonts w:cs="Arial"/>
                <w:color w:val="000000"/>
                <w:sz w:val="16"/>
                <w:szCs w:val="16"/>
              </w:rPr>
            </w:pPr>
            <w:r w:rsidRPr="005B00C6">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38E900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B00C6" w:rsidRDefault="00F65AF9" w:rsidP="004D6533">
            <w:pPr>
              <w:pStyle w:val="TAL"/>
              <w:rPr>
                <w:rFonts w:cs="Arial"/>
                <w:color w:val="000000"/>
                <w:sz w:val="16"/>
                <w:szCs w:val="16"/>
              </w:rPr>
            </w:pPr>
            <w:r w:rsidRPr="005B00C6">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B00C6" w:rsidRDefault="00F65AF9" w:rsidP="004D6533">
            <w:pPr>
              <w:pStyle w:val="TAL"/>
              <w:rPr>
                <w:rFonts w:cs="Arial"/>
                <w:color w:val="000000"/>
                <w:sz w:val="16"/>
                <w:szCs w:val="16"/>
              </w:rPr>
            </w:pPr>
            <w:r w:rsidRPr="005B00C6">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B00C6" w:rsidRDefault="00F65AF9" w:rsidP="00CE46FE">
            <w:pPr>
              <w:pStyle w:val="TAL"/>
              <w:rPr>
                <w:rFonts w:cs="Arial"/>
                <w:color w:val="000000"/>
                <w:sz w:val="16"/>
                <w:szCs w:val="16"/>
              </w:rPr>
            </w:pPr>
            <w:r w:rsidRPr="005B00C6">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0BCF7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B00C6" w:rsidRDefault="00F65AF9" w:rsidP="004D6533">
            <w:pPr>
              <w:pStyle w:val="TAL"/>
              <w:rPr>
                <w:rFonts w:cs="Arial"/>
                <w:color w:val="000000"/>
                <w:sz w:val="16"/>
                <w:szCs w:val="16"/>
              </w:rPr>
            </w:pPr>
            <w:r w:rsidRPr="005B00C6">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B00C6" w:rsidRDefault="00F65AF9" w:rsidP="004D6533">
            <w:pPr>
              <w:pStyle w:val="TAL"/>
              <w:rPr>
                <w:rFonts w:cs="Arial"/>
                <w:color w:val="000000"/>
                <w:sz w:val="16"/>
                <w:szCs w:val="16"/>
              </w:rPr>
            </w:pPr>
            <w:r w:rsidRPr="005B00C6">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B00C6" w:rsidRDefault="00F65AF9" w:rsidP="00CE46FE">
            <w:pPr>
              <w:pStyle w:val="TAL"/>
              <w:rPr>
                <w:rFonts w:cs="Arial"/>
                <w:color w:val="000000"/>
                <w:sz w:val="16"/>
                <w:szCs w:val="16"/>
              </w:rPr>
            </w:pPr>
            <w:r w:rsidRPr="005B00C6">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EE8BEC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B00C6" w:rsidRDefault="00F65AF9" w:rsidP="004D6533">
            <w:pPr>
              <w:pStyle w:val="TAL"/>
              <w:rPr>
                <w:rFonts w:cs="Arial"/>
                <w:color w:val="000000"/>
                <w:sz w:val="16"/>
                <w:szCs w:val="16"/>
              </w:rPr>
            </w:pPr>
            <w:r w:rsidRPr="005B00C6">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B00C6" w:rsidRDefault="00F65AF9" w:rsidP="004D6533">
            <w:pPr>
              <w:pStyle w:val="TAL"/>
              <w:rPr>
                <w:rFonts w:cs="Arial"/>
                <w:color w:val="000000"/>
                <w:sz w:val="16"/>
                <w:szCs w:val="16"/>
              </w:rPr>
            </w:pPr>
            <w:r w:rsidRPr="005B00C6">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B00C6" w:rsidRDefault="00F65AF9" w:rsidP="00CE46FE">
            <w:pPr>
              <w:pStyle w:val="TAL"/>
              <w:rPr>
                <w:rFonts w:cs="Arial"/>
                <w:color w:val="000000"/>
                <w:sz w:val="16"/>
                <w:szCs w:val="16"/>
              </w:rPr>
            </w:pPr>
            <w:r w:rsidRPr="005B00C6">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22D0C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B00C6" w:rsidRDefault="00F65AF9" w:rsidP="004D6533">
            <w:pPr>
              <w:pStyle w:val="TAL"/>
              <w:rPr>
                <w:rFonts w:cs="Arial"/>
                <w:color w:val="000000"/>
                <w:sz w:val="16"/>
                <w:szCs w:val="16"/>
              </w:rPr>
            </w:pPr>
            <w:r w:rsidRPr="005B00C6">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B00C6" w:rsidRDefault="00F65AF9" w:rsidP="004D6533">
            <w:pPr>
              <w:pStyle w:val="TAL"/>
              <w:rPr>
                <w:rFonts w:cs="Arial"/>
                <w:color w:val="000000"/>
                <w:sz w:val="16"/>
                <w:szCs w:val="16"/>
              </w:rPr>
            </w:pPr>
            <w:r w:rsidRPr="005B00C6">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B00C6" w:rsidRDefault="00F65AF9" w:rsidP="00CE46FE">
            <w:pPr>
              <w:pStyle w:val="TAL"/>
              <w:rPr>
                <w:rFonts w:cs="Arial"/>
                <w:color w:val="000000"/>
                <w:sz w:val="16"/>
                <w:szCs w:val="16"/>
              </w:rPr>
            </w:pPr>
            <w:r w:rsidRPr="005B00C6">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040CFC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B00C6" w:rsidRDefault="00F65AF9" w:rsidP="004D6533">
            <w:pPr>
              <w:pStyle w:val="TAL"/>
              <w:rPr>
                <w:rFonts w:cs="Arial"/>
                <w:color w:val="000000"/>
                <w:sz w:val="16"/>
                <w:szCs w:val="16"/>
              </w:rPr>
            </w:pPr>
            <w:r w:rsidRPr="005B00C6">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B00C6" w:rsidRDefault="00F65AF9" w:rsidP="004D6533">
            <w:pPr>
              <w:pStyle w:val="TAL"/>
              <w:rPr>
                <w:rFonts w:cs="Arial"/>
                <w:color w:val="000000"/>
                <w:sz w:val="16"/>
                <w:szCs w:val="16"/>
              </w:rPr>
            </w:pPr>
            <w:r w:rsidRPr="005B00C6">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B00C6" w:rsidRDefault="00F65AF9" w:rsidP="00CE46FE">
            <w:pPr>
              <w:pStyle w:val="TAL"/>
              <w:rPr>
                <w:rFonts w:cs="Arial"/>
                <w:color w:val="000000"/>
                <w:sz w:val="16"/>
                <w:szCs w:val="16"/>
              </w:rPr>
            </w:pPr>
            <w:r w:rsidRPr="005B00C6">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4C72E3" w:rsidRPr="005B00C6" w14:paraId="6732B2C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B00C6" w:rsidRDefault="004C72E3" w:rsidP="00B05689">
            <w:pPr>
              <w:pStyle w:val="TAL"/>
              <w:rPr>
                <w:rFonts w:cs="Arial"/>
                <w:color w:val="000000"/>
                <w:sz w:val="16"/>
                <w:szCs w:val="16"/>
              </w:rPr>
            </w:pPr>
            <w:r w:rsidRPr="005B00C6">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B00C6" w:rsidRDefault="004C72E3">
            <w:pPr>
              <w:pStyle w:val="TAL"/>
              <w:rPr>
                <w:rFonts w:cs="Arial"/>
                <w:color w:val="000000"/>
                <w:sz w:val="16"/>
                <w:szCs w:val="16"/>
              </w:rPr>
            </w:pPr>
            <w:r w:rsidRPr="005B00C6">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B00C6" w:rsidRDefault="004C72E3">
            <w:pPr>
              <w:pStyle w:val="TAL"/>
              <w:rPr>
                <w:rFonts w:cs="Arial"/>
                <w:color w:val="000000"/>
                <w:sz w:val="16"/>
                <w:szCs w:val="16"/>
              </w:rPr>
            </w:pPr>
            <w:r w:rsidRPr="005B00C6">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9F182D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B00C6" w:rsidRDefault="004C72E3" w:rsidP="00B05689">
            <w:pPr>
              <w:pStyle w:val="TAL"/>
              <w:rPr>
                <w:rFonts w:cs="Arial"/>
                <w:color w:val="000000"/>
                <w:sz w:val="16"/>
                <w:szCs w:val="16"/>
              </w:rPr>
            </w:pPr>
            <w:r w:rsidRPr="005B00C6">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B00C6" w:rsidRDefault="004C72E3">
            <w:pPr>
              <w:pStyle w:val="TAL"/>
              <w:rPr>
                <w:rFonts w:cs="Arial"/>
                <w:color w:val="000000"/>
                <w:sz w:val="16"/>
                <w:szCs w:val="16"/>
              </w:rPr>
            </w:pPr>
            <w:r w:rsidRPr="005B00C6">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B00C6" w:rsidRDefault="004C72E3">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501653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B00C6" w:rsidRDefault="004C72E3" w:rsidP="00B05689">
            <w:pPr>
              <w:pStyle w:val="TAL"/>
              <w:rPr>
                <w:rFonts w:cs="Arial"/>
                <w:color w:val="000000"/>
                <w:sz w:val="16"/>
                <w:szCs w:val="16"/>
              </w:rPr>
            </w:pPr>
            <w:r w:rsidRPr="005B00C6">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B00C6" w:rsidRDefault="004C72E3">
            <w:pPr>
              <w:pStyle w:val="TAL"/>
              <w:rPr>
                <w:rFonts w:cs="Arial"/>
                <w:color w:val="000000"/>
                <w:sz w:val="16"/>
                <w:szCs w:val="16"/>
              </w:rPr>
            </w:pPr>
            <w:r w:rsidRPr="005B00C6">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B00C6" w:rsidRDefault="004C72E3">
            <w:pPr>
              <w:pStyle w:val="TAL"/>
              <w:rPr>
                <w:rFonts w:cs="Arial"/>
                <w:color w:val="000000"/>
                <w:sz w:val="16"/>
                <w:szCs w:val="16"/>
              </w:rPr>
            </w:pPr>
            <w:r w:rsidRPr="005B00C6">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F67BFC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B00C6" w:rsidRDefault="004C72E3" w:rsidP="00B05689">
            <w:pPr>
              <w:pStyle w:val="TAL"/>
              <w:rPr>
                <w:rFonts w:cs="Arial"/>
                <w:color w:val="000000"/>
                <w:sz w:val="16"/>
                <w:szCs w:val="16"/>
              </w:rPr>
            </w:pPr>
            <w:r w:rsidRPr="005B00C6">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B00C6" w:rsidRDefault="004C72E3">
            <w:pPr>
              <w:pStyle w:val="TAL"/>
              <w:rPr>
                <w:rFonts w:cs="Arial"/>
                <w:color w:val="000000"/>
                <w:sz w:val="16"/>
                <w:szCs w:val="16"/>
              </w:rPr>
            </w:pPr>
            <w:r w:rsidRPr="005B00C6">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B00C6" w:rsidRDefault="004C72E3">
            <w:pPr>
              <w:pStyle w:val="TAL"/>
              <w:rPr>
                <w:rFonts w:cs="Arial"/>
                <w:color w:val="000000"/>
                <w:sz w:val="16"/>
                <w:szCs w:val="16"/>
              </w:rPr>
            </w:pPr>
            <w:r w:rsidRPr="005B00C6">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511194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B00C6" w:rsidRDefault="004C72E3" w:rsidP="00B05689">
            <w:pPr>
              <w:pStyle w:val="TAL"/>
              <w:rPr>
                <w:rFonts w:cs="Arial"/>
                <w:color w:val="000000"/>
                <w:sz w:val="16"/>
                <w:szCs w:val="16"/>
              </w:rPr>
            </w:pPr>
            <w:r w:rsidRPr="005B00C6">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B00C6" w:rsidRDefault="004C72E3">
            <w:pPr>
              <w:pStyle w:val="TAL"/>
              <w:rPr>
                <w:rFonts w:cs="Arial"/>
                <w:color w:val="000000"/>
                <w:sz w:val="16"/>
                <w:szCs w:val="16"/>
              </w:rPr>
            </w:pPr>
            <w:r w:rsidRPr="005B00C6">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B00C6" w:rsidRDefault="004C72E3">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B65171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B00C6" w:rsidRDefault="004C72E3" w:rsidP="00B05689">
            <w:pPr>
              <w:pStyle w:val="TAL"/>
              <w:rPr>
                <w:rFonts w:cs="Arial"/>
                <w:color w:val="000000"/>
                <w:sz w:val="16"/>
                <w:szCs w:val="16"/>
              </w:rPr>
            </w:pPr>
            <w:r w:rsidRPr="005B00C6">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B00C6" w:rsidRDefault="004C72E3">
            <w:pPr>
              <w:pStyle w:val="TAL"/>
              <w:rPr>
                <w:rFonts w:cs="Arial"/>
                <w:color w:val="000000"/>
                <w:sz w:val="16"/>
                <w:szCs w:val="16"/>
              </w:rPr>
            </w:pPr>
            <w:r w:rsidRPr="005B00C6">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B00C6" w:rsidRDefault="004C72E3">
            <w:pPr>
              <w:pStyle w:val="TAL"/>
              <w:rPr>
                <w:rFonts w:cs="Arial"/>
                <w:color w:val="000000"/>
                <w:sz w:val="16"/>
                <w:szCs w:val="16"/>
              </w:rPr>
            </w:pPr>
            <w:r w:rsidRPr="005B00C6">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9C8D0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B00C6" w:rsidRDefault="004C72E3" w:rsidP="00B05689">
            <w:pPr>
              <w:pStyle w:val="TAL"/>
              <w:rPr>
                <w:rFonts w:cs="Arial"/>
                <w:color w:val="000000"/>
                <w:sz w:val="16"/>
                <w:szCs w:val="16"/>
              </w:rPr>
            </w:pPr>
            <w:r w:rsidRPr="005B00C6">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B00C6" w:rsidRDefault="004C72E3">
            <w:pPr>
              <w:pStyle w:val="TAL"/>
              <w:rPr>
                <w:rFonts w:cs="Arial"/>
                <w:color w:val="000000"/>
                <w:sz w:val="16"/>
                <w:szCs w:val="16"/>
              </w:rPr>
            </w:pPr>
            <w:r w:rsidRPr="005B00C6">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B00C6" w:rsidRDefault="004C72E3">
            <w:pPr>
              <w:pStyle w:val="TAL"/>
              <w:rPr>
                <w:rFonts w:cs="Arial"/>
                <w:color w:val="000000"/>
                <w:sz w:val="16"/>
                <w:szCs w:val="16"/>
              </w:rPr>
            </w:pPr>
            <w:r w:rsidRPr="005B00C6">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E9860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B00C6" w:rsidRDefault="004C72E3" w:rsidP="00B05689">
            <w:pPr>
              <w:pStyle w:val="TAL"/>
              <w:rPr>
                <w:rFonts w:cs="Arial"/>
                <w:color w:val="000000"/>
                <w:sz w:val="16"/>
                <w:szCs w:val="16"/>
              </w:rPr>
            </w:pPr>
            <w:r w:rsidRPr="005B00C6">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B00C6" w:rsidRDefault="004C72E3">
            <w:pPr>
              <w:pStyle w:val="TAL"/>
              <w:rPr>
                <w:rFonts w:cs="Arial"/>
                <w:color w:val="000000"/>
                <w:sz w:val="16"/>
                <w:szCs w:val="16"/>
              </w:rPr>
            </w:pPr>
            <w:r w:rsidRPr="005B00C6">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B00C6" w:rsidRDefault="004C72E3">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744471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B00C6" w:rsidRDefault="004C72E3" w:rsidP="00B05689">
            <w:pPr>
              <w:pStyle w:val="TAL"/>
              <w:rPr>
                <w:rFonts w:cs="Arial"/>
                <w:color w:val="000000"/>
                <w:sz w:val="16"/>
                <w:szCs w:val="16"/>
              </w:rPr>
            </w:pPr>
            <w:r w:rsidRPr="005B00C6">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B00C6" w:rsidRDefault="004C72E3">
            <w:pPr>
              <w:pStyle w:val="TAL"/>
              <w:rPr>
                <w:rFonts w:cs="Arial"/>
                <w:color w:val="000000"/>
                <w:sz w:val="16"/>
                <w:szCs w:val="16"/>
              </w:rPr>
            </w:pPr>
            <w:r w:rsidRPr="005B00C6">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B00C6" w:rsidRDefault="004C72E3">
            <w:pPr>
              <w:pStyle w:val="TAL"/>
              <w:rPr>
                <w:rFonts w:cs="Arial"/>
                <w:color w:val="000000"/>
                <w:sz w:val="16"/>
                <w:szCs w:val="16"/>
              </w:rPr>
            </w:pPr>
            <w:r w:rsidRPr="005B00C6">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9C172F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B00C6" w:rsidRDefault="004C72E3" w:rsidP="00B05689">
            <w:pPr>
              <w:pStyle w:val="TAL"/>
              <w:rPr>
                <w:rFonts w:cs="Arial"/>
                <w:color w:val="000000"/>
                <w:sz w:val="16"/>
                <w:szCs w:val="16"/>
              </w:rPr>
            </w:pPr>
            <w:r w:rsidRPr="005B00C6">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B00C6" w:rsidRDefault="004C72E3">
            <w:pPr>
              <w:pStyle w:val="TAL"/>
              <w:rPr>
                <w:rFonts w:cs="Arial"/>
                <w:color w:val="000000"/>
                <w:sz w:val="16"/>
                <w:szCs w:val="16"/>
              </w:rPr>
            </w:pPr>
            <w:r w:rsidRPr="005B00C6">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B00C6" w:rsidRDefault="004C72E3">
            <w:pPr>
              <w:pStyle w:val="TAL"/>
              <w:rPr>
                <w:rFonts w:cs="Arial"/>
                <w:color w:val="000000"/>
                <w:sz w:val="16"/>
                <w:szCs w:val="16"/>
              </w:rPr>
            </w:pPr>
            <w:r w:rsidRPr="005B00C6">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053271B"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B00C6" w:rsidRDefault="004C72E3" w:rsidP="00B05689">
            <w:pPr>
              <w:pStyle w:val="TAL"/>
              <w:rPr>
                <w:rFonts w:cs="Arial"/>
                <w:color w:val="000000"/>
                <w:sz w:val="16"/>
                <w:szCs w:val="16"/>
              </w:rPr>
            </w:pPr>
            <w:r w:rsidRPr="005B00C6">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B00C6" w:rsidRDefault="004C72E3">
            <w:pPr>
              <w:pStyle w:val="TAL"/>
              <w:rPr>
                <w:rFonts w:cs="Arial"/>
                <w:color w:val="000000"/>
                <w:sz w:val="16"/>
                <w:szCs w:val="16"/>
              </w:rPr>
            </w:pPr>
            <w:r w:rsidRPr="005B00C6">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B00C6" w:rsidRDefault="004C72E3">
            <w:pPr>
              <w:pStyle w:val="TAL"/>
              <w:rPr>
                <w:rFonts w:cs="Arial"/>
                <w:color w:val="000000"/>
                <w:sz w:val="16"/>
                <w:szCs w:val="16"/>
              </w:rPr>
            </w:pPr>
            <w:r w:rsidRPr="005B00C6">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B2AE48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B00C6" w:rsidRDefault="004C72E3" w:rsidP="00B05689">
            <w:pPr>
              <w:pStyle w:val="TAL"/>
              <w:rPr>
                <w:rFonts w:cs="Arial"/>
                <w:color w:val="000000"/>
                <w:sz w:val="16"/>
                <w:szCs w:val="16"/>
              </w:rPr>
            </w:pPr>
            <w:r w:rsidRPr="005B00C6">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B00C6" w:rsidRDefault="004C72E3">
            <w:pPr>
              <w:pStyle w:val="TAL"/>
              <w:rPr>
                <w:rFonts w:cs="Arial"/>
                <w:color w:val="000000"/>
                <w:sz w:val="16"/>
                <w:szCs w:val="16"/>
              </w:rPr>
            </w:pPr>
            <w:r w:rsidRPr="005B00C6">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B00C6" w:rsidRDefault="004C72E3">
            <w:pPr>
              <w:pStyle w:val="TAL"/>
              <w:rPr>
                <w:rFonts w:cs="Arial"/>
                <w:color w:val="000000"/>
                <w:sz w:val="16"/>
                <w:szCs w:val="16"/>
              </w:rPr>
            </w:pPr>
            <w:r w:rsidRPr="005B00C6">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4404EAD"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B00C6" w:rsidRDefault="004C72E3" w:rsidP="00B05689">
            <w:pPr>
              <w:pStyle w:val="TAL"/>
              <w:rPr>
                <w:rFonts w:cs="Arial"/>
                <w:color w:val="000000"/>
                <w:sz w:val="16"/>
                <w:szCs w:val="16"/>
              </w:rPr>
            </w:pPr>
            <w:r w:rsidRPr="005B00C6">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B00C6" w:rsidRDefault="004C72E3">
            <w:pPr>
              <w:pStyle w:val="TAL"/>
              <w:rPr>
                <w:rFonts w:cs="Arial"/>
                <w:color w:val="000000"/>
                <w:sz w:val="16"/>
                <w:szCs w:val="16"/>
              </w:rPr>
            </w:pPr>
            <w:r w:rsidRPr="005B00C6">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B00C6" w:rsidRDefault="004C72E3">
            <w:pPr>
              <w:pStyle w:val="TAL"/>
              <w:rPr>
                <w:rFonts w:cs="Arial"/>
                <w:color w:val="000000"/>
                <w:sz w:val="16"/>
                <w:szCs w:val="16"/>
              </w:rPr>
            </w:pPr>
            <w:r w:rsidRPr="005B00C6">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C2D731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B00C6" w:rsidRDefault="004C72E3" w:rsidP="00B05689">
            <w:pPr>
              <w:pStyle w:val="TAL"/>
              <w:rPr>
                <w:rFonts w:cs="Arial"/>
                <w:color w:val="000000"/>
                <w:sz w:val="16"/>
                <w:szCs w:val="16"/>
              </w:rPr>
            </w:pPr>
            <w:r w:rsidRPr="005B00C6">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B00C6" w:rsidRDefault="004C72E3">
            <w:pPr>
              <w:pStyle w:val="TAL"/>
              <w:rPr>
                <w:rFonts w:cs="Arial"/>
                <w:color w:val="000000"/>
                <w:sz w:val="16"/>
                <w:szCs w:val="16"/>
              </w:rPr>
            </w:pPr>
            <w:r w:rsidRPr="005B00C6">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B00C6" w:rsidRDefault="004C72E3">
            <w:pPr>
              <w:pStyle w:val="TAL"/>
              <w:rPr>
                <w:rFonts w:cs="Arial"/>
                <w:color w:val="000000"/>
                <w:sz w:val="16"/>
                <w:szCs w:val="16"/>
              </w:rPr>
            </w:pPr>
            <w:r w:rsidRPr="005B00C6">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EA52CF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B00C6" w:rsidRDefault="004C72E3" w:rsidP="00B05689">
            <w:pPr>
              <w:pStyle w:val="TAL"/>
              <w:rPr>
                <w:rFonts w:cs="Arial"/>
                <w:color w:val="000000"/>
                <w:sz w:val="16"/>
                <w:szCs w:val="16"/>
              </w:rPr>
            </w:pPr>
            <w:r w:rsidRPr="005B00C6">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B00C6" w:rsidRDefault="004C72E3">
            <w:pPr>
              <w:pStyle w:val="TAL"/>
              <w:rPr>
                <w:rFonts w:cs="Arial"/>
                <w:color w:val="000000"/>
                <w:sz w:val="16"/>
                <w:szCs w:val="16"/>
              </w:rPr>
            </w:pPr>
            <w:r w:rsidRPr="005B00C6">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B00C6" w:rsidRDefault="004C72E3">
            <w:pPr>
              <w:pStyle w:val="TAL"/>
              <w:rPr>
                <w:rFonts w:cs="Arial"/>
                <w:color w:val="000000"/>
                <w:sz w:val="16"/>
                <w:szCs w:val="16"/>
              </w:rPr>
            </w:pPr>
            <w:r w:rsidRPr="005B00C6">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EE6CF7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B00C6" w:rsidRDefault="004C72E3" w:rsidP="00B05689">
            <w:pPr>
              <w:pStyle w:val="TAL"/>
              <w:rPr>
                <w:rFonts w:cs="Arial"/>
                <w:color w:val="000000"/>
                <w:sz w:val="16"/>
                <w:szCs w:val="16"/>
              </w:rPr>
            </w:pPr>
            <w:r w:rsidRPr="005B00C6">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B00C6" w:rsidRDefault="004C72E3">
            <w:pPr>
              <w:pStyle w:val="TAL"/>
              <w:rPr>
                <w:rFonts w:cs="Arial"/>
                <w:color w:val="000000"/>
                <w:sz w:val="16"/>
                <w:szCs w:val="16"/>
              </w:rPr>
            </w:pPr>
            <w:r w:rsidRPr="005B00C6">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B00C6" w:rsidRDefault="004C72E3">
            <w:pPr>
              <w:pStyle w:val="TAL"/>
              <w:rPr>
                <w:rFonts w:cs="Arial"/>
                <w:color w:val="000000"/>
                <w:sz w:val="16"/>
                <w:szCs w:val="16"/>
              </w:rPr>
            </w:pPr>
            <w:r w:rsidRPr="005B00C6">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BA69F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B00C6" w:rsidRDefault="004C72E3" w:rsidP="00B05689">
            <w:pPr>
              <w:pStyle w:val="TAL"/>
              <w:rPr>
                <w:rFonts w:cs="Arial"/>
                <w:color w:val="000000"/>
                <w:sz w:val="16"/>
                <w:szCs w:val="16"/>
              </w:rPr>
            </w:pPr>
            <w:r w:rsidRPr="005B00C6">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B00C6" w:rsidRDefault="004C72E3">
            <w:pPr>
              <w:pStyle w:val="TAL"/>
              <w:rPr>
                <w:rFonts w:cs="Arial"/>
                <w:color w:val="000000"/>
                <w:sz w:val="16"/>
                <w:szCs w:val="16"/>
              </w:rPr>
            </w:pPr>
            <w:r w:rsidRPr="005B00C6">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B00C6" w:rsidRDefault="004C72E3">
            <w:pPr>
              <w:pStyle w:val="TAL"/>
              <w:rPr>
                <w:rFonts w:cs="Arial"/>
                <w:color w:val="000000"/>
                <w:sz w:val="16"/>
                <w:szCs w:val="16"/>
              </w:rPr>
            </w:pPr>
            <w:r w:rsidRPr="005B00C6">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BA62B9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B00C6" w:rsidRDefault="004C72E3" w:rsidP="00B05689">
            <w:pPr>
              <w:pStyle w:val="TAL"/>
              <w:rPr>
                <w:rFonts w:cs="Arial"/>
                <w:color w:val="000000"/>
                <w:sz w:val="16"/>
                <w:szCs w:val="16"/>
              </w:rPr>
            </w:pPr>
            <w:r w:rsidRPr="005B00C6">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B00C6" w:rsidRDefault="004C72E3">
            <w:pPr>
              <w:pStyle w:val="TAL"/>
              <w:rPr>
                <w:rFonts w:cs="Arial"/>
                <w:color w:val="000000"/>
                <w:sz w:val="16"/>
                <w:szCs w:val="16"/>
              </w:rPr>
            </w:pPr>
            <w:r w:rsidRPr="005B00C6">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B00C6" w:rsidRDefault="004C72E3">
            <w:pPr>
              <w:pStyle w:val="TAL"/>
              <w:rPr>
                <w:rFonts w:cs="Arial"/>
                <w:color w:val="000000"/>
                <w:sz w:val="16"/>
                <w:szCs w:val="16"/>
              </w:rPr>
            </w:pPr>
            <w:r w:rsidRPr="005B00C6">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7FD16A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B00C6" w:rsidRDefault="004C72E3" w:rsidP="00B05689">
            <w:pPr>
              <w:pStyle w:val="TAL"/>
              <w:rPr>
                <w:rFonts w:cs="Arial"/>
                <w:color w:val="000000"/>
                <w:sz w:val="16"/>
                <w:szCs w:val="16"/>
              </w:rPr>
            </w:pPr>
            <w:r w:rsidRPr="005B00C6">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B00C6" w:rsidRDefault="004C72E3">
            <w:pPr>
              <w:pStyle w:val="TAL"/>
              <w:rPr>
                <w:rFonts w:cs="Arial"/>
                <w:color w:val="000000"/>
                <w:sz w:val="16"/>
                <w:szCs w:val="16"/>
              </w:rPr>
            </w:pPr>
            <w:r w:rsidRPr="005B00C6">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B00C6" w:rsidRDefault="004C72E3">
            <w:pPr>
              <w:pStyle w:val="TAL"/>
              <w:rPr>
                <w:rFonts w:cs="Arial"/>
                <w:color w:val="000000"/>
                <w:sz w:val="16"/>
                <w:szCs w:val="16"/>
              </w:rPr>
            </w:pPr>
            <w:r w:rsidRPr="005B00C6">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31E924F"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B00C6" w:rsidRDefault="004C72E3" w:rsidP="00B05689">
            <w:pPr>
              <w:pStyle w:val="TAL"/>
              <w:rPr>
                <w:rFonts w:cs="Arial"/>
                <w:color w:val="000000"/>
                <w:sz w:val="16"/>
                <w:szCs w:val="16"/>
              </w:rPr>
            </w:pPr>
            <w:r w:rsidRPr="005B00C6">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B00C6" w:rsidRDefault="004C72E3">
            <w:pPr>
              <w:pStyle w:val="TAL"/>
              <w:rPr>
                <w:rFonts w:cs="Arial"/>
                <w:color w:val="000000"/>
                <w:sz w:val="16"/>
                <w:szCs w:val="16"/>
              </w:rPr>
            </w:pPr>
            <w:r w:rsidRPr="005B00C6">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B00C6" w:rsidRDefault="004C72E3">
            <w:pPr>
              <w:pStyle w:val="TAL"/>
              <w:rPr>
                <w:rFonts w:cs="Arial"/>
                <w:color w:val="000000"/>
                <w:sz w:val="16"/>
                <w:szCs w:val="16"/>
              </w:rPr>
            </w:pPr>
            <w:r w:rsidRPr="005B00C6">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FCCA5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B00C6" w:rsidRDefault="004C72E3" w:rsidP="00B05689">
            <w:pPr>
              <w:pStyle w:val="TAL"/>
              <w:rPr>
                <w:rFonts w:cs="Arial"/>
                <w:color w:val="000000"/>
                <w:sz w:val="16"/>
                <w:szCs w:val="16"/>
              </w:rPr>
            </w:pPr>
            <w:r w:rsidRPr="005B00C6">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B00C6" w:rsidRDefault="004C72E3">
            <w:pPr>
              <w:pStyle w:val="TAL"/>
              <w:rPr>
                <w:rFonts w:cs="Arial"/>
                <w:color w:val="000000"/>
                <w:sz w:val="16"/>
                <w:szCs w:val="16"/>
              </w:rPr>
            </w:pPr>
            <w:r w:rsidRPr="005B00C6">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B00C6" w:rsidRDefault="004C72E3">
            <w:pPr>
              <w:pStyle w:val="TAL"/>
              <w:rPr>
                <w:rFonts w:cs="Arial"/>
                <w:color w:val="000000"/>
                <w:sz w:val="16"/>
                <w:szCs w:val="16"/>
              </w:rPr>
            </w:pPr>
            <w:r w:rsidRPr="005B00C6">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36E2D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B00C6" w:rsidRDefault="004C72E3" w:rsidP="00B05689">
            <w:pPr>
              <w:pStyle w:val="TAL"/>
              <w:rPr>
                <w:rFonts w:cs="Arial"/>
                <w:color w:val="000000"/>
                <w:sz w:val="16"/>
                <w:szCs w:val="16"/>
              </w:rPr>
            </w:pPr>
            <w:r w:rsidRPr="005B00C6">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B00C6" w:rsidRDefault="004C72E3">
            <w:pPr>
              <w:pStyle w:val="TAL"/>
              <w:rPr>
                <w:rFonts w:cs="Arial"/>
                <w:color w:val="000000"/>
                <w:sz w:val="16"/>
                <w:szCs w:val="16"/>
              </w:rPr>
            </w:pPr>
            <w:r w:rsidRPr="005B00C6">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B00C6" w:rsidRDefault="004C72E3">
            <w:pPr>
              <w:pStyle w:val="TAL"/>
              <w:rPr>
                <w:rFonts w:cs="Arial"/>
                <w:color w:val="000000"/>
                <w:sz w:val="16"/>
                <w:szCs w:val="16"/>
              </w:rPr>
            </w:pPr>
            <w:r w:rsidRPr="005B00C6">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D30C9B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B00C6" w:rsidRDefault="004C72E3" w:rsidP="00B05689">
            <w:pPr>
              <w:pStyle w:val="TAL"/>
              <w:rPr>
                <w:rFonts w:cs="Arial"/>
                <w:color w:val="000000"/>
                <w:sz w:val="16"/>
                <w:szCs w:val="16"/>
              </w:rPr>
            </w:pPr>
            <w:r w:rsidRPr="005B00C6">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B00C6" w:rsidRDefault="004C72E3">
            <w:pPr>
              <w:pStyle w:val="TAL"/>
              <w:rPr>
                <w:rFonts w:cs="Arial"/>
                <w:color w:val="000000"/>
                <w:sz w:val="16"/>
                <w:szCs w:val="16"/>
              </w:rPr>
            </w:pPr>
            <w:r w:rsidRPr="005B00C6">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B00C6" w:rsidRDefault="004C72E3">
            <w:pPr>
              <w:pStyle w:val="TAL"/>
              <w:rPr>
                <w:rFonts w:cs="Arial"/>
                <w:color w:val="000000"/>
                <w:sz w:val="16"/>
                <w:szCs w:val="16"/>
              </w:rPr>
            </w:pPr>
            <w:r w:rsidRPr="005B00C6">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BB1CA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B00C6" w:rsidRDefault="004C72E3" w:rsidP="00B05689">
            <w:pPr>
              <w:pStyle w:val="TAL"/>
              <w:rPr>
                <w:rFonts w:cs="Arial"/>
                <w:color w:val="000000"/>
                <w:sz w:val="16"/>
                <w:szCs w:val="16"/>
              </w:rPr>
            </w:pPr>
            <w:r w:rsidRPr="005B00C6">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B00C6" w:rsidRDefault="004C72E3">
            <w:pPr>
              <w:pStyle w:val="TAL"/>
              <w:rPr>
                <w:rFonts w:cs="Arial"/>
                <w:color w:val="000000"/>
                <w:sz w:val="16"/>
                <w:szCs w:val="16"/>
              </w:rPr>
            </w:pPr>
            <w:r w:rsidRPr="005B00C6">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B00C6" w:rsidRDefault="004C72E3">
            <w:pPr>
              <w:pStyle w:val="TAL"/>
              <w:rPr>
                <w:rFonts w:cs="Arial"/>
                <w:color w:val="000000"/>
                <w:sz w:val="16"/>
                <w:szCs w:val="16"/>
              </w:rPr>
            </w:pPr>
            <w:r w:rsidRPr="005B00C6">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D006A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B00C6" w:rsidRDefault="004C72E3" w:rsidP="00B05689">
            <w:pPr>
              <w:pStyle w:val="TAL"/>
              <w:rPr>
                <w:rFonts w:cs="Arial"/>
                <w:color w:val="000000"/>
                <w:sz w:val="16"/>
                <w:szCs w:val="16"/>
              </w:rPr>
            </w:pPr>
            <w:r w:rsidRPr="005B00C6">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B00C6" w:rsidRDefault="004C72E3">
            <w:pPr>
              <w:pStyle w:val="TAL"/>
              <w:rPr>
                <w:rFonts w:cs="Arial"/>
                <w:color w:val="000000"/>
                <w:sz w:val="16"/>
                <w:szCs w:val="16"/>
              </w:rPr>
            </w:pPr>
            <w:r w:rsidRPr="005B00C6">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B00C6" w:rsidRDefault="004C72E3">
            <w:pPr>
              <w:pStyle w:val="TAL"/>
              <w:rPr>
                <w:rFonts w:cs="Arial"/>
                <w:color w:val="000000"/>
                <w:sz w:val="16"/>
                <w:szCs w:val="16"/>
              </w:rPr>
            </w:pPr>
            <w:r w:rsidRPr="005B00C6">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0E934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B00C6" w:rsidRDefault="004C72E3" w:rsidP="00B05689">
            <w:pPr>
              <w:pStyle w:val="TAL"/>
              <w:rPr>
                <w:rFonts w:cs="Arial"/>
                <w:color w:val="000000"/>
                <w:sz w:val="16"/>
                <w:szCs w:val="16"/>
              </w:rPr>
            </w:pPr>
            <w:r w:rsidRPr="005B00C6">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B00C6" w:rsidRDefault="004C72E3">
            <w:pPr>
              <w:pStyle w:val="TAL"/>
              <w:rPr>
                <w:rFonts w:cs="Arial"/>
                <w:color w:val="000000"/>
                <w:sz w:val="16"/>
                <w:szCs w:val="16"/>
              </w:rPr>
            </w:pPr>
            <w:r w:rsidRPr="005B00C6">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B00C6" w:rsidRDefault="004C72E3">
            <w:pPr>
              <w:pStyle w:val="TAL"/>
              <w:rPr>
                <w:rFonts w:cs="Arial"/>
                <w:color w:val="000000"/>
                <w:sz w:val="16"/>
                <w:szCs w:val="16"/>
              </w:rPr>
            </w:pPr>
            <w:r w:rsidRPr="005B00C6">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B00C6" w:rsidRDefault="004C72E3">
            <w:pPr>
              <w:pStyle w:val="TAL"/>
              <w:rPr>
                <w:rFonts w:cs="Arial"/>
                <w:color w:val="000000"/>
                <w:sz w:val="16"/>
                <w:szCs w:val="16"/>
              </w:rPr>
            </w:pPr>
            <w:r w:rsidRPr="005B00C6">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B285FD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B00C6" w:rsidRDefault="004C72E3" w:rsidP="00B05689">
            <w:pPr>
              <w:pStyle w:val="TAL"/>
              <w:rPr>
                <w:rFonts w:cs="Arial"/>
                <w:color w:val="000000"/>
                <w:sz w:val="16"/>
                <w:szCs w:val="16"/>
              </w:rPr>
            </w:pPr>
            <w:r w:rsidRPr="005B00C6">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B00C6" w:rsidRDefault="004C72E3">
            <w:pPr>
              <w:pStyle w:val="TAL"/>
              <w:rPr>
                <w:rFonts w:cs="Arial"/>
                <w:color w:val="000000"/>
                <w:sz w:val="16"/>
                <w:szCs w:val="16"/>
              </w:rPr>
            </w:pPr>
            <w:r w:rsidRPr="005B00C6">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B00C6" w:rsidRDefault="004C72E3">
            <w:pPr>
              <w:pStyle w:val="TAL"/>
              <w:rPr>
                <w:rFonts w:cs="Arial"/>
                <w:color w:val="000000"/>
                <w:sz w:val="16"/>
                <w:szCs w:val="16"/>
              </w:rPr>
            </w:pPr>
            <w:r w:rsidRPr="005B00C6">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E86CF5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B00C6" w:rsidRDefault="004C72E3" w:rsidP="00B05689">
            <w:pPr>
              <w:pStyle w:val="TAL"/>
              <w:rPr>
                <w:rFonts w:cs="Arial"/>
                <w:color w:val="000000"/>
                <w:sz w:val="16"/>
                <w:szCs w:val="16"/>
              </w:rPr>
            </w:pPr>
            <w:r w:rsidRPr="005B00C6">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B00C6" w:rsidRDefault="004C72E3">
            <w:pPr>
              <w:pStyle w:val="TAL"/>
              <w:rPr>
                <w:rFonts w:cs="Arial"/>
                <w:color w:val="000000"/>
                <w:sz w:val="16"/>
                <w:szCs w:val="16"/>
              </w:rPr>
            </w:pPr>
            <w:r w:rsidRPr="005B00C6">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B00C6" w:rsidRDefault="004C72E3">
            <w:pPr>
              <w:pStyle w:val="TAL"/>
              <w:rPr>
                <w:rFonts w:cs="Arial"/>
                <w:color w:val="000000"/>
                <w:sz w:val="16"/>
                <w:szCs w:val="16"/>
              </w:rPr>
            </w:pPr>
            <w:r w:rsidRPr="005B00C6">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8C9CB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B00C6" w:rsidRDefault="004C72E3" w:rsidP="00B05689">
            <w:pPr>
              <w:pStyle w:val="TAL"/>
              <w:rPr>
                <w:rFonts w:cs="Arial"/>
                <w:color w:val="000000"/>
                <w:sz w:val="16"/>
                <w:szCs w:val="16"/>
              </w:rPr>
            </w:pPr>
            <w:r w:rsidRPr="005B00C6">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B00C6" w:rsidRDefault="004C72E3">
            <w:pPr>
              <w:pStyle w:val="TAL"/>
              <w:rPr>
                <w:rFonts w:cs="Arial"/>
                <w:color w:val="000000"/>
                <w:sz w:val="16"/>
                <w:szCs w:val="16"/>
              </w:rPr>
            </w:pPr>
            <w:r w:rsidRPr="005B00C6">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B00C6" w:rsidRDefault="004C72E3">
            <w:pPr>
              <w:pStyle w:val="TAL"/>
              <w:rPr>
                <w:rFonts w:cs="Arial"/>
                <w:color w:val="000000"/>
                <w:sz w:val="16"/>
                <w:szCs w:val="16"/>
              </w:rPr>
            </w:pPr>
            <w:r w:rsidRPr="005B00C6">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6374EF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B00C6" w:rsidRDefault="004C72E3" w:rsidP="00B05689">
            <w:pPr>
              <w:pStyle w:val="TAL"/>
              <w:rPr>
                <w:rFonts w:cs="Arial"/>
                <w:color w:val="000000"/>
                <w:sz w:val="16"/>
                <w:szCs w:val="16"/>
              </w:rPr>
            </w:pPr>
            <w:r w:rsidRPr="005B00C6">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B00C6" w:rsidRDefault="004C72E3">
            <w:pPr>
              <w:pStyle w:val="TAL"/>
              <w:rPr>
                <w:rFonts w:cs="Arial"/>
                <w:color w:val="000000"/>
                <w:sz w:val="16"/>
                <w:szCs w:val="16"/>
              </w:rPr>
            </w:pPr>
            <w:r w:rsidRPr="005B00C6">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B00C6" w:rsidRDefault="004C72E3">
            <w:pPr>
              <w:pStyle w:val="TAL"/>
              <w:rPr>
                <w:rFonts w:cs="Arial"/>
                <w:color w:val="000000"/>
                <w:sz w:val="16"/>
                <w:szCs w:val="16"/>
              </w:rPr>
            </w:pPr>
            <w:r w:rsidRPr="005B00C6">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2475B2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B00C6" w:rsidRDefault="004C72E3" w:rsidP="00B05689">
            <w:pPr>
              <w:pStyle w:val="TAL"/>
              <w:rPr>
                <w:rFonts w:cs="Arial"/>
                <w:color w:val="000000"/>
                <w:sz w:val="16"/>
                <w:szCs w:val="16"/>
              </w:rPr>
            </w:pPr>
            <w:r w:rsidRPr="005B00C6">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B00C6" w:rsidRDefault="004C72E3">
            <w:pPr>
              <w:pStyle w:val="TAL"/>
              <w:rPr>
                <w:rFonts w:cs="Arial"/>
                <w:color w:val="000000"/>
                <w:sz w:val="16"/>
                <w:szCs w:val="16"/>
              </w:rPr>
            </w:pPr>
            <w:r w:rsidRPr="005B00C6">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B00C6" w:rsidRDefault="004C72E3">
            <w:pPr>
              <w:pStyle w:val="TAL"/>
              <w:rPr>
                <w:rFonts w:cs="Arial"/>
                <w:color w:val="000000"/>
                <w:sz w:val="16"/>
                <w:szCs w:val="16"/>
              </w:rPr>
            </w:pPr>
            <w:r w:rsidRPr="005B00C6">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1B624E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B00C6" w:rsidRDefault="004C72E3" w:rsidP="00B05689">
            <w:pPr>
              <w:pStyle w:val="TAL"/>
              <w:rPr>
                <w:rFonts w:cs="Arial"/>
                <w:color w:val="000000"/>
                <w:sz w:val="16"/>
                <w:szCs w:val="16"/>
              </w:rPr>
            </w:pPr>
            <w:r w:rsidRPr="005B00C6">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B00C6" w:rsidRDefault="004C72E3">
            <w:pPr>
              <w:pStyle w:val="TAL"/>
              <w:rPr>
                <w:rFonts w:cs="Arial"/>
                <w:color w:val="000000"/>
                <w:sz w:val="16"/>
                <w:szCs w:val="16"/>
              </w:rPr>
            </w:pPr>
            <w:r w:rsidRPr="005B00C6">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B00C6" w:rsidRDefault="004C72E3">
            <w:pPr>
              <w:pStyle w:val="TAL"/>
              <w:rPr>
                <w:rFonts w:cs="Arial"/>
                <w:color w:val="000000"/>
                <w:sz w:val="16"/>
                <w:szCs w:val="16"/>
              </w:rPr>
            </w:pPr>
            <w:r w:rsidRPr="005B00C6">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A2CD4E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B00C6" w:rsidRDefault="004C72E3" w:rsidP="00B05689">
            <w:pPr>
              <w:pStyle w:val="TAL"/>
              <w:rPr>
                <w:rFonts w:cs="Arial"/>
                <w:color w:val="000000"/>
                <w:sz w:val="16"/>
                <w:szCs w:val="16"/>
              </w:rPr>
            </w:pPr>
            <w:r w:rsidRPr="005B00C6">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B00C6" w:rsidRDefault="004C72E3">
            <w:pPr>
              <w:pStyle w:val="TAL"/>
              <w:rPr>
                <w:rFonts w:cs="Arial"/>
                <w:color w:val="000000"/>
                <w:sz w:val="16"/>
                <w:szCs w:val="16"/>
              </w:rPr>
            </w:pPr>
            <w:r w:rsidRPr="005B00C6">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B00C6" w:rsidRDefault="004C72E3">
            <w:pPr>
              <w:pStyle w:val="TAL"/>
              <w:rPr>
                <w:rFonts w:cs="Arial"/>
                <w:color w:val="000000"/>
                <w:sz w:val="16"/>
                <w:szCs w:val="16"/>
              </w:rPr>
            </w:pPr>
            <w:r w:rsidRPr="005B00C6">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91128B" w:rsidRPr="005B00C6" w14:paraId="08315944"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B00C6" w:rsidRDefault="0091128B" w:rsidP="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B00C6" w:rsidRDefault="0091128B">
            <w:pPr>
              <w:pStyle w:val="TAL"/>
              <w:rPr>
                <w:rFonts w:cs="Arial"/>
                <w:color w:val="000000"/>
                <w:sz w:val="16"/>
                <w:szCs w:val="16"/>
              </w:rPr>
            </w:pPr>
            <w:r w:rsidRPr="005B00C6">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B00C6" w:rsidRDefault="0091128B">
            <w:pPr>
              <w:pStyle w:val="TAL"/>
              <w:rPr>
                <w:rFonts w:cs="Arial"/>
                <w:color w:val="000000"/>
                <w:sz w:val="16"/>
                <w:szCs w:val="16"/>
              </w:rPr>
            </w:pPr>
            <w:r w:rsidRPr="005B00C6">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B00C6" w:rsidRDefault="0091128B">
            <w:pPr>
              <w:pStyle w:val="TAL"/>
              <w:rPr>
                <w:rFonts w:cs="Arial"/>
                <w:color w:val="000000"/>
                <w:sz w:val="16"/>
                <w:szCs w:val="16"/>
              </w:rPr>
            </w:pPr>
            <w:r w:rsidRPr="005B00C6">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95A456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B00C6" w:rsidRDefault="0091128B">
            <w:pPr>
              <w:pStyle w:val="TAL"/>
              <w:rPr>
                <w:rFonts w:cs="Arial"/>
                <w:color w:val="000000"/>
                <w:sz w:val="16"/>
                <w:szCs w:val="16"/>
              </w:rPr>
            </w:pPr>
            <w:r w:rsidRPr="005B00C6">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B00C6" w:rsidRDefault="0091128B">
            <w:pPr>
              <w:pStyle w:val="TAL"/>
              <w:rPr>
                <w:rFonts w:cs="Arial"/>
                <w:color w:val="000000"/>
                <w:sz w:val="16"/>
                <w:szCs w:val="16"/>
              </w:rPr>
            </w:pPr>
            <w:r w:rsidRPr="005B00C6">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B00C6" w:rsidRDefault="0091128B">
            <w:pPr>
              <w:pStyle w:val="TAL"/>
              <w:rPr>
                <w:rFonts w:cs="Arial"/>
                <w:color w:val="000000"/>
                <w:sz w:val="16"/>
                <w:szCs w:val="16"/>
              </w:rPr>
            </w:pPr>
            <w:r w:rsidRPr="005B00C6">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2ACB20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B00C6" w:rsidRDefault="0091128B">
            <w:pPr>
              <w:pStyle w:val="TAL"/>
              <w:rPr>
                <w:rFonts w:cs="Arial"/>
                <w:color w:val="000000"/>
                <w:sz w:val="16"/>
                <w:szCs w:val="16"/>
              </w:rPr>
            </w:pPr>
            <w:r w:rsidRPr="005B00C6">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B00C6" w:rsidRDefault="0091128B">
            <w:pPr>
              <w:pStyle w:val="TAL"/>
              <w:rPr>
                <w:rFonts w:cs="Arial"/>
                <w:color w:val="000000"/>
                <w:sz w:val="16"/>
                <w:szCs w:val="16"/>
              </w:rPr>
            </w:pPr>
            <w:r w:rsidRPr="005B00C6">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B00C6" w:rsidRDefault="0091128B">
            <w:pPr>
              <w:pStyle w:val="TAL"/>
              <w:rPr>
                <w:rFonts w:cs="Arial"/>
                <w:color w:val="000000"/>
                <w:sz w:val="16"/>
                <w:szCs w:val="16"/>
              </w:rPr>
            </w:pPr>
            <w:r w:rsidRPr="005B00C6">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45330B9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B00C6" w:rsidRDefault="0091128B">
            <w:pPr>
              <w:pStyle w:val="TAL"/>
              <w:rPr>
                <w:rFonts w:cs="Arial"/>
                <w:color w:val="000000"/>
                <w:sz w:val="16"/>
                <w:szCs w:val="16"/>
              </w:rPr>
            </w:pPr>
            <w:r w:rsidRPr="005B00C6">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B00C6" w:rsidRDefault="0091128B">
            <w:pPr>
              <w:pStyle w:val="TAL"/>
              <w:rPr>
                <w:rFonts w:cs="Arial"/>
                <w:color w:val="000000"/>
                <w:sz w:val="16"/>
                <w:szCs w:val="16"/>
              </w:rPr>
            </w:pPr>
            <w:r w:rsidRPr="005B00C6">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B00C6" w:rsidRDefault="0091128B">
            <w:pPr>
              <w:pStyle w:val="TAL"/>
              <w:rPr>
                <w:rFonts w:cs="Arial"/>
                <w:color w:val="000000"/>
                <w:sz w:val="16"/>
                <w:szCs w:val="16"/>
              </w:rPr>
            </w:pPr>
            <w:r w:rsidRPr="005B00C6">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B41C4F0"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B00C6" w:rsidRDefault="0091128B">
            <w:pPr>
              <w:pStyle w:val="TAL"/>
              <w:rPr>
                <w:rFonts w:cs="Arial"/>
                <w:color w:val="000000"/>
                <w:sz w:val="16"/>
                <w:szCs w:val="16"/>
              </w:rPr>
            </w:pPr>
            <w:r w:rsidRPr="005B00C6">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B00C6" w:rsidRDefault="0091128B">
            <w:pPr>
              <w:pStyle w:val="TAL"/>
              <w:rPr>
                <w:rFonts w:cs="Arial"/>
                <w:color w:val="000000"/>
                <w:sz w:val="16"/>
                <w:szCs w:val="16"/>
              </w:rPr>
            </w:pPr>
            <w:r w:rsidRPr="005B00C6">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B00C6" w:rsidRDefault="0091128B">
            <w:pPr>
              <w:pStyle w:val="TAL"/>
              <w:rPr>
                <w:rFonts w:cs="Arial"/>
                <w:color w:val="000000"/>
                <w:sz w:val="16"/>
                <w:szCs w:val="16"/>
              </w:rPr>
            </w:pPr>
            <w:r w:rsidRPr="005B00C6">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CC5E1D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B00C6" w:rsidRDefault="0091128B">
            <w:pPr>
              <w:pStyle w:val="TAL"/>
              <w:rPr>
                <w:rFonts w:cs="Arial"/>
                <w:color w:val="000000"/>
                <w:sz w:val="16"/>
                <w:szCs w:val="16"/>
              </w:rPr>
            </w:pPr>
            <w:r w:rsidRPr="005B00C6">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B00C6" w:rsidRDefault="0091128B">
            <w:pPr>
              <w:pStyle w:val="TAL"/>
              <w:rPr>
                <w:rFonts w:cs="Arial"/>
                <w:color w:val="000000"/>
                <w:sz w:val="16"/>
                <w:szCs w:val="16"/>
              </w:rPr>
            </w:pPr>
            <w:r w:rsidRPr="005B00C6">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B00C6" w:rsidRDefault="0091128B">
            <w:pPr>
              <w:pStyle w:val="TAL"/>
              <w:rPr>
                <w:rFonts w:cs="Arial"/>
                <w:color w:val="000000"/>
                <w:sz w:val="16"/>
                <w:szCs w:val="16"/>
              </w:rPr>
            </w:pPr>
            <w:r w:rsidRPr="005B00C6">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85E43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B00C6" w:rsidRDefault="0091128B">
            <w:pPr>
              <w:pStyle w:val="TAL"/>
              <w:rPr>
                <w:rFonts w:cs="Arial"/>
                <w:color w:val="000000"/>
                <w:sz w:val="16"/>
                <w:szCs w:val="16"/>
              </w:rPr>
            </w:pPr>
            <w:r w:rsidRPr="005B00C6">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B00C6" w:rsidRDefault="0091128B">
            <w:pPr>
              <w:pStyle w:val="TAL"/>
              <w:rPr>
                <w:rFonts w:cs="Arial"/>
                <w:color w:val="000000"/>
                <w:sz w:val="16"/>
                <w:szCs w:val="16"/>
              </w:rPr>
            </w:pPr>
            <w:r w:rsidRPr="005B00C6">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B00C6" w:rsidRDefault="0091128B">
            <w:pPr>
              <w:pStyle w:val="TAL"/>
              <w:rPr>
                <w:rFonts w:cs="Arial"/>
                <w:color w:val="000000"/>
                <w:sz w:val="16"/>
                <w:szCs w:val="16"/>
              </w:rPr>
            </w:pPr>
            <w:r w:rsidRPr="005B00C6">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F06897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B00C6" w:rsidRDefault="0091128B">
            <w:pPr>
              <w:pStyle w:val="TAL"/>
              <w:rPr>
                <w:rFonts w:cs="Arial"/>
                <w:color w:val="000000"/>
                <w:sz w:val="16"/>
                <w:szCs w:val="16"/>
              </w:rPr>
            </w:pPr>
            <w:r w:rsidRPr="005B00C6">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B00C6" w:rsidRDefault="0091128B">
            <w:pPr>
              <w:pStyle w:val="TAL"/>
              <w:rPr>
                <w:rFonts w:cs="Arial"/>
                <w:color w:val="000000"/>
                <w:sz w:val="16"/>
                <w:szCs w:val="16"/>
              </w:rPr>
            </w:pPr>
            <w:r w:rsidRPr="005B00C6">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B00C6" w:rsidRDefault="0091128B">
            <w:pPr>
              <w:pStyle w:val="TAL"/>
              <w:rPr>
                <w:rFonts w:cs="Arial"/>
                <w:color w:val="000000"/>
                <w:sz w:val="16"/>
                <w:szCs w:val="16"/>
              </w:rPr>
            </w:pPr>
            <w:r w:rsidRPr="005B00C6">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C3DA97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B00C6" w:rsidRDefault="0091128B">
            <w:pPr>
              <w:pStyle w:val="TAL"/>
              <w:rPr>
                <w:rFonts w:cs="Arial"/>
                <w:color w:val="000000"/>
                <w:sz w:val="16"/>
                <w:szCs w:val="16"/>
              </w:rPr>
            </w:pPr>
            <w:r w:rsidRPr="005B00C6">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B00C6" w:rsidRDefault="0091128B">
            <w:pPr>
              <w:pStyle w:val="TAL"/>
              <w:rPr>
                <w:rFonts w:cs="Arial"/>
                <w:color w:val="000000"/>
                <w:sz w:val="16"/>
                <w:szCs w:val="16"/>
              </w:rPr>
            </w:pPr>
            <w:r w:rsidRPr="005B00C6">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B00C6" w:rsidRDefault="0091128B">
            <w:pPr>
              <w:pStyle w:val="TAL"/>
              <w:rPr>
                <w:rFonts w:cs="Arial"/>
                <w:color w:val="000000"/>
                <w:sz w:val="16"/>
                <w:szCs w:val="16"/>
              </w:rPr>
            </w:pPr>
            <w:r w:rsidRPr="005B00C6">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C511C8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B00C6" w:rsidRDefault="0091128B">
            <w:pPr>
              <w:pStyle w:val="TAL"/>
              <w:rPr>
                <w:rFonts w:cs="Arial"/>
                <w:color w:val="000000"/>
                <w:sz w:val="16"/>
                <w:szCs w:val="16"/>
              </w:rPr>
            </w:pPr>
            <w:r w:rsidRPr="005B00C6">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B00C6" w:rsidRDefault="0091128B">
            <w:pPr>
              <w:pStyle w:val="TAL"/>
              <w:rPr>
                <w:rFonts w:cs="Arial"/>
                <w:color w:val="000000"/>
                <w:sz w:val="16"/>
                <w:szCs w:val="16"/>
              </w:rPr>
            </w:pPr>
            <w:r w:rsidRPr="005B00C6">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B00C6" w:rsidRDefault="0091128B">
            <w:pPr>
              <w:pStyle w:val="TAL"/>
              <w:rPr>
                <w:rFonts w:cs="Arial"/>
                <w:color w:val="000000"/>
                <w:sz w:val="16"/>
                <w:szCs w:val="16"/>
              </w:rPr>
            </w:pPr>
            <w:r w:rsidRPr="005B00C6">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23E125F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B00C6" w:rsidRDefault="0091128B">
            <w:pPr>
              <w:pStyle w:val="TAL"/>
              <w:rPr>
                <w:rFonts w:cs="Arial"/>
                <w:color w:val="000000"/>
                <w:sz w:val="16"/>
                <w:szCs w:val="16"/>
              </w:rPr>
            </w:pPr>
            <w:r w:rsidRPr="005B00C6">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B00C6" w:rsidRDefault="0091128B">
            <w:pPr>
              <w:pStyle w:val="TAL"/>
              <w:rPr>
                <w:rFonts w:cs="Arial"/>
                <w:color w:val="000000"/>
                <w:sz w:val="16"/>
                <w:szCs w:val="16"/>
              </w:rPr>
            </w:pPr>
            <w:r w:rsidRPr="005B00C6">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B00C6" w:rsidRDefault="0091128B">
            <w:pPr>
              <w:pStyle w:val="TAL"/>
              <w:rPr>
                <w:rFonts w:cs="Arial"/>
                <w:color w:val="000000"/>
                <w:sz w:val="16"/>
                <w:szCs w:val="16"/>
              </w:rPr>
            </w:pPr>
            <w:r w:rsidRPr="005B00C6">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09E79B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B00C6" w:rsidRDefault="0091128B">
            <w:pPr>
              <w:pStyle w:val="TAL"/>
              <w:rPr>
                <w:rFonts w:cs="Arial"/>
                <w:color w:val="000000"/>
                <w:sz w:val="16"/>
                <w:szCs w:val="16"/>
              </w:rPr>
            </w:pPr>
            <w:r w:rsidRPr="005B00C6">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B00C6" w:rsidRDefault="0091128B">
            <w:pPr>
              <w:pStyle w:val="TAL"/>
              <w:rPr>
                <w:rFonts w:cs="Arial"/>
                <w:color w:val="000000"/>
                <w:sz w:val="16"/>
                <w:szCs w:val="16"/>
              </w:rPr>
            </w:pPr>
            <w:r w:rsidRPr="005B00C6">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B00C6" w:rsidRDefault="0091128B">
            <w:pPr>
              <w:pStyle w:val="TAL"/>
              <w:rPr>
                <w:rFonts w:cs="Arial"/>
                <w:color w:val="000000"/>
                <w:sz w:val="16"/>
                <w:szCs w:val="16"/>
              </w:rPr>
            </w:pPr>
            <w:r w:rsidRPr="005B00C6">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1AE5A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B00C6" w:rsidRDefault="0091128B">
            <w:pPr>
              <w:pStyle w:val="TAL"/>
              <w:rPr>
                <w:rFonts w:cs="Arial"/>
                <w:color w:val="000000"/>
                <w:sz w:val="16"/>
                <w:szCs w:val="16"/>
              </w:rPr>
            </w:pPr>
            <w:r w:rsidRPr="005B00C6">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B00C6" w:rsidRDefault="0091128B">
            <w:pPr>
              <w:pStyle w:val="TAL"/>
              <w:rPr>
                <w:rFonts w:cs="Arial"/>
                <w:color w:val="000000"/>
                <w:sz w:val="16"/>
                <w:szCs w:val="16"/>
              </w:rPr>
            </w:pPr>
            <w:r w:rsidRPr="005B00C6">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B00C6" w:rsidRDefault="0091128B">
            <w:pPr>
              <w:pStyle w:val="TAL"/>
              <w:rPr>
                <w:rFonts w:cs="Arial"/>
                <w:color w:val="000000"/>
                <w:sz w:val="16"/>
                <w:szCs w:val="16"/>
              </w:rPr>
            </w:pPr>
            <w:r w:rsidRPr="005B00C6">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A44127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B00C6" w:rsidRDefault="0091128B">
            <w:pPr>
              <w:pStyle w:val="TAL"/>
              <w:rPr>
                <w:rFonts w:cs="Arial"/>
                <w:color w:val="000000"/>
                <w:sz w:val="16"/>
                <w:szCs w:val="16"/>
              </w:rPr>
            </w:pPr>
            <w:r w:rsidRPr="005B00C6">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B00C6" w:rsidRDefault="0091128B">
            <w:pPr>
              <w:pStyle w:val="TAL"/>
              <w:rPr>
                <w:rFonts w:cs="Arial"/>
                <w:color w:val="000000"/>
                <w:sz w:val="16"/>
                <w:szCs w:val="16"/>
              </w:rPr>
            </w:pPr>
            <w:r w:rsidRPr="005B00C6">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B00C6" w:rsidRDefault="0091128B">
            <w:pPr>
              <w:pStyle w:val="TAL"/>
              <w:rPr>
                <w:rFonts w:cs="Arial"/>
                <w:color w:val="000000"/>
                <w:sz w:val="16"/>
                <w:szCs w:val="16"/>
              </w:rPr>
            </w:pPr>
            <w:r w:rsidRPr="005B00C6">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1110AC"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B00C6" w:rsidRDefault="0091128B">
            <w:pPr>
              <w:pStyle w:val="TAL"/>
              <w:rPr>
                <w:rFonts w:cs="Arial"/>
                <w:color w:val="000000"/>
                <w:sz w:val="16"/>
                <w:szCs w:val="16"/>
              </w:rPr>
            </w:pPr>
            <w:r w:rsidRPr="005B00C6">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B00C6" w:rsidRDefault="0091128B">
            <w:pPr>
              <w:pStyle w:val="TAL"/>
              <w:rPr>
                <w:rFonts w:cs="Arial"/>
                <w:color w:val="000000"/>
                <w:sz w:val="16"/>
                <w:szCs w:val="16"/>
              </w:rPr>
            </w:pPr>
            <w:r w:rsidRPr="005B00C6">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B00C6" w:rsidRDefault="0091128B">
            <w:pPr>
              <w:pStyle w:val="TAL"/>
              <w:rPr>
                <w:rFonts w:cs="Arial"/>
                <w:color w:val="000000"/>
                <w:sz w:val="16"/>
                <w:szCs w:val="16"/>
              </w:rPr>
            </w:pPr>
            <w:r w:rsidRPr="005B00C6">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ACD9726"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B00C6" w:rsidRDefault="0091128B">
            <w:pPr>
              <w:pStyle w:val="TAL"/>
              <w:rPr>
                <w:rFonts w:cs="Arial"/>
                <w:color w:val="000000"/>
                <w:sz w:val="16"/>
                <w:szCs w:val="16"/>
              </w:rPr>
            </w:pPr>
            <w:r w:rsidRPr="005B00C6">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B00C6" w:rsidRDefault="0091128B">
            <w:pPr>
              <w:pStyle w:val="TAL"/>
              <w:rPr>
                <w:rFonts w:cs="Arial"/>
                <w:color w:val="000000"/>
                <w:sz w:val="16"/>
                <w:szCs w:val="16"/>
              </w:rPr>
            </w:pPr>
            <w:r w:rsidRPr="005B00C6">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B00C6" w:rsidRDefault="0091128B">
            <w:pPr>
              <w:pStyle w:val="TAL"/>
              <w:rPr>
                <w:rFonts w:cs="Arial"/>
                <w:color w:val="000000"/>
                <w:sz w:val="16"/>
                <w:szCs w:val="16"/>
              </w:rPr>
            </w:pPr>
            <w:r w:rsidRPr="005B00C6">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5498B6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B00C6" w:rsidRDefault="0091128B">
            <w:pPr>
              <w:pStyle w:val="TAL"/>
              <w:rPr>
                <w:rFonts w:cs="Arial"/>
                <w:color w:val="000000"/>
                <w:sz w:val="16"/>
                <w:szCs w:val="16"/>
              </w:rPr>
            </w:pPr>
            <w:r w:rsidRPr="005B00C6">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B00C6" w:rsidRDefault="0091128B">
            <w:pPr>
              <w:pStyle w:val="TAL"/>
              <w:rPr>
                <w:rFonts w:cs="Arial"/>
                <w:color w:val="000000"/>
                <w:sz w:val="16"/>
                <w:szCs w:val="16"/>
              </w:rPr>
            </w:pPr>
            <w:r w:rsidRPr="005B00C6">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B00C6" w:rsidRDefault="0091128B">
            <w:pPr>
              <w:pStyle w:val="TAL"/>
              <w:rPr>
                <w:rFonts w:cs="Arial"/>
                <w:color w:val="000000"/>
                <w:sz w:val="16"/>
                <w:szCs w:val="16"/>
              </w:rPr>
            </w:pPr>
            <w:r w:rsidRPr="005B00C6">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18B12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B00C6" w:rsidRDefault="0091128B">
            <w:pPr>
              <w:pStyle w:val="TAL"/>
              <w:rPr>
                <w:rFonts w:cs="Arial"/>
                <w:color w:val="000000"/>
                <w:sz w:val="16"/>
                <w:szCs w:val="16"/>
              </w:rPr>
            </w:pPr>
            <w:r w:rsidRPr="005B00C6">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B00C6" w:rsidRDefault="0091128B">
            <w:pPr>
              <w:pStyle w:val="TAL"/>
              <w:rPr>
                <w:rFonts w:cs="Arial"/>
                <w:color w:val="000000"/>
                <w:sz w:val="16"/>
                <w:szCs w:val="16"/>
              </w:rPr>
            </w:pPr>
            <w:r w:rsidRPr="005B00C6">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B00C6" w:rsidRDefault="0091128B">
            <w:pPr>
              <w:pStyle w:val="TAL"/>
              <w:rPr>
                <w:rFonts w:cs="Arial"/>
                <w:color w:val="000000"/>
                <w:sz w:val="16"/>
                <w:szCs w:val="16"/>
              </w:rPr>
            </w:pPr>
            <w:r w:rsidRPr="005B00C6">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130E3E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B00C6" w:rsidRDefault="0091128B">
            <w:pPr>
              <w:pStyle w:val="TAL"/>
              <w:rPr>
                <w:rFonts w:cs="Arial"/>
                <w:color w:val="000000"/>
                <w:sz w:val="16"/>
                <w:szCs w:val="16"/>
              </w:rPr>
            </w:pPr>
            <w:r w:rsidRPr="005B00C6">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B00C6" w:rsidRDefault="0091128B">
            <w:pPr>
              <w:pStyle w:val="TAL"/>
              <w:rPr>
                <w:rFonts w:cs="Arial"/>
                <w:color w:val="000000"/>
                <w:sz w:val="16"/>
                <w:szCs w:val="16"/>
              </w:rPr>
            </w:pPr>
            <w:r w:rsidRPr="005B00C6">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B00C6" w:rsidRDefault="0091128B">
            <w:pPr>
              <w:pStyle w:val="TAL"/>
              <w:rPr>
                <w:rFonts w:cs="Arial"/>
                <w:color w:val="000000"/>
                <w:sz w:val="16"/>
                <w:szCs w:val="16"/>
              </w:rPr>
            </w:pPr>
            <w:r w:rsidRPr="005B00C6">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B0A59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B00C6" w:rsidRDefault="0091128B">
            <w:pPr>
              <w:pStyle w:val="TAL"/>
              <w:rPr>
                <w:rFonts w:cs="Arial"/>
                <w:color w:val="000000"/>
                <w:sz w:val="16"/>
                <w:szCs w:val="16"/>
              </w:rPr>
            </w:pPr>
            <w:r w:rsidRPr="005B00C6">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B00C6" w:rsidRDefault="0091128B">
            <w:pPr>
              <w:pStyle w:val="TAL"/>
              <w:rPr>
                <w:rFonts w:cs="Arial"/>
                <w:color w:val="000000"/>
                <w:sz w:val="16"/>
                <w:szCs w:val="16"/>
              </w:rPr>
            </w:pPr>
            <w:r w:rsidRPr="005B00C6">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B00C6" w:rsidRDefault="0091128B">
            <w:pPr>
              <w:pStyle w:val="TAL"/>
              <w:rPr>
                <w:rFonts w:cs="Arial"/>
                <w:color w:val="000000"/>
                <w:sz w:val="16"/>
                <w:szCs w:val="16"/>
              </w:rPr>
            </w:pPr>
            <w:r w:rsidRPr="005B00C6">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FE2979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B00C6" w:rsidRDefault="0091128B">
            <w:pPr>
              <w:pStyle w:val="TAL"/>
              <w:rPr>
                <w:rFonts w:cs="Arial"/>
                <w:color w:val="000000"/>
                <w:sz w:val="16"/>
                <w:szCs w:val="16"/>
              </w:rPr>
            </w:pPr>
            <w:r w:rsidRPr="005B00C6">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B00C6" w:rsidRDefault="0091128B">
            <w:pPr>
              <w:pStyle w:val="TAL"/>
              <w:rPr>
                <w:rFonts w:cs="Arial"/>
                <w:color w:val="000000"/>
                <w:sz w:val="16"/>
                <w:szCs w:val="16"/>
              </w:rPr>
            </w:pPr>
            <w:r w:rsidRPr="005B00C6">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B00C6" w:rsidRDefault="0091128B">
            <w:pPr>
              <w:pStyle w:val="TAL"/>
              <w:rPr>
                <w:rFonts w:cs="Arial"/>
                <w:color w:val="000000"/>
                <w:sz w:val="16"/>
                <w:szCs w:val="16"/>
              </w:rPr>
            </w:pPr>
            <w:r w:rsidRPr="005B00C6">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8F5E7E9"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B00C6" w:rsidRDefault="0091128B">
            <w:pPr>
              <w:pStyle w:val="TAL"/>
              <w:rPr>
                <w:rFonts w:cs="Arial"/>
                <w:color w:val="000000"/>
                <w:sz w:val="16"/>
                <w:szCs w:val="16"/>
              </w:rPr>
            </w:pPr>
            <w:r w:rsidRPr="005B00C6">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B00C6" w:rsidRDefault="0091128B">
            <w:pPr>
              <w:pStyle w:val="TAL"/>
              <w:rPr>
                <w:rFonts w:cs="Arial"/>
                <w:color w:val="000000"/>
                <w:sz w:val="16"/>
                <w:szCs w:val="16"/>
              </w:rPr>
            </w:pPr>
            <w:r w:rsidRPr="005B00C6">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B00C6" w:rsidRDefault="0091128B">
            <w:pPr>
              <w:pStyle w:val="TAL"/>
              <w:rPr>
                <w:rFonts w:cs="Arial"/>
                <w:color w:val="000000"/>
                <w:sz w:val="16"/>
                <w:szCs w:val="16"/>
              </w:rPr>
            </w:pPr>
            <w:r w:rsidRPr="005B00C6">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94F4A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B00C6" w:rsidRDefault="0091128B">
            <w:pPr>
              <w:pStyle w:val="TAL"/>
              <w:rPr>
                <w:rFonts w:cs="Arial"/>
                <w:color w:val="000000"/>
                <w:sz w:val="16"/>
                <w:szCs w:val="16"/>
              </w:rPr>
            </w:pPr>
            <w:r w:rsidRPr="005B00C6">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B00C6" w:rsidRDefault="0091128B">
            <w:pPr>
              <w:pStyle w:val="TAL"/>
              <w:rPr>
                <w:rFonts w:cs="Arial"/>
                <w:color w:val="000000"/>
                <w:sz w:val="16"/>
                <w:szCs w:val="16"/>
              </w:rPr>
            </w:pPr>
            <w:r w:rsidRPr="005B00C6">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B00C6" w:rsidRDefault="0091128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A377DB" w:rsidRPr="005B00C6" w14:paraId="24E8DCC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5B00C6" w:rsidRDefault="00A377DB">
            <w:pPr>
              <w:pStyle w:val="TAL"/>
              <w:rPr>
                <w:rFonts w:cs="Arial"/>
                <w:color w:val="000000"/>
                <w:sz w:val="16"/>
                <w:szCs w:val="16"/>
              </w:rPr>
            </w:pPr>
            <w:r w:rsidRPr="005B00C6">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5B00C6" w:rsidRDefault="00A377DB">
            <w:pPr>
              <w:pStyle w:val="TAL"/>
              <w:rPr>
                <w:rFonts w:cs="Arial"/>
                <w:color w:val="000000"/>
                <w:sz w:val="16"/>
                <w:szCs w:val="16"/>
              </w:rPr>
            </w:pPr>
            <w:r w:rsidRPr="005B00C6">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5B00C6" w:rsidRDefault="00A377DB">
            <w:pPr>
              <w:pStyle w:val="TAL"/>
              <w:rPr>
                <w:rFonts w:cs="Arial"/>
                <w:color w:val="000000"/>
                <w:sz w:val="16"/>
                <w:szCs w:val="16"/>
              </w:rPr>
            </w:pPr>
            <w:r w:rsidRPr="005B00C6">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CA1CA42"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5B00C6" w:rsidRDefault="00A377DB">
            <w:pPr>
              <w:pStyle w:val="TAL"/>
              <w:rPr>
                <w:rFonts w:cs="Arial"/>
                <w:color w:val="000000"/>
                <w:sz w:val="16"/>
                <w:szCs w:val="16"/>
              </w:rPr>
            </w:pPr>
            <w:r w:rsidRPr="005B00C6">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5B00C6" w:rsidRDefault="00A377DB">
            <w:pPr>
              <w:pStyle w:val="TAL"/>
              <w:rPr>
                <w:rFonts w:cs="Arial"/>
                <w:color w:val="000000"/>
                <w:sz w:val="16"/>
                <w:szCs w:val="16"/>
              </w:rPr>
            </w:pPr>
            <w:r w:rsidRPr="005B00C6">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5B00C6" w:rsidRDefault="00A377DB">
            <w:pPr>
              <w:pStyle w:val="TAL"/>
              <w:rPr>
                <w:rFonts w:cs="Arial"/>
                <w:color w:val="000000"/>
                <w:sz w:val="16"/>
                <w:szCs w:val="16"/>
              </w:rPr>
            </w:pPr>
            <w:r w:rsidRPr="005B00C6">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C4C6D8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5B00C6" w:rsidRDefault="00A377DB">
            <w:pPr>
              <w:pStyle w:val="TAL"/>
              <w:rPr>
                <w:rFonts w:cs="Arial"/>
                <w:color w:val="000000"/>
                <w:sz w:val="16"/>
                <w:szCs w:val="16"/>
              </w:rPr>
            </w:pPr>
            <w:r w:rsidRPr="005B00C6">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5B00C6" w:rsidRDefault="00A377DB">
            <w:pPr>
              <w:pStyle w:val="TAL"/>
              <w:rPr>
                <w:rFonts w:cs="Arial"/>
                <w:color w:val="000000"/>
                <w:sz w:val="16"/>
                <w:szCs w:val="16"/>
              </w:rPr>
            </w:pPr>
            <w:r w:rsidRPr="005B00C6">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5B00C6" w:rsidRDefault="00A377DB">
            <w:pPr>
              <w:pStyle w:val="TAL"/>
              <w:rPr>
                <w:rFonts w:cs="Arial"/>
                <w:color w:val="000000"/>
                <w:sz w:val="16"/>
                <w:szCs w:val="16"/>
              </w:rPr>
            </w:pPr>
            <w:r w:rsidRPr="005B00C6">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171FE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5B00C6" w:rsidRDefault="00A377DB">
            <w:pPr>
              <w:pStyle w:val="TAL"/>
              <w:rPr>
                <w:rFonts w:cs="Arial"/>
                <w:color w:val="000000"/>
                <w:sz w:val="16"/>
                <w:szCs w:val="16"/>
              </w:rPr>
            </w:pPr>
            <w:r w:rsidRPr="005B00C6">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5B00C6" w:rsidRDefault="00A377DB">
            <w:pPr>
              <w:pStyle w:val="TAL"/>
              <w:rPr>
                <w:rFonts w:cs="Arial"/>
                <w:color w:val="000000"/>
                <w:sz w:val="16"/>
                <w:szCs w:val="16"/>
              </w:rPr>
            </w:pPr>
            <w:r w:rsidRPr="005B00C6">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5B00C6" w:rsidRDefault="00A377DB">
            <w:pPr>
              <w:pStyle w:val="TAL"/>
              <w:rPr>
                <w:rFonts w:cs="Arial"/>
                <w:color w:val="000000"/>
                <w:sz w:val="16"/>
                <w:szCs w:val="16"/>
              </w:rPr>
            </w:pPr>
            <w:r w:rsidRPr="005B00C6">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3DC49C"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5B00C6" w:rsidRDefault="00A377DB">
            <w:pPr>
              <w:pStyle w:val="TAL"/>
              <w:rPr>
                <w:rFonts w:cs="Arial"/>
                <w:color w:val="000000"/>
                <w:sz w:val="16"/>
                <w:szCs w:val="16"/>
              </w:rPr>
            </w:pPr>
            <w:r w:rsidRPr="005B00C6">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5B00C6" w:rsidRDefault="00A377DB">
            <w:pPr>
              <w:pStyle w:val="TAL"/>
              <w:rPr>
                <w:rFonts w:cs="Arial"/>
                <w:color w:val="000000"/>
                <w:sz w:val="16"/>
                <w:szCs w:val="16"/>
              </w:rPr>
            </w:pPr>
            <w:r w:rsidRPr="005B00C6">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5B00C6" w:rsidRDefault="00A377DB">
            <w:pPr>
              <w:pStyle w:val="TAL"/>
              <w:rPr>
                <w:rFonts w:cs="Arial"/>
                <w:color w:val="000000"/>
                <w:sz w:val="16"/>
                <w:szCs w:val="16"/>
              </w:rPr>
            </w:pPr>
            <w:r w:rsidRPr="005B00C6">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66D9D2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5B00C6" w:rsidRDefault="00A377DB">
            <w:pPr>
              <w:pStyle w:val="TAL"/>
              <w:rPr>
                <w:rFonts w:cs="Arial"/>
                <w:color w:val="000000"/>
                <w:sz w:val="16"/>
                <w:szCs w:val="16"/>
              </w:rPr>
            </w:pPr>
            <w:r w:rsidRPr="005B00C6">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5B00C6" w:rsidRDefault="00A377DB">
            <w:pPr>
              <w:pStyle w:val="TAL"/>
              <w:rPr>
                <w:rFonts w:cs="Arial"/>
                <w:color w:val="000000"/>
                <w:sz w:val="16"/>
                <w:szCs w:val="16"/>
              </w:rPr>
            </w:pPr>
            <w:r w:rsidRPr="005B00C6">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5B00C6" w:rsidRDefault="00A377D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398A0A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5B00C6" w:rsidRDefault="00A377DB">
            <w:pPr>
              <w:pStyle w:val="TAL"/>
              <w:rPr>
                <w:rFonts w:cs="Arial"/>
                <w:color w:val="000000"/>
                <w:sz w:val="16"/>
                <w:szCs w:val="16"/>
              </w:rPr>
            </w:pPr>
            <w:r w:rsidRPr="005B00C6">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5B00C6" w:rsidRDefault="00A377DB">
            <w:pPr>
              <w:pStyle w:val="TAL"/>
              <w:rPr>
                <w:rFonts w:cs="Arial"/>
                <w:color w:val="000000"/>
                <w:sz w:val="16"/>
                <w:szCs w:val="16"/>
              </w:rPr>
            </w:pPr>
            <w:r w:rsidRPr="005B00C6">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5B00C6" w:rsidRDefault="00A377DB">
            <w:pPr>
              <w:pStyle w:val="TAL"/>
              <w:rPr>
                <w:rFonts w:cs="Arial"/>
                <w:color w:val="000000"/>
                <w:sz w:val="16"/>
                <w:szCs w:val="16"/>
              </w:rPr>
            </w:pPr>
            <w:r w:rsidRPr="005B00C6">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58B5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5B00C6" w:rsidRDefault="00A377DB">
            <w:pPr>
              <w:pStyle w:val="TAL"/>
              <w:rPr>
                <w:rFonts w:cs="Arial"/>
                <w:color w:val="000000"/>
                <w:sz w:val="16"/>
                <w:szCs w:val="16"/>
              </w:rPr>
            </w:pPr>
            <w:r w:rsidRPr="005B00C6">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5B00C6" w:rsidRDefault="00A377DB">
            <w:pPr>
              <w:pStyle w:val="TAL"/>
              <w:rPr>
                <w:rFonts w:cs="Arial"/>
                <w:color w:val="000000"/>
                <w:sz w:val="16"/>
                <w:szCs w:val="16"/>
              </w:rPr>
            </w:pPr>
            <w:r w:rsidRPr="005B00C6">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5B00C6" w:rsidRDefault="00A377DB">
            <w:pPr>
              <w:pStyle w:val="TAL"/>
              <w:rPr>
                <w:rFonts w:cs="Arial"/>
                <w:color w:val="000000"/>
                <w:sz w:val="16"/>
                <w:szCs w:val="16"/>
              </w:rPr>
            </w:pPr>
            <w:r w:rsidRPr="005B00C6">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6532D1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5B00C6" w:rsidRDefault="00A377DB">
            <w:pPr>
              <w:pStyle w:val="TAL"/>
              <w:rPr>
                <w:rFonts w:cs="Arial"/>
                <w:color w:val="000000"/>
                <w:sz w:val="16"/>
                <w:szCs w:val="16"/>
              </w:rPr>
            </w:pPr>
            <w:r w:rsidRPr="005B00C6">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5B00C6" w:rsidRDefault="00A377DB">
            <w:pPr>
              <w:pStyle w:val="TAL"/>
              <w:rPr>
                <w:rFonts w:cs="Arial"/>
                <w:color w:val="000000"/>
                <w:sz w:val="16"/>
                <w:szCs w:val="16"/>
              </w:rPr>
            </w:pPr>
            <w:r w:rsidRPr="005B00C6">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5B00C6" w:rsidRDefault="00A377DB">
            <w:pPr>
              <w:pStyle w:val="TAL"/>
              <w:rPr>
                <w:rFonts w:cs="Arial"/>
                <w:color w:val="000000"/>
                <w:sz w:val="16"/>
                <w:szCs w:val="16"/>
              </w:rPr>
            </w:pPr>
            <w:r w:rsidRPr="005B00C6">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4EEEBB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5B00C6" w:rsidRDefault="00A377DB">
            <w:pPr>
              <w:pStyle w:val="TAL"/>
              <w:rPr>
                <w:rFonts w:cs="Arial"/>
                <w:color w:val="000000"/>
                <w:sz w:val="16"/>
                <w:szCs w:val="16"/>
              </w:rPr>
            </w:pPr>
            <w:r w:rsidRPr="005B00C6">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5B00C6" w:rsidRDefault="00A377DB">
            <w:pPr>
              <w:pStyle w:val="TAL"/>
              <w:rPr>
                <w:rFonts w:cs="Arial"/>
                <w:color w:val="000000"/>
                <w:sz w:val="16"/>
                <w:szCs w:val="16"/>
              </w:rPr>
            </w:pPr>
            <w:r w:rsidRPr="005B00C6">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5B00C6" w:rsidRDefault="00A377DB">
            <w:pPr>
              <w:pStyle w:val="TAL"/>
              <w:rPr>
                <w:rFonts w:cs="Arial"/>
                <w:color w:val="000000"/>
                <w:sz w:val="16"/>
                <w:szCs w:val="16"/>
              </w:rPr>
            </w:pPr>
            <w:r w:rsidRPr="005B00C6">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7FFF54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5B00C6" w:rsidRDefault="00A377DB">
            <w:pPr>
              <w:pStyle w:val="TAL"/>
              <w:rPr>
                <w:rFonts w:cs="Arial"/>
                <w:color w:val="000000"/>
                <w:sz w:val="16"/>
                <w:szCs w:val="16"/>
              </w:rPr>
            </w:pPr>
            <w:r w:rsidRPr="005B00C6">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5B00C6" w:rsidRDefault="00A377DB">
            <w:pPr>
              <w:pStyle w:val="TAL"/>
              <w:rPr>
                <w:rFonts w:cs="Arial"/>
                <w:color w:val="000000"/>
                <w:sz w:val="16"/>
                <w:szCs w:val="16"/>
              </w:rPr>
            </w:pPr>
            <w:r w:rsidRPr="005B00C6">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21753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5B00C6" w:rsidRDefault="00A377DB">
            <w:pPr>
              <w:pStyle w:val="TAL"/>
              <w:rPr>
                <w:rFonts w:cs="Arial"/>
                <w:color w:val="000000"/>
                <w:sz w:val="16"/>
                <w:szCs w:val="16"/>
              </w:rPr>
            </w:pPr>
            <w:r w:rsidRPr="005B00C6">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5B00C6" w:rsidRDefault="00A377DB">
            <w:pPr>
              <w:pStyle w:val="TAL"/>
              <w:rPr>
                <w:rFonts w:cs="Arial"/>
                <w:color w:val="000000"/>
                <w:sz w:val="16"/>
                <w:szCs w:val="16"/>
              </w:rPr>
            </w:pPr>
            <w:r w:rsidRPr="005B00C6">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9E642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5B00C6" w:rsidRDefault="00A377DB">
            <w:pPr>
              <w:pStyle w:val="TAL"/>
              <w:rPr>
                <w:rFonts w:cs="Arial"/>
                <w:color w:val="000000"/>
                <w:sz w:val="16"/>
                <w:szCs w:val="16"/>
              </w:rPr>
            </w:pPr>
            <w:r w:rsidRPr="005B00C6">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5B00C6" w:rsidRDefault="00A377DB">
            <w:pPr>
              <w:pStyle w:val="TAL"/>
              <w:rPr>
                <w:rFonts w:cs="Arial"/>
                <w:color w:val="000000"/>
                <w:sz w:val="16"/>
                <w:szCs w:val="16"/>
              </w:rPr>
            </w:pPr>
            <w:r w:rsidRPr="005B00C6">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99FCE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5B00C6" w:rsidRDefault="00A377DB">
            <w:pPr>
              <w:pStyle w:val="TAL"/>
              <w:rPr>
                <w:rFonts w:cs="Arial"/>
                <w:color w:val="000000"/>
                <w:sz w:val="16"/>
                <w:szCs w:val="16"/>
              </w:rPr>
            </w:pPr>
            <w:r w:rsidRPr="005B00C6">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5B00C6" w:rsidRDefault="00A377DB">
            <w:pPr>
              <w:pStyle w:val="TAL"/>
              <w:rPr>
                <w:rFonts w:cs="Arial"/>
                <w:color w:val="000000"/>
                <w:sz w:val="16"/>
                <w:szCs w:val="16"/>
              </w:rPr>
            </w:pPr>
            <w:r w:rsidRPr="005B00C6">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5B00C6" w:rsidRDefault="00A377DB">
            <w:pPr>
              <w:pStyle w:val="TAL"/>
              <w:rPr>
                <w:rFonts w:cs="Arial"/>
                <w:color w:val="000000"/>
                <w:sz w:val="16"/>
                <w:szCs w:val="16"/>
              </w:rPr>
            </w:pPr>
            <w:r w:rsidRPr="005B00C6">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EBAF8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5B00C6" w:rsidRDefault="00A377DB">
            <w:pPr>
              <w:pStyle w:val="TAL"/>
              <w:rPr>
                <w:rFonts w:cs="Arial"/>
                <w:color w:val="000000"/>
                <w:sz w:val="16"/>
                <w:szCs w:val="16"/>
              </w:rPr>
            </w:pPr>
            <w:r w:rsidRPr="005B00C6">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5B00C6" w:rsidRDefault="00A377DB">
            <w:pPr>
              <w:pStyle w:val="TAL"/>
              <w:rPr>
                <w:rFonts w:cs="Arial"/>
                <w:color w:val="000000"/>
                <w:sz w:val="16"/>
                <w:szCs w:val="16"/>
              </w:rPr>
            </w:pPr>
            <w:r w:rsidRPr="005B00C6">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5B00C6" w:rsidRDefault="00A377DB">
            <w:pPr>
              <w:pStyle w:val="TAL"/>
              <w:rPr>
                <w:rFonts w:cs="Arial"/>
                <w:color w:val="000000"/>
                <w:sz w:val="16"/>
                <w:szCs w:val="16"/>
              </w:rPr>
            </w:pPr>
            <w:r w:rsidRPr="005B00C6">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089F9A7"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5B00C6" w:rsidRDefault="00A377DB">
            <w:pPr>
              <w:pStyle w:val="TAL"/>
              <w:rPr>
                <w:rFonts w:cs="Arial"/>
                <w:color w:val="000000"/>
                <w:sz w:val="16"/>
                <w:szCs w:val="16"/>
              </w:rPr>
            </w:pPr>
            <w:r w:rsidRPr="005B00C6">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5B00C6" w:rsidRDefault="00A377DB">
            <w:pPr>
              <w:pStyle w:val="TAL"/>
              <w:rPr>
                <w:rFonts w:cs="Arial"/>
                <w:color w:val="000000"/>
                <w:sz w:val="16"/>
                <w:szCs w:val="16"/>
              </w:rPr>
            </w:pPr>
            <w:r w:rsidRPr="005B00C6">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5B00C6" w:rsidRDefault="00A377DB">
            <w:pPr>
              <w:pStyle w:val="TAL"/>
              <w:rPr>
                <w:rFonts w:cs="Arial"/>
                <w:color w:val="000000"/>
                <w:sz w:val="16"/>
                <w:szCs w:val="16"/>
              </w:rPr>
            </w:pPr>
            <w:r w:rsidRPr="005B00C6">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84D238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5B00C6" w:rsidRDefault="00A377DB">
            <w:pPr>
              <w:pStyle w:val="TAL"/>
              <w:rPr>
                <w:rFonts w:cs="Arial"/>
                <w:color w:val="000000"/>
                <w:sz w:val="16"/>
                <w:szCs w:val="16"/>
              </w:rPr>
            </w:pPr>
            <w:r w:rsidRPr="005B00C6">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5B00C6" w:rsidRDefault="00A377DB">
            <w:pPr>
              <w:pStyle w:val="TAL"/>
              <w:rPr>
                <w:rFonts w:cs="Arial"/>
                <w:color w:val="000000"/>
                <w:sz w:val="16"/>
                <w:szCs w:val="16"/>
              </w:rPr>
            </w:pPr>
            <w:r w:rsidRPr="005B00C6">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5B00C6" w:rsidRDefault="00A377DB">
            <w:pPr>
              <w:pStyle w:val="TAL"/>
              <w:rPr>
                <w:rFonts w:cs="Arial"/>
                <w:color w:val="000000"/>
                <w:sz w:val="16"/>
                <w:szCs w:val="16"/>
              </w:rPr>
            </w:pPr>
            <w:r w:rsidRPr="005B00C6">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CEC885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5B00C6" w:rsidRDefault="00A377DB">
            <w:pPr>
              <w:pStyle w:val="TAL"/>
              <w:rPr>
                <w:rFonts w:cs="Arial"/>
                <w:color w:val="000000"/>
                <w:sz w:val="16"/>
                <w:szCs w:val="16"/>
              </w:rPr>
            </w:pPr>
            <w:r w:rsidRPr="005B00C6">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5B00C6" w:rsidRDefault="00A377DB">
            <w:pPr>
              <w:pStyle w:val="TAL"/>
              <w:rPr>
                <w:rFonts w:cs="Arial"/>
                <w:color w:val="000000"/>
                <w:sz w:val="16"/>
                <w:szCs w:val="16"/>
              </w:rPr>
            </w:pPr>
            <w:r w:rsidRPr="005B00C6">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5B00C6" w:rsidRDefault="00A377DB">
            <w:pPr>
              <w:pStyle w:val="TAL"/>
              <w:rPr>
                <w:rFonts w:cs="Arial"/>
                <w:color w:val="000000"/>
                <w:sz w:val="16"/>
                <w:szCs w:val="16"/>
              </w:rPr>
            </w:pPr>
            <w:r w:rsidRPr="005B00C6">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7EE044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5B00C6" w:rsidRDefault="00A377DB">
            <w:pPr>
              <w:pStyle w:val="TAL"/>
              <w:rPr>
                <w:rFonts w:cs="Arial"/>
                <w:color w:val="000000"/>
                <w:sz w:val="16"/>
                <w:szCs w:val="16"/>
              </w:rPr>
            </w:pPr>
            <w:r w:rsidRPr="005B00C6">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5B00C6" w:rsidRDefault="00A377DB">
            <w:pPr>
              <w:pStyle w:val="TAL"/>
              <w:rPr>
                <w:rFonts w:cs="Arial"/>
                <w:color w:val="000000"/>
                <w:sz w:val="16"/>
                <w:szCs w:val="16"/>
              </w:rPr>
            </w:pPr>
            <w:r w:rsidRPr="005B00C6">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5B00C6" w:rsidRDefault="00A377DB">
            <w:pPr>
              <w:pStyle w:val="TAL"/>
              <w:rPr>
                <w:rFonts w:cs="Arial"/>
                <w:color w:val="000000"/>
                <w:sz w:val="16"/>
                <w:szCs w:val="16"/>
              </w:rPr>
            </w:pPr>
            <w:r w:rsidRPr="005B00C6">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5BEAC9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5B00C6" w:rsidRDefault="00A377DB">
            <w:pPr>
              <w:pStyle w:val="TAL"/>
              <w:rPr>
                <w:rFonts w:cs="Arial"/>
                <w:color w:val="000000"/>
                <w:sz w:val="16"/>
                <w:szCs w:val="16"/>
              </w:rPr>
            </w:pPr>
            <w:r w:rsidRPr="005B00C6">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5B00C6" w:rsidRDefault="00A377DB">
            <w:pPr>
              <w:pStyle w:val="TAL"/>
              <w:rPr>
                <w:rFonts w:cs="Arial"/>
                <w:color w:val="000000"/>
                <w:sz w:val="16"/>
                <w:szCs w:val="16"/>
              </w:rPr>
            </w:pPr>
            <w:r w:rsidRPr="005B00C6">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EEB5A9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5B00C6" w:rsidRDefault="00A377DB">
            <w:pPr>
              <w:pStyle w:val="TAL"/>
              <w:rPr>
                <w:rFonts w:cs="Arial"/>
                <w:color w:val="000000"/>
                <w:sz w:val="16"/>
                <w:szCs w:val="16"/>
              </w:rPr>
            </w:pPr>
            <w:r w:rsidRPr="005B00C6">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5B00C6" w:rsidRDefault="00A377DB">
            <w:pPr>
              <w:pStyle w:val="TAL"/>
              <w:rPr>
                <w:rFonts w:cs="Arial"/>
                <w:color w:val="000000"/>
                <w:sz w:val="16"/>
                <w:szCs w:val="16"/>
              </w:rPr>
            </w:pPr>
            <w:r w:rsidRPr="005B00C6">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A7CECD3"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5B00C6" w:rsidRDefault="00A377DB">
            <w:pPr>
              <w:pStyle w:val="TAL"/>
              <w:rPr>
                <w:rFonts w:cs="Arial"/>
                <w:color w:val="000000"/>
                <w:sz w:val="16"/>
                <w:szCs w:val="16"/>
              </w:rPr>
            </w:pPr>
            <w:r w:rsidRPr="005B00C6">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5B00C6" w:rsidRDefault="00A377DB">
            <w:pPr>
              <w:pStyle w:val="TAL"/>
              <w:rPr>
                <w:rFonts w:cs="Arial"/>
                <w:color w:val="000000"/>
                <w:sz w:val="16"/>
                <w:szCs w:val="16"/>
              </w:rPr>
            </w:pPr>
            <w:r w:rsidRPr="005B00C6">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A57659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5B00C6" w:rsidRDefault="00A377DB">
            <w:pPr>
              <w:pStyle w:val="TAL"/>
              <w:rPr>
                <w:rFonts w:cs="Arial"/>
                <w:color w:val="000000"/>
                <w:sz w:val="16"/>
                <w:szCs w:val="16"/>
              </w:rPr>
            </w:pPr>
            <w:r w:rsidRPr="005B00C6">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5B00C6" w:rsidRDefault="00A377DB">
            <w:pPr>
              <w:pStyle w:val="TAL"/>
              <w:rPr>
                <w:rFonts w:cs="Arial"/>
                <w:color w:val="000000"/>
                <w:sz w:val="16"/>
                <w:szCs w:val="16"/>
              </w:rPr>
            </w:pPr>
            <w:r w:rsidRPr="005B00C6">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5B00C6" w:rsidRDefault="00A377DB">
            <w:pPr>
              <w:pStyle w:val="TAL"/>
              <w:rPr>
                <w:rFonts w:cs="Arial"/>
                <w:color w:val="000000"/>
                <w:sz w:val="16"/>
                <w:szCs w:val="16"/>
              </w:rPr>
            </w:pPr>
            <w:r w:rsidRPr="005B00C6">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86605A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5B00C6" w:rsidRDefault="00A377DB">
            <w:pPr>
              <w:pStyle w:val="TAL"/>
              <w:rPr>
                <w:rFonts w:cs="Arial"/>
                <w:color w:val="000000"/>
                <w:sz w:val="16"/>
                <w:szCs w:val="16"/>
              </w:rPr>
            </w:pPr>
            <w:r w:rsidRPr="005B00C6">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5B00C6" w:rsidRDefault="00A377DB">
            <w:pPr>
              <w:pStyle w:val="TAL"/>
              <w:rPr>
                <w:rFonts w:cs="Arial"/>
                <w:color w:val="000000"/>
                <w:sz w:val="16"/>
                <w:szCs w:val="16"/>
              </w:rPr>
            </w:pPr>
            <w:r w:rsidRPr="005B00C6">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5B00C6" w:rsidRDefault="00A377DB">
            <w:pPr>
              <w:pStyle w:val="TAL"/>
              <w:rPr>
                <w:rFonts w:cs="Arial"/>
                <w:color w:val="000000"/>
                <w:sz w:val="16"/>
                <w:szCs w:val="16"/>
              </w:rPr>
            </w:pPr>
            <w:r w:rsidRPr="005B00C6">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94FF43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5B00C6" w:rsidRDefault="00A377DB">
            <w:pPr>
              <w:pStyle w:val="TAL"/>
              <w:rPr>
                <w:rFonts w:cs="Arial"/>
                <w:color w:val="000000"/>
                <w:sz w:val="16"/>
                <w:szCs w:val="16"/>
              </w:rPr>
            </w:pPr>
            <w:r w:rsidRPr="005B00C6">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5B00C6" w:rsidRDefault="00A377DB">
            <w:pPr>
              <w:pStyle w:val="TAL"/>
              <w:rPr>
                <w:rFonts w:cs="Arial"/>
                <w:color w:val="000000"/>
                <w:sz w:val="16"/>
                <w:szCs w:val="16"/>
              </w:rPr>
            </w:pPr>
            <w:r w:rsidRPr="005B00C6">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5B00C6" w:rsidRDefault="00A377DB">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04494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5B00C6" w:rsidRDefault="00A377DB">
            <w:pPr>
              <w:pStyle w:val="TAL"/>
              <w:rPr>
                <w:rFonts w:cs="Arial"/>
                <w:color w:val="000000"/>
                <w:sz w:val="16"/>
                <w:szCs w:val="16"/>
              </w:rPr>
            </w:pPr>
            <w:r w:rsidRPr="005B00C6">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5B00C6" w:rsidRDefault="00A377DB">
            <w:pPr>
              <w:pStyle w:val="TAL"/>
              <w:rPr>
                <w:rFonts w:cs="Arial"/>
                <w:color w:val="000000"/>
                <w:sz w:val="16"/>
                <w:szCs w:val="16"/>
              </w:rPr>
            </w:pPr>
            <w:r w:rsidRPr="005B00C6">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5B00C6" w:rsidRDefault="00A377DB">
            <w:pPr>
              <w:pStyle w:val="TAL"/>
              <w:rPr>
                <w:rFonts w:cs="Arial"/>
                <w:color w:val="000000"/>
                <w:sz w:val="16"/>
                <w:szCs w:val="16"/>
              </w:rPr>
            </w:pPr>
            <w:r w:rsidRPr="005B00C6">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4C346B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5B00C6" w:rsidRDefault="00A377DB">
            <w:pPr>
              <w:pStyle w:val="TAL"/>
              <w:rPr>
                <w:rFonts w:cs="Arial"/>
                <w:color w:val="000000"/>
                <w:sz w:val="16"/>
                <w:szCs w:val="16"/>
              </w:rPr>
            </w:pPr>
            <w:r w:rsidRPr="005B00C6">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5B00C6" w:rsidRDefault="00A377DB">
            <w:pPr>
              <w:pStyle w:val="TAL"/>
              <w:rPr>
                <w:rFonts w:cs="Arial"/>
                <w:color w:val="000000"/>
                <w:sz w:val="16"/>
                <w:szCs w:val="16"/>
              </w:rPr>
            </w:pPr>
            <w:r w:rsidRPr="005B00C6">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5B00C6" w:rsidRDefault="00A377DB">
            <w:pPr>
              <w:pStyle w:val="TAL"/>
              <w:rPr>
                <w:rFonts w:cs="Arial"/>
                <w:color w:val="000000"/>
                <w:sz w:val="16"/>
                <w:szCs w:val="16"/>
              </w:rPr>
            </w:pPr>
            <w:r w:rsidRPr="005B00C6">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32E1FC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5B00C6" w:rsidRDefault="00A377DB">
            <w:pPr>
              <w:pStyle w:val="TAL"/>
              <w:rPr>
                <w:rFonts w:cs="Arial"/>
                <w:color w:val="000000"/>
                <w:sz w:val="16"/>
                <w:szCs w:val="16"/>
              </w:rPr>
            </w:pPr>
            <w:r w:rsidRPr="005B00C6">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5B00C6" w:rsidRDefault="00A377DB">
            <w:pPr>
              <w:pStyle w:val="TAL"/>
              <w:rPr>
                <w:rFonts w:cs="Arial"/>
                <w:color w:val="000000"/>
                <w:sz w:val="16"/>
                <w:szCs w:val="16"/>
              </w:rPr>
            </w:pPr>
            <w:r w:rsidRPr="005B00C6">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5B00C6" w:rsidRDefault="00A377DB">
            <w:pPr>
              <w:pStyle w:val="TAL"/>
              <w:rPr>
                <w:rFonts w:cs="Arial"/>
                <w:color w:val="000000"/>
                <w:sz w:val="16"/>
                <w:szCs w:val="16"/>
              </w:rPr>
            </w:pPr>
            <w:r w:rsidRPr="005B00C6">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4CAC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5B00C6" w:rsidRDefault="00A377DB">
            <w:pPr>
              <w:pStyle w:val="TAL"/>
              <w:rPr>
                <w:rFonts w:cs="Arial"/>
                <w:color w:val="000000"/>
                <w:sz w:val="16"/>
                <w:szCs w:val="16"/>
              </w:rPr>
            </w:pPr>
            <w:r w:rsidRPr="005B00C6">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5B00C6" w:rsidRDefault="00A377DB">
            <w:pPr>
              <w:pStyle w:val="TAL"/>
              <w:rPr>
                <w:rFonts w:cs="Arial"/>
                <w:color w:val="000000"/>
                <w:sz w:val="16"/>
                <w:szCs w:val="16"/>
              </w:rPr>
            </w:pPr>
            <w:r w:rsidRPr="005B00C6">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5B00C6" w:rsidRDefault="00A377DB">
            <w:pPr>
              <w:pStyle w:val="TAL"/>
              <w:rPr>
                <w:rFonts w:cs="Arial"/>
                <w:color w:val="000000"/>
                <w:sz w:val="16"/>
                <w:szCs w:val="16"/>
              </w:rPr>
            </w:pPr>
            <w:r w:rsidRPr="005B00C6">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1BDC6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5B00C6" w:rsidRDefault="00A377DB">
            <w:pPr>
              <w:pStyle w:val="TAL"/>
              <w:rPr>
                <w:rFonts w:cs="Arial"/>
                <w:color w:val="000000"/>
                <w:sz w:val="16"/>
                <w:szCs w:val="16"/>
              </w:rPr>
            </w:pPr>
            <w:r w:rsidRPr="005B00C6">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5B00C6" w:rsidRDefault="00A377DB">
            <w:pPr>
              <w:pStyle w:val="TAL"/>
              <w:rPr>
                <w:rFonts w:cs="Arial"/>
                <w:color w:val="000000"/>
                <w:sz w:val="16"/>
                <w:szCs w:val="16"/>
              </w:rPr>
            </w:pPr>
            <w:r w:rsidRPr="005B00C6">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5B00C6" w:rsidRDefault="00A377DB">
            <w:pPr>
              <w:pStyle w:val="TAL"/>
              <w:rPr>
                <w:rFonts w:cs="Arial"/>
                <w:color w:val="000000"/>
                <w:sz w:val="16"/>
                <w:szCs w:val="16"/>
              </w:rPr>
            </w:pPr>
            <w:r w:rsidRPr="005B00C6">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8AD8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5B00C6" w:rsidRDefault="00A377DB">
            <w:pPr>
              <w:pStyle w:val="TAL"/>
              <w:rPr>
                <w:rFonts w:cs="Arial"/>
                <w:color w:val="000000"/>
                <w:sz w:val="16"/>
                <w:szCs w:val="16"/>
              </w:rPr>
            </w:pPr>
            <w:r w:rsidRPr="005B00C6">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5B00C6" w:rsidRDefault="00A377DB">
            <w:pPr>
              <w:pStyle w:val="TAL"/>
              <w:rPr>
                <w:rFonts w:cs="Arial"/>
                <w:color w:val="000000"/>
                <w:sz w:val="16"/>
                <w:szCs w:val="16"/>
              </w:rPr>
            </w:pPr>
            <w:r w:rsidRPr="005B00C6">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5B00C6" w:rsidRDefault="00A377DB">
            <w:pPr>
              <w:pStyle w:val="TAL"/>
              <w:rPr>
                <w:rFonts w:cs="Arial"/>
                <w:color w:val="000000"/>
                <w:sz w:val="16"/>
                <w:szCs w:val="16"/>
              </w:rPr>
            </w:pPr>
            <w:r w:rsidRPr="005B00C6">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1AAFF6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5B00C6" w:rsidRDefault="00A377DB">
            <w:pPr>
              <w:pStyle w:val="TAL"/>
              <w:rPr>
                <w:rFonts w:cs="Arial"/>
                <w:color w:val="000000"/>
                <w:sz w:val="16"/>
                <w:szCs w:val="16"/>
              </w:rPr>
            </w:pPr>
            <w:r w:rsidRPr="005B00C6">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5B00C6" w:rsidRDefault="00A377DB">
            <w:pPr>
              <w:pStyle w:val="TAL"/>
              <w:rPr>
                <w:rFonts w:cs="Arial"/>
                <w:color w:val="000000"/>
                <w:sz w:val="16"/>
                <w:szCs w:val="16"/>
              </w:rPr>
            </w:pPr>
            <w:r w:rsidRPr="005B00C6">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5B00C6" w:rsidRDefault="00A377DB">
            <w:pPr>
              <w:pStyle w:val="TAL"/>
              <w:rPr>
                <w:rFonts w:cs="Arial"/>
                <w:color w:val="000000"/>
                <w:sz w:val="16"/>
                <w:szCs w:val="16"/>
              </w:rPr>
            </w:pPr>
            <w:r w:rsidRPr="005B00C6">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DC56BE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5B00C6" w:rsidRDefault="00A377DB">
            <w:pPr>
              <w:pStyle w:val="TAL"/>
              <w:rPr>
                <w:rFonts w:cs="Arial"/>
                <w:color w:val="000000"/>
                <w:sz w:val="16"/>
                <w:szCs w:val="16"/>
              </w:rPr>
            </w:pPr>
            <w:r w:rsidRPr="005B00C6">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5B00C6" w:rsidRDefault="00A377DB">
            <w:pPr>
              <w:pStyle w:val="TAL"/>
              <w:rPr>
                <w:rFonts w:cs="Arial"/>
                <w:color w:val="000000"/>
                <w:sz w:val="16"/>
                <w:szCs w:val="16"/>
              </w:rPr>
            </w:pPr>
            <w:r w:rsidRPr="005B00C6">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5B00C6" w:rsidRDefault="00A377DB">
            <w:pPr>
              <w:pStyle w:val="TAL"/>
              <w:rPr>
                <w:rFonts w:cs="Arial"/>
                <w:color w:val="000000"/>
                <w:sz w:val="16"/>
                <w:szCs w:val="16"/>
              </w:rPr>
            </w:pPr>
            <w:r w:rsidRPr="005B00C6">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8AAE40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5B00C6" w:rsidRDefault="00A377DB">
            <w:pPr>
              <w:pStyle w:val="TAL"/>
              <w:rPr>
                <w:rFonts w:cs="Arial"/>
                <w:color w:val="000000"/>
                <w:sz w:val="16"/>
                <w:szCs w:val="16"/>
              </w:rPr>
            </w:pPr>
            <w:r w:rsidRPr="005B00C6">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5B00C6" w:rsidRDefault="00A377DB">
            <w:pPr>
              <w:pStyle w:val="TAL"/>
              <w:rPr>
                <w:rFonts w:cs="Arial"/>
                <w:color w:val="000000"/>
                <w:sz w:val="16"/>
                <w:szCs w:val="16"/>
              </w:rPr>
            </w:pPr>
            <w:r w:rsidRPr="005B00C6">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5B00C6" w:rsidRDefault="00A377DB">
            <w:pPr>
              <w:pStyle w:val="TAL"/>
              <w:rPr>
                <w:rFonts w:cs="Arial"/>
                <w:color w:val="000000"/>
                <w:sz w:val="16"/>
                <w:szCs w:val="16"/>
              </w:rPr>
            </w:pPr>
            <w:r w:rsidRPr="005B00C6">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DA5301" w:rsidRPr="005B00C6" w14:paraId="42C2B8A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5B00C6" w:rsidRDefault="00DA5301">
            <w:pPr>
              <w:pStyle w:val="TAL"/>
              <w:rPr>
                <w:rFonts w:cs="Arial"/>
                <w:color w:val="000000"/>
                <w:sz w:val="16"/>
                <w:szCs w:val="16"/>
              </w:rPr>
            </w:pPr>
            <w:r w:rsidRPr="005B00C6">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5B00C6" w:rsidRDefault="00DA5301">
            <w:pPr>
              <w:pStyle w:val="TAL"/>
              <w:rPr>
                <w:rFonts w:cs="Arial"/>
                <w:color w:val="000000"/>
                <w:sz w:val="16"/>
                <w:szCs w:val="16"/>
              </w:rPr>
            </w:pPr>
            <w:r w:rsidRPr="005B00C6">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5B00C6" w:rsidRDefault="00DA5301">
            <w:pPr>
              <w:pStyle w:val="TAL"/>
              <w:rPr>
                <w:rFonts w:cs="Arial"/>
                <w:color w:val="000000"/>
                <w:sz w:val="16"/>
                <w:szCs w:val="16"/>
              </w:rPr>
            </w:pPr>
            <w:r w:rsidRPr="005B00C6">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A7DF52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5B00C6" w:rsidRDefault="00DA5301">
            <w:pPr>
              <w:pStyle w:val="TAL"/>
              <w:rPr>
                <w:rFonts w:cs="Arial"/>
                <w:color w:val="000000"/>
                <w:sz w:val="16"/>
                <w:szCs w:val="16"/>
              </w:rPr>
            </w:pPr>
            <w:r w:rsidRPr="005B00C6">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5B00C6" w:rsidRDefault="00DA5301">
            <w:pPr>
              <w:pStyle w:val="TAL"/>
              <w:rPr>
                <w:rFonts w:cs="Arial"/>
                <w:color w:val="000000"/>
                <w:sz w:val="16"/>
                <w:szCs w:val="16"/>
              </w:rPr>
            </w:pPr>
            <w:r w:rsidRPr="005B00C6">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5B00C6" w:rsidRDefault="00DA5301">
            <w:pPr>
              <w:pStyle w:val="TAL"/>
              <w:rPr>
                <w:rFonts w:cs="Arial"/>
                <w:color w:val="000000"/>
                <w:sz w:val="16"/>
                <w:szCs w:val="16"/>
              </w:rPr>
            </w:pPr>
            <w:r w:rsidRPr="005B00C6">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A3425C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5B00C6" w:rsidRDefault="00DA5301">
            <w:pPr>
              <w:pStyle w:val="TAL"/>
              <w:rPr>
                <w:rFonts w:cs="Arial"/>
                <w:color w:val="000000"/>
                <w:sz w:val="16"/>
                <w:szCs w:val="16"/>
              </w:rPr>
            </w:pPr>
            <w:r w:rsidRPr="005B00C6">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5B00C6" w:rsidRDefault="00DA5301">
            <w:pPr>
              <w:pStyle w:val="TAL"/>
              <w:rPr>
                <w:rFonts w:cs="Arial"/>
                <w:color w:val="000000"/>
                <w:sz w:val="16"/>
                <w:szCs w:val="16"/>
              </w:rPr>
            </w:pPr>
            <w:r w:rsidRPr="005B00C6">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5B00C6" w:rsidRDefault="00DA5301">
            <w:pPr>
              <w:pStyle w:val="TAL"/>
              <w:rPr>
                <w:rFonts w:cs="Arial"/>
                <w:color w:val="000000"/>
                <w:sz w:val="16"/>
                <w:szCs w:val="16"/>
              </w:rPr>
            </w:pPr>
            <w:r w:rsidRPr="005B00C6">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742DE7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5B00C6" w:rsidRDefault="00DA5301">
            <w:pPr>
              <w:pStyle w:val="TAL"/>
              <w:rPr>
                <w:rFonts w:cs="Arial"/>
                <w:color w:val="000000"/>
                <w:sz w:val="16"/>
                <w:szCs w:val="16"/>
              </w:rPr>
            </w:pPr>
            <w:r w:rsidRPr="005B00C6">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5B00C6" w:rsidRDefault="00DA5301">
            <w:pPr>
              <w:pStyle w:val="TAL"/>
              <w:rPr>
                <w:rFonts w:cs="Arial"/>
                <w:color w:val="000000"/>
                <w:sz w:val="16"/>
                <w:szCs w:val="16"/>
              </w:rPr>
            </w:pPr>
            <w:r w:rsidRPr="005B00C6">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5B00C6" w:rsidRDefault="00DA5301">
            <w:pPr>
              <w:pStyle w:val="TAL"/>
              <w:rPr>
                <w:rFonts w:cs="Arial"/>
                <w:color w:val="000000"/>
                <w:sz w:val="16"/>
                <w:szCs w:val="16"/>
              </w:rPr>
            </w:pPr>
            <w:r w:rsidRPr="005B00C6">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D43E37"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5B00C6" w:rsidRDefault="00DA5301">
            <w:pPr>
              <w:pStyle w:val="TAL"/>
              <w:rPr>
                <w:rFonts w:cs="Arial"/>
                <w:color w:val="000000"/>
                <w:sz w:val="16"/>
                <w:szCs w:val="16"/>
              </w:rPr>
            </w:pPr>
            <w:r w:rsidRPr="005B00C6">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5B00C6" w:rsidRDefault="00DA5301">
            <w:pPr>
              <w:pStyle w:val="TAL"/>
              <w:rPr>
                <w:rFonts w:cs="Arial"/>
                <w:color w:val="000000"/>
                <w:sz w:val="16"/>
                <w:szCs w:val="16"/>
              </w:rPr>
            </w:pPr>
            <w:r w:rsidRPr="005B00C6">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5B00C6" w:rsidRDefault="00DA5301">
            <w:pPr>
              <w:pStyle w:val="TAL"/>
              <w:rPr>
                <w:rFonts w:cs="Arial"/>
                <w:color w:val="000000"/>
                <w:sz w:val="16"/>
                <w:szCs w:val="16"/>
              </w:rPr>
            </w:pPr>
            <w:r w:rsidRPr="005B00C6">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6018E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5B00C6" w:rsidRDefault="00DA5301">
            <w:pPr>
              <w:pStyle w:val="TAL"/>
              <w:rPr>
                <w:rFonts w:cs="Arial"/>
                <w:color w:val="000000"/>
                <w:sz w:val="16"/>
                <w:szCs w:val="16"/>
              </w:rPr>
            </w:pPr>
            <w:r w:rsidRPr="005B00C6">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5B00C6" w:rsidRDefault="00DA5301">
            <w:pPr>
              <w:pStyle w:val="TAL"/>
              <w:rPr>
                <w:rFonts w:cs="Arial"/>
                <w:color w:val="000000"/>
                <w:sz w:val="16"/>
                <w:szCs w:val="16"/>
              </w:rPr>
            </w:pPr>
            <w:r w:rsidRPr="005B00C6">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5B00C6" w:rsidRDefault="00DA5301">
            <w:pPr>
              <w:pStyle w:val="TAL"/>
              <w:rPr>
                <w:rFonts w:cs="Arial"/>
                <w:color w:val="000000"/>
                <w:sz w:val="16"/>
                <w:szCs w:val="16"/>
              </w:rPr>
            </w:pPr>
            <w:r w:rsidRPr="005B00C6">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980ED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5B00C6" w:rsidRDefault="00DA5301">
            <w:pPr>
              <w:pStyle w:val="TAL"/>
              <w:rPr>
                <w:rFonts w:cs="Arial"/>
                <w:color w:val="000000"/>
                <w:sz w:val="16"/>
                <w:szCs w:val="16"/>
              </w:rPr>
            </w:pPr>
            <w:r w:rsidRPr="005B00C6">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5B00C6" w:rsidRDefault="00DA5301">
            <w:pPr>
              <w:pStyle w:val="TAL"/>
              <w:rPr>
                <w:rFonts w:cs="Arial"/>
                <w:color w:val="000000"/>
                <w:sz w:val="16"/>
                <w:szCs w:val="16"/>
              </w:rPr>
            </w:pPr>
            <w:r w:rsidRPr="005B00C6">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5B00C6" w:rsidRDefault="00DA5301">
            <w:pPr>
              <w:pStyle w:val="TAL"/>
              <w:rPr>
                <w:rFonts w:cs="Arial"/>
                <w:color w:val="000000"/>
                <w:sz w:val="16"/>
                <w:szCs w:val="16"/>
              </w:rPr>
            </w:pPr>
            <w:r w:rsidRPr="005B00C6">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9804A0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5B00C6" w:rsidRDefault="00DA5301">
            <w:pPr>
              <w:pStyle w:val="TAL"/>
              <w:rPr>
                <w:rFonts w:cs="Arial"/>
                <w:color w:val="000000"/>
                <w:sz w:val="16"/>
                <w:szCs w:val="16"/>
              </w:rPr>
            </w:pPr>
            <w:r w:rsidRPr="005B00C6">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5B00C6" w:rsidRDefault="00DA5301">
            <w:pPr>
              <w:pStyle w:val="TAL"/>
              <w:rPr>
                <w:rFonts w:cs="Arial"/>
                <w:color w:val="000000"/>
                <w:sz w:val="16"/>
                <w:szCs w:val="16"/>
              </w:rPr>
            </w:pPr>
            <w:r w:rsidRPr="005B00C6">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5B00C6" w:rsidRDefault="00DA5301">
            <w:pPr>
              <w:pStyle w:val="TAL"/>
              <w:rPr>
                <w:rFonts w:cs="Arial"/>
                <w:color w:val="000000"/>
                <w:sz w:val="16"/>
                <w:szCs w:val="16"/>
              </w:rPr>
            </w:pPr>
            <w:r w:rsidRPr="005B00C6">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B080213"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5B00C6" w:rsidRDefault="00DA5301">
            <w:pPr>
              <w:pStyle w:val="TAL"/>
              <w:rPr>
                <w:rFonts w:cs="Arial"/>
                <w:color w:val="000000"/>
                <w:sz w:val="16"/>
                <w:szCs w:val="16"/>
              </w:rPr>
            </w:pPr>
            <w:r w:rsidRPr="005B00C6">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5B00C6" w:rsidRDefault="00DA5301">
            <w:pPr>
              <w:pStyle w:val="TAL"/>
              <w:rPr>
                <w:rFonts w:cs="Arial"/>
                <w:color w:val="000000"/>
                <w:sz w:val="16"/>
                <w:szCs w:val="16"/>
              </w:rPr>
            </w:pPr>
            <w:r w:rsidRPr="005B00C6">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5B00C6" w:rsidRDefault="00DA5301">
            <w:pPr>
              <w:pStyle w:val="TAL"/>
              <w:rPr>
                <w:rFonts w:cs="Arial"/>
                <w:color w:val="000000"/>
                <w:sz w:val="16"/>
                <w:szCs w:val="16"/>
              </w:rPr>
            </w:pPr>
            <w:r w:rsidRPr="005B00C6">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D5C436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5B00C6" w:rsidRDefault="00DA5301">
            <w:pPr>
              <w:pStyle w:val="TAL"/>
              <w:rPr>
                <w:rFonts w:cs="Arial"/>
                <w:color w:val="000000"/>
                <w:sz w:val="16"/>
                <w:szCs w:val="16"/>
              </w:rPr>
            </w:pPr>
            <w:r w:rsidRPr="005B00C6">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5B00C6" w:rsidRDefault="00DA5301">
            <w:pPr>
              <w:pStyle w:val="TAL"/>
              <w:rPr>
                <w:rFonts w:cs="Arial"/>
                <w:color w:val="000000"/>
                <w:sz w:val="16"/>
                <w:szCs w:val="16"/>
              </w:rPr>
            </w:pPr>
            <w:r w:rsidRPr="005B00C6">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5B00C6" w:rsidRDefault="00DA5301">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63E90F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5B00C6" w:rsidRDefault="00DA5301">
            <w:pPr>
              <w:pStyle w:val="TAL"/>
              <w:rPr>
                <w:rFonts w:cs="Arial"/>
                <w:color w:val="000000"/>
                <w:sz w:val="16"/>
                <w:szCs w:val="16"/>
              </w:rPr>
            </w:pPr>
            <w:r w:rsidRPr="005B00C6">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5B00C6" w:rsidRDefault="00DA5301">
            <w:pPr>
              <w:pStyle w:val="TAL"/>
              <w:rPr>
                <w:rFonts w:cs="Arial"/>
                <w:color w:val="000000"/>
                <w:sz w:val="16"/>
                <w:szCs w:val="16"/>
              </w:rPr>
            </w:pPr>
            <w:r w:rsidRPr="005B00C6">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5B00C6" w:rsidRDefault="00DA5301">
            <w:pPr>
              <w:pStyle w:val="TAL"/>
              <w:rPr>
                <w:rFonts w:cs="Arial"/>
                <w:color w:val="000000"/>
                <w:sz w:val="16"/>
                <w:szCs w:val="16"/>
              </w:rPr>
            </w:pPr>
            <w:r w:rsidRPr="005B00C6">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BCA33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5B00C6" w:rsidRDefault="00DA5301">
            <w:pPr>
              <w:pStyle w:val="TAL"/>
              <w:rPr>
                <w:rFonts w:cs="Arial"/>
                <w:color w:val="000000"/>
                <w:sz w:val="16"/>
                <w:szCs w:val="16"/>
              </w:rPr>
            </w:pPr>
            <w:r w:rsidRPr="005B00C6">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5B00C6" w:rsidRDefault="00DA5301">
            <w:pPr>
              <w:pStyle w:val="TAL"/>
              <w:rPr>
                <w:rFonts w:cs="Arial"/>
                <w:color w:val="000000"/>
                <w:sz w:val="16"/>
                <w:szCs w:val="16"/>
              </w:rPr>
            </w:pPr>
            <w:r w:rsidRPr="005B00C6">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5B00C6" w:rsidRDefault="00DA5301">
            <w:pPr>
              <w:pStyle w:val="TAL"/>
              <w:rPr>
                <w:rFonts w:cs="Arial"/>
                <w:color w:val="000000"/>
                <w:sz w:val="16"/>
                <w:szCs w:val="16"/>
              </w:rPr>
            </w:pPr>
            <w:r w:rsidRPr="005B00C6">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FBD68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5B00C6" w:rsidRDefault="00DA5301">
            <w:pPr>
              <w:pStyle w:val="TAL"/>
              <w:rPr>
                <w:rFonts w:cs="Arial"/>
                <w:color w:val="000000"/>
                <w:sz w:val="16"/>
                <w:szCs w:val="16"/>
              </w:rPr>
            </w:pPr>
            <w:r w:rsidRPr="005B00C6">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5B00C6" w:rsidRDefault="00DA5301">
            <w:pPr>
              <w:pStyle w:val="TAL"/>
              <w:rPr>
                <w:rFonts w:cs="Arial"/>
                <w:color w:val="000000"/>
                <w:sz w:val="16"/>
                <w:szCs w:val="16"/>
              </w:rPr>
            </w:pPr>
            <w:r w:rsidRPr="005B00C6">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5B00C6" w:rsidRDefault="00DA5301">
            <w:pPr>
              <w:pStyle w:val="TAL"/>
              <w:rPr>
                <w:rFonts w:cs="Arial"/>
                <w:color w:val="000000"/>
                <w:sz w:val="16"/>
                <w:szCs w:val="16"/>
              </w:rPr>
            </w:pPr>
            <w:r w:rsidRPr="005B00C6">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8881C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5B00C6" w:rsidRDefault="00DA5301">
            <w:pPr>
              <w:pStyle w:val="TAL"/>
              <w:rPr>
                <w:rFonts w:cs="Arial"/>
                <w:color w:val="000000"/>
                <w:sz w:val="16"/>
                <w:szCs w:val="16"/>
              </w:rPr>
            </w:pPr>
            <w:r w:rsidRPr="005B00C6">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5B00C6" w:rsidRDefault="00DA5301">
            <w:pPr>
              <w:pStyle w:val="TAL"/>
              <w:rPr>
                <w:rFonts w:cs="Arial"/>
                <w:color w:val="000000"/>
                <w:sz w:val="16"/>
                <w:szCs w:val="16"/>
              </w:rPr>
            </w:pPr>
            <w:r w:rsidRPr="005B00C6">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021E9B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5B00C6" w:rsidRDefault="00DA5301">
            <w:pPr>
              <w:pStyle w:val="TAL"/>
              <w:rPr>
                <w:rFonts w:cs="Arial"/>
                <w:color w:val="000000"/>
                <w:sz w:val="16"/>
                <w:szCs w:val="16"/>
              </w:rPr>
            </w:pPr>
            <w:r w:rsidRPr="005B00C6">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5B00C6" w:rsidRDefault="00DA5301">
            <w:pPr>
              <w:pStyle w:val="TAL"/>
              <w:rPr>
                <w:rFonts w:cs="Arial"/>
                <w:color w:val="000000"/>
                <w:sz w:val="16"/>
                <w:szCs w:val="16"/>
              </w:rPr>
            </w:pPr>
            <w:r w:rsidRPr="005B00C6">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5B00C6" w:rsidRDefault="00DA5301">
            <w:pPr>
              <w:pStyle w:val="TAL"/>
              <w:rPr>
                <w:rFonts w:cs="Arial"/>
                <w:color w:val="000000"/>
                <w:sz w:val="16"/>
                <w:szCs w:val="16"/>
              </w:rPr>
            </w:pPr>
            <w:r w:rsidRPr="005B00C6">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35C5F9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5B00C6" w:rsidRDefault="00DA5301">
            <w:pPr>
              <w:pStyle w:val="TAL"/>
              <w:rPr>
                <w:rFonts w:cs="Arial"/>
                <w:color w:val="000000"/>
                <w:sz w:val="16"/>
                <w:szCs w:val="16"/>
              </w:rPr>
            </w:pPr>
            <w:r w:rsidRPr="005B00C6">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5B00C6" w:rsidRDefault="00DA5301">
            <w:pPr>
              <w:pStyle w:val="TAL"/>
              <w:rPr>
                <w:rFonts w:cs="Arial"/>
                <w:color w:val="000000"/>
                <w:sz w:val="16"/>
                <w:szCs w:val="16"/>
              </w:rPr>
            </w:pPr>
            <w:r w:rsidRPr="005B00C6">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F92989C"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5B00C6" w:rsidRDefault="00DA5301">
            <w:pPr>
              <w:pStyle w:val="TAL"/>
              <w:rPr>
                <w:rFonts w:cs="Arial"/>
                <w:color w:val="000000"/>
                <w:sz w:val="16"/>
                <w:szCs w:val="16"/>
              </w:rPr>
            </w:pPr>
            <w:r w:rsidRPr="005B00C6">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5B00C6" w:rsidRDefault="00DA5301">
            <w:pPr>
              <w:pStyle w:val="TAL"/>
              <w:rPr>
                <w:rFonts w:cs="Arial"/>
                <w:color w:val="000000"/>
                <w:sz w:val="16"/>
                <w:szCs w:val="16"/>
              </w:rPr>
            </w:pPr>
            <w:r w:rsidRPr="005B00C6">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5B00C6" w:rsidRDefault="00DA5301">
            <w:pPr>
              <w:pStyle w:val="TAL"/>
              <w:rPr>
                <w:rFonts w:cs="Arial"/>
                <w:color w:val="000000"/>
                <w:sz w:val="16"/>
                <w:szCs w:val="16"/>
              </w:rPr>
            </w:pPr>
            <w:r w:rsidRPr="005B00C6">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1670B0E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5B00C6" w:rsidRDefault="00DA5301">
            <w:pPr>
              <w:pStyle w:val="TAL"/>
              <w:rPr>
                <w:rFonts w:cs="Arial"/>
                <w:color w:val="000000"/>
                <w:sz w:val="16"/>
                <w:szCs w:val="16"/>
              </w:rPr>
            </w:pPr>
            <w:r w:rsidRPr="005B00C6">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5B00C6" w:rsidRDefault="00DA5301">
            <w:pPr>
              <w:pStyle w:val="TAL"/>
              <w:rPr>
                <w:rFonts w:cs="Arial"/>
                <w:color w:val="000000"/>
                <w:sz w:val="16"/>
                <w:szCs w:val="16"/>
              </w:rPr>
            </w:pPr>
            <w:r w:rsidRPr="005B00C6">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5B00C6" w:rsidRDefault="00DA5301">
            <w:pPr>
              <w:pStyle w:val="TAL"/>
              <w:rPr>
                <w:rFonts w:cs="Arial"/>
                <w:color w:val="000000"/>
                <w:sz w:val="16"/>
                <w:szCs w:val="16"/>
              </w:rPr>
            </w:pPr>
            <w:r w:rsidRPr="005B00C6">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2F062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5B00C6" w:rsidRDefault="00DA5301">
            <w:pPr>
              <w:pStyle w:val="TAL"/>
              <w:rPr>
                <w:rFonts w:cs="Arial"/>
                <w:color w:val="000000"/>
                <w:sz w:val="16"/>
                <w:szCs w:val="16"/>
              </w:rPr>
            </w:pPr>
            <w:r w:rsidRPr="005B00C6">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5B00C6" w:rsidRDefault="00DA5301">
            <w:pPr>
              <w:pStyle w:val="TAL"/>
              <w:rPr>
                <w:rFonts w:cs="Arial"/>
                <w:color w:val="000000"/>
                <w:sz w:val="16"/>
                <w:szCs w:val="16"/>
              </w:rPr>
            </w:pPr>
            <w:r w:rsidRPr="005B00C6">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5B00C6" w:rsidRDefault="00DA5301">
            <w:pPr>
              <w:pStyle w:val="TAL"/>
              <w:rPr>
                <w:rFonts w:cs="Arial"/>
                <w:color w:val="000000"/>
                <w:sz w:val="16"/>
                <w:szCs w:val="16"/>
              </w:rPr>
            </w:pPr>
            <w:r w:rsidRPr="005B00C6">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06825F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5B00C6" w:rsidRDefault="00DA5301">
            <w:pPr>
              <w:pStyle w:val="TAL"/>
              <w:rPr>
                <w:rFonts w:cs="Arial"/>
                <w:color w:val="000000"/>
                <w:sz w:val="16"/>
                <w:szCs w:val="16"/>
              </w:rPr>
            </w:pPr>
            <w:r w:rsidRPr="005B00C6">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5B00C6" w:rsidRDefault="00DA5301">
            <w:pPr>
              <w:pStyle w:val="TAL"/>
              <w:rPr>
                <w:rFonts w:cs="Arial"/>
                <w:color w:val="000000"/>
                <w:sz w:val="16"/>
                <w:szCs w:val="16"/>
              </w:rPr>
            </w:pPr>
            <w:r w:rsidRPr="005B00C6">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5B00C6" w:rsidRDefault="00DA5301">
            <w:pPr>
              <w:pStyle w:val="TAL"/>
              <w:rPr>
                <w:rFonts w:cs="Arial"/>
                <w:color w:val="000000"/>
                <w:sz w:val="16"/>
                <w:szCs w:val="16"/>
              </w:rPr>
            </w:pPr>
            <w:r w:rsidRPr="005B00C6">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645419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5B00C6" w:rsidRDefault="00DA5301">
            <w:pPr>
              <w:pStyle w:val="TAL"/>
              <w:rPr>
                <w:rFonts w:cs="Arial"/>
                <w:color w:val="000000"/>
                <w:sz w:val="16"/>
                <w:szCs w:val="16"/>
              </w:rPr>
            </w:pPr>
            <w:r w:rsidRPr="005B00C6">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5B00C6" w:rsidRDefault="00DA5301">
            <w:pPr>
              <w:pStyle w:val="TAL"/>
              <w:rPr>
                <w:rFonts w:cs="Arial"/>
                <w:color w:val="000000"/>
                <w:sz w:val="16"/>
                <w:szCs w:val="16"/>
              </w:rPr>
            </w:pPr>
            <w:r w:rsidRPr="005B00C6">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5B00C6" w:rsidRDefault="00DA5301">
            <w:pPr>
              <w:pStyle w:val="TAL"/>
              <w:rPr>
                <w:rFonts w:cs="Arial"/>
                <w:color w:val="000000"/>
                <w:sz w:val="16"/>
                <w:szCs w:val="16"/>
              </w:rPr>
            </w:pPr>
            <w:r w:rsidRPr="005B00C6">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33076E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5B00C6" w:rsidRDefault="00DA5301">
            <w:pPr>
              <w:pStyle w:val="TAL"/>
              <w:rPr>
                <w:rFonts w:cs="Arial"/>
                <w:color w:val="000000"/>
                <w:sz w:val="16"/>
                <w:szCs w:val="16"/>
              </w:rPr>
            </w:pPr>
            <w:r w:rsidRPr="005B00C6">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5B00C6" w:rsidRDefault="00DA5301">
            <w:pPr>
              <w:pStyle w:val="TAL"/>
              <w:rPr>
                <w:rFonts w:cs="Arial"/>
                <w:color w:val="000000"/>
                <w:sz w:val="16"/>
                <w:szCs w:val="16"/>
              </w:rPr>
            </w:pPr>
            <w:r w:rsidRPr="005B00C6">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5B00C6" w:rsidRDefault="00DA5301">
            <w:pPr>
              <w:pStyle w:val="TAL"/>
              <w:rPr>
                <w:rFonts w:cs="Arial"/>
                <w:color w:val="000000"/>
                <w:sz w:val="16"/>
                <w:szCs w:val="16"/>
              </w:rPr>
            </w:pPr>
            <w:r w:rsidRPr="005B00C6">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500C58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5B00C6" w:rsidRDefault="00DA5301">
            <w:pPr>
              <w:pStyle w:val="TAL"/>
              <w:rPr>
                <w:rFonts w:cs="Arial"/>
                <w:color w:val="000000"/>
                <w:sz w:val="16"/>
                <w:szCs w:val="16"/>
              </w:rPr>
            </w:pPr>
            <w:r w:rsidRPr="005B00C6">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5B00C6" w:rsidRDefault="00DA5301">
            <w:pPr>
              <w:pStyle w:val="TAL"/>
              <w:rPr>
                <w:rFonts w:cs="Arial"/>
                <w:color w:val="000000"/>
                <w:sz w:val="16"/>
                <w:szCs w:val="16"/>
              </w:rPr>
            </w:pPr>
            <w:r w:rsidRPr="005B00C6">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5B00C6" w:rsidRDefault="00DA5301">
            <w:pPr>
              <w:pStyle w:val="TAL"/>
              <w:rPr>
                <w:rFonts w:cs="Arial"/>
                <w:color w:val="000000"/>
                <w:sz w:val="16"/>
                <w:szCs w:val="16"/>
              </w:rPr>
            </w:pPr>
            <w:r w:rsidRPr="005B00C6">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0EE8B7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5B00C6" w:rsidRDefault="00DA5301">
            <w:pPr>
              <w:pStyle w:val="TAL"/>
              <w:rPr>
                <w:rFonts w:cs="Arial"/>
                <w:color w:val="000000"/>
                <w:sz w:val="16"/>
                <w:szCs w:val="16"/>
              </w:rPr>
            </w:pPr>
            <w:r w:rsidRPr="005B00C6">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5B00C6" w:rsidRDefault="00DA5301">
            <w:pPr>
              <w:pStyle w:val="TAL"/>
              <w:rPr>
                <w:rFonts w:cs="Arial"/>
                <w:color w:val="000000"/>
                <w:sz w:val="16"/>
                <w:szCs w:val="16"/>
              </w:rPr>
            </w:pPr>
            <w:r w:rsidRPr="005B00C6">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5B00C6" w:rsidRDefault="00DA5301">
            <w:pPr>
              <w:pStyle w:val="TAL"/>
              <w:rPr>
                <w:rFonts w:cs="Arial"/>
                <w:color w:val="000000"/>
                <w:sz w:val="16"/>
                <w:szCs w:val="16"/>
              </w:rPr>
            </w:pPr>
            <w:r w:rsidRPr="005B00C6">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B16D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5B00C6" w:rsidRDefault="00DA5301">
            <w:pPr>
              <w:pStyle w:val="TAL"/>
              <w:rPr>
                <w:rFonts w:cs="Arial"/>
                <w:color w:val="000000"/>
                <w:sz w:val="16"/>
                <w:szCs w:val="16"/>
              </w:rPr>
            </w:pPr>
            <w:r w:rsidRPr="005B00C6">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5B00C6" w:rsidRDefault="00DA5301">
            <w:pPr>
              <w:pStyle w:val="TAL"/>
              <w:rPr>
                <w:rFonts w:cs="Arial"/>
                <w:color w:val="000000"/>
                <w:sz w:val="16"/>
                <w:szCs w:val="16"/>
              </w:rPr>
            </w:pPr>
            <w:r w:rsidRPr="005B00C6">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5B00C6" w:rsidRDefault="00DA5301">
            <w:pPr>
              <w:pStyle w:val="TAL"/>
              <w:rPr>
                <w:rFonts w:cs="Arial"/>
                <w:color w:val="000000"/>
                <w:sz w:val="16"/>
                <w:szCs w:val="16"/>
              </w:rPr>
            </w:pPr>
            <w:r w:rsidRPr="005B00C6">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282A3E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5B00C6" w:rsidRDefault="00DA5301">
            <w:pPr>
              <w:pStyle w:val="TAL"/>
              <w:rPr>
                <w:rFonts w:cs="Arial"/>
                <w:color w:val="000000"/>
                <w:sz w:val="16"/>
                <w:szCs w:val="16"/>
              </w:rPr>
            </w:pPr>
            <w:r w:rsidRPr="005B00C6">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5B00C6" w:rsidRDefault="00DA5301">
            <w:pPr>
              <w:pStyle w:val="TAL"/>
              <w:rPr>
                <w:rFonts w:cs="Arial"/>
                <w:color w:val="000000"/>
                <w:sz w:val="16"/>
                <w:szCs w:val="16"/>
              </w:rPr>
            </w:pPr>
            <w:r w:rsidRPr="005B00C6">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5B00C6" w:rsidRDefault="00DA5301">
            <w:pPr>
              <w:pStyle w:val="TAL"/>
              <w:rPr>
                <w:rFonts w:cs="Arial"/>
                <w:color w:val="000000"/>
                <w:sz w:val="16"/>
                <w:szCs w:val="16"/>
              </w:rPr>
            </w:pPr>
            <w:r w:rsidRPr="005B00C6">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9849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5B00C6" w:rsidRDefault="00DA5301">
            <w:pPr>
              <w:pStyle w:val="TAL"/>
              <w:rPr>
                <w:rFonts w:cs="Arial"/>
                <w:color w:val="000000"/>
                <w:sz w:val="16"/>
                <w:szCs w:val="16"/>
              </w:rPr>
            </w:pPr>
            <w:r w:rsidRPr="005B00C6">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5B00C6" w:rsidRDefault="00DA5301">
            <w:pPr>
              <w:pStyle w:val="TAL"/>
              <w:rPr>
                <w:rFonts w:cs="Arial"/>
                <w:color w:val="000000"/>
                <w:sz w:val="16"/>
                <w:szCs w:val="16"/>
              </w:rPr>
            </w:pPr>
            <w:r w:rsidRPr="005B00C6">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5B00C6" w:rsidRDefault="00DA5301">
            <w:pPr>
              <w:pStyle w:val="TAL"/>
              <w:rPr>
                <w:rFonts w:cs="Arial"/>
                <w:color w:val="000000"/>
                <w:sz w:val="16"/>
                <w:szCs w:val="16"/>
              </w:rPr>
            </w:pPr>
            <w:r w:rsidRPr="005B00C6">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F8C7F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5B00C6" w:rsidRDefault="00DA5301">
            <w:pPr>
              <w:pStyle w:val="TAL"/>
              <w:rPr>
                <w:rFonts w:cs="Arial"/>
                <w:color w:val="000000"/>
                <w:sz w:val="16"/>
                <w:szCs w:val="16"/>
              </w:rPr>
            </w:pPr>
            <w:r w:rsidRPr="005B00C6">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5B00C6" w:rsidRDefault="00DA5301">
            <w:pPr>
              <w:pStyle w:val="TAL"/>
              <w:rPr>
                <w:rFonts w:cs="Arial"/>
                <w:color w:val="000000"/>
                <w:sz w:val="16"/>
                <w:szCs w:val="16"/>
              </w:rPr>
            </w:pPr>
            <w:r w:rsidRPr="005B00C6">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5B00C6" w:rsidRDefault="00DA5301">
            <w:pPr>
              <w:pStyle w:val="TAL"/>
              <w:rPr>
                <w:rFonts w:cs="Arial"/>
                <w:color w:val="000000"/>
                <w:sz w:val="16"/>
                <w:szCs w:val="16"/>
              </w:rPr>
            </w:pPr>
            <w:r w:rsidRPr="005B00C6">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205ECD" w:rsidRPr="00205ECD" w14:paraId="297599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5B00C6" w:rsidRDefault="00205ECD" w:rsidP="00205ECD">
            <w:pPr>
              <w:pStyle w:val="TAL"/>
              <w:rPr>
                <w:rFonts w:cs="Arial"/>
                <w:color w:val="000000"/>
                <w:sz w:val="16"/>
                <w:szCs w:val="16"/>
              </w:rPr>
            </w:pPr>
            <w:r w:rsidRPr="00A36FC2">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5B00C6" w:rsidRDefault="00205ECD" w:rsidP="00205ECD">
            <w:pPr>
              <w:pStyle w:val="TAL"/>
              <w:rPr>
                <w:rFonts w:cs="Arial"/>
                <w:color w:val="000000"/>
                <w:sz w:val="16"/>
                <w:szCs w:val="16"/>
              </w:rPr>
            </w:pPr>
            <w:r w:rsidRPr="00A36FC2">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5B00C6" w:rsidRDefault="00205ECD" w:rsidP="00205ECD">
            <w:pPr>
              <w:pStyle w:val="TAL"/>
              <w:rPr>
                <w:rFonts w:cs="Arial"/>
                <w:color w:val="000000"/>
                <w:sz w:val="16"/>
                <w:szCs w:val="16"/>
              </w:rPr>
            </w:pPr>
            <w:r w:rsidRPr="00A36FC2">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30B028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5B00C6" w:rsidRDefault="00205ECD" w:rsidP="00205ECD">
            <w:pPr>
              <w:pStyle w:val="TAL"/>
              <w:rPr>
                <w:rFonts w:cs="Arial"/>
                <w:color w:val="000000"/>
                <w:sz w:val="16"/>
                <w:szCs w:val="16"/>
              </w:rPr>
            </w:pPr>
            <w:r w:rsidRPr="00A36FC2">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5B00C6" w:rsidRDefault="00205ECD" w:rsidP="00205ECD">
            <w:pPr>
              <w:pStyle w:val="TAL"/>
              <w:rPr>
                <w:rFonts w:cs="Arial"/>
                <w:color w:val="000000"/>
                <w:sz w:val="16"/>
                <w:szCs w:val="16"/>
              </w:rPr>
            </w:pPr>
            <w:r w:rsidRPr="00A36FC2">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5B00C6" w:rsidRDefault="00205ECD" w:rsidP="00205ECD">
            <w:pPr>
              <w:pStyle w:val="TAL"/>
              <w:rPr>
                <w:rFonts w:cs="Arial"/>
                <w:color w:val="000000"/>
                <w:sz w:val="16"/>
                <w:szCs w:val="16"/>
              </w:rPr>
            </w:pPr>
            <w:r w:rsidRPr="00A36FC2">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46965B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5B00C6" w:rsidRDefault="00205ECD" w:rsidP="00205ECD">
            <w:pPr>
              <w:pStyle w:val="TAL"/>
              <w:rPr>
                <w:rFonts w:cs="Arial"/>
                <w:color w:val="000000"/>
                <w:sz w:val="16"/>
                <w:szCs w:val="16"/>
              </w:rPr>
            </w:pPr>
            <w:r w:rsidRPr="00A36FC2">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5B00C6" w:rsidRDefault="00205ECD" w:rsidP="00205ECD">
            <w:pPr>
              <w:pStyle w:val="TAL"/>
              <w:rPr>
                <w:rFonts w:cs="Arial"/>
                <w:color w:val="000000"/>
                <w:sz w:val="16"/>
                <w:szCs w:val="16"/>
              </w:rPr>
            </w:pPr>
            <w:r w:rsidRPr="00A36FC2">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5B00C6" w:rsidRDefault="00205ECD" w:rsidP="00205ECD">
            <w:pPr>
              <w:pStyle w:val="TAL"/>
              <w:rPr>
                <w:rFonts w:cs="Arial"/>
                <w:color w:val="000000"/>
                <w:sz w:val="16"/>
                <w:szCs w:val="16"/>
              </w:rPr>
            </w:pPr>
            <w:r w:rsidRPr="00A36FC2">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1B4FAD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5B00C6" w:rsidRDefault="00205ECD" w:rsidP="00205ECD">
            <w:pPr>
              <w:pStyle w:val="TAL"/>
              <w:rPr>
                <w:rFonts w:cs="Arial"/>
                <w:color w:val="000000"/>
                <w:sz w:val="16"/>
                <w:szCs w:val="16"/>
              </w:rPr>
            </w:pPr>
            <w:r w:rsidRPr="00A36FC2">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5B00C6" w:rsidRDefault="00205ECD" w:rsidP="00205ECD">
            <w:pPr>
              <w:pStyle w:val="TAL"/>
              <w:rPr>
                <w:rFonts w:cs="Arial"/>
                <w:color w:val="000000"/>
                <w:sz w:val="16"/>
                <w:szCs w:val="16"/>
              </w:rPr>
            </w:pPr>
            <w:r w:rsidRPr="00A36FC2">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5B00C6" w:rsidRDefault="00205ECD" w:rsidP="00205ECD">
            <w:pPr>
              <w:pStyle w:val="TAL"/>
              <w:rPr>
                <w:rFonts w:cs="Arial"/>
                <w:color w:val="000000"/>
                <w:sz w:val="16"/>
                <w:szCs w:val="16"/>
              </w:rPr>
            </w:pPr>
            <w:r w:rsidRPr="00A36FC2">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511435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5B00C6" w:rsidRDefault="00205ECD" w:rsidP="00205ECD">
            <w:pPr>
              <w:pStyle w:val="TAL"/>
              <w:rPr>
                <w:rFonts w:cs="Arial"/>
                <w:color w:val="000000"/>
                <w:sz w:val="16"/>
                <w:szCs w:val="16"/>
              </w:rPr>
            </w:pPr>
            <w:r w:rsidRPr="00A36FC2">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5B00C6" w:rsidRDefault="00205ECD" w:rsidP="00205ECD">
            <w:pPr>
              <w:pStyle w:val="TAL"/>
              <w:rPr>
                <w:rFonts w:cs="Arial"/>
                <w:color w:val="000000"/>
                <w:sz w:val="16"/>
                <w:szCs w:val="16"/>
              </w:rPr>
            </w:pPr>
            <w:r w:rsidRPr="00A36FC2">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5B00C6" w:rsidRDefault="00205ECD" w:rsidP="00205ECD">
            <w:pPr>
              <w:pStyle w:val="TAL"/>
              <w:rPr>
                <w:rFonts w:cs="Arial"/>
                <w:color w:val="000000"/>
                <w:sz w:val="16"/>
                <w:szCs w:val="16"/>
              </w:rPr>
            </w:pPr>
            <w:r w:rsidRPr="00A36FC2">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0AF027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5B00C6" w:rsidRDefault="00205ECD" w:rsidP="00205ECD">
            <w:pPr>
              <w:pStyle w:val="TAL"/>
              <w:rPr>
                <w:rFonts w:cs="Arial"/>
                <w:color w:val="000000"/>
                <w:sz w:val="16"/>
                <w:szCs w:val="16"/>
              </w:rPr>
            </w:pPr>
            <w:r w:rsidRPr="00A36FC2">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5B00C6" w:rsidRDefault="00205ECD" w:rsidP="00205ECD">
            <w:pPr>
              <w:pStyle w:val="TAL"/>
              <w:rPr>
                <w:rFonts w:cs="Arial"/>
                <w:color w:val="000000"/>
                <w:sz w:val="16"/>
                <w:szCs w:val="16"/>
              </w:rPr>
            </w:pPr>
            <w:r w:rsidRPr="00A36FC2">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5B00C6" w:rsidRDefault="00205ECD" w:rsidP="00205ECD">
            <w:pPr>
              <w:pStyle w:val="TAL"/>
              <w:rPr>
                <w:rFonts w:cs="Arial"/>
                <w:color w:val="000000"/>
                <w:sz w:val="16"/>
                <w:szCs w:val="16"/>
              </w:rPr>
            </w:pPr>
            <w:r w:rsidRPr="00A36FC2">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EE1CF4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5B00C6" w:rsidRDefault="00205ECD" w:rsidP="00205ECD">
            <w:pPr>
              <w:pStyle w:val="TAL"/>
              <w:rPr>
                <w:rFonts w:cs="Arial"/>
                <w:color w:val="000000"/>
                <w:sz w:val="16"/>
                <w:szCs w:val="16"/>
              </w:rPr>
            </w:pPr>
            <w:r w:rsidRPr="00A36FC2">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5B00C6" w:rsidRDefault="00205ECD" w:rsidP="00205ECD">
            <w:pPr>
              <w:pStyle w:val="TAL"/>
              <w:rPr>
                <w:rFonts w:cs="Arial"/>
                <w:color w:val="000000"/>
                <w:sz w:val="16"/>
                <w:szCs w:val="16"/>
              </w:rPr>
            </w:pPr>
            <w:r w:rsidRPr="00A36FC2">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5B00C6" w:rsidRDefault="00205ECD" w:rsidP="00205ECD">
            <w:pPr>
              <w:pStyle w:val="TAL"/>
              <w:rPr>
                <w:rFonts w:cs="Arial"/>
                <w:color w:val="000000"/>
                <w:sz w:val="16"/>
                <w:szCs w:val="16"/>
              </w:rPr>
            </w:pPr>
            <w:r w:rsidRPr="00A36FC2">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FD4C12"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5B00C6" w:rsidRDefault="00205ECD" w:rsidP="00205ECD">
            <w:pPr>
              <w:pStyle w:val="TAL"/>
              <w:rPr>
                <w:rFonts w:cs="Arial"/>
                <w:color w:val="000000"/>
                <w:sz w:val="16"/>
                <w:szCs w:val="16"/>
              </w:rPr>
            </w:pPr>
            <w:r w:rsidRPr="00A36FC2">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5B00C6" w:rsidRDefault="00205ECD" w:rsidP="00205ECD">
            <w:pPr>
              <w:pStyle w:val="TAL"/>
              <w:rPr>
                <w:rFonts w:cs="Arial"/>
                <w:color w:val="000000"/>
                <w:sz w:val="16"/>
                <w:szCs w:val="16"/>
              </w:rPr>
            </w:pPr>
            <w:r w:rsidRPr="00A36FC2">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5B00C6" w:rsidRDefault="00205ECD" w:rsidP="00205ECD">
            <w:pPr>
              <w:pStyle w:val="TAL"/>
              <w:rPr>
                <w:rFonts w:cs="Arial"/>
                <w:color w:val="000000"/>
                <w:sz w:val="16"/>
                <w:szCs w:val="16"/>
              </w:rPr>
            </w:pPr>
            <w:r w:rsidRPr="00A36FC2">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87EB59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5B00C6" w:rsidRDefault="00205ECD" w:rsidP="00205ECD">
            <w:pPr>
              <w:pStyle w:val="TAL"/>
              <w:rPr>
                <w:rFonts w:cs="Arial"/>
                <w:color w:val="000000"/>
                <w:sz w:val="16"/>
                <w:szCs w:val="16"/>
              </w:rPr>
            </w:pPr>
            <w:r w:rsidRPr="00A36FC2">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5B00C6" w:rsidRDefault="00205ECD" w:rsidP="00205ECD">
            <w:pPr>
              <w:pStyle w:val="TAL"/>
              <w:rPr>
                <w:rFonts w:cs="Arial"/>
                <w:color w:val="000000"/>
                <w:sz w:val="16"/>
                <w:szCs w:val="16"/>
              </w:rPr>
            </w:pPr>
            <w:r w:rsidRPr="00A36FC2">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5B00C6" w:rsidRDefault="00205ECD" w:rsidP="00205ECD">
            <w:pPr>
              <w:pStyle w:val="TAL"/>
              <w:rPr>
                <w:rFonts w:cs="Arial"/>
                <w:color w:val="000000"/>
                <w:sz w:val="16"/>
                <w:szCs w:val="16"/>
              </w:rPr>
            </w:pPr>
            <w:r w:rsidRPr="00A36FC2">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C4C812B"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5B00C6" w:rsidRDefault="00205ECD" w:rsidP="00205ECD">
            <w:pPr>
              <w:pStyle w:val="TAL"/>
              <w:rPr>
                <w:rFonts w:cs="Arial"/>
                <w:color w:val="000000"/>
                <w:sz w:val="16"/>
                <w:szCs w:val="16"/>
              </w:rPr>
            </w:pPr>
            <w:r w:rsidRPr="00A36FC2">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5B00C6" w:rsidRDefault="00205ECD" w:rsidP="00205ECD">
            <w:pPr>
              <w:pStyle w:val="TAL"/>
              <w:rPr>
                <w:rFonts w:cs="Arial"/>
                <w:color w:val="000000"/>
                <w:sz w:val="16"/>
                <w:szCs w:val="16"/>
              </w:rPr>
            </w:pPr>
            <w:r w:rsidRPr="00A36FC2">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5B00C6" w:rsidRDefault="00205ECD" w:rsidP="00205ECD">
            <w:pPr>
              <w:pStyle w:val="TAL"/>
              <w:rPr>
                <w:rFonts w:cs="Arial"/>
                <w:color w:val="000000"/>
                <w:sz w:val="16"/>
                <w:szCs w:val="16"/>
              </w:rPr>
            </w:pPr>
            <w:r w:rsidRPr="00A36FC2">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0C0B7D3"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5B00C6" w:rsidRDefault="00205ECD" w:rsidP="00205ECD">
            <w:pPr>
              <w:pStyle w:val="TAL"/>
              <w:rPr>
                <w:rFonts w:cs="Arial"/>
                <w:color w:val="000000"/>
                <w:sz w:val="16"/>
                <w:szCs w:val="16"/>
              </w:rPr>
            </w:pPr>
            <w:r w:rsidRPr="00A36FC2">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5B00C6" w:rsidRDefault="00205ECD" w:rsidP="00205ECD">
            <w:pPr>
              <w:pStyle w:val="TAL"/>
              <w:rPr>
                <w:rFonts w:cs="Arial"/>
                <w:color w:val="000000"/>
                <w:sz w:val="16"/>
                <w:szCs w:val="16"/>
              </w:rPr>
            </w:pPr>
            <w:r w:rsidRPr="00A36FC2">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5B00C6" w:rsidRDefault="00205ECD" w:rsidP="00205ECD">
            <w:pPr>
              <w:pStyle w:val="TAL"/>
              <w:rPr>
                <w:rFonts w:cs="Arial"/>
                <w:color w:val="000000"/>
                <w:sz w:val="16"/>
                <w:szCs w:val="16"/>
              </w:rPr>
            </w:pPr>
            <w:r w:rsidRPr="00A36FC2">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65C0F0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5B00C6" w:rsidRDefault="00205ECD" w:rsidP="00205ECD">
            <w:pPr>
              <w:pStyle w:val="TAL"/>
              <w:rPr>
                <w:rFonts w:cs="Arial"/>
                <w:color w:val="000000"/>
                <w:sz w:val="16"/>
                <w:szCs w:val="16"/>
              </w:rPr>
            </w:pPr>
            <w:r w:rsidRPr="00A36FC2">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5B00C6" w:rsidRDefault="00205ECD" w:rsidP="00205ECD">
            <w:pPr>
              <w:pStyle w:val="TAL"/>
              <w:rPr>
                <w:rFonts w:cs="Arial"/>
                <w:color w:val="000000"/>
                <w:sz w:val="16"/>
                <w:szCs w:val="16"/>
              </w:rPr>
            </w:pPr>
            <w:r w:rsidRPr="00A36FC2">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5B00C6" w:rsidRDefault="00205ECD" w:rsidP="00205ECD">
            <w:pPr>
              <w:pStyle w:val="TAL"/>
              <w:rPr>
                <w:rFonts w:cs="Arial"/>
                <w:color w:val="000000"/>
                <w:sz w:val="16"/>
                <w:szCs w:val="16"/>
              </w:rPr>
            </w:pPr>
            <w:r w:rsidRPr="00A36FC2">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28A344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5B00C6" w:rsidRDefault="00205ECD" w:rsidP="00205ECD">
            <w:pPr>
              <w:pStyle w:val="TAL"/>
              <w:rPr>
                <w:rFonts w:cs="Arial"/>
                <w:color w:val="000000"/>
                <w:sz w:val="16"/>
                <w:szCs w:val="16"/>
              </w:rPr>
            </w:pPr>
            <w:r w:rsidRPr="00A36FC2">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5B00C6" w:rsidRDefault="00205ECD" w:rsidP="00205ECD">
            <w:pPr>
              <w:pStyle w:val="TAL"/>
              <w:rPr>
                <w:rFonts w:cs="Arial"/>
                <w:color w:val="000000"/>
                <w:sz w:val="16"/>
                <w:szCs w:val="16"/>
              </w:rPr>
            </w:pPr>
            <w:r w:rsidRPr="00A36FC2">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5B00C6" w:rsidRDefault="00205ECD" w:rsidP="00205ECD">
            <w:pPr>
              <w:pStyle w:val="TAL"/>
              <w:rPr>
                <w:rFonts w:cs="Arial"/>
                <w:color w:val="000000"/>
                <w:sz w:val="16"/>
                <w:szCs w:val="16"/>
              </w:rPr>
            </w:pPr>
            <w:r w:rsidRPr="00A36FC2">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AB989A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5B00C6" w:rsidRDefault="00205ECD" w:rsidP="00205ECD">
            <w:pPr>
              <w:pStyle w:val="TAL"/>
              <w:rPr>
                <w:rFonts w:cs="Arial"/>
                <w:color w:val="000000"/>
                <w:sz w:val="16"/>
                <w:szCs w:val="16"/>
              </w:rPr>
            </w:pPr>
            <w:r w:rsidRPr="00A36FC2">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5B00C6" w:rsidRDefault="00205ECD" w:rsidP="00205ECD">
            <w:pPr>
              <w:pStyle w:val="TAL"/>
              <w:rPr>
                <w:rFonts w:cs="Arial"/>
                <w:color w:val="000000"/>
                <w:sz w:val="16"/>
                <w:szCs w:val="16"/>
              </w:rPr>
            </w:pPr>
            <w:r w:rsidRPr="00A36FC2">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5B00C6" w:rsidRDefault="00205ECD" w:rsidP="00205ECD">
            <w:pPr>
              <w:pStyle w:val="TAL"/>
              <w:rPr>
                <w:rFonts w:cs="Arial"/>
                <w:color w:val="000000"/>
                <w:sz w:val="16"/>
                <w:szCs w:val="16"/>
              </w:rPr>
            </w:pPr>
            <w:r w:rsidRPr="00A36FC2">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092E1E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5B00C6" w:rsidRDefault="00205ECD" w:rsidP="00205ECD">
            <w:pPr>
              <w:pStyle w:val="TAL"/>
              <w:rPr>
                <w:rFonts w:cs="Arial"/>
                <w:color w:val="000000"/>
                <w:sz w:val="16"/>
                <w:szCs w:val="16"/>
              </w:rPr>
            </w:pPr>
            <w:r w:rsidRPr="00A36FC2">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5B00C6" w:rsidRDefault="00205ECD" w:rsidP="00205ECD">
            <w:pPr>
              <w:pStyle w:val="TAL"/>
              <w:rPr>
                <w:rFonts w:cs="Arial"/>
                <w:color w:val="000000"/>
                <w:sz w:val="16"/>
                <w:szCs w:val="16"/>
              </w:rPr>
            </w:pPr>
            <w:r w:rsidRPr="00A36FC2">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5B00C6" w:rsidRDefault="00205ECD" w:rsidP="00205ECD">
            <w:pPr>
              <w:pStyle w:val="TAL"/>
              <w:rPr>
                <w:rFonts w:cs="Arial"/>
                <w:color w:val="000000"/>
                <w:sz w:val="16"/>
                <w:szCs w:val="16"/>
              </w:rPr>
            </w:pPr>
            <w:r w:rsidRPr="00A36FC2">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5D37F09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5B00C6" w:rsidRDefault="00205ECD" w:rsidP="00205ECD">
            <w:pPr>
              <w:pStyle w:val="TAL"/>
              <w:rPr>
                <w:rFonts w:cs="Arial"/>
                <w:color w:val="000000"/>
                <w:sz w:val="16"/>
                <w:szCs w:val="16"/>
              </w:rPr>
            </w:pPr>
            <w:r w:rsidRPr="00A36FC2">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5B00C6" w:rsidRDefault="00205ECD" w:rsidP="00205ECD">
            <w:pPr>
              <w:pStyle w:val="TAL"/>
              <w:rPr>
                <w:rFonts w:cs="Arial"/>
                <w:color w:val="000000"/>
                <w:sz w:val="16"/>
                <w:szCs w:val="16"/>
              </w:rPr>
            </w:pPr>
            <w:r w:rsidRPr="00A36FC2">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5B00C6" w:rsidRDefault="00205ECD" w:rsidP="00205ECD">
            <w:pPr>
              <w:pStyle w:val="TAL"/>
              <w:rPr>
                <w:rFonts w:cs="Arial"/>
                <w:color w:val="000000"/>
                <w:sz w:val="16"/>
                <w:szCs w:val="16"/>
              </w:rPr>
            </w:pPr>
            <w:r w:rsidRPr="00A36FC2">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D303ED0"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5B00C6" w:rsidRDefault="00205ECD" w:rsidP="00205ECD">
            <w:pPr>
              <w:pStyle w:val="TAL"/>
              <w:rPr>
                <w:rFonts w:cs="Arial"/>
                <w:color w:val="000000"/>
                <w:sz w:val="16"/>
                <w:szCs w:val="16"/>
              </w:rPr>
            </w:pPr>
            <w:r w:rsidRPr="00A36FC2">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5B00C6" w:rsidRDefault="00205ECD" w:rsidP="00205ECD">
            <w:pPr>
              <w:pStyle w:val="TAL"/>
              <w:rPr>
                <w:rFonts w:cs="Arial"/>
                <w:color w:val="000000"/>
                <w:sz w:val="16"/>
                <w:szCs w:val="16"/>
              </w:rPr>
            </w:pPr>
            <w:r w:rsidRPr="00A36FC2">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5B00C6" w:rsidRDefault="00205ECD" w:rsidP="00205ECD">
            <w:pPr>
              <w:pStyle w:val="TAL"/>
              <w:rPr>
                <w:rFonts w:cs="Arial"/>
                <w:color w:val="000000"/>
                <w:sz w:val="16"/>
                <w:szCs w:val="16"/>
              </w:rPr>
            </w:pPr>
            <w:r w:rsidRPr="00A36FC2">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41C9B7"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5B00C6" w:rsidRDefault="00205ECD" w:rsidP="00205ECD">
            <w:pPr>
              <w:pStyle w:val="TAL"/>
              <w:rPr>
                <w:rFonts w:cs="Arial"/>
                <w:color w:val="000000"/>
                <w:sz w:val="16"/>
                <w:szCs w:val="16"/>
              </w:rPr>
            </w:pPr>
            <w:r w:rsidRPr="00A36FC2">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5B00C6" w:rsidRDefault="00205ECD" w:rsidP="00205ECD">
            <w:pPr>
              <w:pStyle w:val="TAL"/>
              <w:rPr>
                <w:rFonts w:cs="Arial"/>
                <w:color w:val="000000"/>
                <w:sz w:val="16"/>
                <w:szCs w:val="16"/>
              </w:rPr>
            </w:pPr>
            <w:r w:rsidRPr="00A36FC2">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40A532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5B00C6" w:rsidRDefault="00205ECD" w:rsidP="00205ECD">
            <w:pPr>
              <w:pStyle w:val="TAL"/>
              <w:rPr>
                <w:rFonts w:cs="Arial"/>
                <w:color w:val="000000"/>
                <w:sz w:val="16"/>
                <w:szCs w:val="16"/>
              </w:rPr>
            </w:pPr>
            <w:r w:rsidRPr="00A36FC2">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5B00C6" w:rsidRDefault="00205ECD" w:rsidP="00205ECD">
            <w:pPr>
              <w:pStyle w:val="TAL"/>
              <w:rPr>
                <w:rFonts w:cs="Arial"/>
                <w:color w:val="000000"/>
                <w:sz w:val="16"/>
                <w:szCs w:val="16"/>
              </w:rPr>
            </w:pPr>
            <w:r w:rsidRPr="00A36FC2">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E7B846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5B00C6" w:rsidRDefault="00205ECD" w:rsidP="00205ECD">
            <w:pPr>
              <w:pStyle w:val="TAL"/>
              <w:rPr>
                <w:rFonts w:cs="Arial"/>
                <w:color w:val="000000"/>
                <w:sz w:val="16"/>
                <w:szCs w:val="16"/>
              </w:rPr>
            </w:pPr>
            <w:r w:rsidRPr="00A36FC2">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5B00C6" w:rsidRDefault="00205ECD" w:rsidP="00205ECD">
            <w:pPr>
              <w:pStyle w:val="TAL"/>
              <w:rPr>
                <w:rFonts w:cs="Arial"/>
                <w:color w:val="000000"/>
                <w:sz w:val="16"/>
                <w:szCs w:val="16"/>
              </w:rPr>
            </w:pPr>
            <w:r w:rsidRPr="00A36FC2">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5B00C6" w:rsidRDefault="00205ECD" w:rsidP="00205ECD">
            <w:pPr>
              <w:pStyle w:val="TAL"/>
              <w:rPr>
                <w:rFonts w:cs="Arial"/>
                <w:color w:val="000000"/>
                <w:sz w:val="16"/>
                <w:szCs w:val="16"/>
              </w:rPr>
            </w:pPr>
            <w:r w:rsidRPr="00A36FC2">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1C4F46E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5B00C6" w:rsidRDefault="00205ECD" w:rsidP="00205ECD">
            <w:pPr>
              <w:pStyle w:val="TAL"/>
              <w:rPr>
                <w:rFonts w:cs="Arial"/>
                <w:color w:val="000000"/>
                <w:sz w:val="16"/>
                <w:szCs w:val="16"/>
              </w:rPr>
            </w:pPr>
            <w:r w:rsidRPr="00A36FC2">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5B00C6" w:rsidRDefault="00205ECD" w:rsidP="00205ECD">
            <w:pPr>
              <w:pStyle w:val="TAL"/>
              <w:rPr>
                <w:rFonts w:cs="Arial"/>
                <w:color w:val="000000"/>
                <w:sz w:val="16"/>
                <w:szCs w:val="16"/>
              </w:rPr>
            </w:pPr>
            <w:r w:rsidRPr="00A36FC2">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5B00C6" w:rsidRDefault="00205ECD" w:rsidP="00205ECD">
            <w:pPr>
              <w:pStyle w:val="TAL"/>
              <w:rPr>
                <w:rFonts w:cs="Arial"/>
                <w:color w:val="000000"/>
                <w:sz w:val="16"/>
                <w:szCs w:val="16"/>
              </w:rPr>
            </w:pPr>
            <w:r w:rsidRPr="00A36FC2">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EE8FA6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5B00C6" w:rsidRDefault="00205ECD" w:rsidP="00205ECD">
            <w:pPr>
              <w:pStyle w:val="TAL"/>
              <w:rPr>
                <w:rFonts w:cs="Arial"/>
                <w:color w:val="000000"/>
                <w:sz w:val="16"/>
                <w:szCs w:val="16"/>
              </w:rPr>
            </w:pPr>
            <w:r w:rsidRPr="00A36FC2">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5B00C6" w:rsidRDefault="00205ECD" w:rsidP="00205ECD">
            <w:pPr>
              <w:pStyle w:val="TAL"/>
              <w:rPr>
                <w:rFonts w:cs="Arial"/>
                <w:color w:val="000000"/>
                <w:sz w:val="16"/>
                <w:szCs w:val="16"/>
              </w:rPr>
            </w:pPr>
            <w:r w:rsidRPr="00A36FC2">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5B00C6" w:rsidRDefault="00205ECD" w:rsidP="00205ECD">
            <w:pPr>
              <w:pStyle w:val="TAL"/>
              <w:rPr>
                <w:rFonts w:cs="Arial"/>
                <w:color w:val="000000"/>
                <w:sz w:val="16"/>
                <w:szCs w:val="16"/>
              </w:rPr>
            </w:pPr>
            <w:r w:rsidRPr="00A36FC2">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517E54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5B00C6" w:rsidRDefault="00205ECD" w:rsidP="00205ECD">
            <w:pPr>
              <w:pStyle w:val="TAL"/>
              <w:rPr>
                <w:rFonts w:cs="Arial"/>
                <w:color w:val="000000"/>
                <w:sz w:val="16"/>
                <w:szCs w:val="16"/>
              </w:rPr>
            </w:pPr>
            <w:r w:rsidRPr="00A36FC2">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5B00C6" w:rsidRDefault="00205ECD" w:rsidP="00205ECD">
            <w:pPr>
              <w:pStyle w:val="TAL"/>
              <w:rPr>
                <w:rFonts w:cs="Arial"/>
                <w:color w:val="000000"/>
                <w:sz w:val="16"/>
                <w:szCs w:val="16"/>
              </w:rPr>
            </w:pPr>
            <w:r w:rsidRPr="00A36FC2">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5B00C6" w:rsidRDefault="00205ECD" w:rsidP="00205ECD">
            <w:pPr>
              <w:pStyle w:val="TAL"/>
              <w:rPr>
                <w:rFonts w:cs="Arial"/>
                <w:color w:val="000000"/>
                <w:sz w:val="16"/>
                <w:szCs w:val="16"/>
              </w:rPr>
            </w:pPr>
            <w:r w:rsidRPr="00A36FC2">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4E869D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5B00C6" w:rsidRDefault="00205ECD" w:rsidP="00205ECD">
            <w:pPr>
              <w:pStyle w:val="TAL"/>
              <w:rPr>
                <w:rFonts w:cs="Arial"/>
                <w:color w:val="000000"/>
                <w:sz w:val="16"/>
                <w:szCs w:val="16"/>
              </w:rPr>
            </w:pPr>
            <w:r w:rsidRPr="00A36FC2">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5B00C6" w:rsidRDefault="00205ECD" w:rsidP="00205ECD">
            <w:pPr>
              <w:pStyle w:val="TAL"/>
              <w:rPr>
                <w:rFonts w:cs="Arial"/>
                <w:color w:val="000000"/>
                <w:sz w:val="16"/>
                <w:szCs w:val="16"/>
              </w:rPr>
            </w:pPr>
            <w:r w:rsidRPr="00A36FC2">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5B00C6" w:rsidRDefault="00205ECD" w:rsidP="00205ECD">
            <w:pPr>
              <w:pStyle w:val="TAL"/>
              <w:rPr>
                <w:rFonts w:cs="Arial"/>
                <w:color w:val="000000"/>
                <w:sz w:val="16"/>
                <w:szCs w:val="16"/>
              </w:rPr>
            </w:pPr>
            <w:r w:rsidRPr="00A36FC2">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7D83D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5B00C6" w:rsidRDefault="00205ECD" w:rsidP="00205ECD">
            <w:pPr>
              <w:pStyle w:val="TAL"/>
              <w:rPr>
                <w:rFonts w:cs="Arial"/>
                <w:color w:val="000000"/>
                <w:sz w:val="16"/>
                <w:szCs w:val="16"/>
              </w:rPr>
            </w:pPr>
            <w:r w:rsidRPr="00A36FC2">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5B00C6" w:rsidRDefault="00205ECD" w:rsidP="00205ECD">
            <w:pPr>
              <w:pStyle w:val="TAL"/>
              <w:rPr>
                <w:rFonts w:cs="Arial"/>
                <w:color w:val="000000"/>
                <w:sz w:val="16"/>
                <w:szCs w:val="16"/>
              </w:rPr>
            </w:pPr>
            <w:r w:rsidRPr="00A36FC2">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5B00C6" w:rsidRDefault="00205ECD" w:rsidP="00205ECD">
            <w:pPr>
              <w:pStyle w:val="TAL"/>
              <w:rPr>
                <w:rFonts w:cs="Arial"/>
                <w:color w:val="000000"/>
                <w:sz w:val="16"/>
                <w:szCs w:val="16"/>
              </w:rPr>
            </w:pPr>
            <w:r w:rsidRPr="00A36FC2">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906A9D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5B00C6" w:rsidRDefault="00205ECD" w:rsidP="00205ECD">
            <w:pPr>
              <w:pStyle w:val="TAL"/>
              <w:rPr>
                <w:rFonts w:cs="Arial"/>
                <w:color w:val="000000"/>
                <w:sz w:val="16"/>
                <w:szCs w:val="16"/>
              </w:rPr>
            </w:pPr>
            <w:r w:rsidRPr="00A36FC2">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5B00C6" w:rsidRDefault="00205ECD" w:rsidP="00205ECD">
            <w:pPr>
              <w:pStyle w:val="TAL"/>
              <w:rPr>
                <w:rFonts w:cs="Arial"/>
                <w:color w:val="000000"/>
                <w:sz w:val="16"/>
                <w:szCs w:val="16"/>
              </w:rPr>
            </w:pPr>
            <w:r w:rsidRPr="00A36FC2">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5B00C6" w:rsidRDefault="00205ECD" w:rsidP="00205ECD">
            <w:pPr>
              <w:pStyle w:val="TAL"/>
              <w:rPr>
                <w:rFonts w:cs="Arial"/>
                <w:color w:val="000000"/>
                <w:sz w:val="16"/>
                <w:szCs w:val="16"/>
              </w:rPr>
            </w:pPr>
            <w:r w:rsidRPr="00A36FC2">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AD55F6" w:rsidRPr="00AD55F6" w14:paraId="62719C7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5B00C6" w:rsidRDefault="00AD55F6" w:rsidP="00AD55F6">
            <w:pPr>
              <w:pStyle w:val="TAL"/>
              <w:rPr>
                <w:rFonts w:cs="Arial"/>
                <w:color w:val="000000"/>
                <w:sz w:val="16"/>
                <w:szCs w:val="16"/>
              </w:rPr>
            </w:pPr>
            <w:r w:rsidRPr="007F715C">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5B00C6" w:rsidRDefault="00AD55F6" w:rsidP="00AD55F6">
            <w:pPr>
              <w:pStyle w:val="TAL"/>
              <w:rPr>
                <w:rFonts w:cs="Arial"/>
                <w:color w:val="000000"/>
                <w:sz w:val="16"/>
                <w:szCs w:val="16"/>
              </w:rPr>
            </w:pPr>
            <w:r w:rsidRPr="007F715C">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5B00C6" w:rsidRDefault="00AD55F6" w:rsidP="00AD55F6">
            <w:pPr>
              <w:pStyle w:val="TAL"/>
              <w:rPr>
                <w:rFonts w:cs="Arial"/>
                <w:color w:val="000000"/>
                <w:sz w:val="16"/>
                <w:szCs w:val="16"/>
              </w:rPr>
            </w:pPr>
            <w:r w:rsidRPr="007F715C">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F0AFB9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5B00C6" w:rsidRDefault="00AD55F6" w:rsidP="00AD55F6">
            <w:pPr>
              <w:pStyle w:val="TAL"/>
              <w:rPr>
                <w:rFonts w:cs="Arial"/>
                <w:color w:val="000000"/>
                <w:sz w:val="16"/>
                <w:szCs w:val="16"/>
              </w:rPr>
            </w:pPr>
            <w:r w:rsidRPr="007F715C">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5B00C6" w:rsidRDefault="00AD55F6" w:rsidP="00AD55F6">
            <w:pPr>
              <w:pStyle w:val="TAL"/>
              <w:rPr>
                <w:rFonts w:cs="Arial"/>
                <w:color w:val="000000"/>
                <w:sz w:val="16"/>
                <w:szCs w:val="16"/>
              </w:rPr>
            </w:pPr>
            <w:r w:rsidRPr="007F715C">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5B00C6" w:rsidRDefault="00AD55F6" w:rsidP="00AD55F6">
            <w:pPr>
              <w:pStyle w:val="TAL"/>
              <w:rPr>
                <w:rFonts w:cs="Arial"/>
                <w:color w:val="000000"/>
                <w:sz w:val="16"/>
                <w:szCs w:val="16"/>
              </w:rPr>
            </w:pPr>
            <w:r w:rsidRPr="007F715C">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3BFAD8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5B00C6" w:rsidRDefault="00AD55F6" w:rsidP="00AD55F6">
            <w:pPr>
              <w:pStyle w:val="TAL"/>
              <w:rPr>
                <w:rFonts w:cs="Arial"/>
                <w:color w:val="000000"/>
                <w:sz w:val="16"/>
                <w:szCs w:val="16"/>
              </w:rPr>
            </w:pPr>
            <w:r w:rsidRPr="007F715C">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5B00C6" w:rsidRDefault="00AD55F6" w:rsidP="00AD55F6">
            <w:pPr>
              <w:pStyle w:val="TAL"/>
              <w:rPr>
                <w:rFonts w:cs="Arial"/>
                <w:color w:val="000000"/>
                <w:sz w:val="16"/>
                <w:szCs w:val="16"/>
              </w:rPr>
            </w:pPr>
            <w:r w:rsidRPr="007F715C">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5B00C6" w:rsidRDefault="00AD55F6" w:rsidP="00AD55F6">
            <w:pPr>
              <w:pStyle w:val="TAL"/>
              <w:rPr>
                <w:rFonts w:cs="Arial"/>
                <w:color w:val="000000"/>
                <w:sz w:val="16"/>
                <w:szCs w:val="16"/>
              </w:rPr>
            </w:pPr>
            <w:r w:rsidRPr="007F715C">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245A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5B00C6" w:rsidRDefault="00AD55F6" w:rsidP="00AD55F6">
            <w:pPr>
              <w:pStyle w:val="TAL"/>
              <w:rPr>
                <w:rFonts w:cs="Arial"/>
                <w:color w:val="000000"/>
                <w:sz w:val="16"/>
                <w:szCs w:val="16"/>
              </w:rPr>
            </w:pPr>
            <w:r w:rsidRPr="007F715C">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5B00C6" w:rsidRDefault="00AD55F6" w:rsidP="00AD55F6">
            <w:pPr>
              <w:pStyle w:val="TAL"/>
              <w:rPr>
                <w:rFonts w:cs="Arial"/>
                <w:color w:val="000000"/>
                <w:sz w:val="16"/>
                <w:szCs w:val="16"/>
              </w:rPr>
            </w:pPr>
            <w:r w:rsidRPr="007F715C">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9C64AC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5B00C6" w:rsidRDefault="00AD55F6" w:rsidP="00AD55F6">
            <w:pPr>
              <w:pStyle w:val="TAL"/>
              <w:rPr>
                <w:rFonts w:cs="Arial"/>
                <w:color w:val="000000"/>
                <w:sz w:val="16"/>
                <w:szCs w:val="16"/>
              </w:rPr>
            </w:pPr>
            <w:r w:rsidRPr="007F715C">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5B00C6" w:rsidRDefault="00AD55F6" w:rsidP="00AD55F6">
            <w:pPr>
              <w:pStyle w:val="TAL"/>
              <w:rPr>
                <w:rFonts w:cs="Arial"/>
                <w:color w:val="000000"/>
                <w:sz w:val="16"/>
                <w:szCs w:val="16"/>
              </w:rPr>
            </w:pPr>
            <w:r w:rsidRPr="007F715C">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06E825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5B00C6" w:rsidRDefault="00AD55F6" w:rsidP="00AD55F6">
            <w:pPr>
              <w:pStyle w:val="TAL"/>
              <w:rPr>
                <w:rFonts w:cs="Arial"/>
                <w:color w:val="000000"/>
                <w:sz w:val="16"/>
                <w:szCs w:val="16"/>
              </w:rPr>
            </w:pPr>
            <w:r w:rsidRPr="007F715C">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5B00C6" w:rsidRDefault="00AD55F6" w:rsidP="00AD55F6">
            <w:pPr>
              <w:pStyle w:val="TAL"/>
              <w:rPr>
                <w:rFonts w:cs="Arial"/>
                <w:color w:val="000000"/>
                <w:sz w:val="16"/>
                <w:szCs w:val="16"/>
              </w:rPr>
            </w:pPr>
            <w:r w:rsidRPr="007F715C">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5B00C6" w:rsidRDefault="00AD55F6" w:rsidP="00AD55F6">
            <w:pPr>
              <w:pStyle w:val="TAL"/>
              <w:rPr>
                <w:rFonts w:cs="Arial"/>
                <w:color w:val="000000"/>
                <w:sz w:val="16"/>
                <w:szCs w:val="16"/>
              </w:rPr>
            </w:pPr>
            <w:r w:rsidRPr="007F715C">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FA9873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5B00C6" w:rsidRDefault="00AD55F6" w:rsidP="00AD55F6">
            <w:pPr>
              <w:pStyle w:val="TAL"/>
              <w:rPr>
                <w:rFonts w:cs="Arial"/>
                <w:color w:val="000000"/>
                <w:sz w:val="16"/>
                <w:szCs w:val="16"/>
              </w:rPr>
            </w:pPr>
            <w:r w:rsidRPr="007F715C">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5B00C6" w:rsidRDefault="00AD55F6" w:rsidP="00AD55F6">
            <w:pPr>
              <w:pStyle w:val="TAL"/>
              <w:rPr>
                <w:rFonts w:cs="Arial"/>
                <w:color w:val="000000"/>
                <w:sz w:val="16"/>
                <w:szCs w:val="16"/>
              </w:rPr>
            </w:pPr>
            <w:r w:rsidRPr="007F715C">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5B00C6" w:rsidRDefault="00AD55F6" w:rsidP="00AD55F6">
            <w:pPr>
              <w:pStyle w:val="TAL"/>
              <w:rPr>
                <w:rFonts w:cs="Arial"/>
                <w:color w:val="000000"/>
                <w:sz w:val="16"/>
                <w:szCs w:val="16"/>
              </w:rPr>
            </w:pPr>
            <w:r w:rsidRPr="007F715C">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2C93DAE"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5B00C6" w:rsidRDefault="00AD55F6" w:rsidP="00AD55F6">
            <w:pPr>
              <w:pStyle w:val="TAL"/>
              <w:rPr>
                <w:rFonts w:cs="Arial"/>
                <w:color w:val="000000"/>
                <w:sz w:val="16"/>
                <w:szCs w:val="16"/>
              </w:rPr>
            </w:pPr>
            <w:r w:rsidRPr="007F715C">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5B00C6" w:rsidRDefault="00AD55F6" w:rsidP="00AD55F6">
            <w:pPr>
              <w:pStyle w:val="TAL"/>
              <w:rPr>
                <w:rFonts w:cs="Arial"/>
                <w:color w:val="000000"/>
                <w:sz w:val="16"/>
                <w:szCs w:val="16"/>
              </w:rPr>
            </w:pPr>
            <w:r w:rsidRPr="007F715C">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5B00C6" w:rsidRDefault="00AD55F6" w:rsidP="00AD55F6">
            <w:pPr>
              <w:pStyle w:val="TAL"/>
              <w:rPr>
                <w:rFonts w:cs="Arial"/>
                <w:color w:val="000000"/>
                <w:sz w:val="16"/>
                <w:szCs w:val="16"/>
              </w:rPr>
            </w:pPr>
            <w:r w:rsidRPr="007F715C">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8966C3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5B00C6" w:rsidRDefault="00AD55F6" w:rsidP="00AD55F6">
            <w:pPr>
              <w:pStyle w:val="TAL"/>
              <w:rPr>
                <w:rFonts w:cs="Arial"/>
                <w:color w:val="000000"/>
                <w:sz w:val="16"/>
                <w:szCs w:val="16"/>
              </w:rPr>
            </w:pPr>
            <w:r w:rsidRPr="007F715C">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5B00C6" w:rsidRDefault="00AD55F6" w:rsidP="00AD55F6">
            <w:pPr>
              <w:pStyle w:val="TAL"/>
              <w:rPr>
                <w:rFonts w:cs="Arial"/>
                <w:color w:val="000000"/>
                <w:sz w:val="16"/>
                <w:szCs w:val="16"/>
              </w:rPr>
            </w:pPr>
            <w:r w:rsidRPr="007F715C">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5B00C6" w:rsidRDefault="00AD55F6" w:rsidP="00AD55F6">
            <w:pPr>
              <w:pStyle w:val="TAL"/>
              <w:rPr>
                <w:rFonts w:cs="Arial"/>
                <w:color w:val="000000"/>
                <w:sz w:val="16"/>
                <w:szCs w:val="16"/>
              </w:rPr>
            </w:pPr>
            <w:r w:rsidRPr="007F715C">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B0198C2"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5B00C6" w:rsidRDefault="00AD55F6" w:rsidP="00AD55F6">
            <w:pPr>
              <w:pStyle w:val="TAL"/>
              <w:rPr>
                <w:rFonts w:cs="Arial"/>
                <w:color w:val="000000"/>
                <w:sz w:val="16"/>
                <w:szCs w:val="16"/>
              </w:rPr>
            </w:pPr>
            <w:r w:rsidRPr="007F715C">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5B00C6" w:rsidRDefault="00AD55F6" w:rsidP="00AD55F6">
            <w:pPr>
              <w:pStyle w:val="TAL"/>
              <w:rPr>
                <w:rFonts w:cs="Arial"/>
                <w:color w:val="000000"/>
                <w:sz w:val="16"/>
                <w:szCs w:val="16"/>
              </w:rPr>
            </w:pPr>
            <w:r w:rsidRPr="007F715C">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5B00C6" w:rsidRDefault="00AD55F6" w:rsidP="00AD55F6">
            <w:pPr>
              <w:pStyle w:val="TAL"/>
              <w:rPr>
                <w:rFonts w:cs="Arial"/>
                <w:color w:val="000000"/>
                <w:sz w:val="16"/>
                <w:szCs w:val="16"/>
              </w:rPr>
            </w:pPr>
            <w:r w:rsidRPr="007F715C">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C997B3"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5B00C6" w:rsidRDefault="00AD55F6" w:rsidP="00AD55F6">
            <w:pPr>
              <w:pStyle w:val="TAL"/>
              <w:rPr>
                <w:rFonts w:cs="Arial"/>
                <w:color w:val="000000"/>
                <w:sz w:val="16"/>
                <w:szCs w:val="16"/>
              </w:rPr>
            </w:pPr>
            <w:r w:rsidRPr="007F715C">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5B00C6" w:rsidRDefault="00AD55F6" w:rsidP="00AD55F6">
            <w:pPr>
              <w:pStyle w:val="TAL"/>
              <w:rPr>
                <w:rFonts w:cs="Arial"/>
                <w:color w:val="000000"/>
                <w:sz w:val="16"/>
                <w:szCs w:val="16"/>
              </w:rPr>
            </w:pPr>
            <w:r w:rsidRPr="007F715C">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5B00C6" w:rsidRDefault="00AD55F6" w:rsidP="00AD55F6">
            <w:pPr>
              <w:pStyle w:val="TAL"/>
              <w:rPr>
                <w:rFonts w:cs="Arial"/>
                <w:color w:val="000000"/>
                <w:sz w:val="16"/>
                <w:szCs w:val="16"/>
              </w:rPr>
            </w:pPr>
            <w:r w:rsidRPr="007F715C">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1AE4B"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5B00C6" w:rsidRDefault="00AD55F6" w:rsidP="00AD55F6">
            <w:pPr>
              <w:pStyle w:val="TAL"/>
              <w:rPr>
                <w:rFonts w:cs="Arial"/>
                <w:color w:val="000000"/>
                <w:sz w:val="16"/>
                <w:szCs w:val="16"/>
              </w:rPr>
            </w:pPr>
            <w:r w:rsidRPr="007F715C">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5B00C6" w:rsidRDefault="00AD55F6" w:rsidP="00AD55F6">
            <w:pPr>
              <w:pStyle w:val="TAL"/>
              <w:rPr>
                <w:rFonts w:cs="Arial"/>
                <w:color w:val="000000"/>
                <w:sz w:val="16"/>
                <w:szCs w:val="16"/>
              </w:rPr>
            </w:pPr>
            <w:r w:rsidRPr="007F715C">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5B00C6" w:rsidRDefault="00AD55F6" w:rsidP="00AD55F6">
            <w:pPr>
              <w:pStyle w:val="TAL"/>
              <w:rPr>
                <w:rFonts w:cs="Arial"/>
                <w:color w:val="000000"/>
                <w:sz w:val="16"/>
                <w:szCs w:val="16"/>
              </w:rPr>
            </w:pPr>
            <w:r w:rsidRPr="007F715C">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D2039B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5B00C6" w:rsidRDefault="00AD55F6" w:rsidP="00AD55F6">
            <w:pPr>
              <w:pStyle w:val="TAL"/>
              <w:rPr>
                <w:rFonts w:cs="Arial"/>
                <w:color w:val="000000"/>
                <w:sz w:val="16"/>
                <w:szCs w:val="16"/>
              </w:rPr>
            </w:pPr>
            <w:r w:rsidRPr="007F715C">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5B00C6" w:rsidRDefault="00AD55F6" w:rsidP="00AD55F6">
            <w:pPr>
              <w:pStyle w:val="TAL"/>
              <w:rPr>
                <w:rFonts w:cs="Arial"/>
                <w:color w:val="000000"/>
                <w:sz w:val="16"/>
                <w:szCs w:val="16"/>
              </w:rPr>
            </w:pPr>
            <w:r w:rsidRPr="007F715C">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5B00C6" w:rsidRDefault="00AD55F6" w:rsidP="00AD55F6">
            <w:pPr>
              <w:pStyle w:val="TAL"/>
              <w:rPr>
                <w:rFonts w:cs="Arial"/>
                <w:color w:val="000000"/>
                <w:sz w:val="16"/>
                <w:szCs w:val="16"/>
              </w:rPr>
            </w:pPr>
            <w:r w:rsidRPr="007F715C">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6F3EA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5B00C6" w:rsidRDefault="00AD55F6" w:rsidP="00AD55F6">
            <w:pPr>
              <w:pStyle w:val="TAL"/>
              <w:rPr>
                <w:rFonts w:cs="Arial"/>
                <w:color w:val="000000"/>
                <w:sz w:val="16"/>
                <w:szCs w:val="16"/>
              </w:rPr>
            </w:pPr>
            <w:r w:rsidRPr="007F715C">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5B00C6" w:rsidRDefault="00AD55F6" w:rsidP="00AD55F6">
            <w:pPr>
              <w:pStyle w:val="TAL"/>
              <w:rPr>
                <w:rFonts w:cs="Arial"/>
                <w:color w:val="000000"/>
                <w:sz w:val="16"/>
                <w:szCs w:val="16"/>
              </w:rPr>
            </w:pPr>
            <w:r w:rsidRPr="007F715C">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5B00C6" w:rsidRDefault="00AD55F6" w:rsidP="00AD55F6">
            <w:pPr>
              <w:pStyle w:val="TAL"/>
              <w:rPr>
                <w:rFonts w:cs="Arial"/>
                <w:color w:val="000000"/>
                <w:sz w:val="16"/>
                <w:szCs w:val="16"/>
              </w:rPr>
            </w:pPr>
            <w:r w:rsidRPr="007F715C">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C43899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5B00C6" w:rsidRDefault="00AD55F6" w:rsidP="00AD55F6">
            <w:pPr>
              <w:pStyle w:val="TAL"/>
              <w:rPr>
                <w:rFonts w:cs="Arial"/>
                <w:color w:val="000000"/>
                <w:sz w:val="16"/>
                <w:szCs w:val="16"/>
              </w:rPr>
            </w:pPr>
            <w:r w:rsidRPr="007F715C">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5B00C6" w:rsidRDefault="00AD55F6" w:rsidP="00AD55F6">
            <w:pPr>
              <w:pStyle w:val="TAL"/>
              <w:rPr>
                <w:rFonts w:cs="Arial"/>
                <w:color w:val="000000"/>
                <w:sz w:val="16"/>
                <w:szCs w:val="16"/>
              </w:rPr>
            </w:pPr>
            <w:r w:rsidRPr="007F715C">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5B00C6" w:rsidRDefault="00AD55F6" w:rsidP="00AD55F6">
            <w:pPr>
              <w:pStyle w:val="TAL"/>
              <w:rPr>
                <w:rFonts w:cs="Arial"/>
                <w:color w:val="000000"/>
                <w:sz w:val="16"/>
                <w:szCs w:val="16"/>
              </w:rPr>
            </w:pPr>
            <w:r w:rsidRPr="007F715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8D3997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5B00C6" w:rsidRDefault="00AD55F6" w:rsidP="00AD55F6">
            <w:pPr>
              <w:pStyle w:val="TAL"/>
              <w:rPr>
                <w:rFonts w:cs="Arial"/>
                <w:color w:val="000000"/>
                <w:sz w:val="16"/>
                <w:szCs w:val="16"/>
              </w:rPr>
            </w:pPr>
            <w:r w:rsidRPr="007F715C">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5B00C6" w:rsidRDefault="00AD55F6" w:rsidP="00AD55F6">
            <w:pPr>
              <w:pStyle w:val="TAL"/>
              <w:rPr>
                <w:rFonts w:cs="Arial"/>
                <w:color w:val="000000"/>
                <w:sz w:val="16"/>
                <w:szCs w:val="16"/>
              </w:rPr>
            </w:pPr>
            <w:r w:rsidRPr="007F715C">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5B00C6" w:rsidRDefault="00AD55F6" w:rsidP="00AD55F6">
            <w:pPr>
              <w:pStyle w:val="TAL"/>
              <w:rPr>
                <w:rFonts w:cs="Arial"/>
                <w:color w:val="000000"/>
                <w:sz w:val="16"/>
                <w:szCs w:val="16"/>
              </w:rPr>
            </w:pPr>
            <w:r w:rsidRPr="007F715C">
              <w:rPr>
                <w:rFonts w:cs="Arial"/>
                <w:color w:val="000000"/>
                <w:sz w:val="16"/>
                <w:szCs w:val="16"/>
              </w:rPr>
              <w:t>Addition of 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C49020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5B00C6" w:rsidRDefault="00AD55F6" w:rsidP="00AD55F6">
            <w:pPr>
              <w:pStyle w:val="TAL"/>
              <w:rPr>
                <w:rFonts w:cs="Arial"/>
                <w:color w:val="000000"/>
                <w:sz w:val="16"/>
                <w:szCs w:val="16"/>
              </w:rPr>
            </w:pPr>
            <w:r w:rsidRPr="007F715C">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5B00C6" w:rsidRDefault="00AD55F6" w:rsidP="00AD55F6">
            <w:pPr>
              <w:pStyle w:val="TAL"/>
              <w:rPr>
                <w:rFonts w:cs="Arial"/>
                <w:color w:val="000000"/>
                <w:sz w:val="16"/>
                <w:szCs w:val="16"/>
              </w:rPr>
            </w:pPr>
            <w:r w:rsidRPr="007F715C">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5B00C6" w:rsidRDefault="00AD55F6" w:rsidP="00AD55F6">
            <w:pPr>
              <w:pStyle w:val="TAL"/>
              <w:rPr>
                <w:rFonts w:cs="Arial"/>
                <w:color w:val="000000"/>
                <w:sz w:val="16"/>
                <w:szCs w:val="16"/>
              </w:rPr>
            </w:pPr>
            <w:r w:rsidRPr="007F715C">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713AC9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5B00C6" w:rsidRDefault="00AD55F6" w:rsidP="00AD55F6">
            <w:pPr>
              <w:pStyle w:val="TAL"/>
              <w:rPr>
                <w:rFonts w:cs="Arial"/>
                <w:color w:val="000000"/>
                <w:sz w:val="16"/>
                <w:szCs w:val="16"/>
              </w:rPr>
            </w:pPr>
            <w:r w:rsidRPr="007F715C">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5B00C6" w:rsidRDefault="00AD55F6" w:rsidP="00AD55F6">
            <w:pPr>
              <w:pStyle w:val="TAL"/>
              <w:rPr>
                <w:rFonts w:cs="Arial"/>
                <w:color w:val="000000"/>
                <w:sz w:val="16"/>
                <w:szCs w:val="16"/>
              </w:rPr>
            </w:pPr>
            <w:r w:rsidRPr="007F715C">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5B00C6" w:rsidRDefault="00AD55F6" w:rsidP="00AD55F6">
            <w:pPr>
              <w:pStyle w:val="TAL"/>
              <w:rPr>
                <w:rFonts w:cs="Arial"/>
                <w:color w:val="000000"/>
                <w:sz w:val="16"/>
                <w:szCs w:val="16"/>
              </w:rPr>
            </w:pPr>
            <w:r w:rsidRPr="007F715C">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EBB91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5B00C6" w:rsidRDefault="00AD55F6" w:rsidP="00AD55F6">
            <w:pPr>
              <w:pStyle w:val="TAL"/>
              <w:rPr>
                <w:rFonts w:cs="Arial"/>
                <w:color w:val="000000"/>
                <w:sz w:val="16"/>
                <w:szCs w:val="16"/>
              </w:rPr>
            </w:pPr>
            <w:r w:rsidRPr="007F715C">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5B00C6" w:rsidRDefault="00AD55F6" w:rsidP="00AD55F6">
            <w:pPr>
              <w:pStyle w:val="TAL"/>
              <w:rPr>
                <w:rFonts w:cs="Arial"/>
                <w:color w:val="000000"/>
                <w:sz w:val="16"/>
                <w:szCs w:val="16"/>
              </w:rPr>
            </w:pPr>
            <w:r w:rsidRPr="007F715C">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5B00C6" w:rsidRDefault="00AD55F6" w:rsidP="00AD55F6">
            <w:pPr>
              <w:pStyle w:val="TAL"/>
              <w:rPr>
                <w:rFonts w:cs="Arial"/>
                <w:color w:val="000000"/>
                <w:sz w:val="16"/>
                <w:szCs w:val="16"/>
              </w:rPr>
            </w:pPr>
            <w:r w:rsidRPr="007F715C">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1EC06C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5B00C6" w:rsidRDefault="00AD55F6" w:rsidP="00AD55F6">
            <w:pPr>
              <w:pStyle w:val="TAL"/>
              <w:rPr>
                <w:rFonts w:cs="Arial"/>
                <w:color w:val="000000"/>
                <w:sz w:val="16"/>
                <w:szCs w:val="16"/>
              </w:rPr>
            </w:pPr>
            <w:r w:rsidRPr="007F715C">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5B00C6" w:rsidRDefault="00AD55F6" w:rsidP="00AD55F6">
            <w:pPr>
              <w:pStyle w:val="TAL"/>
              <w:rPr>
                <w:rFonts w:cs="Arial"/>
                <w:color w:val="000000"/>
                <w:sz w:val="16"/>
                <w:szCs w:val="16"/>
              </w:rPr>
            </w:pPr>
            <w:r w:rsidRPr="007F715C">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5B00C6" w:rsidRDefault="00AD55F6" w:rsidP="00AD55F6">
            <w:pPr>
              <w:pStyle w:val="TAL"/>
              <w:rPr>
                <w:rFonts w:cs="Arial"/>
                <w:color w:val="000000"/>
                <w:sz w:val="16"/>
                <w:szCs w:val="16"/>
              </w:rPr>
            </w:pPr>
            <w:r w:rsidRPr="007F715C">
              <w:rPr>
                <w:rFonts w:cs="Arial"/>
                <w:color w:val="000000"/>
                <w:sz w:val="16"/>
                <w:szCs w:val="16"/>
              </w:rPr>
              <w:t>RedCap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0245691"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5B00C6" w:rsidRDefault="00AD55F6" w:rsidP="00AD55F6">
            <w:pPr>
              <w:pStyle w:val="TAL"/>
              <w:rPr>
                <w:rFonts w:cs="Arial"/>
                <w:color w:val="000000"/>
                <w:sz w:val="16"/>
                <w:szCs w:val="16"/>
              </w:rPr>
            </w:pPr>
            <w:r w:rsidRPr="007F715C">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5B00C6" w:rsidRDefault="00AD55F6" w:rsidP="00AD55F6">
            <w:pPr>
              <w:pStyle w:val="TAL"/>
              <w:rPr>
                <w:rFonts w:cs="Arial"/>
                <w:color w:val="000000"/>
                <w:sz w:val="16"/>
                <w:szCs w:val="16"/>
              </w:rPr>
            </w:pPr>
            <w:r w:rsidRPr="007F715C">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8E3A17"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5B00C6" w:rsidRDefault="00AD55F6" w:rsidP="00AD55F6">
            <w:pPr>
              <w:pStyle w:val="TAL"/>
              <w:rPr>
                <w:rFonts w:cs="Arial"/>
                <w:color w:val="000000"/>
                <w:sz w:val="16"/>
                <w:szCs w:val="16"/>
              </w:rPr>
            </w:pPr>
            <w:r w:rsidRPr="007F715C">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5B00C6" w:rsidRDefault="00AD55F6" w:rsidP="00AD55F6">
            <w:pPr>
              <w:pStyle w:val="TAL"/>
              <w:rPr>
                <w:rFonts w:cs="Arial"/>
                <w:color w:val="000000"/>
                <w:sz w:val="16"/>
                <w:szCs w:val="16"/>
              </w:rPr>
            </w:pPr>
            <w:r w:rsidRPr="007F715C">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329E4C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5B00C6" w:rsidRDefault="00AD55F6" w:rsidP="00AD55F6">
            <w:pPr>
              <w:pStyle w:val="TAL"/>
              <w:rPr>
                <w:rFonts w:cs="Arial"/>
                <w:color w:val="000000"/>
                <w:sz w:val="16"/>
                <w:szCs w:val="16"/>
              </w:rPr>
            </w:pPr>
            <w:r w:rsidRPr="007F715C">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5B00C6" w:rsidRDefault="00AD55F6" w:rsidP="00AD55F6">
            <w:pPr>
              <w:pStyle w:val="TAL"/>
              <w:rPr>
                <w:rFonts w:cs="Arial"/>
                <w:color w:val="000000"/>
                <w:sz w:val="16"/>
                <w:szCs w:val="16"/>
              </w:rPr>
            </w:pPr>
            <w:r w:rsidRPr="007F715C">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5B00C6" w:rsidRDefault="00AD55F6" w:rsidP="00AD55F6">
            <w:pPr>
              <w:pStyle w:val="TAL"/>
              <w:rPr>
                <w:rFonts w:cs="Arial"/>
                <w:color w:val="000000"/>
                <w:sz w:val="16"/>
                <w:szCs w:val="16"/>
              </w:rPr>
            </w:pPr>
            <w:r w:rsidRPr="007F715C">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7BD4796"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5B00C6" w:rsidRDefault="00AD55F6" w:rsidP="00AD55F6">
            <w:pPr>
              <w:pStyle w:val="TAL"/>
              <w:rPr>
                <w:rFonts w:cs="Arial"/>
                <w:color w:val="000000"/>
                <w:sz w:val="16"/>
                <w:szCs w:val="16"/>
              </w:rPr>
            </w:pPr>
            <w:r w:rsidRPr="007F715C">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5B00C6" w:rsidRDefault="00AD55F6" w:rsidP="00AD55F6">
            <w:pPr>
              <w:pStyle w:val="TAL"/>
              <w:rPr>
                <w:rFonts w:cs="Arial"/>
                <w:color w:val="000000"/>
                <w:sz w:val="16"/>
                <w:szCs w:val="16"/>
              </w:rPr>
            </w:pPr>
            <w:r w:rsidRPr="007F715C">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5B00C6" w:rsidRDefault="00AD55F6" w:rsidP="00AD55F6">
            <w:pPr>
              <w:pStyle w:val="TAL"/>
              <w:rPr>
                <w:rFonts w:cs="Arial"/>
                <w:color w:val="000000"/>
                <w:sz w:val="16"/>
                <w:szCs w:val="16"/>
              </w:rPr>
            </w:pPr>
            <w:r w:rsidRPr="007F715C">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C90226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5B00C6" w:rsidRDefault="00AD55F6" w:rsidP="00AD55F6">
            <w:pPr>
              <w:pStyle w:val="TAL"/>
              <w:rPr>
                <w:rFonts w:cs="Arial"/>
                <w:color w:val="000000"/>
                <w:sz w:val="16"/>
                <w:szCs w:val="16"/>
              </w:rPr>
            </w:pPr>
            <w:r w:rsidRPr="007F715C">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5B00C6" w:rsidRDefault="00AD55F6" w:rsidP="00AD55F6">
            <w:pPr>
              <w:pStyle w:val="TAL"/>
              <w:rPr>
                <w:rFonts w:cs="Arial"/>
                <w:color w:val="000000"/>
                <w:sz w:val="16"/>
                <w:szCs w:val="16"/>
              </w:rPr>
            </w:pPr>
            <w:r w:rsidRPr="007F715C">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EFED1C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5B00C6" w:rsidRDefault="00AD55F6" w:rsidP="00AD55F6">
            <w:pPr>
              <w:pStyle w:val="TAL"/>
              <w:rPr>
                <w:rFonts w:cs="Arial"/>
                <w:color w:val="000000"/>
                <w:sz w:val="16"/>
                <w:szCs w:val="16"/>
              </w:rPr>
            </w:pPr>
            <w:r w:rsidRPr="007F715C">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5B00C6" w:rsidRDefault="00AD55F6" w:rsidP="00AD55F6">
            <w:pPr>
              <w:pStyle w:val="TAL"/>
              <w:rPr>
                <w:rFonts w:cs="Arial"/>
                <w:color w:val="000000"/>
                <w:sz w:val="16"/>
                <w:szCs w:val="16"/>
              </w:rPr>
            </w:pPr>
            <w:r w:rsidRPr="007F715C">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5B00C6" w:rsidRDefault="00AD55F6" w:rsidP="00AD55F6">
            <w:pPr>
              <w:pStyle w:val="TAL"/>
              <w:rPr>
                <w:rFonts w:cs="Arial"/>
                <w:color w:val="000000"/>
                <w:sz w:val="16"/>
                <w:szCs w:val="16"/>
              </w:rPr>
            </w:pPr>
            <w:r w:rsidRPr="007F715C">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93CB68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5B00C6" w:rsidRDefault="00AD55F6" w:rsidP="00AD55F6">
            <w:pPr>
              <w:pStyle w:val="TAL"/>
              <w:rPr>
                <w:rFonts w:cs="Arial"/>
                <w:color w:val="000000"/>
                <w:sz w:val="16"/>
                <w:szCs w:val="16"/>
              </w:rPr>
            </w:pPr>
            <w:r w:rsidRPr="007F715C">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5B00C6" w:rsidRDefault="00AD55F6" w:rsidP="00AD55F6">
            <w:pPr>
              <w:pStyle w:val="TAL"/>
              <w:rPr>
                <w:rFonts w:cs="Arial"/>
                <w:color w:val="000000"/>
                <w:sz w:val="16"/>
                <w:szCs w:val="16"/>
              </w:rPr>
            </w:pPr>
            <w:r w:rsidRPr="007F715C">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5B00C6" w:rsidRDefault="00AD55F6" w:rsidP="00AD55F6">
            <w:pPr>
              <w:pStyle w:val="TAL"/>
              <w:rPr>
                <w:rFonts w:cs="Arial"/>
                <w:color w:val="000000"/>
                <w:sz w:val="16"/>
                <w:szCs w:val="16"/>
              </w:rPr>
            </w:pPr>
            <w:r w:rsidRPr="007F715C">
              <w:rPr>
                <w:rFonts w:cs="Arial"/>
                <w:color w:val="000000"/>
                <w:sz w:val="16"/>
                <w:szCs w:val="16"/>
              </w:rPr>
              <w:t>Addition of common ICS in A.4.3.11 for Rel-17 HST 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83F0B16"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5B00C6" w:rsidRDefault="00AD55F6" w:rsidP="00AD55F6">
            <w:pPr>
              <w:pStyle w:val="TAL"/>
              <w:rPr>
                <w:rFonts w:cs="Arial"/>
                <w:color w:val="000000"/>
                <w:sz w:val="16"/>
                <w:szCs w:val="16"/>
              </w:rPr>
            </w:pPr>
            <w:r w:rsidRPr="007F715C">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5B00C6" w:rsidRDefault="00AD55F6" w:rsidP="00AD55F6">
            <w:pPr>
              <w:pStyle w:val="TAL"/>
              <w:rPr>
                <w:rFonts w:cs="Arial"/>
                <w:color w:val="000000"/>
                <w:sz w:val="16"/>
                <w:szCs w:val="16"/>
              </w:rPr>
            </w:pPr>
            <w:r w:rsidRPr="007F715C">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5B00C6" w:rsidRDefault="00AD55F6" w:rsidP="00AD55F6">
            <w:pPr>
              <w:pStyle w:val="TAL"/>
              <w:rPr>
                <w:rFonts w:cs="Arial"/>
                <w:color w:val="000000"/>
                <w:sz w:val="16"/>
                <w:szCs w:val="16"/>
              </w:rPr>
            </w:pPr>
            <w:r w:rsidRPr="007F715C">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28B3918"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5B00C6" w:rsidRDefault="00AD55F6" w:rsidP="00AD55F6">
            <w:pPr>
              <w:pStyle w:val="TAL"/>
              <w:rPr>
                <w:rFonts w:cs="Arial"/>
                <w:color w:val="000000"/>
                <w:sz w:val="16"/>
                <w:szCs w:val="16"/>
              </w:rPr>
            </w:pPr>
            <w:r w:rsidRPr="007F715C">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5B00C6" w:rsidRDefault="00AD55F6" w:rsidP="00AD55F6">
            <w:pPr>
              <w:pStyle w:val="TAL"/>
              <w:rPr>
                <w:rFonts w:cs="Arial"/>
                <w:color w:val="000000"/>
                <w:sz w:val="16"/>
                <w:szCs w:val="16"/>
              </w:rPr>
            </w:pPr>
            <w:r w:rsidRPr="007F715C">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bl>
    <w:p w14:paraId="4B0F3201" w14:textId="77777777" w:rsidR="003C3971" w:rsidRPr="005B00C6" w:rsidRDefault="003C3971" w:rsidP="00862605"/>
    <w:sectPr w:rsidR="003C3971" w:rsidRPr="005B00C6"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5D00C" w14:textId="77777777" w:rsidR="00695A88" w:rsidRDefault="00695A88">
      <w:r>
        <w:separator/>
      </w:r>
    </w:p>
  </w:endnote>
  <w:endnote w:type="continuationSeparator" w:id="0">
    <w:p w14:paraId="0A919CF1" w14:textId="77777777" w:rsidR="00695A88" w:rsidRDefault="0069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8646C8" w:rsidRDefault="00864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1F288" w14:textId="77777777" w:rsidR="00695A88" w:rsidRDefault="00695A88">
      <w:r>
        <w:separator/>
      </w:r>
    </w:p>
  </w:footnote>
  <w:footnote w:type="continuationSeparator" w:id="0">
    <w:p w14:paraId="703AF4F6" w14:textId="77777777" w:rsidR="00695A88" w:rsidRDefault="00695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AC6D" w14:textId="1C395E4C" w:rsidR="008646C8" w:rsidRDefault="00864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715C">
      <w:rPr>
        <w:rFonts w:ascii="Arial" w:hAnsi="Arial" w:cs="Arial"/>
        <w:b/>
        <w:noProof/>
        <w:sz w:val="18"/>
        <w:szCs w:val="18"/>
      </w:rPr>
      <w:t>3GPP TS 38.508-2 V17.7.0 (2022-12)</w:t>
    </w:r>
    <w:r>
      <w:rPr>
        <w:rFonts w:ascii="Arial" w:hAnsi="Arial" w:cs="Arial"/>
        <w:b/>
        <w:sz w:val="18"/>
        <w:szCs w:val="18"/>
      </w:rPr>
      <w:fldChar w:fldCharType="end"/>
    </w:r>
  </w:p>
  <w:p w14:paraId="3F0996AF" w14:textId="77777777" w:rsidR="008646C8" w:rsidRDefault="00864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2D579365" w:rsidR="008646C8" w:rsidRDefault="00864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715C">
      <w:rPr>
        <w:rFonts w:ascii="Arial" w:hAnsi="Arial" w:cs="Arial"/>
        <w:b/>
        <w:noProof/>
        <w:sz w:val="18"/>
        <w:szCs w:val="18"/>
      </w:rPr>
      <w:t>Release 17</w:t>
    </w:r>
    <w:r>
      <w:rPr>
        <w:rFonts w:ascii="Arial" w:hAnsi="Arial" w:cs="Arial"/>
        <w:b/>
        <w:sz w:val="18"/>
        <w:szCs w:val="18"/>
      </w:rPr>
      <w:fldChar w:fldCharType="end"/>
    </w:r>
  </w:p>
  <w:p w14:paraId="3E5D4419" w14:textId="77777777" w:rsidR="008646C8" w:rsidRDefault="0086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3FB7"/>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6043"/>
    <w:rsid w:val="001F77D3"/>
    <w:rsid w:val="002022A7"/>
    <w:rsid w:val="00204D0C"/>
    <w:rsid w:val="00205645"/>
    <w:rsid w:val="00205ECD"/>
    <w:rsid w:val="002061A2"/>
    <w:rsid w:val="00223156"/>
    <w:rsid w:val="00231286"/>
    <w:rsid w:val="002347A2"/>
    <w:rsid w:val="0024175E"/>
    <w:rsid w:val="002513DE"/>
    <w:rsid w:val="00261B49"/>
    <w:rsid w:val="00261C6A"/>
    <w:rsid w:val="00264AE7"/>
    <w:rsid w:val="0026585B"/>
    <w:rsid w:val="00273CBE"/>
    <w:rsid w:val="0027525D"/>
    <w:rsid w:val="00280FBF"/>
    <w:rsid w:val="00282058"/>
    <w:rsid w:val="002839F8"/>
    <w:rsid w:val="00284331"/>
    <w:rsid w:val="00292075"/>
    <w:rsid w:val="0029416B"/>
    <w:rsid w:val="00294D3F"/>
    <w:rsid w:val="002A37FA"/>
    <w:rsid w:val="002A4A12"/>
    <w:rsid w:val="002B48FD"/>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523A"/>
    <w:rsid w:val="003B47E4"/>
    <w:rsid w:val="003C3971"/>
    <w:rsid w:val="003C4D27"/>
    <w:rsid w:val="003D17DC"/>
    <w:rsid w:val="003E39D5"/>
    <w:rsid w:val="003F5DD1"/>
    <w:rsid w:val="00416A0D"/>
    <w:rsid w:val="00417CEF"/>
    <w:rsid w:val="00417D3C"/>
    <w:rsid w:val="004238C7"/>
    <w:rsid w:val="00426CF2"/>
    <w:rsid w:val="00431219"/>
    <w:rsid w:val="00431D02"/>
    <w:rsid w:val="00432098"/>
    <w:rsid w:val="004449B8"/>
    <w:rsid w:val="0044765F"/>
    <w:rsid w:val="0045095E"/>
    <w:rsid w:val="00454C43"/>
    <w:rsid w:val="00457E00"/>
    <w:rsid w:val="00462268"/>
    <w:rsid w:val="0046276D"/>
    <w:rsid w:val="00462DB8"/>
    <w:rsid w:val="00477C2C"/>
    <w:rsid w:val="00485170"/>
    <w:rsid w:val="0049154E"/>
    <w:rsid w:val="004A539E"/>
    <w:rsid w:val="004A56FA"/>
    <w:rsid w:val="004A5E57"/>
    <w:rsid w:val="004B3EEF"/>
    <w:rsid w:val="004B51D0"/>
    <w:rsid w:val="004B7086"/>
    <w:rsid w:val="004B787F"/>
    <w:rsid w:val="004C0E6E"/>
    <w:rsid w:val="004C63CE"/>
    <w:rsid w:val="004C72E3"/>
    <w:rsid w:val="004C7DD8"/>
    <w:rsid w:val="004D2786"/>
    <w:rsid w:val="004D3578"/>
    <w:rsid w:val="004D367D"/>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94724"/>
    <w:rsid w:val="00596397"/>
    <w:rsid w:val="005A498A"/>
    <w:rsid w:val="005B00C6"/>
    <w:rsid w:val="005B512C"/>
    <w:rsid w:val="005C1BB0"/>
    <w:rsid w:val="005C3ADF"/>
    <w:rsid w:val="005D1022"/>
    <w:rsid w:val="005D2E01"/>
    <w:rsid w:val="005D72E7"/>
    <w:rsid w:val="005E54AB"/>
    <w:rsid w:val="005E7C7F"/>
    <w:rsid w:val="00605452"/>
    <w:rsid w:val="006114E6"/>
    <w:rsid w:val="00611E9F"/>
    <w:rsid w:val="0061241B"/>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72C70"/>
    <w:rsid w:val="00685DED"/>
    <w:rsid w:val="00686F69"/>
    <w:rsid w:val="00695A88"/>
    <w:rsid w:val="006A2A1E"/>
    <w:rsid w:val="006A5ACF"/>
    <w:rsid w:val="006B37F0"/>
    <w:rsid w:val="006B444D"/>
    <w:rsid w:val="006B5776"/>
    <w:rsid w:val="006C0246"/>
    <w:rsid w:val="006C53BE"/>
    <w:rsid w:val="006D23F7"/>
    <w:rsid w:val="006E2774"/>
    <w:rsid w:val="006E2FBF"/>
    <w:rsid w:val="006E5C86"/>
    <w:rsid w:val="006F2727"/>
    <w:rsid w:val="006F3CA1"/>
    <w:rsid w:val="0070016F"/>
    <w:rsid w:val="00706754"/>
    <w:rsid w:val="00714BA7"/>
    <w:rsid w:val="007164DF"/>
    <w:rsid w:val="007173FE"/>
    <w:rsid w:val="00717B8D"/>
    <w:rsid w:val="007242D2"/>
    <w:rsid w:val="00726884"/>
    <w:rsid w:val="00727CDF"/>
    <w:rsid w:val="00731E37"/>
    <w:rsid w:val="00734A5B"/>
    <w:rsid w:val="00744700"/>
    <w:rsid w:val="0074470A"/>
    <w:rsid w:val="00744E76"/>
    <w:rsid w:val="00745ABD"/>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DFE"/>
    <w:rsid w:val="00801439"/>
    <w:rsid w:val="008028A4"/>
    <w:rsid w:val="00807CE8"/>
    <w:rsid w:val="00807EE5"/>
    <w:rsid w:val="00811EA4"/>
    <w:rsid w:val="00813D81"/>
    <w:rsid w:val="008220F5"/>
    <w:rsid w:val="00827C07"/>
    <w:rsid w:val="008363AC"/>
    <w:rsid w:val="00837ECB"/>
    <w:rsid w:val="008443F7"/>
    <w:rsid w:val="0084475E"/>
    <w:rsid w:val="00862605"/>
    <w:rsid w:val="008646C8"/>
    <w:rsid w:val="008673AC"/>
    <w:rsid w:val="00870CBF"/>
    <w:rsid w:val="00871AB2"/>
    <w:rsid w:val="00872F29"/>
    <w:rsid w:val="008760AD"/>
    <w:rsid w:val="008765EE"/>
    <w:rsid w:val="008768CA"/>
    <w:rsid w:val="00880597"/>
    <w:rsid w:val="00893990"/>
    <w:rsid w:val="0089687A"/>
    <w:rsid w:val="008A1CB4"/>
    <w:rsid w:val="008A57CD"/>
    <w:rsid w:val="008B28B8"/>
    <w:rsid w:val="008C1C3A"/>
    <w:rsid w:val="008C218F"/>
    <w:rsid w:val="008C2682"/>
    <w:rsid w:val="008C3D6B"/>
    <w:rsid w:val="008C3F35"/>
    <w:rsid w:val="008C46AC"/>
    <w:rsid w:val="008D039C"/>
    <w:rsid w:val="008D3E21"/>
    <w:rsid w:val="008D757E"/>
    <w:rsid w:val="008E5F11"/>
    <w:rsid w:val="008F6258"/>
    <w:rsid w:val="0090271F"/>
    <w:rsid w:val="00902E23"/>
    <w:rsid w:val="00906239"/>
    <w:rsid w:val="00907E5B"/>
    <w:rsid w:val="0091128B"/>
    <w:rsid w:val="0091348E"/>
    <w:rsid w:val="00917CCB"/>
    <w:rsid w:val="0093093C"/>
    <w:rsid w:val="0093247C"/>
    <w:rsid w:val="00942EC2"/>
    <w:rsid w:val="00945F3C"/>
    <w:rsid w:val="009462BA"/>
    <w:rsid w:val="0095608F"/>
    <w:rsid w:val="00962CAE"/>
    <w:rsid w:val="00964FF9"/>
    <w:rsid w:val="00972446"/>
    <w:rsid w:val="00974CF7"/>
    <w:rsid w:val="009761A5"/>
    <w:rsid w:val="00980FAE"/>
    <w:rsid w:val="00983AF9"/>
    <w:rsid w:val="00984E84"/>
    <w:rsid w:val="00987E58"/>
    <w:rsid w:val="009A0093"/>
    <w:rsid w:val="009A3905"/>
    <w:rsid w:val="009A39C5"/>
    <w:rsid w:val="009B2227"/>
    <w:rsid w:val="009B7C59"/>
    <w:rsid w:val="009D0BC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2D95"/>
    <w:rsid w:val="00A53724"/>
    <w:rsid w:val="00A56940"/>
    <w:rsid w:val="00A651F6"/>
    <w:rsid w:val="00A65ACC"/>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B3293"/>
    <w:rsid w:val="00AC1112"/>
    <w:rsid w:val="00AC31DE"/>
    <w:rsid w:val="00AD1D87"/>
    <w:rsid w:val="00AD3E86"/>
    <w:rsid w:val="00AD55F6"/>
    <w:rsid w:val="00AE12B0"/>
    <w:rsid w:val="00AE41B8"/>
    <w:rsid w:val="00B05689"/>
    <w:rsid w:val="00B1496E"/>
    <w:rsid w:val="00B15449"/>
    <w:rsid w:val="00B23B52"/>
    <w:rsid w:val="00B245BD"/>
    <w:rsid w:val="00B27A9E"/>
    <w:rsid w:val="00B3114E"/>
    <w:rsid w:val="00B439B5"/>
    <w:rsid w:val="00B45183"/>
    <w:rsid w:val="00B63410"/>
    <w:rsid w:val="00B66D41"/>
    <w:rsid w:val="00B723AB"/>
    <w:rsid w:val="00B759BC"/>
    <w:rsid w:val="00B77B74"/>
    <w:rsid w:val="00B82847"/>
    <w:rsid w:val="00B865FC"/>
    <w:rsid w:val="00B9293D"/>
    <w:rsid w:val="00B9514C"/>
    <w:rsid w:val="00BA2361"/>
    <w:rsid w:val="00BA6B00"/>
    <w:rsid w:val="00BB3988"/>
    <w:rsid w:val="00BC0F7D"/>
    <w:rsid w:val="00BC6943"/>
    <w:rsid w:val="00BC6E5E"/>
    <w:rsid w:val="00BD0445"/>
    <w:rsid w:val="00BD2797"/>
    <w:rsid w:val="00BD3B00"/>
    <w:rsid w:val="00BD58EF"/>
    <w:rsid w:val="00BD5E97"/>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6379"/>
    <w:rsid w:val="00C77572"/>
    <w:rsid w:val="00C84FCB"/>
    <w:rsid w:val="00C8528F"/>
    <w:rsid w:val="00C87E0A"/>
    <w:rsid w:val="00C92E51"/>
    <w:rsid w:val="00C92EAD"/>
    <w:rsid w:val="00C93F40"/>
    <w:rsid w:val="00CA3C22"/>
    <w:rsid w:val="00CA3D0C"/>
    <w:rsid w:val="00CB1860"/>
    <w:rsid w:val="00CB6893"/>
    <w:rsid w:val="00CC1AED"/>
    <w:rsid w:val="00CC3B24"/>
    <w:rsid w:val="00CC5B5E"/>
    <w:rsid w:val="00CC5CAB"/>
    <w:rsid w:val="00CC6DCD"/>
    <w:rsid w:val="00CD1985"/>
    <w:rsid w:val="00CD2E6C"/>
    <w:rsid w:val="00CD7F93"/>
    <w:rsid w:val="00CE3560"/>
    <w:rsid w:val="00CE3858"/>
    <w:rsid w:val="00CE46FE"/>
    <w:rsid w:val="00CE5864"/>
    <w:rsid w:val="00D027BC"/>
    <w:rsid w:val="00D03DD8"/>
    <w:rsid w:val="00D21A8C"/>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D732C"/>
    <w:rsid w:val="00DE70F0"/>
    <w:rsid w:val="00DF2B1F"/>
    <w:rsid w:val="00DF3698"/>
    <w:rsid w:val="00DF62CD"/>
    <w:rsid w:val="00DF6DE5"/>
    <w:rsid w:val="00DF732C"/>
    <w:rsid w:val="00E10BBF"/>
    <w:rsid w:val="00E11E1F"/>
    <w:rsid w:val="00E12C83"/>
    <w:rsid w:val="00E15B39"/>
    <w:rsid w:val="00E3076C"/>
    <w:rsid w:val="00E341C5"/>
    <w:rsid w:val="00E55F02"/>
    <w:rsid w:val="00E60427"/>
    <w:rsid w:val="00E70BF8"/>
    <w:rsid w:val="00E748C2"/>
    <w:rsid w:val="00E75832"/>
    <w:rsid w:val="00E77645"/>
    <w:rsid w:val="00E81701"/>
    <w:rsid w:val="00E82B92"/>
    <w:rsid w:val="00E82EA8"/>
    <w:rsid w:val="00E85B16"/>
    <w:rsid w:val="00E85B50"/>
    <w:rsid w:val="00E9405E"/>
    <w:rsid w:val="00EA0EC4"/>
    <w:rsid w:val="00EA699E"/>
    <w:rsid w:val="00EB0140"/>
    <w:rsid w:val="00EB26BD"/>
    <w:rsid w:val="00EB32FE"/>
    <w:rsid w:val="00EB7CEC"/>
    <w:rsid w:val="00EC0419"/>
    <w:rsid w:val="00EC18D1"/>
    <w:rsid w:val="00EC2F19"/>
    <w:rsid w:val="00EC4A25"/>
    <w:rsid w:val="00EC58BC"/>
    <w:rsid w:val="00ED4A0B"/>
    <w:rsid w:val="00EE1D3C"/>
    <w:rsid w:val="00EE287E"/>
    <w:rsid w:val="00EF04FE"/>
    <w:rsid w:val="00EF3C4B"/>
    <w:rsid w:val="00F025A2"/>
    <w:rsid w:val="00F02EE4"/>
    <w:rsid w:val="00F04712"/>
    <w:rsid w:val="00F1401D"/>
    <w:rsid w:val="00F14448"/>
    <w:rsid w:val="00F22EC7"/>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7D5"/>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077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077D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77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77D5"/>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C077D5"/>
    <w:pPr>
      <w:ind w:left="1701" w:hanging="1701"/>
      <w:outlineLvl w:val="4"/>
    </w:pPr>
    <w:rPr>
      <w:sz w:val="22"/>
    </w:rPr>
  </w:style>
  <w:style w:type="paragraph" w:styleId="Heading6">
    <w:name w:val="heading 6"/>
    <w:aliases w:val="T1,Header 6"/>
    <w:basedOn w:val="H6"/>
    <w:next w:val="Normal"/>
    <w:link w:val="Heading6Char"/>
    <w:qFormat/>
    <w:rsid w:val="00C077D5"/>
    <w:pPr>
      <w:outlineLvl w:val="5"/>
    </w:pPr>
  </w:style>
  <w:style w:type="paragraph" w:styleId="Heading7">
    <w:name w:val="heading 7"/>
    <w:aliases w:val="L7,Header 7"/>
    <w:basedOn w:val="H6"/>
    <w:next w:val="Normal"/>
    <w:link w:val="Heading7Char"/>
    <w:qFormat/>
    <w:rsid w:val="00C077D5"/>
    <w:pPr>
      <w:outlineLvl w:val="6"/>
    </w:pPr>
  </w:style>
  <w:style w:type="paragraph" w:styleId="Heading8">
    <w:name w:val="heading 8"/>
    <w:basedOn w:val="Heading1"/>
    <w:next w:val="Normal"/>
    <w:link w:val="Heading8Char"/>
    <w:qFormat/>
    <w:rsid w:val="00C077D5"/>
    <w:pPr>
      <w:ind w:left="0" w:firstLine="0"/>
      <w:outlineLvl w:val="7"/>
    </w:pPr>
  </w:style>
  <w:style w:type="paragraph" w:styleId="Heading9">
    <w:name w:val="heading 9"/>
    <w:basedOn w:val="Heading8"/>
    <w:next w:val="Normal"/>
    <w:link w:val="Heading9Char"/>
    <w:qFormat/>
    <w:rsid w:val="00C077D5"/>
    <w:pPr>
      <w:outlineLvl w:val="8"/>
    </w:pPr>
  </w:style>
  <w:style w:type="character" w:default="1" w:styleId="DefaultParagraphFont">
    <w:name w:val="Default Paragraph Font"/>
    <w:semiHidden/>
    <w:rsid w:val="00C077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77D5"/>
  </w:style>
  <w:style w:type="paragraph" w:customStyle="1" w:styleId="H6">
    <w:name w:val="H6"/>
    <w:basedOn w:val="Heading5"/>
    <w:next w:val="Normal"/>
    <w:link w:val="H6Char"/>
    <w:rsid w:val="00C077D5"/>
    <w:pPr>
      <w:ind w:left="1985" w:hanging="1985"/>
      <w:outlineLvl w:val="9"/>
    </w:pPr>
    <w:rPr>
      <w:sz w:val="20"/>
    </w:rPr>
  </w:style>
  <w:style w:type="paragraph" w:styleId="TOC9">
    <w:name w:val="toc 9"/>
    <w:basedOn w:val="TOC8"/>
    <w:rsid w:val="00C077D5"/>
    <w:pPr>
      <w:ind w:left="1418" w:hanging="1418"/>
    </w:pPr>
  </w:style>
  <w:style w:type="paragraph" w:styleId="TOC8">
    <w:name w:val="toc 8"/>
    <w:basedOn w:val="TOC1"/>
    <w:rsid w:val="00C077D5"/>
    <w:pPr>
      <w:spacing w:before="180"/>
      <w:ind w:left="2693" w:hanging="2693"/>
    </w:pPr>
    <w:rPr>
      <w:b/>
    </w:rPr>
  </w:style>
  <w:style w:type="paragraph" w:styleId="TOC1">
    <w:name w:val="toc 1"/>
    <w:rsid w:val="00C077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077D5"/>
    <w:pPr>
      <w:keepLines/>
      <w:tabs>
        <w:tab w:val="center" w:pos="4536"/>
        <w:tab w:val="right" w:pos="9072"/>
      </w:tabs>
    </w:pPr>
    <w:rPr>
      <w:noProof/>
    </w:rPr>
  </w:style>
  <w:style w:type="character" w:customStyle="1" w:styleId="ZGSM">
    <w:name w:val="ZGSM"/>
    <w:rsid w:val="00C077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77D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077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077D5"/>
    <w:pPr>
      <w:ind w:left="1701" w:hanging="1701"/>
    </w:pPr>
  </w:style>
  <w:style w:type="paragraph" w:styleId="TOC4">
    <w:name w:val="toc 4"/>
    <w:basedOn w:val="TOC3"/>
    <w:rsid w:val="00C077D5"/>
    <w:pPr>
      <w:ind w:left="1418" w:hanging="1418"/>
    </w:pPr>
  </w:style>
  <w:style w:type="paragraph" w:styleId="TOC3">
    <w:name w:val="toc 3"/>
    <w:basedOn w:val="TOC2"/>
    <w:rsid w:val="00C077D5"/>
    <w:pPr>
      <w:ind w:left="1134" w:hanging="1134"/>
    </w:pPr>
  </w:style>
  <w:style w:type="paragraph" w:styleId="TOC2">
    <w:name w:val="toc 2"/>
    <w:basedOn w:val="TOC1"/>
    <w:rsid w:val="00C077D5"/>
    <w:pPr>
      <w:keepNext w:val="0"/>
      <w:spacing w:before="0"/>
      <w:ind w:left="851" w:hanging="851"/>
    </w:pPr>
    <w:rPr>
      <w:sz w:val="20"/>
    </w:rPr>
  </w:style>
  <w:style w:type="paragraph" w:styleId="Footer">
    <w:name w:val="footer"/>
    <w:basedOn w:val="Header"/>
    <w:link w:val="FooterChar"/>
    <w:rsid w:val="00C077D5"/>
    <w:pPr>
      <w:jc w:val="center"/>
    </w:pPr>
    <w:rPr>
      <w:i/>
    </w:rPr>
  </w:style>
  <w:style w:type="paragraph" w:customStyle="1" w:styleId="TT">
    <w:name w:val="TT"/>
    <w:basedOn w:val="Heading1"/>
    <w:next w:val="Normal"/>
    <w:rsid w:val="00C077D5"/>
    <w:pPr>
      <w:outlineLvl w:val="9"/>
    </w:pPr>
  </w:style>
  <w:style w:type="paragraph" w:customStyle="1" w:styleId="NF">
    <w:name w:val="NF"/>
    <w:basedOn w:val="NO"/>
    <w:rsid w:val="00C077D5"/>
    <w:pPr>
      <w:keepNext/>
      <w:spacing w:after="0"/>
    </w:pPr>
    <w:rPr>
      <w:rFonts w:ascii="Arial" w:hAnsi="Arial"/>
      <w:sz w:val="18"/>
    </w:rPr>
  </w:style>
  <w:style w:type="paragraph" w:customStyle="1" w:styleId="NO">
    <w:name w:val="NO"/>
    <w:basedOn w:val="Normal"/>
    <w:link w:val="NOChar"/>
    <w:rsid w:val="00C077D5"/>
    <w:pPr>
      <w:keepLines/>
      <w:ind w:left="1135" w:hanging="851"/>
    </w:pPr>
  </w:style>
  <w:style w:type="paragraph" w:customStyle="1" w:styleId="PL">
    <w:name w:val="PL"/>
    <w:link w:val="PLChar"/>
    <w:rsid w:val="00C0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77D5"/>
    <w:pPr>
      <w:jc w:val="right"/>
    </w:pPr>
  </w:style>
  <w:style w:type="paragraph" w:customStyle="1" w:styleId="TAL">
    <w:name w:val="TAL"/>
    <w:basedOn w:val="Normal"/>
    <w:link w:val="TALChar"/>
    <w:rsid w:val="00C077D5"/>
    <w:pPr>
      <w:keepNext/>
      <w:keepLines/>
      <w:spacing w:after="0"/>
    </w:pPr>
    <w:rPr>
      <w:rFonts w:ascii="Arial" w:hAnsi="Arial"/>
      <w:sz w:val="18"/>
    </w:rPr>
  </w:style>
  <w:style w:type="paragraph" w:customStyle="1" w:styleId="TAH">
    <w:name w:val="TAH"/>
    <w:basedOn w:val="TAC"/>
    <w:link w:val="TAHCar"/>
    <w:rsid w:val="00C077D5"/>
    <w:rPr>
      <w:b/>
    </w:rPr>
  </w:style>
  <w:style w:type="paragraph" w:customStyle="1" w:styleId="TAC">
    <w:name w:val="TAC"/>
    <w:basedOn w:val="TAL"/>
    <w:link w:val="TACCar"/>
    <w:rsid w:val="00C077D5"/>
    <w:pPr>
      <w:jc w:val="center"/>
    </w:pPr>
  </w:style>
  <w:style w:type="paragraph" w:customStyle="1" w:styleId="LD">
    <w:name w:val="LD"/>
    <w:rsid w:val="00C077D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077D5"/>
    <w:pPr>
      <w:keepLines/>
      <w:ind w:left="1702" w:hanging="1418"/>
    </w:pPr>
  </w:style>
  <w:style w:type="paragraph" w:customStyle="1" w:styleId="FP">
    <w:name w:val="FP"/>
    <w:basedOn w:val="Normal"/>
    <w:rsid w:val="00C077D5"/>
    <w:pPr>
      <w:spacing w:after="0"/>
    </w:pPr>
  </w:style>
  <w:style w:type="paragraph" w:customStyle="1" w:styleId="NW">
    <w:name w:val="NW"/>
    <w:basedOn w:val="NO"/>
    <w:rsid w:val="00C077D5"/>
    <w:pPr>
      <w:spacing w:after="0"/>
    </w:pPr>
  </w:style>
  <w:style w:type="paragraph" w:customStyle="1" w:styleId="EW">
    <w:name w:val="EW"/>
    <w:basedOn w:val="EX"/>
    <w:rsid w:val="00C077D5"/>
    <w:pPr>
      <w:spacing w:after="0"/>
    </w:pPr>
  </w:style>
  <w:style w:type="paragraph" w:customStyle="1" w:styleId="B1">
    <w:name w:val="B1"/>
    <w:basedOn w:val="List"/>
    <w:link w:val="B1Char"/>
    <w:rsid w:val="00C077D5"/>
  </w:style>
  <w:style w:type="paragraph" w:styleId="TOC6">
    <w:name w:val="toc 6"/>
    <w:basedOn w:val="TOC5"/>
    <w:next w:val="Normal"/>
    <w:rsid w:val="00C077D5"/>
    <w:pPr>
      <w:ind w:left="1985" w:hanging="1985"/>
    </w:pPr>
  </w:style>
  <w:style w:type="paragraph" w:styleId="TOC7">
    <w:name w:val="toc 7"/>
    <w:basedOn w:val="TOC6"/>
    <w:next w:val="Normal"/>
    <w:rsid w:val="00C077D5"/>
    <w:pPr>
      <w:ind w:left="2268" w:hanging="2268"/>
    </w:pPr>
  </w:style>
  <w:style w:type="paragraph" w:customStyle="1" w:styleId="EditorsNote">
    <w:name w:val="Editor's Note"/>
    <w:aliases w:val="EN,Editor's Noteormal"/>
    <w:basedOn w:val="NO"/>
    <w:link w:val="EditorsNoteCarCar"/>
    <w:rsid w:val="00C077D5"/>
    <w:rPr>
      <w:color w:val="FF0000"/>
    </w:rPr>
  </w:style>
  <w:style w:type="paragraph" w:customStyle="1" w:styleId="TH">
    <w:name w:val="TH"/>
    <w:basedOn w:val="Normal"/>
    <w:link w:val="THChar"/>
    <w:rsid w:val="00C077D5"/>
    <w:pPr>
      <w:keepNext/>
      <w:keepLines/>
      <w:spacing w:before="60"/>
      <w:jc w:val="center"/>
    </w:pPr>
    <w:rPr>
      <w:rFonts w:ascii="Arial" w:hAnsi="Arial"/>
      <w:b/>
    </w:rPr>
  </w:style>
  <w:style w:type="paragraph" w:customStyle="1" w:styleId="ZA">
    <w:name w:val="ZA"/>
    <w:rsid w:val="00C0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077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0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077D5"/>
    <w:pPr>
      <w:ind w:left="851" w:hanging="851"/>
    </w:pPr>
  </w:style>
  <w:style w:type="paragraph" w:customStyle="1" w:styleId="ZH">
    <w:name w:val="ZH"/>
    <w:rsid w:val="00C077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077D5"/>
    <w:pPr>
      <w:keepNext w:val="0"/>
      <w:spacing w:before="0" w:after="240"/>
    </w:pPr>
  </w:style>
  <w:style w:type="paragraph" w:customStyle="1" w:styleId="ZG">
    <w:name w:val="ZG"/>
    <w:rsid w:val="00C077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C077D5"/>
  </w:style>
  <w:style w:type="paragraph" w:customStyle="1" w:styleId="B3">
    <w:name w:val="B3"/>
    <w:basedOn w:val="List3"/>
    <w:link w:val="B3Char"/>
    <w:rsid w:val="00C077D5"/>
  </w:style>
  <w:style w:type="paragraph" w:customStyle="1" w:styleId="B4">
    <w:name w:val="B4"/>
    <w:basedOn w:val="List4"/>
    <w:link w:val="B4Char"/>
    <w:rsid w:val="00C077D5"/>
  </w:style>
  <w:style w:type="paragraph" w:customStyle="1" w:styleId="B5">
    <w:name w:val="B5"/>
    <w:basedOn w:val="List5"/>
    <w:link w:val="B5Char"/>
    <w:rsid w:val="00C077D5"/>
  </w:style>
  <w:style w:type="paragraph" w:customStyle="1" w:styleId="ZTD">
    <w:name w:val="ZTD"/>
    <w:basedOn w:val="ZB"/>
    <w:rsid w:val="00C077D5"/>
    <w:pPr>
      <w:framePr w:hRule="auto" w:wrap="notBeside" w:y="852"/>
    </w:pPr>
    <w:rPr>
      <w:i w:val="0"/>
      <w:sz w:val="40"/>
    </w:rPr>
  </w:style>
  <w:style w:type="paragraph" w:customStyle="1" w:styleId="ZV">
    <w:name w:val="ZV"/>
    <w:basedOn w:val="ZU"/>
    <w:rsid w:val="00C077D5"/>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C077D5"/>
    <w:pPr>
      <w:ind w:left="284"/>
    </w:pPr>
  </w:style>
  <w:style w:type="paragraph" w:styleId="Index1">
    <w:name w:val="index 1"/>
    <w:basedOn w:val="Normal"/>
    <w:rsid w:val="00C077D5"/>
    <w:pPr>
      <w:keepLines/>
      <w:spacing w:after="0"/>
    </w:pPr>
  </w:style>
  <w:style w:type="paragraph" w:styleId="ListNumber2">
    <w:name w:val="List Number 2"/>
    <w:basedOn w:val="ListNumber"/>
    <w:rsid w:val="00C077D5"/>
    <w:pPr>
      <w:ind w:left="851"/>
    </w:pPr>
  </w:style>
  <w:style w:type="character" w:styleId="FootnoteReference">
    <w:name w:val="footnote reference"/>
    <w:rsid w:val="00C077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077D5"/>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C077D5"/>
    <w:pPr>
      <w:ind w:left="851"/>
    </w:pPr>
  </w:style>
  <w:style w:type="paragraph" w:styleId="ListBullet3">
    <w:name w:val="List Bullet 3"/>
    <w:basedOn w:val="ListBullet2"/>
    <w:rsid w:val="00C077D5"/>
    <w:pPr>
      <w:ind w:left="1135"/>
    </w:pPr>
  </w:style>
  <w:style w:type="paragraph" w:styleId="ListNumber">
    <w:name w:val="List Number"/>
    <w:basedOn w:val="List"/>
    <w:rsid w:val="00C077D5"/>
  </w:style>
  <w:style w:type="paragraph" w:styleId="List2">
    <w:name w:val="List 2"/>
    <w:basedOn w:val="List"/>
    <w:link w:val="List2Char"/>
    <w:rsid w:val="00C077D5"/>
    <w:pPr>
      <w:ind w:left="851"/>
    </w:pPr>
  </w:style>
  <w:style w:type="paragraph" w:styleId="List3">
    <w:name w:val="List 3"/>
    <w:basedOn w:val="List2"/>
    <w:link w:val="List3Char"/>
    <w:rsid w:val="00C077D5"/>
    <w:pPr>
      <w:ind w:left="1135"/>
    </w:pPr>
  </w:style>
  <w:style w:type="paragraph" w:styleId="List4">
    <w:name w:val="List 4"/>
    <w:basedOn w:val="List3"/>
    <w:rsid w:val="00C077D5"/>
    <w:pPr>
      <w:ind w:left="1418"/>
    </w:pPr>
  </w:style>
  <w:style w:type="paragraph" w:styleId="List5">
    <w:name w:val="List 5"/>
    <w:basedOn w:val="List4"/>
    <w:rsid w:val="00C077D5"/>
    <w:pPr>
      <w:ind w:left="1702"/>
    </w:pPr>
  </w:style>
  <w:style w:type="paragraph" w:styleId="List">
    <w:name w:val="List"/>
    <w:basedOn w:val="Normal"/>
    <w:link w:val="ListChar3"/>
    <w:rsid w:val="00C077D5"/>
    <w:pPr>
      <w:ind w:left="568" w:hanging="284"/>
    </w:pPr>
  </w:style>
  <w:style w:type="paragraph" w:styleId="ListBullet">
    <w:name w:val="List Bullet"/>
    <w:basedOn w:val="List"/>
    <w:rsid w:val="00C077D5"/>
  </w:style>
  <w:style w:type="paragraph" w:styleId="ListBullet4">
    <w:name w:val="List Bullet 4"/>
    <w:basedOn w:val="ListBullet3"/>
    <w:rsid w:val="00C077D5"/>
    <w:pPr>
      <w:ind w:left="1418"/>
    </w:pPr>
  </w:style>
  <w:style w:type="paragraph" w:styleId="ListBullet5">
    <w:name w:val="List Bullet 5"/>
    <w:basedOn w:val="ListBullet4"/>
    <w:rsid w:val="00C077D5"/>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2785</TotalTime>
  <Pages>2</Pages>
  <Words>49757</Words>
  <Characters>283620</Characters>
  <Application>Microsoft Office Word</Application>
  <DocSecurity>0</DocSecurity>
  <Lines>2363</Lines>
  <Paragraphs>665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6653</cp:lastModifiedBy>
  <cp:revision>186</cp:revision>
  <dcterms:created xsi:type="dcterms:W3CDTF">2020-12-07T13:55:00Z</dcterms:created>
  <dcterms:modified xsi:type="dcterms:W3CDTF">2023-01-18T12:35:00Z</dcterms:modified>
</cp:coreProperties>
</file>